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6B07E9" w14:paraId="593643BE" w14:textId="77777777" w:rsidTr="006B7C8E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AFE47F" w14:textId="31592592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D9AD9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8A7850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sz w:val="25"/>
                <w:szCs w:val="25"/>
                <w:cs/>
              </w:rPr>
              <w:t>สารบัญ</w:t>
            </w:r>
          </w:p>
        </w:tc>
      </w:tr>
      <w:tr w:rsidR="001940B5" w:rsidRPr="006B07E9" w14:paraId="6ADF35BE" w14:textId="7777777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D1B016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5CEA39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B926951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</w:tr>
      <w:tr w:rsidR="00D900D9" w:rsidRPr="006B07E9" w14:paraId="01459A6A" w14:textId="7777777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E2B6DA8" w14:textId="37BB0304" w:rsidR="00D900D9" w:rsidRPr="00D5495F" w:rsidRDefault="00D900D9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631AB825" w14:textId="77777777" w:rsidR="00D900D9" w:rsidRPr="006B07E9" w:rsidRDefault="00D900D9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31755DC" w14:textId="3A131D89" w:rsidR="00D900D9" w:rsidRPr="006B07E9" w:rsidRDefault="00D900D9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ข้อมูลทั่วไป</w:t>
            </w:r>
          </w:p>
        </w:tc>
      </w:tr>
      <w:tr w:rsidR="001940B5" w:rsidRPr="006B07E9" w14:paraId="16B6D1E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19B947" w14:textId="7B743CE5" w:rsidR="001940B5" w:rsidRPr="00D5495F" w:rsidRDefault="001940B5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E5C331" w14:textId="77777777" w:rsidR="001940B5" w:rsidRPr="006B07E9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7E05F1" w14:textId="77777777" w:rsidR="001940B5" w:rsidRPr="006B07E9" w:rsidRDefault="002222E4" w:rsidP="00952B83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เกณฑ์การจัดทำงบการเงิน</w:t>
            </w:r>
          </w:p>
        </w:tc>
      </w:tr>
      <w:tr w:rsidR="002E221D" w:rsidRPr="006B07E9" w14:paraId="602BAF6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438CC" w14:textId="1C6F9070" w:rsidR="002E221D" w:rsidRPr="00D5495F" w:rsidRDefault="002E221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13CAFE" w14:textId="77777777" w:rsidR="002E221D" w:rsidRPr="006B07E9" w:rsidRDefault="002E221D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65F46CC" w14:textId="1790F2B0" w:rsidR="002E221D" w:rsidRPr="006B07E9" w:rsidRDefault="00374698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นโยบายการบัญชีที่สำคัญ</w:t>
            </w:r>
          </w:p>
        </w:tc>
      </w:tr>
      <w:tr w:rsidR="00A2183D" w:rsidRPr="006B07E9" w14:paraId="0982C0A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0C97C8" w14:textId="77777777" w:rsidR="00A2183D" w:rsidRPr="00D5495F" w:rsidRDefault="00A2183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7D27979D" w14:textId="77777777" w:rsidR="00A2183D" w:rsidRPr="006B07E9" w:rsidRDefault="00A2183D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2F05892" w14:textId="3311A246" w:rsidR="00A2183D" w:rsidRPr="006B07E9" w:rsidRDefault="00A2183D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A2183D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การได้มาซึ่งอำนาจควบคุมในบริษัทย่อย</w:t>
            </w:r>
          </w:p>
        </w:tc>
      </w:tr>
      <w:tr w:rsidR="00374698" w:rsidRPr="006B07E9" w14:paraId="25175C5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9F85B9" w14:textId="7F04E64F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48D9FF3F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E21E33C" w14:textId="591DAC5E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บุคคลหรือกิจการที่เกี่ยวข้องกัน</w:t>
            </w:r>
          </w:p>
        </w:tc>
      </w:tr>
      <w:tr w:rsidR="00374698" w:rsidRPr="006B07E9" w14:paraId="7A71AB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3E9D60" w14:textId="7A046BCB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281396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18445AB" w14:textId="626A6983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</w:tr>
      <w:tr w:rsidR="00374698" w:rsidRPr="006B07E9" w14:paraId="6E88A98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4F885" w14:textId="16A837C5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64F0852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FEEAF6" w14:textId="782E0DB4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ลูกหนี้การค้า</w:t>
            </w:r>
            <w:r w:rsidR="007360B0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และลูกหนี้หมุนเวียนอื่น</w:t>
            </w:r>
          </w:p>
        </w:tc>
      </w:tr>
      <w:tr w:rsidR="00374698" w:rsidRPr="006B07E9" w14:paraId="1E8E6BBE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DD32F5" w14:textId="4E703F22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FF8A56A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0EEA721" w14:textId="260D8026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ลูกหนี้ตามสัญญาเช่า</w:t>
            </w:r>
          </w:p>
        </w:tc>
      </w:tr>
      <w:tr w:rsidR="00374698" w:rsidRPr="006B07E9" w14:paraId="3A198D0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B933E0" w14:textId="4332C887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2B07CBDA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5243BDD" w14:textId="06FFC8C0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สินค้าคงเหลือ</w:t>
            </w:r>
          </w:p>
        </w:tc>
      </w:tr>
      <w:tr w:rsidR="0084514D" w:rsidRPr="006B07E9" w14:paraId="3F794E8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CF99F1" w14:textId="583635D3" w:rsidR="0084514D" w:rsidRPr="00D5495F" w:rsidRDefault="0084514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C5197EF" w14:textId="77777777" w:rsidR="0084514D" w:rsidRPr="006B07E9" w:rsidRDefault="0084514D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13E5616" w14:textId="6D4F670F" w:rsidR="0084514D" w:rsidRPr="006B07E9" w:rsidRDefault="004A2856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เงินลงทุนในบริษัทร่วมและการร่วมค้า</w:t>
            </w:r>
          </w:p>
        </w:tc>
      </w:tr>
      <w:tr w:rsidR="00374698" w:rsidRPr="006B07E9" w14:paraId="3FE585A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CF91F" w14:textId="32BBBB4A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6C6DCC16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B3B602D" w14:textId="28C553C3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การดำเนินงานร่วมกัน</w:t>
            </w:r>
          </w:p>
        </w:tc>
      </w:tr>
      <w:tr w:rsidR="00374698" w:rsidRPr="006B07E9" w14:paraId="651E2C4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4603D4" w14:textId="670CE557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0DCEE2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CC67908" w14:textId="54B2AC81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เงินลงทุนในบริษัทย่อย</w:t>
            </w:r>
          </w:p>
        </w:tc>
      </w:tr>
      <w:tr w:rsidR="00374698" w:rsidRPr="006B07E9" w14:paraId="5B3DF98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3210E" w14:textId="16C3CFEE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67D7FE9C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44F8F6B" w14:textId="7D7A80A2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ที่ดิน อาคารและอุปกรณ์</w:t>
            </w:r>
          </w:p>
        </w:tc>
      </w:tr>
      <w:tr w:rsidR="00374698" w:rsidRPr="006B07E9" w14:paraId="00E1048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9A7AF8" w14:textId="710CA16B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6C6E83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2D85927" w14:textId="77BDBFCA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สัญญาเช่า</w:t>
            </w:r>
          </w:p>
        </w:tc>
      </w:tr>
      <w:tr w:rsidR="00374698" w:rsidRPr="006B07E9" w14:paraId="1A18DE5F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77CDAA" w14:textId="0C997C69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19E10E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9DBA36A" w14:textId="00FD757B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ค่าความนิยม</w:t>
            </w:r>
          </w:p>
        </w:tc>
      </w:tr>
      <w:tr w:rsidR="00374698" w:rsidRPr="006B07E9" w14:paraId="23B0E03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F6CAC" w14:textId="68123CA3" w:rsidR="00374698" w:rsidRPr="00D5495F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888D08F" w14:textId="77777777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3B5E220" w14:textId="4893C090" w:rsidR="00374698" w:rsidRPr="006B07E9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หนี้สินที่มีภาระดอกเบี้ย</w:t>
            </w:r>
          </w:p>
        </w:tc>
      </w:tr>
      <w:tr w:rsidR="00294897" w:rsidRPr="006B07E9" w14:paraId="0433F89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B18457" w14:textId="77777777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2F066D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5165126" w14:textId="57CF1E26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ทุนเรือนหุ้น</w:t>
            </w:r>
          </w:p>
        </w:tc>
      </w:tr>
      <w:tr w:rsidR="00294897" w:rsidRPr="006B07E9" w14:paraId="7D495A9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FF354A" w14:textId="018FE279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1AC4E32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A40A6BC" w14:textId="1896B28D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สำรอง</w:t>
            </w: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ตามกฎหมาย</w:t>
            </w:r>
          </w:p>
        </w:tc>
      </w:tr>
      <w:tr w:rsidR="00294897" w:rsidRPr="006B07E9" w14:paraId="67A9EB45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8C1B5E" w14:textId="212EB23C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E028A64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283DC5F" w14:textId="07EFF1FB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ส่วนงานดำเนินงานและการจำแนกรายได้</w:t>
            </w:r>
          </w:p>
        </w:tc>
      </w:tr>
      <w:tr w:rsidR="00294897" w:rsidRPr="006B07E9" w14:paraId="17D2326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B3B032" w14:textId="17787E28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7B7137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EB318FB" w14:textId="1B22D93E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ค่าใช้จ่ายตามลักษณะ</w:t>
            </w:r>
          </w:p>
        </w:tc>
      </w:tr>
      <w:tr w:rsidR="00294897" w:rsidRPr="006B07E9" w14:paraId="41E3B7F1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E42507" w14:textId="048C71E7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4C6D83AA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60EFFE" w14:textId="22F4D5B3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rtl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ต้นทุนทางการเงิน</w:t>
            </w:r>
          </w:p>
        </w:tc>
      </w:tr>
      <w:tr w:rsidR="00294897" w:rsidRPr="006B07E9" w14:paraId="2D1E51E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147C21" w14:textId="1AFA70F1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EAE731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2B3F72D" w14:textId="25B6F405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rtl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ภาษีเงินได้</w:t>
            </w:r>
          </w:p>
        </w:tc>
      </w:tr>
      <w:tr w:rsidR="00294897" w:rsidRPr="006B07E9" w14:paraId="36E03B9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94C4E" w14:textId="14CB8A5C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31456B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01410818" w14:textId="76BC1BEF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กำไรต่อหุ้น</w:t>
            </w:r>
          </w:p>
        </w:tc>
      </w:tr>
      <w:tr w:rsidR="00294897" w:rsidRPr="006B07E9" w14:paraId="69E79C52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BC708" w14:textId="5F879B1D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2EF70C6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6C620DD" w14:textId="2988A1E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เงินปันผล</w:t>
            </w:r>
          </w:p>
        </w:tc>
      </w:tr>
      <w:tr w:rsidR="00294897" w:rsidRPr="006B07E9" w14:paraId="404FABB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64E50E" w14:textId="705685C1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B4402C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00EBC04" w14:textId="79B7DAFA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เครื่องมือทางการเงิน</w:t>
            </w:r>
          </w:p>
        </w:tc>
      </w:tr>
      <w:tr w:rsidR="00294897" w:rsidRPr="006B07E9" w14:paraId="0C4B14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C33AC" w14:textId="425639F2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76D7284B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731CB25" w14:textId="1D58B4A4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การบริหารจัดการทุน</w:t>
            </w:r>
          </w:p>
        </w:tc>
      </w:tr>
      <w:tr w:rsidR="00294897" w:rsidRPr="006B07E9" w14:paraId="6F96E8B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65CABB" w14:textId="00F9C412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571F2825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15406D4" w14:textId="6F16A8F4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94897" w:rsidRPr="006B07E9" w14:paraId="7603738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6B0F20" w14:textId="08E3A123" w:rsidR="00294897" w:rsidRPr="00D5495F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252FF34D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B959F0C" w14:textId="535C8D61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คดีฟ้องร้อง</w:t>
            </w:r>
          </w:p>
        </w:tc>
      </w:tr>
      <w:tr w:rsidR="00294897" w:rsidRPr="006B07E9" w14:paraId="121300F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F75720" w14:textId="79E877CD" w:rsidR="00294897" w:rsidRPr="006B07E9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7D66F38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8759647" w14:textId="20A89C14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6B07E9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เหตุการณ์ภายหลังรอบระยะเวลารายงาน</w:t>
            </w:r>
          </w:p>
        </w:tc>
      </w:tr>
      <w:tr w:rsidR="00294897" w:rsidRPr="006B07E9" w14:paraId="50EDA727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185E56" w14:textId="2F36956B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07E8174F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D2F428" w14:textId="67407788" w:rsidR="00294897" w:rsidRPr="006B07E9" w:rsidRDefault="00294897" w:rsidP="0029489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</w:tr>
      <w:tr w:rsidR="00294897" w:rsidRPr="006B07E9" w14:paraId="31FA115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2707D" w14:textId="4FB5FA45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21245C6" w14:textId="77777777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0B9905" w14:textId="134F14D1" w:rsidR="00294897" w:rsidRPr="006B07E9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</w:tr>
    </w:tbl>
    <w:p w14:paraId="7619DA07" w14:textId="77777777" w:rsidR="00FD7147" w:rsidRDefault="00FD7147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B191967" w14:textId="77777777" w:rsidR="00FD7147" w:rsidRDefault="00FD7147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130430" w14:textId="58CE3D78" w:rsidR="003E7076" w:rsidRPr="006B07E9" w:rsidRDefault="003E7076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949934" w14:textId="77777777" w:rsidR="003E7076" w:rsidRPr="00596BE8" w:rsidRDefault="003E7076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62BCC" w14:textId="49A64BEE" w:rsidR="00661CC0" w:rsidRPr="006B07E9" w:rsidRDefault="00661CC0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งบการเงิน</w:t>
      </w:r>
      <w:r w:rsidR="00E61283" w:rsidRPr="006B07E9">
        <w:rPr>
          <w:rFonts w:ascii="Angsana New" w:hAnsi="Angsana New"/>
          <w:sz w:val="30"/>
          <w:szCs w:val="30"/>
          <w:cs/>
        </w:rPr>
        <w:t>นี้</w:t>
      </w:r>
      <w:r w:rsidRPr="006B07E9">
        <w:rPr>
          <w:rFonts w:ascii="Angsana New" w:hAnsi="Angsana New"/>
          <w:sz w:val="30"/>
          <w:szCs w:val="30"/>
          <w:cs/>
        </w:rPr>
        <w:t>ได้รับอนุมัติ</w:t>
      </w:r>
      <w:r w:rsidR="00492A47" w:rsidRPr="006B07E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6B07E9">
        <w:rPr>
          <w:rFonts w:ascii="Angsana New" w:hAnsi="Angsana New"/>
          <w:sz w:val="30"/>
          <w:szCs w:val="30"/>
          <w:cs/>
        </w:rPr>
        <w:t>จาก</w:t>
      </w:r>
      <w:r w:rsidR="006A5927" w:rsidRPr="006B07E9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6B07E9">
        <w:rPr>
          <w:rFonts w:ascii="Angsana New" w:hAnsi="Angsana New"/>
          <w:sz w:val="30"/>
          <w:szCs w:val="30"/>
          <w:cs/>
        </w:rPr>
        <w:t>เมื่อ</w:t>
      </w:r>
      <w:r w:rsidR="008704F5" w:rsidRPr="00407AD0">
        <w:rPr>
          <w:rFonts w:ascii="Angsana New" w:hAnsi="Angsana New"/>
          <w:sz w:val="30"/>
          <w:szCs w:val="30"/>
          <w:cs/>
        </w:rPr>
        <w:t>วันที่</w:t>
      </w:r>
      <w:r w:rsidR="00F83350" w:rsidRPr="00407AD0">
        <w:rPr>
          <w:rFonts w:ascii="Angsana New" w:hAnsi="Angsana New"/>
          <w:sz w:val="30"/>
          <w:szCs w:val="30"/>
          <w:cs/>
        </w:rPr>
        <w:t xml:space="preserve"> </w:t>
      </w:r>
      <w:r w:rsidR="0021477A">
        <w:rPr>
          <w:rFonts w:ascii="Angsana New" w:hAnsi="Angsana New"/>
          <w:sz w:val="30"/>
          <w:szCs w:val="30"/>
        </w:rPr>
        <w:t>19</w:t>
      </w:r>
      <w:r w:rsidR="003E7076" w:rsidRPr="00407AD0">
        <w:rPr>
          <w:rFonts w:ascii="Angsana New" w:hAnsi="Angsana New"/>
          <w:sz w:val="30"/>
          <w:szCs w:val="30"/>
          <w:cs/>
        </w:rPr>
        <w:t xml:space="preserve"> </w:t>
      </w:r>
      <w:r w:rsidR="003E7076" w:rsidRPr="006B07E9">
        <w:rPr>
          <w:rFonts w:ascii="Angsana New" w:hAnsi="Angsana New"/>
          <w:sz w:val="30"/>
          <w:szCs w:val="30"/>
          <w:cs/>
        </w:rPr>
        <w:t>กุมภาพันธ์</w:t>
      </w:r>
      <w:r w:rsidR="000242CC" w:rsidRPr="006B07E9">
        <w:rPr>
          <w:rFonts w:ascii="Angsana New" w:hAnsi="Angsana New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2B0AEC">
        <w:rPr>
          <w:rFonts w:ascii="Angsana New" w:hAnsi="Angsana New"/>
          <w:sz w:val="30"/>
          <w:szCs w:val="30"/>
        </w:rPr>
        <w:t>7</w:t>
      </w:r>
    </w:p>
    <w:p w14:paraId="422C5ED2" w14:textId="3B3E6C37" w:rsidR="00D900D9" w:rsidRPr="00596BE8" w:rsidRDefault="00D900D9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DA0CE6" w14:textId="77777777" w:rsidR="00D900D9" w:rsidRPr="00705476" w:rsidRDefault="00D900D9" w:rsidP="003608E5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6B07E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12DA288" w14:textId="77777777" w:rsidR="00D900D9" w:rsidRPr="00596BE8" w:rsidRDefault="00D900D9" w:rsidP="00D900D9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EC1001E" w14:textId="678264C8" w:rsidR="00D900D9" w:rsidRPr="006B07E9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บริษัท สแกน อินเตอร์ จำกัด (มหาชน) 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sz w:val="30"/>
          <w:szCs w:val="30"/>
          <w:cs/>
        </w:rPr>
        <w:t>บริษัท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    ตลาดหลักทรัพย์แห่งประเทศไทย เมื่อวันที่ </w:t>
      </w:r>
      <w:r w:rsidR="00C605FF" w:rsidRPr="00C605FF">
        <w:rPr>
          <w:rFonts w:ascii="Angsana New" w:hAnsi="Angsana New"/>
          <w:sz w:val="30"/>
          <w:szCs w:val="30"/>
        </w:rPr>
        <w:t>23</w:t>
      </w:r>
      <w:r w:rsidRPr="006B07E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C605FF" w:rsidRPr="00C605FF">
        <w:rPr>
          <w:rFonts w:ascii="Angsana New" w:hAnsi="Angsana New"/>
          <w:sz w:val="30"/>
          <w:szCs w:val="30"/>
        </w:rPr>
        <w:t>2558</w:t>
      </w:r>
      <w:r w:rsidRPr="006B07E9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 เลขที่ </w:t>
      </w:r>
      <w:r w:rsidR="00C605FF" w:rsidRPr="00C605FF">
        <w:rPr>
          <w:rFonts w:ascii="Angsana New" w:hAnsi="Angsana New"/>
          <w:sz w:val="30"/>
          <w:szCs w:val="30"/>
        </w:rPr>
        <w:t>355</w:t>
      </w:r>
      <w:r w:rsidRPr="006B07E9">
        <w:rPr>
          <w:rFonts w:ascii="Angsana New" w:hAnsi="Angsana New"/>
          <w:sz w:val="30"/>
          <w:szCs w:val="30"/>
          <w:cs/>
        </w:rPr>
        <w:t xml:space="preserve"> ถนนบอนด์สตรีท ตำบลบางพูด อำเภอปากเกร็ด จังหวัดนนทบุรี ประเทศไทย</w:t>
      </w:r>
    </w:p>
    <w:p w14:paraId="1D2E4808" w14:textId="77777777" w:rsidR="00D900D9" w:rsidRPr="00596BE8" w:rsidRDefault="00D900D9" w:rsidP="00D900D9">
      <w:pPr>
        <w:tabs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30"/>
          <w:szCs w:val="30"/>
        </w:rPr>
      </w:pPr>
    </w:p>
    <w:p w14:paraId="138E192D" w14:textId="77777777" w:rsidR="00D900D9" w:rsidRPr="006B07E9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4D6884A6" w14:textId="77777777" w:rsidR="00D900D9" w:rsidRPr="00596BE8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B5C213" w14:textId="5B6C9B3D" w:rsidR="00D900D9" w:rsidRPr="006B07E9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93B5E">
        <w:rPr>
          <w:rFonts w:ascii="Angsana New" w:hAnsi="Angsana New"/>
          <w:sz w:val="30"/>
          <w:szCs w:val="30"/>
        </w:rPr>
        <w:t xml:space="preserve"> </w:t>
      </w:r>
      <w:r w:rsidR="00FA1675">
        <w:rPr>
          <w:rFonts w:ascii="Angsana New" w:hAnsi="Angsana New" w:hint="cs"/>
          <w:sz w:val="30"/>
          <w:szCs w:val="30"/>
          <w:cs/>
        </w:rPr>
        <w:t xml:space="preserve">การดำเนินงานร่วมกัน </w:t>
      </w:r>
      <w:r w:rsidRPr="006B07E9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>) ดำเนินธุรกิจหลักในธุรกิจการค้าก๊าซธรรมชาติสำหรับยานยนต์ (</w:t>
      </w:r>
      <w:r w:rsidRPr="006B07E9">
        <w:rPr>
          <w:rFonts w:ascii="Angsana New" w:hAnsi="Angsana New"/>
          <w:sz w:val="30"/>
          <w:szCs w:val="30"/>
        </w:rPr>
        <w:t>NGV)</w:t>
      </w:r>
      <w:r w:rsidRPr="006B07E9">
        <w:rPr>
          <w:rFonts w:ascii="Angsana New" w:hAnsi="Angsana New"/>
          <w:sz w:val="30"/>
          <w:szCs w:val="30"/>
          <w:cs/>
        </w:rPr>
        <w:t xml:space="preserve"> ธุรกิจโรงไฟฟ้าพลังงานแสงอาทิตย์ และ</w:t>
      </w:r>
      <w:r w:rsidRPr="006B07E9">
        <w:rPr>
          <w:rFonts w:ascii="Angsana New" w:hAnsi="Angsana New" w:hint="cs"/>
          <w:sz w:val="30"/>
          <w:szCs w:val="30"/>
          <w:cs/>
        </w:rPr>
        <w:t>อื่น ๆ</w:t>
      </w:r>
    </w:p>
    <w:p w14:paraId="00E330B7" w14:textId="77777777" w:rsidR="00D900D9" w:rsidRPr="00596BE8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09FD8" w14:textId="478FA318" w:rsidR="00D900D9" w:rsidRPr="006B07E9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C90E043" w14:textId="77777777" w:rsidR="00D900D9" w:rsidRPr="00596BE8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3330"/>
        <w:gridCol w:w="900"/>
        <w:gridCol w:w="720"/>
        <w:gridCol w:w="270"/>
        <w:gridCol w:w="720"/>
      </w:tblGrid>
      <w:tr w:rsidR="00D900D9" w:rsidRPr="006B07E9" w14:paraId="20EE361D" w14:textId="77777777" w:rsidTr="00DB3554">
        <w:tc>
          <w:tcPr>
            <w:tcW w:w="3132" w:type="dxa"/>
          </w:tcPr>
          <w:p w14:paraId="4CF8318F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68921A85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8104120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329F362D" w14:textId="77777777" w:rsidR="00D900D9" w:rsidRPr="006B07E9" w:rsidRDefault="00D900D9" w:rsidP="00DB3554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D900D9" w:rsidRPr="006B07E9" w14:paraId="7EB67C83" w14:textId="77777777" w:rsidTr="00DB3554">
        <w:trPr>
          <w:trHeight w:val="60"/>
        </w:trPr>
        <w:tc>
          <w:tcPr>
            <w:tcW w:w="3132" w:type="dxa"/>
          </w:tcPr>
          <w:p w14:paraId="6D9EC13C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7E681EAB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6D7A55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31FB0498" w14:textId="64EE012A" w:rsidR="00D900D9" w:rsidRPr="006B07E9" w:rsidRDefault="00C605FF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</w:t>
            </w:r>
            <w:r w:rsidR="002B0AE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5EBFC7C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41DC8A" w14:textId="7DD6C279" w:rsidR="00D900D9" w:rsidRPr="006B07E9" w:rsidRDefault="00C605FF" w:rsidP="00DB35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256</w:t>
            </w:r>
            <w:r w:rsidR="002B0AE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00D9" w:rsidRPr="006B07E9" w14:paraId="7337F9DB" w14:textId="77777777" w:rsidTr="00DB3554">
        <w:trPr>
          <w:trHeight w:val="101"/>
        </w:trPr>
        <w:tc>
          <w:tcPr>
            <w:tcW w:w="3132" w:type="dxa"/>
          </w:tcPr>
          <w:p w14:paraId="39D39A63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05D697EB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8EBE95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14:paraId="4332140C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D900D9" w:rsidRPr="006B07E9" w14:paraId="637E906C" w14:textId="77777777" w:rsidTr="00DB3554">
        <w:tc>
          <w:tcPr>
            <w:tcW w:w="3132" w:type="dxa"/>
          </w:tcPr>
          <w:p w14:paraId="45793D2C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572C8924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9600D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FAB4559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9029DE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DA30EE1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2B0AEC" w:rsidRPr="006B07E9" w14:paraId="7D21BF2D" w14:textId="77777777" w:rsidTr="00DB3554">
        <w:tc>
          <w:tcPr>
            <w:tcW w:w="3132" w:type="dxa"/>
          </w:tcPr>
          <w:p w14:paraId="09777267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3330" w:type="dxa"/>
          </w:tcPr>
          <w:p w14:paraId="466C93DD" w14:textId="555EB12C" w:rsidR="002B0AEC" w:rsidRPr="006B07E9" w:rsidRDefault="002B0AEC" w:rsidP="002B0AE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 และธุรกิจ</w:t>
            </w: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14:paraId="4E7152D6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6C83B581" w14:textId="3C67E40C" w:rsidR="002B0AEC" w:rsidRPr="006B07E9" w:rsidRDefault="009C1C78" w:rsidP="002B0AEC">
            <w:pPr>
              <w:tabs>
                <w:tab w:val="left" w:pos="666"/>
              </w:tabs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13D706EF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B31B60C" w14:textId="576EFE93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100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B0AEC" w:rsidRPr="006B07E9" w14:paraId="710D03A5" w14:textId="77777777" w:rsidTr="00DB3554">
        <w:tc>
          <w:tcPr>
            <w:tcW w:w="3132" w:type="dxa"/>
          </w:tcPr>
          <w:p w14:paraId="12B012DE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3330" w:type="dxa"/>
          </w:tcPr>
          <w:p w14:paraId="07D08952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6630CAE1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8E40D80" w14:textId="5E8A9B08" w:rsidR="002B0AEC" w:rsidRPr="006B07E9" w:rsidRDefault="009C1C78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5FE6D9B0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63A2E3F" w14:textId="40B32617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B0AEC" w:rsidRPr="006B07E9" w14:paraId="0209FD51" w14:textId="77777777" w:rsidTr="00DB3554">
        <w:tc>
          <w:tcPr>
            <w:tcW w:w="3132" w:type="dxa"/>
          </w:tcPr>
          <w:p w14:paraId="1B51CC33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 xml:space="preserve">บริษัท สแกน อินเตอร์ โลจิสติกส์ จำกัด </w:t>
            </w:r>
          </w:p>
        </w:tc>
        <w:tc>
          <w:tcPr>
            <w:tcW w:w="3330" w:type="dxa"/>
          </w:tcPr>
          <w:p w14:paraId="2C1392BA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br/>
              <w:t>และกระจายสินค้าทางบก</w:t>
            </w:r>
          </w:p>
        </w:tc>
        <w:tc>
          <w:tcPr>
            <w:tcW w:w="900" w:type="dxa"/>
          </w:tcPr>
          <w:p w14:paraId="05F0A704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C43F5D4" w14:textId="156826D1" w:rsidR="002B0AEC" w:rsidRPr="006B07E9" w:rsidRDefault="009C1C78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563ABAC1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61B57F4" w14:textId="420DA3B8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B0AEC" w:rsidRPr="006B07E9" w14:paraId="0A293B3D" w14:textId="77777777" w:rsidTr="00DB3554">
        <w:trPr>
          <w:trHeight w:val="362"/>
        </w:trPr>
        <w:tc>
          <w:tcPr>
            <w:tcW w:w="3132" w:type="dxa"/>
          </w:tcPr>
          <w:p w14:paraId="5447BF73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วี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โอ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เน็ต ไบโอดีเซล เอเซีย จำกัด</w:t>
            </w:r>
          </w:p>
        </w:tc>
        <w:tc>
          <w:tcPr>
            <w:tcW w:w="3330" w:type="dxa"/>
          </w:tcPr>
          <w:p w14:paraId="5F88935E" w14:textId="77777777" w:rsidR="002B0AEC" w:rsidRPr="006B07E9" w:rsidRDefault="002B0AEC" w:rsidP="002B0AE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ธุรกิจผลิตกระแสไฟฟ้าจากพลังงานแสงอาทิตย์</w:t>
            </w:r>
          </w:p>
        </w:tc>
        <w:tc>
          <w:tcPr>
            <w:tcW w:w="900" w:type="dxa"/>
          </w:tcPr>
          <w:p w14:paraId="158A5FE8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88E0A30" w14:textId="1931CCB2" w:rsidR="002B0AEC" w:rsidRPr="006B07E9" w:rsidRDefault="009C1C78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7C29DB81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D6DEAB" w14:textId="04ADB975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B0AEC" w:rsidRPr="006B07E9" w14:paraId="03CFE570" w14:textId="77777777" w:rsidTr="00DB3554">
        <w:trPr>
          <w:trHeight w:val="353"/>
        </w:trPr>
        <w:tc>
          <w:tcPr>
            <w:tcW w:w="3132" w:type="dxa"/>
          </w:tcPr>
          <w:p w14:paraId="6AD24309" w14:textId="77777777" w:rsidR="002B0AEC" w:rsidRPr="006B07E9" w:rsidRDefault="002B0AEC" w:rsidP="002B0AEC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แพนเทอรา มอเตอร์ส จำกัด</w:t>
            </w:r>
          </w:p>
        </w:tc>
        <w:tc>
          <w:tcPr>
            <w:tcW w:w="3330" w:type="dxa"/>
          </w:tcPr>
          <w:p w14:paraId="1F62B319" w14:textId="77777777" w:rsidR="002B0AEC" w:rsidRPr="006B07E9" w:rsidRDefault="002B0AEC" w:rsidP="002B0AE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ธุรกิจผลิตและให้เช่ารถโดยสารขนาดเล็ก</w:t>
            </w:r>
          </w:p>
        </w:tc>
        <w:tc>
          <w:tcPr>
            <w:tcW w:w="900" w:type="dxa"/>
          </w:tcPr>
          <w:p w14:paraId="287D7F41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187AACA" w14:textId="3F057D93" w:rsidR="002B0AEC" w:rsidRPr="006B07E9" w:rsidRDefault="009C1C78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7CB000D7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1D22E2" w14:textId="651973CE" w:rsidR="002B0AEC" w:rsidRPr="006B07E9" w:rsidRDefault="002B0AEC" w:rsidP="002B0AEC">
            <w:pPr>
              <w:ind w:left="-120" w:right="-2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Pr="006B07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B0AEC" w:rsidRPr="006B07E9" w14:paraId="09BC6B3A" w14:textId="77777777" w:rsidTr="00DB3554">
        <w:trPr>
          <w:trHeight w:val="353"/>
        </w:trPr>
        <w:tc>
          <w:tcPr>
            <w:tcW w:w="3132" w:type="dxa"/>
          </w:tcPr>
          <w:p w14:paraId="2B92E486" w14:textId="5E1E8E95" w:rsidR="002B0AEC" w:rsidRPr="006B07E9" w:rsidRDefault="002B0AEC" w:rsidP="002B0AEC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14:paraId="3D55B016" w14:textId="5550CE88" w:rsidR="002B0AEC" w:rsidRPr="006B07E9" w:rsidRDefault="002B0AEC" w:rsidP="002B0AE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1B5119CE" w14:textId="18102089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1157B733" w14:textId="120E3FE0" w:rsidR="002B0AEC" w:rsidRPr="006B07E9" w:rsidRDefault="009C1C78" w:rsidP="002B0AEC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270" w:type="dxa"/>
          </w:tcPr>
          <w:p w14:paraId="6D1BDE51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2CAB81" w14:textId="7179C7A7" w:rsidR="002B0AEC" w:rsidRPr="006B07E9" w:rsidRDefault="002B0AEC" w:rsidP="002B0AEC">
            <w:pPr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FF">
              <w:rPr>
                <w:rFonts w:ascii="Angsana New" w:hAnsi="Angsana New"/>
                <w:sz w:val="26"/>
                <w:szCs w:val="26"/>
              </w:rPr>
              <w:t>99</w:t>
            </w:r>
            <w:r w:rsidRPr="006B07E9">
              <w:rPr>
                <w:rFonts w:ascii="Angsana New" w:hAnsi="Angsana New"/>
                <w:sz w:val="26"/>
                <w:szCs w:val="26"/>
              </w:rPr>
              <w:t>.</w:t>
            </w:r>
            <w:r w:rsidRPr="00C605FF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</w:tbl>
    <w:p w14:paraId="35B803FE" w14:textId="77777777" w:rsidR="00B97DBE" w:rsidRPr="00B97DBE" w:rsidRDefault="00B97DBE" w:rsidP="00B97DBE">
      <w:pPr>
        <w:rPr>
          <w:rFonts w:ascii="Angsana New" w:hAnsi="Angsana New"/>
          <w:sz w:val="12"/>
          <w:szCs w:val="12"/>
          <w:cs/>
        </w:rPr>
      </w:pPr>
    </w:p>
    <w:p w14:paraId="339E1C0B" w14:textId="39F59AB1" w:rsidR="0059627D" w:rsidRPr="00B97DBE" w:rsidRDefault="0059627D" w:rsidP="00B97DBE">
      <w:pPr>
        <w:rPr>
          <w:rFonts w:ascii="Angsana New" w:hAnsi="Angsana New"/>
          <w:sz w:val="12"/>
          <w:szCs w:val="12"/>
        </w:rPr>
        <w:sectPr w:rsidR="0059627D" w:rsidRPr="00B97DBE" w:rsidSect="003107B4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tbl>
      <w:tblPr>
        <w:tblpPr w:leftFromText="180" w:rightFromText="180" w:vertAnchor="text" w:horzAnchor="margin" w:tblpXSpec="right" w:tblpY="83"/>
        <w:tblW w:w="9072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88"/>
        <w:gridCol w:w="702"/>
      </w:tblGrid>
      <w:tr w:rsidR="00BB0558" w:rsidRPr="006B07E9" w14:paraId="30F1082D" w14:textId="77777777" w:rsidTr="00BB0558">
        <w:tc>
          <w:tcPr>
            <w:tcW w:w="3222" w:type="dxa"/>
          </w:tcPr>
          <w:p w14:paraId="7DC11ADF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7430E65A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0208F4" w14:textId="77777777" w:rsidR="00BB0558" w:rsidRPr="006B07E9" w:rsidRDefault="00BB0558" w:rsidP="00BB055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501E2EAA" w14:textId="77777777" w:rsidR="00BB0558" w:rsidRPr="006B07E9" w:rsidRDefault="00BB0558" w:rsidP="00BB055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บริษัทถือหุ้นร้อยละ</w:t>
            </w:r>
          </w:p>
        </w:tc>
      </w:tr>
      <w:tr w:rsidR="00BB0558" w:rsidRPr="006B07E9" w14:paraId="3E43FD74" w14:textId="77777777" w:rsidTr="00BB0558">
        <w:tc>
          <w:tcPr>
            <w:tcW w:w="3222" w:type="dxa"/>
          </w:tcPr>
          <w:p w14:paraId="2406D77D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585AF5A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64A4DA79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235E3870" w14:textId="45D8A9A1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</w:t>
            </w:r>
            <w:r w:rsidR="002B0AEC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88" w:type="dxa"/>
          </w:tcPr>
          <w:p w14:paraId="70A7EA6A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74D8DA84" w14:textId="5618DB9C" w:rsidR="00BB0558" w:rsidRPr="006B07E9" w:rsidRDefault="00BB0558" w:rsidP="00BB0558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</w:t>
            </w:r>
            <w:r w:rsidR="002B0AEC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BB0558" w:rsidRPr="006B07E9" w14:paraId="1564434B" w14:textId="77777777" w:rsidTr="00BB0558">
        <w:tc>
          <w:tcPr>
            <w:tcW w:w="3222" w:type="dxa"/>
          </w:tcPr>
          <w:p w14:paraId="515F1C96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48D89157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74C9132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0F6AF5CC" w14:textId="77777777" w:rsidR="00BB0558" w:rsidRPr="006B07E9" w:rsidRDefault="00BB0558" w:rsidP="00BB0558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BB0558" w:rsidRPr="006B07E9" w14:paraId="774648E8" w14:textId="77777777" w:rsidTr="00BB0558">
        <w:tc>
          <w:tcPr>
            <w:tcW w:w="3222" w:type="dxa"/>
          </w:tcPr>
          <w:p w14:paraId="42763FDB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4D7C8375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CCC039C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79B344EB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6D67F5FC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4854C63F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0558" w:rsidRPr="006B07E9" w14:paraId="5B3AA7DE" w14:textId="77777777" w:rsidTr="00BB0558">
        <w:tc>
          <w:tcPr>
            <w:tcW w:w="3222" w:type="dxa"/>
          </w:tcPr>
          <w:p w14:paraId="5E67ED4E" w14:textId="77777777" w:rsidR="00BB0558" w:rsidRPr="006B07E9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ถือหุ้นโดยบริษัท สยามวาสโก จำกัด</w:t>
            </w:r>
          </w:p>
        </w:tc>
        <w:tc>
          <w:tcPr>
            <w:tcW w:w="3060" w:type="dxa"/>
          </w:tcPr>
          <w:p w14:paraId="5407C172" w14:textId="77777777" w:rsidR="00BB0558" w:rsidRPr="006B07E9" w:rsidRDefault="00BB0558" w:rsidP="00BB055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89512C6" w14:textId="77777777" w:rsidR="00BB0558" w:rsidRPr="006B07E9" w:rsidRDefault="00BB0558" w:rsidP="00BB0558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19FE0009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40542566" w14:textId="77777777" w:rsidR="00BB0558" w:rsidRPr="006B07E9" w:rsidRDefault="00BB0558" w:rsidP="00BB0558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772B8282" w14:textId="77777777" w:rsidR="00BB0558" w:rsidRPr="006B07E9" w:rsidRDefault="00BB0558" w:rsidP="00BB0558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B0AEC" w:rsidRPr="006B07E9" w14:paraId="3A13ED65" w14:textId="77777777" w:rsidTr="00BB0558">
        <w:tc>
          <w:tcPr>
            <w:tcW w:w="3222" w:type="dxa"/>
          </w:tcPr>
          <w:p w14:paraId="7446C630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5A2E17C5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552D5FB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45E7C9DC" w14:textId="4C5FD832" w:rsidR="002B0AEC" w:rsidRPr="006B07E9" w:rsidRDefault="00E8030D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100.00</w:t>
            </w:r>
          </w:p>
        </w:tc>
        <w:tc>
          <w:tcPr>
            <w:tcW w:w="288" w:type="dxa"/>
          </w:tcPr>
          <w:p w14:paraId="6837E84B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43D76A40" w14:textId="0CF6463D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B0AEC" w:rsidRPr="006B07E9" w14:paraId="376FE123" w14:textId="77777777" w:rsidTr="00BB0558">
        <w:tc>
          <w:tcPr>
            <w:tcW w:w="3222" w:type="dxa"/>
          </w:tcPr>
          <w:p w14:paraId="298714DC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(ยังไม่ได้ดำเนินธุรกิจ)</w:t>
            </w:r>
          </w:p>
        </w:tc>
        <w:tc>
          <w:tcPr>
            <w:tcW w:w="3060" w:type="dxa"/>
          </w:tcPr>
          <w:p w14:paraId="3E37F53E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3C823A5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300C156F" w14:textId="77777777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5A9F0868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221269C1" w14:textId="77777777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B0AEC" w:rsidRPr="006B07E9" w14:paraId="149A42A6" w14:textId="77777777" w:rsidTr="00BB0558">
        <w:tc>
          <w:tcPr>
            <w:tcW w:w="3222" w:type="dxa"/>
          </w:tcPr>
          <w:p w14:paraId="5A1CD541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เอ็น ที เอนเนอจี ก๊าซ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1F2DFAC7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ธุรกิจ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>สถานี</w:t>
            </w:r>
            <w:r w:rsidRPr="006B07E9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บริการก๊าซธรรมชาติ</w:t>
            </w:r>
          </w:p>
        </w:tc>
        <w:tc>
          <w:tcPr>
            <w:tcW w:w="1080" w:type="dxa"/>
          </w:tcPr>
          <w:p w14:paraId="41FA67CE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3E6D1690" w14:textId="0048275E" w:rsidR="002B0AEC" w:rsidRPr="006B07E9" w:rsidRDefault="00E8030D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100.00</w:t>
            </w:r>
          </w:p>
        </w:tc>
        <w:tc>
          <w:tcPr>
            <w:tcW w:w="288" w:type="dxa"/>
          </w:tcPr>
          <w:p w14:paraId="7A076C26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09CCE5D8" w14:textId="688AD593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B0AEC" w:rsidRPr="006B07E9" w14:paraId="3AA55CE1" w14:textId="77777777" w:rsidTr="00BB0558">
        <w:tc>
          <w:tcPr>
            <w:tcW w:w="3222" w:type="dxa"/>
          </w:tcPr>
          <w:p w14:paraId="7CFB901A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เอ็มมี่ เอ็นจีวี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59D41F51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9C25997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6FF3D6A9" w14:textId="602BACA2" w:rsidR="002B0AEC" w:rsidRPr="006B07E9" w:rsidRDefault="00E8030D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100.00</w:t>
            </w:r>
          </w:p>
        </w:tc>
        <w:tc>
          <w:tcPr>
            <w:tcW w:w="288" w:type="dxa"/>
          </w:tcPr>
          <w:p w14:paraId="787F054E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3BFB818A" w14:textId="278626DD" w:rsidR="002B0AEC" w:rsidRPr="006B07E9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B0AEC" w:rsidRPr="006B07E9" w14:paraId="6D2E3081" w14:textId="77777777" w:rsidTr="00BB0558">
        <w:tc>
          <w:tcPr>
            <w:tcW w:w="3222" w:type="dxa"/>
          </w:tcPr>
          <w:p w14:paraId="74E90418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>น้ำพอง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lang w:val="en-GB" w:eastAsia="th-TH"/>
              </w:rPr>
              <w:t xml:space="preserve"> 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เอ็นจีวี </w:t>
            </w:r>
            <w:r w:rsidRPr="00C605F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2558</w:t>
            </w:r>
            <w:r w:rsidRPr="006B07E9">
              <w:rPr>
                <w:rFonts w:ascii="Angsana New" w:hAnsi="Angsana New"/>
                <w:snapToGrid w:val="0"/>
                <w:sz w:val="27"/>
                <w:szCs w:val="27"/>
                <w:lang w:val="en-GB" w:eastAsia="th-TH"/>
              </w:rPr>
              <w:t xml:space="preserve">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2A4EFD30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353E6A4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34C3F101" w14:textId="31B2D487" w:rsidR="002B0AEC" w:rsidRPr="00C605FF" w:rsidRDefault="00E8030D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100.0</w:t>
            </w:r>
            <w:r w:rsidR="00B47465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88" w:type="dxa"/>
          </w:tcPr>
          <w:p w14:paraId="5C017B85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3FEC7415" w14:textId="3813A106" w:rsidR="002B0AEC" w:rsidRPr="00C605FF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100</w:t>
            </w:r>
            <w:r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B0AEC" w:rsidRPr="000E2BCC" w14:paraId="0452A6E0" w14:textId="77777777" w:rsidTr="00BB0558">
        <w:tc>
          <w:tcPr>
            <w:tcW w:w="3222" w:type="dxa"/>
          </w:tcPr>
          <w:p w14:paraId="2007ADC4" w14:textId="77777777" w:rsidR="002B0AEC" w:rsidRPr="000E2BCC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1A1F711" w14:textId="77777777" w:rsidR="002B0AEC" w:rsidRPr="000E2BCC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90303A" w14:textId="77777777" w:rsidR="002B0AEC" w:rsidRPr="000E2BCC" w:rsidRDefault="002B0AEC" w:rsidP="002B0AEC">
            <w:pPr>
              <w:ind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F96EDDF" w14:textId="77777777" w:rsidR="002B0AEC" w:rsidRPr="000E2BCC" w:rsidRDefault="002B0AEC" w:rsidP="002B0AEC">
            <w:pPr>
              <w:ind w:left="-108" w:right="-1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1C3064D2" w14:textId="77777777" w:rsidR="002B0AEC" w:rsidRPr="000E2BCC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79899D8" w14:textId="77777777" w:rsidR="002B0AEC" w:rsidRPr="000E2BCC" w:rsidRDefault="002B0AEC" w:rsidP="002B0AEC">
            <w:pPr>
              <w:ind w:left="-108" w:right="-1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0AEC" w:rsidRPr="006B07E9" w14:paraId="02B9B41F" w14:textId="77777777" w:rsidTr="00BB0558">
        <w:tc>
          <w:tcPr>
            <w:tcW w:w="3222" w:type="dxa"/>
          </w:tcPr>
          <w:p w14:paraId="71D883B6" w14:textId="77777777" w:rsidR="002B0AEC" w:rsidRPr="006C36BF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  <w:r w:rsidRPr="006C36B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บริษัทย่อยทางอ้อม</w:t>
            </w:r>
          </w:p>
        </w:tc>
        <w:tc>
          <w:tcPr>
            <w:tcW w:w="3060" w:type="dxa"/>
          </w:tcPr>
          <w:p w14:paraId="1A41E0FE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C613E1F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699920E6" w14:textId="77777777" w:rsidR="002B0AEC" w:rsidRPr="00C605FF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328FF84A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5834F577" w14:textId="77777777" w:rsidR="002B0AEC" w:rsidRPr="00C605FF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B0AEC" w:rsidRPr="006B07E9" w14:paraId="13B1ED04" w14:textId="77777777" w:rsidTr="00BB0558">
        <w:tc>
          <w:tcPr>
            <w:tcW w:w="3222" w:type="dxa"/>
          </w:tcPr>
          <w:p w14:paraId="293FAD3B" w14:textId="77777777" w:rsidR="002B0AEC" w:rsidRPr="006C36BF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 </w:t>
            </w:r>
            <w:r w:rsidRPr="006C36B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ถือหุ้นโดยบริษัท คอนโทร์โน จำกั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ด</w:t>
            </w:r>
          </w:p>
        </w:tc>
        <w:tc>
          <w:tcPr>
            <w:tcW w:w="3060" w:type="dxa"/>
          </w:tcPr>
          <w:p w14:paraId="0AE56B1C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E4ABDE8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3464319E" w14:textId="77777777" w:rsidR="002B0AEC" w:rsidRPr="00C605FF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02D0470E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0B429099" w14:textId="77777777" w:rsidR="002B0AEC" w:rsidRPr="00C605FF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B0AEC" w:rsidRPr="006B07E9" w14:paraId="6DAABA8C" w14:textId="77777777" w:rsidTr="00BB0558">
        <w:tc>
          <w:tcPr>
            <w:tcW w:w="3222" w:type="dxa"/>
          </w:tcPr>
          <w:p w14:paraId="2BDE7C1A" w14:textId="77777777" w:rsidR="002B0AEC" w:rsidRPr="006B07E9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C36BF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บริษัท สแกน เอิร์ธ พาวเวอร์ จำกัด</w:t>
            </w:r>
          </w:p>
        </w:tc>
        <w:tc>
          <w:tcPr>
            <w:tcW w:w="3060" w:type="dxa"/>
          </w:tcPr>
          <w:p w14:paraId="114BAAE2" w14:textId="77777777" w:rsidR="002B0AEC" w:rsidRPr="006B07E9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1EE74921" w14:textId="77777777" w:rsidR="002B0AEC" w:rsidRPr="006B07E9" w:rsidRDefault="002B0AEC" w:rsidP="002B0AEC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29ED287B" w14:textId="60A4EA06" w:rsidR="002B0AEC" w:rsidRPr="00C605FF" w:rsidRDefault="00B47465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288" w:type="dxa"/>
          </w:tcPr>
          <w:p w14:paraId="0A36BC55" w14:textId="77777777" w:rsidR="002B0AEC" w:rsidRPr="006B07E9" w:rsidRDefault="002B0AEC" w:rsidP="002B0AEC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70E3C934" w14:textId="411C06C7" w:rsidR="002B0AEC" w:rsidRPr="00C605FF" w:rsidRDefault="002B0AEC" w:rsidP="002B0AEC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99.9</w:t>
            </w:r>
            <w:r w:rsidR="00B47465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393C82" w:rsidRPr="006B07E9" w14:paraId="60891048" w14:textId="77777777" w:rsidTr="00BB0558">
        <w:tc>
          <w:tcPr>
            <w:tcW w:w="3222" w:type="dxa"/>
          </w:tcPr>
          <w:p w14:paraId="1A4EF58D" w14:textId="2BCCDC19" w:rsidR="00393C82" w:rsidRPr="006C36BF" w:rsidRDefault="00393C82" w:rsidP="00393C82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C36BF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สแกน </w:t>
            </w:r>
            <w:r w:rsidR="0055084E">
              <w:rPr>
                <w:rFonts w:ascii="Angsana New" w:eastAsia="MS Mincho" w:hAnsi="Angsana New" w:hint="cs"/>
                <w:spacing w:val="-4"/>
                <w:sz w:val="27"/>
                <w:szCs w:val="27"/>
                <w:cs/>
              </w:rPr>
              <w:t>แอดวานซ์</w:t>
            </w:r>
            <w:r w:rsidRPr="006C36BF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 </w:t>
            </w:r>
            <w:r w:rsidR="004E1F06">
              <w:rPr>
                <w:rFonts w:ascii="Angsana New" w:eastAsia="MS Mincho" w:hAnsi="Angsana New" w:hint="cs"/>
                <w:spacing w:val="-4"/>
                <w:sz w:val="27"/>
                <w:szCs w:val="27"/>
                <w:cs/>
              </w:rPr>
              <w:t>เพา</w:t>
            </w:r>
            <w:r w:rsidRPr="006C36BF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เวอร์ จำกัด</w:t>
            </w:r>
          </w:p>
        </w:tc>
        <w:tc>
          <w:tcPr>
            <w:tcW w:w="3060" w:type="dxa"/>
          </w:tcPr>
          <w:p w14:paraId="622EEEDF" w14:textId="477ADCD2" w:rsidR="00393C82" w:rsidRDefault="004E1F06" w:rsidP="00393C8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ธุรกิจพลังงานหมุนเวียน</w:t>
            </w:r>
          </w:p>
        </w:tc>
        <w:tc>
          <w:tcPr>
            <w:tcW w:w="1080" w:type="dxa"/>
          </w:tcPr>
          <w:p w14:paraId="3D8EDA3F" w14:textId="5A5319C9" w:rsidR="00393C82" w:rsidRDefault="00E12712" w:rsidP="00393C82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2C5778AE" w14:textId="683B4765" w:rsidR="00393C82" w:rsidRPr="00C605FF" w:rsidRDefault="003F32A8" w:rsidP="00393C82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68.92</w:t>
            </w:r>
          </w:p>
        </w:tc>
        <w:tc>
          <w:tcPr>
            <w:tcW w:w="288" w:type="dxa"/>
          </w:tcPr>
          <w:p w14:paraId="32BD843A" w14:textId="77777777" w:rsidR="00393C82" w:rsidRPr="006B07E9" w:rsidRDefault="00393C82" w:rsidP="00393C82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2B8676D2" w14:textId="2FEE4F77" w:rsidR="00393C82" w:rsidRDefault="003F32A8" w:rsidP="003F32A8">
            <w:pPr>
              <w:ind w:left="-317" w:right="-30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7B55BD76" w14:textId="77777777" w:rsidR="008F5997" w:rsidRPr="000E2BCC" w:rsidRDefault="008F5997" w:rsidP="00D900D9">
      <w:pPr>
        <w:spacing w:line="240" w:lineRule="auto"/>
        <w:ind w:left="63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0DBF437" w14:textId="2A582994" w:rsidR="00D900D9" w:rsidRPr="006B07E9" w:rsidRDefault="00D900D9" w:rsidP="00D900D9">
      <w:pPr>
        <w:spacing w:line="240" w:lineRule="auto"/>
        <w:ind w:left="630"/>
        <w:jc w:val="thaiDistribute"/>
        <w:rPr>
          <w:rFonts w:ascii="Angsana New" w:hAnsi="Angsana New"/>
          <w:spacing w:val="6"/>
          <w:sz w:val="30"/>
          <w:szCs w:val="30"/>
        </w:rPr>
      </w:pP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6B07E9">
        <w:rPr>
          <w:rFonts w:ascii="Angsana New" w:hAnsi="Angsana New"/>
          <w:spacing w:val="2"/>
          <w:sz w:val="30"/>
          <w:szCs w:val="30"/>
        </w:rPr>
        <w:t>(Joint</w:t>
      </w: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2"/>
          <w:sz w:val="30"/>
          <w:szCs w:val="30"/>
        </w:rPr>
        <w:t>operation)</w:t>
      </w:r>
      <w:r w:rsidRPr="006B07E9">
        <w:rPr>
          <w:rFonts w:ascii="Angsana New" w:hAnsi="Angsana New"/>
          <w:spacing w:val="2"/>
          <w:sz w:val="30"/>
          <w:szCs w:val="30"/>
          <w:cs/>
        </w:rPr>
        <w:t xml:space="preserve"> ระหว่างบริษัทและผู้ร่วมดำเนินงานอื่น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2608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22608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หมายเหตุข้อ </w:t>
      </w:r>
      <w:r w:rsidR="00C605FF" w:rsidRPr="00226082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226082" w:rsidRPr="00226082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226082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บริษัทรับรู้ส่วนได้เสียในสินทรัพย์ หนี้สิน รายได้และค่าใช้จ่าย แต่ละรายการ</w:t>
      </w:r>
      <w:r w:rsidRPr="006B07E9">
        <w:rPr>
          <w:rFonts w:ascii="Angsana New" w:hAnsi="Angsana New"/>
          <w:spacing w:val="6"/>
          <w:sz w:val="30"/>
          <w:szCs w:val="30"/>
          <w:cs/>
        </w:rPr>
        <w:t>ของการดำเนินงานร่วมกันตามส่วนของตน</w:t>
      </w:r>
      <w:r w:rsidR="00294897">
        <w:rPr>
          <w:rFonts w:ascii="Angsana New" w:hAnsi="Angsana New" w:hint="cs"/>
          <w:spacing w:val="6"/>
          <w:sz w:val="30"/>
          <w:szCs w:val="30"/>
          <w:cs/>
        </w:rPr>
        <w:t xml:space="preserve"> ซึ่งรายการดังกล่าวจะแสดงรวมกับรายการแต่ละบรรทัด</w:t>
      </w:r>
      <w:r w:rsidRPr="006B07E9">
        <w:rPr>
          <w:rFonts w:ascii="Angsana New" w:hAnsi="Angsana New"/>
          <w:spacing w:val="6"/>
          <w:sz w:val="30"/>
          <w:szCs w:val="30"/>
          <w:cs/>
        </w:rPr>
        <w:t>ในงบการเงินรวมและ</w:t>
      </w:r>
      <w:r w:rsidR="006B158F">
        <w:rPr>
          <w:rFonts w:ascii="Angsana New" w:hAnsi="Angsana New" w:hint="cs"/>
          <w:spacing w:val="6"/>
          <w:sz w:val="30"/>
          <w:szCs w:val="30"/>
          <w:cs/>
        </w:rPr>
        <w:t xml:space="preserve">     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งบการเงินเฉพาะกิจการ โดยมีรายละเอียด ณ </w:t>
      </w:r>
      <w:r w:rsidR="00C605FF" w:rsidRPr="00C605FF">
        <w:rPr>
          <w:rFonts w:ascii="Angsana New" w:hAnsi="Angsana New"/>
          <w:spacing w:val="6"/>
          <w:sz w:val="30"/>
          <w:szCs w:val="30"/>
        </w:rPr>
        <w:t>31</w:t>
      </w: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 ธันวาคม ดังนี้</w:t>
      </w:r>
    </w:p>
    <w:p w14:paraId="3134AA70" w14:textId="77777777" w:rsidR="00D900D9" w:rsidRPr="000E2BCC" w:rsidRDefault="00D900D9" w:rsidP="00D900D9">
      <w:pPr>
        <w:ind w:left="630" w:right="-297"/>
        <w:jc w:val="both"/>
        <w:rPr>
          <w:rFonts w:ascii="Angsana New" w:hAnsi="Angsana New"/>
          <w:sz w:val="24"/>
          <w:szCs w:val="24"/>
          <w:cs/>
        </w:rPr>
      </w:pPr>
      <w:r w:rsidRPr="008F5997">
        <w:rPr>
          <w:rFonts w:ascii="Angsana New" w:hAnsi="Angsana New"/>
          <w:sz w:val="24"/>
          <w:szCs w:val="24"/>
        </w:rPr>
        <w:tab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70"/>
        <w:gridCol w:w="720"/>
      </w:tblGrid>
      <w:tr w:rsidR="00D900D9" w:rsidRPr="006B07E9" w14:paraId="2E04AD7A" w14:textId="77777777" w:rsidTr="00DB3554">
        <w:tc>
          <w:tcPr>
            <w:tcW w:w="3222" w:type="dxa"/>
          </w:tcPr>
          <w:p w14:paraId="4C7B56F7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32C41820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7DE47A9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156FF58A" w14:textId="77777777" w:rsidR="00D900D9" w:rsidRPr="006B07E9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032B6C21" w14:textId="77777777" w:rsidR="00D900D9" w:rsidRPr="006B07E9" w:rsidRDefault="00D900D9" w:rsidP="00DB3554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ส่วนได้เสียในการ</w:t>
            </w:r>
          </w:p>
          <w:p w14:paraId="33DFDBEC" w14:textId="77777777" w:rsidR="00D900D9" w:rsidRPr="006B07E9" w:rsidRDefault="00D900D9" w:rsidP="00DB3554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ดำเนินงานร่วมกัน</w:t>
            </w:r>
          </w:p>
        </w:tc>
      </w:tr>
      <w:tr w:rsidR="00D900D9" w:rsidRPr="006B07E9" w14:paraId="3CC164AF" w14:textId="77777777" w:rsidTr="00DB3554">
        <w:tc>
          <w:tcPr>
            <w:tcW w:w="3222" w:type="dxa"/>
          </w:tcPr>
          <w:p w14:paraId="047FE968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A29E438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7424FCFA" w14:textId="77777777" w:rsidR="00D900D9" w:rsidRPr="006B07E9" w:rsidRDefault="00D900D9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4A09EB58" w14:textId="59014AD8" w:rsidR="00D900D9" w:rsidRPr="006B07E9" w:rsidRDefault="00C605FF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</w:t>
            </w:r>
            <w:r w:rsidR="002B0AEC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</w:tcPr>
          <w:p w14:paraId="799677CA" w14:textId="77777777" w:rsidR="00D900D9" w:rsidRPr="006B07E9" w:rsidRDefault="00D900D9" w:rsidP="00DB3554">
            <w:pPr>
              <w:tabs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1C7E8502" w14:textId="3F2FDB34" w:rsidR="00D900D9" w:rsidRPr="006B07E9" w:rsidRDefault="00C605FF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256</w:t>
            </w:r>
            <w:r w:rsidR="002B0AEC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D900D9" w:rsidRPr="006B07E9" w14:paraId="012A45D3" w14:textId="77777777" w:rsidTr="00DB3554">
        <w:tc>
          <w:tcPr>
            <w:tcW w:w="3222" w:type="dxa"/>
          </w:tcPr>
          <w:p w14:paraId="624067F0" w14:textId="77777777" w:rsidR="00D900D9" w:rsidRPr="006B07E9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5BE03E46" w14:textId="77777777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44C1E656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5DAE4217" w14:textId="77777777" w:rsidR="00D900D9" w:rsidRPr="006B07E9" w:rsidRDefault="00D900D9" w:rsidP="00DB3554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07E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D900D9" w:rsidRPr="006B07E9" w14:paraId="17E3B45A" w14:textId="77777777" w:rsidTr="00DB3554">
        <w:tc>
          <w:tcPr>
            <w:tcW w:w="3222" w:type="dxa"/>
          </w:tcPr>
          <w:p w14:paraId="4DC55E7B" w14:textId="77777777" w:rsidR="00D900D9" w:rsidRPr="006B07E9" w:rsidRDefault="00D900D9" w:rsidP="00DB3554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กิจการร่วมค้ากลุ่มร่วมทำงาน 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br/>
              <w:t xml:space="preserve">บริษัท สแกน อินเตอร์ จำกัด (มหาชน) และบริษัท ช ทวี จำกัด (มหาชน) (ซึ่งต่อไปนี้ เรียกว่า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</w:rPr>
              <w:t>“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กิจการร่วมค้ากลุ่มร่วมทำงาน </w:t>
            </w:r>
            <w:r w:rsidRPr="006B07E9">
              <w:rPr>
                <w:rFonts w:ascii="Angsana New" w:eastAsia="MS Mincho" w:hAnsi="Angsana New"/>
                <w:spacing w:val="-4"/>
                <w:sz w:val="27"/>
                <w:szCs w:val="27"/>
              </w:rPr>
              <w:t>SCN-CHO”)</w:t>
            </w:r>
          </w:p>
        </w:tc>
        <w:tc>
          <w:tcPr>
            <w:tcW w:w="3060" w:type="dxa"/>
          </w:tcPr>
          <w:p w14:paraId="27C682AE" w14:textId="5B31372F" w:rsidR="00D900D9" w:rsidRPr="006B07E9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6B07E9">
              <w:rPr>
                <w:rFonts w:ascii="Angsana New" w:hAnsi="Angsana New"/>
                <w:sz w:val="27"/>
                <w:szCs w:val="27"/>
              </w:rPr>
              <w:t>(NGV)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 พร้อมซ่อมแซมและบำรุงรักษารถโดยสาร จำนวน </w:t>
            </w:r>
            <w:r w:rsidR="00C605FF" w:rsidRPr="00C605FF">
              <w:rPr>
                <w:rFonts w:ascii="Angsana New" w:hAnsi="Angsana New"/>
                <w:sz w:val="27"/>
                <w:szCs w:val="27"/>
              </w:rPr>
              <w:t>489</w:t>
            </w:r>
            <w:r w:rsidRPr="006B07E9">
              <w:rPr>
                <w:rFonts w:ascii="Angsana New" w:hAnsi="Angsana New"/>
                <w:sz w:val="27"/>
                <w:szCs w:val="27"/>
                <w:cs/>
              </w:rPr>
              <w:t xml:space="preserve"> คัน</w:t>
            </w:r>
          </w:p>
        </w:tc>
        <w:tc>
          <w:tcPr>
            <w:tcW w:w="1080" w:type="dxa"/>
          </w:tcPr>
          <w:p w14:paraId="05902508" w14:textId="77777777" w:rsidR="00D900D9" w:rsidRPr="006B07E9" w:rsidRDefault="00D900D9" w:rsidP="00DB3554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07E9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05E952E4" w14:textId="60F20895" w:rsidR="00D900D9" w:rsidRPr="006B07E9" w:rsidRDefault="00B00F9B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50.00</w:t>
            </w:r>
          </w:p>
        </w:tc>
        <w:tc>
          <w:tcPr>
            <w:tcW w:w="270" w:type="dxa"/>
          </w:tcPr>
          <w:p w14:paraId="631DA408" w14:textId="77777777" w:rsidR="00D900D9" w:rsidRPr="006B07E9" w:rsidRDefault="00D900D9" w:rsidP="00DB3554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032AB162" w14:textId="55D1ECBD" w:rsidR="00D900D9" w:rsidRPr="006B07E9" w:rsidRDefault="00C605FF" w:rsidP="00DB3554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05FF">
              <w:rPr>
                <w:rFonts w:ascii="Angsana New" w:hAnsi="Angsana New"/>
                <w:sz w:val="27"/>
                <w:szCs w:val="27"/>
              </w:rPr>
              <w:t>50</w:t>
            </w:r>
            <w:r w:rsidR="00D900D9" w:rsidRPr="006B07E9">
              <w:rPr>
                <w:rFonts w:ascii="Angsana New" w:hAnsi="Angsana New"/>
                <w:sz w:val="27"/>
                <w:szCs w:val="27"/>
              </w:rPr>
              <w:t>.</w:t>
            </w:r>
            <w:r w:rsidRPr="00C605FF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</w:tbl>
    <w:p w14:paraId="279BE4C8" w14:textId="77777777" w:rsidR="00C1189F" w:rsidRDefault="00C1189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DDBF16" w14:textId="77777777" w:rsidR="00661CC0" w:rsidRPr="006B07E9" w:rsidRDefault="002D7611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0AF89054" w14:textId="77777777" w:rsidR="00661CC0" w:rsidRPr="003F1E59" w:rsidRDefault="00661CC0" w:rsidP="00F6259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1B2219" w14:textId="2EE834D2" w:rsidR="00D45F24" w:rsidRDefault="000F017F" w:rsidP="00176A0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07E9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      </w:t>
      </w:r>
      <w:r w:rsidRPr="006B07E9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E7863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8E7863" w:rsidRPr="008E7863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493B5E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</w:t>
      </w:r>
      <w:r w:rsidR="00E24CBA">
        <w:rPr>
          <w:rFonts w:ascii="Angsana New" w:hAnsi="Angsana New" w:hint="cs"/>
          <w:sz w:val="30"/>
          <w:szCs w:val="30"/>
          <w:cs/>
        </w:rPr>
        <w:t>การเงินซึ่ง</w:t>
      </w:r>
      <w:r w:rsidR="008E7863" w:rsidRPr="008E7863">
        <w:rPr>
          <w:rFonts w:ascii="Angsana New" w:hAnsi="Angsana New"/>
          <w:sz w:val="30"/>
          <w:szCs w:val="30"/>
          <w:cs/>
        </w:rPr>
        <w:t>เปิดเผยในหมายเหตุ</w:t>
      </w:r>
      <w:r w:rsidR="00FE4042">
        <w:rPr>
          <w:rFonts w:ascii="Angsana New" w:hAnsi="Angsana New" w:hint="cs"/>
          <w:sz w:val="30"/>
          <w:szCs w:val="30"/>
          <w:cs/>
        </w:rPr>
        <w:t xml:space="preserve">ข้อ </w:t>
      </w:r>
      <w:r w:rsidR="00FE4042">
        <w:rPr>
          <w:rFonts w:ascii="Angsana New" w:hAnsi="Angsana New"/>
          <w:sz w:val="30"/>
          <w:szCs w:val="30"/>
        </w:rPr>
        <w:t xml:space="preserve">3 </w:t>
      </w:r>
      <w:r w:rsidR="008E7863" w:rsidRPr="008E7863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8E786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A45B0C4" w14:textId="77777777" w:rsidR="008709C5" w:rsidRPr="003F1E59" w:rsidRDefault="008709C5" w:rsidP="00176A0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3ADE92" w14:textId="0D76B4EE" w:rsidR="00684AEF" w:rsidRDefault="0086491C" w:rsidP="00176A0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12560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8E7863" w:rsidRPr="00112560">
        <w:rPr>
          <w:rFonts w:ascii="Angsana New" w:hAnsi="Angsana New" w:hint="cs"/>
          <w:sz w:val="30"/>
          <w:szCs w:val="30"/>
          <w:cs/>
        </w:rPr>
        <w:t xml:space="preserve"> </w:t>
      </w:r>
      <w:r w:rsidRPr="00112560">
        <w:rPr>
          <w:rFonts w:ascii="Angsana New" w:hAnsi="Angsana New"/>
          <w:sz w:val="30"/>
          <w:szCs w:val="30"/>
          <w:cs/>
        </w:rPr>
        <w:t>และการดำเนินงานร่วมกัน</w:t>
      </w:r>
      <w:r w:rsidRPr="00112560">
        <w:rPr>
          <w:rFonts w:ascii="Angsana New" w:hAnsi="Angsana New"/>
          <w:sz w:val="30"/>
          <w:szCs w:val="30"/>
        </w:rPr>
        <w:t xml:space="preserve"> (</w:t>
      </w:r>
      <w:r w:rsidRPr="00112560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="001C55D2" w:rsidRPr="00112560">
        <w:rPr>
          <w:rFonts w:ascii="Angsana New" w:hAnsi="Angsana New"/>
          <w:sz w:val="30"/>
          <w:szCs w:val="30"/>
        </w:rPr>
        <w:t xml:space="preserve">      </w:t>
      </w:r>
      <w:r w:rsidRPr="00112560">
        <w:rPr>
          <w:rFonts w:ascii="Angsana New" w:hAnsi="Angsana New"/>
          <w:sz w:val="30"/>
          <w:szCs w:val="30"/>
        </w:rPr>
        <w:t>"</w:t>
      </w:r>
      <w:r w:rsidRPr="00112560">
        <w:rPr>
          <w:rFonts w:ascii="Angsana New" w:hAnsi="Angsana New"/>
          <w:sz w:val="30"/>
          <w:szCs w:val="30"/>
          <w:cs/>
        </w:rPr>
        <w:t>กลุ่มบริษัท</w:t>
      </w:r>
      <w:r w:rsidRPr="00112560">
        <w:rPr>
          <w:rFonts w:ascii="Angsana New" w:hAnsi="Angsana New"/>
          <w:sz w:val="30"/>
          <w:szCs w:val="30"/>
        </w:rPr>
        <w:t xml:space="preserve">") </w:t>
      </w:r>
      <w:r w:rsidRPr="00112560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1C55D2" w:rsidRPr="00112560">
        <w:rPr>
          <w:rFonts w:ascii="Angsana New" w:hAnsi="Angsana New"/>
          <w:sz w:val="30"/>
          <w:szCs w:val="30"/>
        </w:rPr>
        <w:t xml:space="preserve"> </w:t>
      </w:r>
      <w:r w:rsidR="00FC76BE" w:rsidRPr="00112560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89A" w:rsidRPr="00112560">
        <w:rPr>
          <w:rFonts w:ascii="Angsana New" w:hAnsi="Angsana New"/>
          <w:sz w:val="30"/>
          <w:szCs w:val="30"/>
          <w:cs/>
        </w:rPr>
        <w:t>ให้</w:t>
      </w:r>
      <w:r w:rsidR="00FC76BE" w:rsidRPr="00112560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ผู้บริหารใช้</w:t>
      </w:r>
      <w:r w:rsidR="00EE2525" w:rsidRPr="00112560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112560">
        <w:rPr>
          <w:rFonts w:ascii="Angsana New" w:hAnsi="Angsana New"/>
          <w:sz w:val="30"/>
          <w:szCs w:val="30"/>
          <w:cs/>
        </w:rPr>
        <w:t>การประมาณ</w:t>
      </w:r>
      <w:r w:rsidR="00532D6A" w:rsidRPr="00112560">
        <w:rPr>
          <w:rFonts w:ascii="Angsana New" w:hAnsi="Angsana New"/>
          <w:sz w:val="30"/>
          <w:szCs w:val="30"/>
          <w:cs/>
        </w:rPr>
        <w:t>การ</w:t>
      </w:r>
      <w:r w:rsidR="002270A6" w:rsidRPr="00112560">
        <w:rPr>
          <w:rFonts w:ascii="Angsana New" w:hAnsi="Angsana New"/>
          <w:sz w:val="30"/>
          <w:szCs w:val="30"/>
          <w:cs/>
        </w:rPr>
        <w:t>และข้อสมมติ</w:t>
      </w:r>
      <w:r w:rsidR="00FC76BE" w:rsidRPr="00112560">
        <w:rPr>
          <w:rFonts w:ascii="Angsana New" w:hAnsi="Angsana New"/>
          <w:sz w:val="30"/>
          <w:szCs w:val="30"/>
          <w:cs/>
        </w:rPr>
        <w:t>หลายประการ</w:t>
      </w:r>
      <w:r w:rsidR="00D47D20" w:rsidRPr="00112560">
        <w:rPr>
          <w:rFonts w:ascii="Angsana New" w:hAnsi="Angsana New" w:hint="cs"/>
          <w:sz w:val="30"/>
          <w:szCs w:val="30"/>
          <w:cs/>
        </w:rPr>
        <w:t xml:space="preserve">  </w:t>
      </w:r>
      <w:r w:rsidR="009D0EA5">
        <w:rPr>
          <w:rFonts w:ascii="Angsana New" w:hAnsi="Angsana New"/>
          <w:sz w:val="30"/>
          <w:szCs w:val="30"/>
        </w:rPr>
        <w:br/>
      </w:r>
      <w:r w:rsidR="00FC76BE" w:rsidRPr="00112560">
        <w:rPr>
          <w:rFonts w:ascii="Angsana New" w:hAnsi="Angsana New"/>
          <w:sz w:val="30"/>
          <w:szCs w:val="30"/>
          <w:cs/>
        </w:rPr>
        <w:t>ซึ่งมีผลกระทบต่อการ</w:t>
      </w:r>
      <w:r w:rsidR="00E27755" w:rsidRPr="00112560">
        <w:rPr>
          <w:rFonts w:ascii="Angsana New" w:hAnsi="Angsana New"/>
          <w:sz w:val="30"/>
          <w:szCs w:val="30"/>
          <w:cs/>
        </w:rPr>
        <w:t>ปฏิบัติตาม</w:t>
      </w:r>
      <w:r w:rsidR="00FC76BE" w:rsidRPr="00112560">
        <w:rPr>
          <w:rFonts w:ascii="Angsana New" w:hAnsi="Angsana New"/>
          <w:sz w:val="30"/>
          <w:szCs w:val="30"/>
          <w:cs/>
        </w:rPr>
        <w:t>นโยบายการบัญชี</w:t>
      </w:r>
      <w:r w:rsidR="00EB06F2" w:rsidRPr="00112560">
        <w:rPr>
          <w:rFonts w:ascii="Angsana New" w:hAnsi="Angsana New"/>
          <w:sz w:val="30"/>
          <w:szCs w:val="30"/>
          <w:cs/>
        </w:rPr>
        <w:t>ของ</w:t>
      </w:r>
      <w:r w:rsidR="006F291E" w:rsidRPr="00112560">
        <w:rPr>
          <w:rFonts w:ascii="Angsana New" w:hAnsi="Angsana New"/>
          <w:sz w:val="30"/>
          <w:szCs w:val="30"/>
          <w:cs/>
        </w:rPr>
        <w:t>กลุ่มบริษัท</w:t>
      </w:r>
      <w:r w:rsidR="00EB06F2" w:rsidRPr="00112560">
        <w:rPr>
          <w:rFonts w:ascii="Angsana New" w:hAnsi="Angsana New"/>
          <w:sz w:val="30"/>
          <w:szCs w:val="30"/>
          <w:cs/>
        </w:rPr>
        <w:t xml:space="preserve"> ทั้งนี้</w:t>
      </w:r>
      <w:r w:rsidR="00B60682" w:rsidRPr="00112560">
        <w:rPr>
          <w:rFonts w:ascii="Angsana New" w:hAnsi="Angsana New"/>
          <w:sz w:val="30"/>
          <w:szCs w:val="30"/>
          <w:cs/>
        </w:rPr>
        <w:t xml:space="preserve"> </w:t>
      </w:r>
      <w:r w:rsidR="00FC76BE" w:rsidRPr="00112560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324C5A" w:rsidRPr="00112560">
        <w:rPr>
          <w:rFonts w:ascii="Angsana New" w:hAnsi="Angsana New"/>
          <w:sz w:val="30"/>
          <w:szCs w:val="30"/>
          <w:cs/>
        </w:rPr>
        <w:t xml:space="preserve"> </w:t>
      </w:r>
      <w:r w:rsidR="00684AEF" w:rsidRPr="00112560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F9BF68E" w14:textId="77777777" w:rsidR="007F74DB" w:rsidRPr="003F1E59" w:rsidRDefault="007F74DB" w:rsidP="00176A0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8A2BC7" w14:textId="5C2C00CE" w:rsidR="00224F65" w:rsidRDefault="000330A2" w:rsidP="00224F65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330A2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653ECA9B" w14:textId="77777777" w:rsidR="00224F65" w:rsidRPr="003F1E59" w:rsidRDefault="00224F65" w:rsidP="00224F65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366D89" w14:textId="77777777" w:rsidR="00731749" w:rsidRPr="000C498D" w:rsidRDefault="00731749" w:rsidP="00676384">
      <w:pPr>
        <w:pStyle w:val="Heading8"/>
        <w:numPr>
          <w:ilvl w:val="1"/>
          <w:numId w:val="21"/>
        </w:numPr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C498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4150D7D" w14:textId="3FA24D5E" w:rsidR="00731749" w:rsidRPr="003F1E59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E476E84" w14:textId="68451200" w:rsidR="00F12B6F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498D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การดำเนินงานร่วมกัน (รวมกันเรียกว่า </w:t>
      </w:r>
      <w:r w:rsidR="00E24CBA" w:rsidRPr="000C498D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0C498D">
        <w:rPr>
          <w:rFonts w:ascii="Angsana New" w:hAnsi="Angsana New"/>
          <w:sz w:val="30"/>
          <w:szCs w:val="30"/>
          <w:cs/>
        </w:rPr>
        <w:t>“กลุ่มบริษัท”) และส่วนได้เสียของกลุ่มบริษัทในบริษัทร่วมและการร่วมค้า</w:t>
      </w:r>
    </w:p>
    <w:p w14:paraId="67CAFD4A" w14:textId="133FCB57" w:rsidR="00976498" w:rsidRPr="003F1E59" w:rsidRDefault="00976498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AB090E" w14:textId="77777777" w:rsidR="005A7425" w:rsidRDefault="00976498" w:rsidP="005A74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6498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FD6A8E3" w14:textId="2E01446E" w:rsidR="00C1189F" w:rsidRPr="005A7425" w:rsidRDefault="00F12B6F" w:rsidP="005A74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6E9E187" w14:textId="77777777" w:rsidR="006D54CE" w:rsidRPr="003F1E59" w:rsidRDefault="006D54CE" w:rsidP="00C1189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22B7251" w14:textId="77777777" w:rsidR="00976498" w:rsidRDefault="00F12B6F" w:rsidP="007054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13DE2909" w14:textId="66C0BEAA" w:rsidR="003F1E59" w:rsidRDefault="003F1E59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FDC6A4" w14:textId="3B5EFA64" w:rsidR="000E49B5" w:rsidRDefault="00F12B6F" w:rsidP="005A74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</w:t>
      </w:r>
      <w:r w:rsidRPr="00283346">
        <w:rPr>
          <w:rFonts w:ascii="Angsana New" w:hAnsi="Angsana New" w:hint="cs"/>
          <w:sz w:val="30"/>
          <w:szCs w:val="30"/>
          <w:cs/>
        </w:rPr>
        <w:t xml:space="preserve"> </w:t>
      </w:r>
      <w:r w:rsidRPr="00283346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83346">
        <w:rPr>
          <w:rFonts w:ascii="Angsana New" w:hAnsi="Angsana New" w:hint="cs"/>
          <w:sz w:val="30"/>
          <w:szCs w:val="30"/>
          <w:cs/>
        </w:rPr>
        <w:t>หรือ</w:t>
      </w:r>
      <w:r w:rsidRPr="00283346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</w:p>
    <w:p w14:paraId="146A8678" w14:textId="77777777" w:rsidR="003F1E59" w:rsidRDefault="003F1E59" w:rsidP="005A742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59FDD13" w14:textId="024ACC5E" w:rsidR="00F12B6F" w:rsidRPr="00283346" w:rsidRDefault="00F12B6F" w:rsidP="00D15B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0F0DD66" w14:textId="77777777" w:rsidR="00F12B6F" w:rsidRPr="000B3B7D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B63789A" w14:textId="77777777" w:rsidR="00CE7E2D" w:rsidRPr="00976498" w:rsidRDefault="00CE7E2D" w:rsidP="00CE7E2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6498">
        <w:rPr>
          <w:rFonts w:ascii="Angsana New" w:hAnsi="Angsana New" w:hint="cs"/>
          <w:i/>
          <w:iCs/>
          <w:sz w:val="30"/>
          <w:szCs w:val="30"/>
          <w:cs/>
        </w:rPr>
        <w:t>บริษัทร่วมและการร่วมค้า</w:t>
      </w:r>
    </w:p>
    <w:p w14:paraId="336A4E13" w14:textId="28436DF6" w:rsidR="00F12B6F" w:rsidRPr="00283346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346">
        <w:rPr>
          <w:rFonts w:ascii="Angsana New" w:hAnsi="Angsana New"/>
          <w:sz w:val="30"/>
          <w:szCs w:val="30"/>
          <w:cs/>
        </w:rPr>
        <w:t>บริษัทร่วม</w:t>
      </w:r>
      <w:r w:rsidR="002C396C" w:rsidRPr="00283346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83346">
        <w:rPr>
          <w:rFonts w:ascii="Angsana New" w:hAnsi="Angsana New"/>
          <w:sz w:val="30"/>
          <w:szCs w:val="30"/>
          <w:cs/>
        </w:rPr>
        <w:t xml:space="preserve">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</w:t>
      </w:r>
    </w:p>
    <w:p w14:paraId="1041F557" w14:textId="77777777" w:rsidR="00F12B6F" w:rsidRPr="000B3B7D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DBFB1" w14:textId="1961A04B" w:rsidR="00F12B6F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76498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283346">
        <w:rPr>
          <w:rFonts w:ascii="Angsana New" w:hAnsi="Angsana New"/>
          <w:sz w:val="30"/>
          <w:szCs w:val="30"/>
          <w:cs/>
        </w:rPr>
        <w:t xml:space="preserve"> </w:t>
      </w:r>
    </w:p>
    <w:p w14:paraId="514F15E4" w14:textId="77777777" w:rsidR="00504A9A" w:rsidRPr="000B3B7D" w:rsidRDefault="00504A9A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5C838" w14:textId="2C432E5D" w:rsidR="002D2616" w:rsidRDefault="00504A9A" w:rsidP="00226082">
      <w:pPr>
        <w:ind w:left="540"/>
        <w:jc w:val="thaiDistribute"/>
        <w:rPr>
          <w:rFonts w:ascii="Angsana New" w:hAnsi="Angsana New"/>
          <w:sz w:val="22"/>
          <w:szCs w:val="22"/>
        </w:rPr>
      </w:pPr>
      <w:r w:rsidRPr="00504A9A">
        <w:rPr>
          <w:rFonts w:ascii="Angsana New" w:hAnsi="Angsana New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190C1311" w14:textId="77777777" w:rsidR="009E480D" w:rsidRPr="000B3B7D" w:rsidRDefault="009E480D" w:rsidP="0022608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07EF640" w14:textId="095071C4" w:rsidR="00D03590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334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E292F1D" w14:textId="77777777" w:rsidR="00D03590" w:rsidRDefault="00D03590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BFB2A2" w14:textId="77777777" w:rsidR="0080348B" w:rsidRPr="00E8253A" w:rsidRDefault="0080348B" w:rsidP="0080348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8253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การรวมธุรกิจ </w:t>
      </w:r>
    </w:p>
    <w:p w14:paraId="3E236A56" w14:textId="3604205F" w:rsidR="0080348B" w:rsidRDefault="0080348B" w:rsidP="00DB3F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B8678C7" w14:textId="77777777" w:rsidR="003F1E59" w:rsidRPr="000641DD" w:rsidRDefault="003F1E59" w:rsidP="00DB3F5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409AEA5" w14:textId="02C175C4" w:rsidR="0080348B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4C8E226" w14:textId="77777777" w:rsidR="00146944" w:rsidRPr="000641DD" w:rsidRDefault="00146944" w:rsidP="0080348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346BC65" w14:textId="606DC44E" w:rsidR="0080348B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BB626E3" w14:textId="77777777" w:rsidR="0080348B" w:rsidRPr="000641DD" w:rsidRDefault="0080348B" w:rsidP="0080348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5FEB525" w14:textId="77777777" w:rsidR="0080348B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7782ED2" w14:textId="77777777" w:rsidR="0080348B" w:rsidRPr="000641DD" w:rsidRDefault="0080348B" w:rsidP="0080348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A80EAF1" w14:textId="442935A9" w:rsidR="0080348B" w:rsidRPr="00E8253A" w:rsidRDefault="0080348B" w:rsidP="00DB3F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4D2AFC">
        <w:rPr>
          <w:rFonts w:ascii="Angsana New" w:hAnsi="Angsana New"/>
          <w:sz w:val="30"/>
          <w:szCs w:val="30"/>
        </w:rPr>
        <w:t xml:space="preserve"> </w:t>
      </w:r>
      <w:r w:rsidRPr="00E8253A">
        <w:rPr>
          <w:rFonts w:ascii="Angsana New" w:hAnsi="Angsana New"/>
          <w:sz w:val="30"/>
          <w:szCs w:val="30"/>
          <w:cs/>
        </w:rPr>
        <w:t xml:space="preserve">ๆ ที่เคยรับรู้ไว้ ณ วันที่ซื้อ </w:t>
      </w:r>
    </w:p>
    <w:p w14:paraId="4F487F2F" w14:textId="1B3B403E" w:rsidR="00910E59" w:rsidRPr="000641DD" w:rsidRDefault="00910E59">
      <w:pPr>
        <w:rPr>
          <w:rFonts w:ascii="Angsana New" w:hAnsi="Angsana New"/>
          <w:sz w:val="24"/>
          <w:szCs w:val="24"/>
          <w:cs/>
        </w:rPr>
      </w:pPr>
    </w:p>
    <w:p w14:paraId="4EC1F21F" w14:textId="2B440D4F" w:rsidR="0080348B" w:rsidRPr="00E8253A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25157D0" w14:textId="2881ABFD" w:rsidR="007F10E0" w:rsidRPr="000641DD" w:rsidRDefault="007F10E0">
      <w:pPr>
        <w:rPr>
          <w:rFonts w:ascii="Angsana New" w:hAnsi="Angsana New"/>
          <w:sz w:val="24"/>
          <w:szCs w:val="24"/>
        </w:rPr>
      </w:pPr>
    </w:p>
    <w:p w14:paraId="21EAA26C" w14:textId="5C0894A9" w:rsidR="0080348B" w:rsidRDefault="0080348B" w:rsidP="00176A0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6AFF36D" w14:textId="77777777" w:rsidR="00015288" w:rsidRPr="00F87C3E" w:rsidRDefault="00015288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87C3E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เงินลงทุนในบริษัทย่อย บริษัทร่วมและการร่วมค้า</w:t>
      </w:r>
    </w:p>
    <w:p w14:paraId="07DD9FF8" w14:textId="113DCF29" w:rsidR="008C54B4" w:rsidRPr="003F1E59" w:rsidRDefault="008C54B4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0B41157D" w14:textId="77411A45" w:rsidR="0080348B" w:rsidRPr="00F87C3E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F87C3E">
        <w:rPr>
          <w:rFonts w:ascii="Angsana New" w:hAnsi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</w:t>
      </w:r>
      <w:r w:rsidR="00E24CBA" w:rsidRPr="00F87C3E">
        <w:rPr>
          <w:rFonts w:ascii="Angsana New" w:hAnsi="Angsana New" w:hint="cs"/>
          <w:sz w:val="30"/>
          <w:szCs w:val="30"/>
          <w:cs/>
        </w:rPr>
        <w:t xml:space="preserve">        </w:t>
      </w:r>
      <w:r w:rsidRPr="00F87C3E">
        <w:rPr>
          <w:rFonts w:ascii="Angsana New" w:hAnsi="Angsana New"/>
          <w:sz w:val="30"/>
          <w:szCs w:val="30"/>
          <w:cs/>
        </w:rPr>
        <w:t xml:space="preserve">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  </w:t>
      </w:r>
    </w:p>
    <w:p w14:paraId="2F4E74B4" w14:textId="77777777" w:rsidR="0080348B" w:rsidRPr="003F1E59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94CD759" w14:textId="77777777" w:rsidR="00731749" w:rsidRPr="00E8253A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8253A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73EE4C98" w14:textId="4D8E9E8E" w:rsidR="00AE4B4B" w:rsidRPr="003F1E59" w:rsidRDefault="00AE4B4B" w:rsidP="003C1046">
      <w:pPr>
        <w:tabs>
          <w:tab w:val="left" w:pos="540"/>
        </w:tabs>
        <w:ind w:left="540"/>
        <w:jc w:val="both"/>
        <w:rPr>
          <w:rFonts w:ascii="Angsana New" w:eastAsia="EucrosiaUPCBold" w:hAnsi="Angsana New"/>
          <w:sz w:val="24"/>
          <w:szCs w:val="24"/>
        </w:rPr>
      </w:pPr>
    </w:p>
    <w:p w14:paraId="73658D57" w14:textId="2A158939" w:rsidR="0080348B" w:rsidRPr="00E8253A" w:rsidRDefault="0080348B" w:rsidP="00E24CB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E8253A">
        <w:rPr>
          <w:rFonts w:ascii="Angsana New" w:hAnsi="Angsana New" w:hint="cs"/>
          <w:sz w:val="30"/>
          <w:szCs w:val="30"/>
          <w:cs/>
        </w:rPr>
        <w:t xml:space="preserve"> </w:t>
      </w:r>
      <w:r w:rsidRPr="00E8253A">
        <w:rPr>
          <w:rFonts w:ascii="Angsana New" w:hAnsi="Angsana New"/>
          <w:sz w:val="30"/>
          <w:szCs w:val="30"/>
          <w:cs/>
        </w:rPr>
        <w:t xml:space="preserve">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 </w:t>
      </w:r>
    </w:p>
    <w:p w14:paraId="58559884" w14:textId="77777777" w:rsidR="00E24CBA" w:rsidRPr="003F1E59" w:rsidRDefault="00E24CBA" w:rsidP="00E24CBA">
      <w:pPr>
        <w:spacing w:line="240" w:lineRule="auto"/>
        <w:rPr>
          <w:rFonts w:ascii="Angsana New" w:eastAsia="EucrosiaUPCBold" w:hAnsi="Angsana New"/>
          <w:sz w:val="24"/>
          <w:szCs w:val="24"/>
        </w:rPr>
      </w:pPr>
    </w:p>
    <w:p w14:paraId="4EA5D8F0" w14:textId="053EE14A" w:rsidR="002E5CD6" w:rsidRPr="00E8253A" w:rsidRDefault="002E5CD6" w:rsidP="00E24CBA">
      <w:pPr>
        <w:spacing w:line="240" w:lineRule="auto"/>
        <w:ind w:firstLine="540"/>
        <w:rPr>
          <w:rFonts w:ascii="Angsana New" w:eastAsia="EucrosiaUPCBold" w:hAnsi="Angsana New"/>
          <w:sz w:val="30"/>
          <w:szCs w:val="30"/>
        </w:rPr>
      </w:pPr>
      <w:r w:rsidRPr="00E8253A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01E217F1" w14:textId="1FAEE99F" w:rsidR="002E5CD6" w:rsidRDefault="002E5CD6" w:rsidP="002E5C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ยกเว้นในกรณีที่เป็นประเทศที่อยู่ในภาวะเศรษฐกิจที่เงินเฟ้อรุนแรง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67999ECA" w14:textId="77777777" w:rsidR="004456A7" w:rsidRPr="003F1E59" w:rsidRDefault="004456A7" w:rsidP="002E5CD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F9FAB24" w14:textId="606EC45B" w:rsidR="002E5CD6" w:rsidRDefault="00CA0D32" w:rsidP="006F06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0D32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E5CD6" w:rsidRPr="00E8253A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146FBBD7" w14:textId="1D85E659" w:rsidR="00E042F6" w:rsidRDefault="00E042F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2125B08" w14:textId="03696E95" w:rsidR="002E5CD6" w:rsidRPr="00E8253A" w:rsidRDefault="002E5CD6" w:rsidP="002E5C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253A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12B938B5" w14:textId="66C143BB" w:rsidR="002E5CD6" w:rsidRPr="00E24E66" w:rsidRDefault="002E5CD6" w:rsidP="002E5CD6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6FBC13" w14:textId="5F5CD5FD" w:rsidR="005C3D9A" w:rsidRPr="00CA6002" w:rsidRDefault="005C3D9A" w:rsidP="00676384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A600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078A3157" w14:textId="5B9395B2" w:rsidR="005E68FF" w:rsidRPr="00E24E66" w:rsidRDefault="005E68FF" w:rsidP="005E68F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A642E5" w14:textId="02CBE324" w:rsidR="00EA797A" w:rsidRPr="00CA6002" w:rsidRDefault="00EA797A" w:rsidP="00325103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6002">
        <w:rPr>
          <w:rFonts w:ascii="Angsana New" w:hAnsi="Angsana New"/>
          <w:i/>
          <w:iCs/>
          <w:sz w:val="30"/>
          <w:szCs w:val="30"/>
        </w:rPr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C605FF" w:rsidRPr="00CA6002">
        <w:rPr>
          <w:rFonts w:ascii="Angsana New" w:hAnsi="Angsana New"/>
          <w:i/>
          <w:iCs/>
          <w:sz w:val="30"/>
          <w:szCs w:val="30"/>
        </w:rPr>
        <w:t>1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="00B60682" w:rsidRPr="00CA600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43396D89" w14:textId="3533874E" w:rsidR="00B60EE3" w:rsidRPr="00163759" w:rsidRDefault="00B17C50" w:rsidP="003A5670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17C50">
        <w:rPr>
          <w:rFonts w:ascii="Angsana New" w:hAnsi="Angsana New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60EE3" w:rsidRPr="00CA6002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3A5670" w:rsidRPr="00CA6002">
        <w:rPr>
          <w:rFonts w:ascii="Angsana New" w:hAnsi="Angsana New" w:hint="cs"/>
          <w:sz w:val="30"/>
          <w:szCs w:val="30"/>
          <w:cs/>
        </w:rPr>
        <w:t xml:space="preserve"> (</w:t>
      </w:r>
      <w:r w:rsidR="00B60EE3" w:rsidRPr="00CA6002">
        <w:rPr>
          <w:rFonts w:ascii="Angsana New" w:hAnsi="Angsana New"/>
          <w:sz w:val="30"/>
          <w:szCs w:val="30"/>
          <w:cs/>
        </w:rPr>
        <w:t>นอกเหนือจากลูกหนี้การค้า (ดูหมายเหตุข้อ</w:t>
      </w:r>
      <w:r w:rsidR="003A5670" w:rsidRPr="00CA6002">
        <w:rPr>
          <w:rFonts w:ascii="Angsana New" w:hAnsi="Angsana New"/>
          <w:sz w:val="30"/>
          <w:szCs w:val="30"/>
        </w:rPr>
        <w:t xml:space="preserve"> </w:t>
      </w:r>
      <w:r w:rsidR="00E51493">
        <w:rPr>
          <w:rFonts w:ascii="Angsana New" w:hAnsi="Angsana New"/>
          <w:sz w:val="30"/>
          <w:szCs w:val="30"/>
        </w:rPr>
        <w:t>3</w:t>
      </w:r>
      <w:r w:rsidR="00E51493">
        <w:rPr>
          <w:rFonts w:ascii="Angsana New" w:hAnsi="Angsana New" w:hint="cs"/>
          <w:sz w:val="30"/>
          <w:szCs w:val="30"/>
          <w:cs/>
        </w:rPr>
        <w:t>(ฉ</w:t>
      </w:r>
      <w:r w:rsidR="00B60EE3" w:rsidRPr="00CA6002">
        <w:rPr>
          <w:rFonts w:ascii="Angsana New" w:hAnsi="Angsana New"/>
          <w:sz w:val="30"/>
          <w:szCs w:val="30"/>
          <w:cs/>
        </w:rPr>
        <w:t>)) รับรู้รายการเมื่อเริ่มแรกเมื่อ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และวัดมูลค่าด้วยมูลค่า</w:t>
      </w:r>
      <w:r w:rsidR="00CA6002" w:rsidRPr="00CA6002">
        <w:rPr>
          <w:rFonts w:ascii="Angsana New" w:hAnsi="Angsana New" w:hint="cs"/>
          <w:sz w:val="30"/>
          <w:szCs w:val="30"/>
          <w:cs/>
        </w:rPr>
        <w:t>เมื่อเริ่มแรกด้วยมูลค่า</w:t>
      </w:r>
      <w:r w:rsidR="00B60EE3" w:rsidRPr="00CA6002">
        <w:rPr>
          <w:rFonts w:ascii="Angsana New" w:hAnsi="Angsana New"/>
          <w:sz w:val="30"/>
          <w:szCs w:val="30"/>
          <w:cs/>
        </w:rPr>
        <w:t>ยุติธรรม</w:t>
      </w:r>
      <w:r w:rsidR="00CA6002">
        <w:rPr>
          <w:rFonts w:ascii="Angsana New" w:hAnsi="Angsana New" w:hint="cs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</w:t>
      </w:r>
      <w:r w:rsidR="00B60EE3" w:rsidRPr="00CA6002">
        <w:rPr>
          <w:rFonts w:ascii="Angsana New" w:hAnsi="Angsana New"/>
          <w:sz w:val="30"/>
          <w:szCs w:val="30"/>
          <w:cs/>
        </w:rPr>
        <w:t>รวม</w:t>
      </w:r>
      <w:r w:rsidR="00CA6002" w:rsidRPr="00CA6002">
        <w:rPr>
          <w:rFonts w:ascii="Angsana New" w:hAnsi="Angsana New" w:hint="cs"/>
          <w:sz w:val="30"/>
          <w:szCs w:val="30"/>
          <w:cs/>
        </w:rPr>
        <w:t>หรือหัก</w:t>
      </w:r>
      <w:r w:rsidR="00B60EE3" w:rsidRPr="00CA6002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CA6002" w:rsidRPr="00CA6002">
        <w:rPr>
          <w:rFonts w:ascii="Angsana New" w:hAnsi="Angsana New" w:hint="cs"/>
          <w:sz w:val="30"/>
          <w:szCs w:val="30"/>
          <w:cs/>
        </w:rPr>
        <w:t>ด้วย</w:t>
      </w:r>
      <w:r w:rsidR="00B60EE3" w:rsidRPr="00CA6002">
        <w:rPr>
          <w:rFonts w:ascii="Angsana New" w:hAnsi="Angsana New"/>
          <w:sz w:val="30"/>
          <w:szCs w:val="30"/>
          <w:cs/>
        </w:rPr>
        <w:t xml:space="preserve"> </w:t>
      </w:r>
    </w:p>
    <w:p w14:paraId="0D2BFFEF" w14:textId="77777777" w:rsidR="00B60EE3" w:rsidRPr="00E24E66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C061B29" w14:textId="3E5F8022" w:rsidR="00B60EE3" w:rsidRPr="00CA6002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15B3A" w:rsidRPr="00CA6002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14CDB98" w14:textId="2FED3AC9" w:rsidR="00294897" w:rsidRDefault="00294897" w:rsidP="008326CD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2B2C6742" w14:textId="3DC1C77F" w:rsidR="00B60EE3" w:rsidRDefault="00B60EE3" w:rsidP="00B87422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F860CD" w:rsidRPr="00CA6002">
        <w:rPr>
          <w:rFonts w:ascii="Angsana New" w:hAnsi="Angsana New"/>
          <w:sz w:val="30"/>
          <w:szCs w:val="30"/>
        </w:rPr>
        <w:t xml:space="preserve">                 </w:t>
      </w:r>
      <w:r w:rsidRPr="00CA6002">
        <w:rPr>
          <w:rFonts w:ascii="Angsana New" w:hAnsi="Angsana New"/>
          <w:sz w:val="30"/>
          <w:szCs w:val="30"/>
          <w:cs/>
        </w:rPr>
        <w:t xml:space="preserve">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DCACD45" w14:textId="77777777" w:rsidR="00CE7E2D" w:rsidRDefault="00CE7E2D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18215C8" w14:textId="110667DA" w:rsidR="00B60EE3" w:rsidRPr="00CA6002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6C287314" w14:textId="5F4A3934" w:rsidR="00BB4B48" w:rsidRDefault="00BB4B48">
      <w:pPr>
        <w:rPr>
          <w:rFonts w:ascii="Angsana New" w:hAnsi="Angsana New"/>
          <w:sz w:val="28"/>
          <w:szCs w:val="28"/>
          <w:highlight w:val="yellow"/>
        </w:rPr>
      </w:pPr>
      <w:r>
        <w:rPr>
          <w:rFonts w:ascii="Angsana New" w:hAnsi="Angsana New"/>
          <w:sz w:val="28"/>
          <w:szCs w:val="28"/>
          <w:highlight w:val="yellow"/>
        </w:rPr>
        <w:br w:type="page"/>
      </w:r>
    </w:p>
    <w:p w14:paraId="66D3C737" w14:textId="0158CB4B" w:rsidR="00B60EE3" w:rsidRPr="00CA6002" w:rsidRDefault="0020117E" w:rsidP="0020117E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6002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C605FF" w:rsidRPr="00CA6002">
        <w:rPr>
          <w:rFonts w:ascii="Angsana New" w:hAnsi="Angsana New"/>
          <w:i/>
          <w:iCs/>
          <w:sz w:val="30"/>
          <w:szCs w:val="30"/>
        </w:rPr>
        <w:t>2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การตัดรายการออกจากบัญชีและการหักกลบ</w:t>
      </w:r>
    </w:p>
    <w:p w14:paraId="658E7A0C" w14:textId="2CA92753" w:rsidR="00B60EE3" w:rsidRPr="00CA6002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C750F7" w:rsidRPr="00CA6002">
        <w:rPr>
          <w:rFonts w:ascii="Angsana New" w:hAnsi="Angsana New" w:hint="cs"/>
          <w:sz w:val="30"/>
          <w:szCs w:val="30"/>
          <w:cs/>
        </w:rPr>
        <w:t xml:space="preserve">        </w:t>
      </w: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5ECFBDF" w14:textId="77777777" w:rsidR="00B60EE3" w:rsidRPr="00A230DA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F8767DE" w14:textId="1301C4E3" w:rsidR="00B60EE3" w:rsidRPr="00CA6002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CA6002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8A8588F" w14:textId="77777777" w:rsidR="00B60EE3" w:rsidRPr="00A230DA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D5A4688" w14:textId="7915B2F7" w:rsidR="00B60EE3" w:rsidRDefault="00B60EE3" w:rsidP="0020117E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17C50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  <w:r w:rsidRPr="00CA6002">
        <w:rPr>
          <w:rFonts w:ascii="Angsana New" w:hAnsi="Angsana New"/>
          <w:sz w:val="30"/>
          <w:szCs w:val="30"/>
          <w:cs/>
        </w:rPr>
        <w:t xml:space="preserve"> </w:t>
      </w:r>
    </w:p>
    <w:p w14:paraId="507FB979" w14:textId="4EFB27A7" w:rsidR="00B17C50" w:rsidRPr="00A230DA" w:rsidRDefault="00B17C50" w:rsidP="0020117E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55CA3651" w14:textId="05D6424C" w:rsidR="00B17C50" w:rsidRPr="00B17C50" w:rsidRDefault="00B17C50" w:rsidP="00112560">
      <w:pPr>
        <w:pStyle w:val="BodyText2"/>
        <w:tabs>
          <w:tab w:val="left" w:pos="1080"/>
        </w:tabs>
        <w:ind w:right="43" w:firstLine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C50">
        <w:rPr>
          <w:rFonts w:ascii="Angsana New" w:hAnsi="Angsana New"/>
          <w:i/>
          <w:iCs/>
          <w:sz w:val="30"/>
          <w:szCs w:val="30"/>
          <w:cs/>
        </w:rPr>
        <w:t xml:space="preserve">การปฏิรูปอัตราดอกเบี้ยอ้างอิง </w:t>
      </w:r>
    </w:p>
    <w:p w14:paraId="142D2390" w14:textId="2D29FD78" w:rsidR="00B17C50" w:rsidRPr="00CA6002" w:rsidRDefault="00B17C50" w:rsidP="00B17C50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17C50">
        <w:rPr>
          <w:rFonts w:ascii="Angsana New" w:hAnsi="Angsana New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1B50AE6B" w14:textId="77777777" w:rsidR="00B60EE3" w:rsidRPr="00A230DA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24687A8" w14:textId="3F99E6D1" w:rsidR="00F40099" w:rsidRDefault="00B60EE3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6F291E" w:rsidRPr="00CA600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pacing w:val="-2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49DF8D1" w14:textId="77777777" w:rsidR="00BB4B48" w:rsidRPr="00A230DA" w:rsidRDefault="00BB4B48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11A4DAC" w14:textId="0EF39F13" w:rsidR="0020117E" w:rsidRPr="00CA6002" w:rsidRDefault="0020117E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94897">
        <w:rPr>
          <w:rFonts w:ascii="Angsana New" w:hAnsi="Angsana New"/>
          <w:i/>
          <w:iCs/>
          <w:sz w:val="30"/>
          <w:szCs w:val="30"/>
        </w:rPr>
        <w:t>(</w:t>
      </w:r>
      <w:r w:rsidRPr="00294897">
        <w:rPr>
          <w:rFonts w:ascii="Angsana New" w:hAnsi="Angsana New"/>
          <w:i/>
          <w:iCs/>
          <w:sz w:val="30"/>
          <w:szCs w:val="30"/>
          <w:cs/>
        </w:rPr>
        <w:t>ง</w:t>
      </w:r>
      <w:r w:rsidRPr="00294897">
        <w:rPr>
          <w:rFonts w:ascii="Angsana New" w:hAnsi="Angsana New"/>
          <w:i/>
          <w:iCs/>
          <w:sz w:val="30"/>
          <w:szCs w:val="30"/>
        </w:rPr>
        <w:t>.</w:t>
      </w:r>
      <w:r w:rsidR="00C605FF" w:rsidRPr="00294897">
        <w:rPr>
          <w:rFonts w:ascii="Angsana New" w:hAnsi="Angsana New"/>
          <w:i/>
          <w:iCs/>
          <w:sz w:val="30"/>
          <w:szCs w:val="30"/>
        </w:rPr>
        <w:t>3</w:t>
      </w:r>
      <w:r w:rsidRPr="00294897">
        <w:rPr>
          <w:rFonts w:ascii="Angsana New" w:hAnsi="Angsana New"/>
          <w:i/>
          <w:iCs/>
          <w:sz w:val="30"/>
          <w:szCs w:val="30"/>
        </w:rPr>
        <w:t>)</w:t>
      </w:r>
      <w:r w:rsidRPr="0029489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94897"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403D3120" w14:textId="14DA8CDC" w:rsidR="007F10E0" w:rsidRDefault="0020117E" w:rsidP="0020117E">
      <w:pPr>
        <w:tabs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F5A9F61" w14:textId="77777777" w:rsidR="00E51493" w:rsidRPr="00A230DA" w:rsidRDefault="00E51493" w:rsidP="0020117E">
      <w:pPr>
        <w:tabs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28"/>
          <w:szCs w:val="28"/>
          <w:cs/>
        </w:rPr>
      </w:pPr>
    </w:p>
    <w:p w14:paraId="73872E13" w14:textId="034DF239" w:rsidR="007C68B8" w:rsidRPr="00CA6002" w:rsidRDefault="007C68B8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6002">
        <w:rPr>
          <w:rFonts w:ascii="Angsana New" w:hAnsi="Angsana New"/>
          <w:i/>
          <w:iCs/>
          <w:sz w:val="30"/>
          <w:szCs w:val="30"/>
        </w:rPr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D14CE3">
        <w:rPr>
          <w:rFonts w:ascii="Angsana New" w:hAnsi="Angsana New"/>
          <w:i/>
          <w:iCs/>
          <w:sz w:val="30"/>
          <w:szCs w:val="30"/>
        </w:rPr>
        <w:t>4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การด้อยค่าของสินทรัพย์ทางการเงินนอกเหนือจากลูกหนี้การค้า</w:t>
      </w:r>
    </w:p>
    <w:p w14:paraId="6F79FD86" w14:textId="7FBCD2D4" w:rsidR="009D24A9" w:rsidRPr="00CA6002" w:rsidRDefault="009D24A9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EA15E1C" w14:textId="0D3D48F2" w:rsidR="003A5670" w:rsidRPr="00CA6002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605FF" w:rsidRPr="00CA6002">
        <w:rPr>
          <w:rFonts w:ascii="Angsana New" w:hAnsi="Angsana New"/>
          <w:sz w:val="30"/>
          <w:szCs w:val="30"/>
        </w:rPr>
        <w:t>12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241594" w14:textId="77777777" w:rsidR="00E24CBA" w:rsidRPr="0043162F" w:rsidRDefault="00E24CBA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B7833BC" w14:textId="5D5F8B07" w:rsidR="003A5670" w:rsidRPr="00CA6002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F860CD" w:rsidRPr="00CA6002">
        <w:rPr>
          <w:rFonts w:ascii="Angsana New" w:hAnsi="Angsana New"/>
          <w:sz w:val="30"/>
          <w:szCs w:val="30"/>
        </w:rPr>
        <w:t xml:space="preserve">                    </w:t>
      </w:r>
      <w:r w:rsidRPr="00CA6002">
        <w:rPr>
          <w:rFonts w:ascii="Angsana New" w:hAnsi="Angsana New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D657B61" w14:textId="77777777" w:rsidR="003A5670" w:rsidRPr="0043162F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8B02C44" w14:textId="3296F5BA" w:rsidR="003A5670" w:rsidRPr="003F5946" w:rsidRDefault="006F291E" w:rsidP="003F5946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พิจารณาว่าสินทรัพย์ทางการเงินมีความเสี่ยงด้านเครดิตต่ำเมื่อมีความน่าเชื่อถืออยู่ใน ‘ระดับที่น่าลงทุน’ ซึ่งเป็นการจัดอันดับที่เข้าใจในระดับสากล </w:t>
      </w:r>
      <w:r w:rsidR="00852C88" w:rsidRPr="00CA6002">
        <w:rPr>
          <w:rFonts w:ascii="Angsana New" w:hAnsi="Angsana New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52C88" w:rsidRPr="00CA6002">
        <w:rPr>
          <w:rFonts w:ascii="Angsana New" w:hAnsi="Angsana New"/>
          <w:sz w:val="30"/>
          <w:szCs w:val="30"/>
        </w:rPr>
        <w:t xml:space="preserve">     12 </w:t>
      </w:r>
      <w:r w:rsidR="00852C88" w:rsidRPr="00CA6002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5159BB59" w14:textId="77777777" w:rsidR="00DE0ACC" w:rsidRPr="0043162F" w:rsidRDefault="00DE0ACC" w:rsidP="003D170C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5BA7C4" w14:textId="634E63DB" w:rsidR="008F27D8" w:rsidRPr="003D170C" w:rsidRDefault="006F291E" w:rsidP="003D170C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605FF" w:rsidRPr="00CA6002">
        <w:rPr>
          <w:rFonts w:ascii="Angsana New" w:hAnsi="Angsana New"/>
          <w:sz w:val="30"/>
          <w:szCs w:val="30"/>
        </w:rPr>
        <w:t>30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016B19" w:rsidRPr="00CA6002">
        <w:rPr>
          <w:rFonts w:ascii="Angsana New" w:hAnsi="Angsana New" w:hint="cs"/>
          <w:sz w:val="30"/>
          <w:szCs w:val="30"/>
          <w:cs/>
        </w:rPr>
        <w:t xml:space="preserve"> </w:t>
      </w:r>
      <w:r w:rsidR="003A5670" w:rsidRPr="00CA6002">
        <w:rPr>
          <w:rFonts w:ascii="Angsana New" w:hAnsi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</w:p>
    <w:p w14:paraId="0EF4789D" w14:textId="77777777" w:rsidR="00112560" w:rsidRPr="0043162F" w:rsidRDefault="0011256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2236195" w14:textId="0B6A7AC4" w:rsidR="003A5670" w:rsidRPr="00CA6002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CA6002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72635C21" w14:textId="296A4083" w:rsidR="003A5670" w:rsidRPr="00CA6002" w:rsidRDefault="003A5670" w:rsidP="00AC25A4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-</w:t>
      </w:r>
      <w:r w:rsidRPr="00CA6002">
        <w:rPr>
          <w:rFonts w:ascii="Angsana New" w:hAnsi="Angsana New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>ได้เต็มจำนวน อีกทั้ง</w:t>
      </w:r>
      <w:r w:rsidR="008F27D8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2AC7EA7D" w14:textId="262F364E" w:rsidR="00006A67" w:rsidRDefault="003A5670" w:rsidP="00DE0ACC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-</w:t>
      </w:r>
      <w:r w:rsidRPr="00CA6002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605FF" w:rsidRPr="00CA6002">
        <w:rPr>
          <w:rFonts w:ascii="Angsana New" w:hAnsi="Angsana New"/>
          <w:sz w:val="30"/>
          <w:szCs w:val="30"/>
        </w:rPr>
        <w:t>90</w:t>
      </w:r>
      <w:r w:rsidRPr="00CA6002">
        <w:rPr>
          <w:rFonts w:ascii="Angsana New" w:hAnsi="Angsana New"/>
          <w:sz w:val="30"/>
          <w:szCs w:val="30"/>
          <w:cs/>
        </w:rPr>
        <w:t xml:space="preserve"> วัน</w:t>
      </w:r>
    </w:p>
    <w:p w14:paraId="709F4F48" w14:textId="77777777" w:rsidR="00BF65D4" w:rsidRPr="0043162F" w:rsidRDefault="00BF65D4" w:rsidP="00DE0ACC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  <w:cs/>
        </w:rPr>
      </w:pPr>
    </w:p>
    <w:p w14:paraId="178FFC04" w14:textId="1E4435C4" w:rsidR="008F27D8" w:rsidRPr="00CA6002" w:rsidRDefault="008F27D8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6002">
        <w:rPr>
          <w:rFonts w:ascii="Angsana New" w:hAnsi="Angsana New"/>
          <w:i/>
          <w:iCs/>
          <w:sz w:val="30"/>
          <w:szCs w:val="30"/>
        </w:rPr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D14CE3">
        <w:rPr>
          <w:rFonts w:ascii="Angsana New" w:hAnsi="Angsana New"/>
          <w:i/>
          <w:iCs/>
          <w:sz w:val="30"/>
          <w:szCs w:val="30"/>
        </w:rPr>
        <w:t>5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การตัดจำหน่าย </w:t>
      </w:r>
    </w:p>
    <w:p w14:paraId="7E21D81A" w14:textId="09DDCBA3" w:rsidR="003A5670" w:rsidRDefault="003A5670" w:rsidP="00815B3A">
      <w:pPr>
        <w:pStyle w:val="BodyText2"/>
        <w:tabs>
          <w:tab w:val="left" w:pos="117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F291E" w:rsidRPr="00CA6002">
        <w:rPr>
          <w:rFonts w:ascii="Angsana New" w:hAnsi="Angsana New"/>
          <w:sz w:val="30"/>
          <w:szCs w:val="30"/>
          <w:cs/>
        </w:rPr>
        <w:t>กลุ่มบริษัท</w:t>
      </w:r>
      <w:r w:rsidRPr="00CA6002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CD9D4AE" w14:textId="57C718D0" w:rsidR="0043162F" w:rsidRDefault="0043162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F851B2C" w14:textId="5B363F4D" w:rsidR="008F27D8" w:rsidRPr="00CA6002" w:rsidRDefault="008F27D8" w:rsidP="008F27D8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6002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CA6002">
        <w:rPr>
          <w:rFonts w:ascii="Angsana New" w:hAnsi="Angsana New"/>
          <w:i/>
          <w:iCs/>
          <w:sz w:val="30"/>
          <w:szCs w:val="30"/>
          <w:cs/>
        </w:rPr>
        <w:t>ง</w:t>
      </w:r>
      <w:r w:rsidRPr="00CA6002">
        <w:rPr>
          <w:rFonts w:ascii="Angsana New" w:hAnsi="Angsana New"/>
          <w:i/>
          <w:iCs/>
          <w:sz w:val="30"/>
          <w:szCs w:val="30"/>
        </w:rPr>
        <w:t>.</w:t>
      </w:r>
      <w:r w:rsidR="00D14CE3">
        <w:rPr>
          <w:rFonts w:ascii="Angsana New" w:hAnsi="Angsana New"/>
          <w:i/>
          <w:iCs/>
          <w:sz w:val="30"/>
          <w:szCs w:val="30"/>
        </w:rPr>
        <w:t>6</w:t>
      </w:r>
      <w:r w:rsidRPr="00CA6002">
        <w:rPr>
          <w:rFonts w:ascii="Angsana New" w:hAnsi="Angsana New"/>
          <w:i/>
          <w:iCs/>
          <w:sz w:val="30"/>
          <w:szCs w:val="30"/>
        </w:rPr>
        <w:t>)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6002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  <w:r w:rsidRPr="00CA600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E4406CF" w14:textId="22660C31" w:rsidR="003A5670" w:rsidRDefault="003A5670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CA6002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860CD" w:rsidRPr="00CA6002">
        <w:rPr>
          <w:rFonts w:ascii="Angsana New" w:hAnsi="Angsana New"/>
          <w:sz w:val="30"/>
          <w:szCs w:val="30"/>
        </w:rPr>
        <w:t xml:space="preserve">           </w:t>
      </w:r>
      <w:r w:rsidRPr="00CA6002">
        <w:rPr>
          <w:rFonts w:ascii="Angsana New" w:hAnsi="Angsana New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71DA7EAF" w14:textId="77777777" w:rsidR="0043162F" w:rsidRPr="0047698F" w:rsidRDefault="0043162F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B8AD1B4" w14:textId="77777777" w:rsidR="00731749" w:rsidRPr="00163759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6375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79BADDF" w14:textId="77777777" w:rsidR="00731749" w:rsidRPr="0047698F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291BE914" w14:textId="1B0EDC35" w:rsidR="0063118D" w:rsidRPr="00163759" w:rsidRDefault="0063118D" w:rsidP="0063118D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16375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CE9C947" w14:textId="7E923869" w:rsidR="005B4F3C" w:rsidRPr="0047698F" w:rsidRDefault="005B4F3C" w:rsidP="0063118D">
      <w:pPr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6FE5314" w14:textId="77777777" w:rsidR="00731749" w:rsidRPr="00BA577B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A577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="00853858" w:rsidRPr="00BA577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หมุนเวียน</w:t>
      </w:r>
      <w:r w:rsidRPr="00BA577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35C5DE76" w14:textId="7D836345" w:rsidR="00731749" w:rsidRPr="0047698F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3BEB086B" w14:textId="3F3E72EF" w:rsidR="005B4F3C" w:rsidRPr="00BA577B" w:rsidRDefault="005B4F3C" w:rsidP="005B4F3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A577B">
        <w:rPr>
          <w:rFonts w:ascii="Angsana New" w:hAnsi="Angsana New"/>
          <w:sz w:val="30"/>
          <w:szCs w:val="30"/>
          <w:cs/>
        </w:rPr>
        <w:t>ลูกหนี้การค้ารับรู้เมื่อ</w:t>
      </w:r>
      <w:r w:rsidR="006F291E" w:rsidRPr="00BA577B">
        <w:rPr>
          <w:rFonts w:ascii="Angsana New" w:hAnsi="Angsana New"/>
          <w:sz w:val="30"/>
          <w:szCs w:val="30"/>
          <w:cs/>
        </w:rPr>
        <w:t>กลุ่มบริษัท</w:t>
      </w:r>
      <w:r w:rsidRPr="00BA577B">
        <w:rPr>
          <w:rFonts w:ascii="Angsana New" w:hAnsi="Angsana New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C750F7" w:rsidRPr="00BA577B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A577B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42AED008" w14:textId="77777777" w:rsidR="005B4F3C" w:rsidRPr="0047698F" w:rsidRDefault="005B4F3C" w:rsidP="005B4F3C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09C8E4A" w14:textId="5C77475D" w:rsidR="00E24CBA" w:rsidRPr="003D170C" w:rsidRDefault="006F291E" w:rsidP="003D170C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BA577B">
        <w:rPr>
          <w:rFonts w:ascii="Angsana New" w:hAnsi="Angsana New"/>
          <w:sz w:val="30"/>
          <w:szCs w:val="30"/>
          <w:cs/>
        </w:rPr>
        <w:t>กลุ่มบริษัท</w:t>
      </w:r>
      <w:r w:rsidR="005B4F3C" w:rsidRPr="00BA577B">
        <w:rPr>
          <w:rFonts w:ascii="Angsana New" w:hAnsi="Angsana New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D9F5EA" w14:textId="77777777" w:rsidR="00112560" w:rsidRPr="0047698F" w:rsidRDefault="00112560" w:rsidP="00294897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57D51A6" w14:textId="53C3D67B" w:rsidR="00731749" w:rsidRPr="00112560" w:rsidRDefault="00731749" w:rsidP="00112560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1256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3B237DA" w14:textId="14CF223E" w:rsidR="00731749" w:rsidRPr="0047698F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24"/>
          <w:szCs w:val="24"/>
          <w:highlight w:val="yellow"/>
        </w:rPr>
      </w:pPr>
    </w:p>
    <w:p w14:paraId="152EA289" w14:textId="5DE0DA9E" w:rsidR="001C6370" w:rsidRDefault="001C6370" w:rsidP="00A541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87C3E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87C3E">
        <w:rPr>
          <w:rFonts w:ascii="Angsana New" w:hAnsi="Angsana New" w:hint="cs"/>
          <w:sz w:val="30"/>
          <w:szCs w:val="30"/>
          <w:cs/>
        </w:rPr>
        <w:t xml:space="preserve"> </w:t>
      </w:r>
      <w:r w:rsidRPr="00F87C3E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F87C3E">
        <w:rPr>
          <w:rFonts w:ascii="Angsana New" w:hAnsi="Angsana New" w:hint="cs"/>
          <w:sz w:val="30"/>
          <w:szCs w:val="30"/>
          <w:cs/>
        </w:rPr>
        <w:t xml:space="preserve"> </w:t>
      </w:r>
      <w:r w:rsidRPr="00F87C3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E0A381B" w14:textId="77777777" w:rsidR="00BF65D4" w:rsidRPr="0047698F" w:rsidRDefault="00BF65D4" w:rsidP="00A541F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181B719" w14:textId="5F57192B" w:rsidR="00731749" w:rsidRPr="000C5F55" w:rsidRDefault="00731749" w:rsidP="00E24CBA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C5F5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859FD37" w14:textId="116F49EA" w:rsidR="00731749" w:rsidRPr="0047698F" w:rsidRDefault="00731749" w:rsidP="00A56B7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DD06EED" w14:textId="599279EC" w:rsidR="0045169F" w:rsidRDefault="0045169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 </w:t>
      </w:r>
    </w:p>
    <w:p w14:paraId="6991A023" w14:textId="5BDAC6A1" w:rsidR="0045169F" w:rsidRPr="000C5F55" w:rsidRDefault="0045169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lastRenderedPageBreak/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และรับรู้ในกำไรหรือขาดทุน ทั้งนี้ </w:t>
      </w:r>
      <w:r w:rsidR="006F291E" w:rsidRPr="000C5F55">
        <w:rPr>
          <w:rFonts w:ascii="Angsana New" w:hAnsi="Angsana New"/>
          <w:sz w:val="30"/>
          <w:szCs w:val="30"/>
          <w:cs/>
        </w:rPr>
        <w:t>กลุ่มบริษัท</w:t>
      </w:r>
      <w:r w:rsidRPr="000C5F55">
        <w:rPr>
          <w:rFonts w:ascii="Angsana New" w:hAnsi="Angsana New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65DC3AB5" w14:textId="77777777" w:rsidR="001840A5" w:rsidRPr="0043162F" w:rsidRDefault="001840A5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5735EC3" w14:textId="0AAB39FC" w:rsidR="0045169F" w:rsidRDefault="0045169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059496C0" w14:textId="77777777" w:rsidR="0043162F" w:rsidRPr="0043162F" w:rsidRDefault="0043162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5B41D9" w14:textId="77777777" w:rsidR="00731749" w:rsidRPr="000C5F55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C5F5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7F9D335" w14:textId="77777777" w:rsidR="00731749" w:rsidRPr="0043162F" w:rsidRDefault="00731749" w:rsidP="00A56B7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158BA7" w14:textId="2371886F" w:rsidR="00731749" w:rsidRPr="000C5F55" w:rsidRDefault="007317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6B1C0D" w:rsidRPr="000C5F55">
        <w:rPr>
          <w:rFonts w:ascii="Angsana New" w:hAnsi="Angsana New"/>
          <w:sz w:val="30"/>
          <w:szCs w:val="30"/>
          <w:cs/>
        </w:rPr>
        <w:t>ขา</w:t>
      </w:r>
      <w:r w:rsidRPr="000C5F55">
        <w:rPr>
          <w:rFonts w:ascii="Angsana New" w:hAnsi="Angsana New"/>
          <w:sz w:val="30"/>
          <w:szCs w:val="30"/>
          <w:cs/>
        </w:rPr>
        <w:t>ดทุนจากการด้อย</w:t>
      </w:r>
      <w:r w:rsidR="005E1132" w:rsidRPr="000C5F55">
        <w:rPr>
          <w:rFonts w:ascii="Angsana New" w:hAnsi="Angsana New"/>
          <w:sz w:val="30"/>
          <w:szCs w:val="30"/>
          <w:cs/>
        </w:rPr>
        <w:t>ค่า</w:t>
      </w:r>
    </w:p>
    <w:p w14:paraId="44CFF918" w14:textId="371EAA6C" w:rsidR="00B7574A" w:rsidRPr="0043162F" w:rsidRDefault="00B7574A" w:rsidP="0073174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D5B73" w14:textId="5CCD3001" w:rsidR="006F6C01" w:rsidRPr="000C5F55" w:rsidRDefault="006F6C01" w:rsidP="003D170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407D8113" w14:textId="77777777" w:rsidR="00D14CE3" w:rsidRPr="0043162F" w:rsidRDefault="00D14CE3" w:rsidP="00D47D2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FDBF7" w14:textId="4B275F3D" w:rsidR="006F6C01" w:rsidRPr="000C5F55" w:rsidRDefault="006F6C01" w:rsidP="00D47D2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7BB228E9" w14:textId="77777777" w:rsidR="00D14CE3" w:rsidRPr="0043162F" w:rsidRDefault="00D14CE3" w:rsidP="0000365E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B8E8684" w14:textId="6BA0322F" w:rsidR="0000365E" w:rsidRPr="000C5F55" w:rsidRDefault="0000365E" w:rsidP="0000365E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C5F5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3C51314" w14:textId="5244286D" w:rsidR="0000365E" w:rsidRPr="000C5F55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="006F291E"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0C5F5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0C5F5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CB3EC8B" w14:textId="62CB0B54" w:rsidR="007E7AC7" w:rsidRPr="0043162F" w:rsidRDefault="007E7AC7">
      <w:pPr>
        <w:rPr>
          <w:rFonts w:ascii="Angsana New" w:hAnsi="Angsana New"/>
          <w:i/>
          <w:iCs/>
          <w:sz w:val="30"/>
          <w:szCs w:val="30"/>
        </w:rPr>
      </w:pPr>
    </w:p>
    <w:p w14:paraId="67C6021E" w14:textId="4D86743A" w:rsidR="0000365E" w:rsidRPr="000C5F55" w:rsidRDefault="0000365E" w:rsidP="00D47D20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C5F5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C7E9970" w14:textId="3A1969B4" w:rsidR="00D82483" w:rsidRPr="000C5F55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="006F291E"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14172F80" w14:textId="2B8A1F93" w:rsidR="0043162F" w:rsidRDefault="0043162F">
      <w:pPr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78E50284" w14:textId="3BCA62B7" w:rsidR="00D874F9" w:rsidRDefault="00D874F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C5F55">
        <w:rPr>
          <w:rFonts w:ascii="Angsana New" w:eastAsia="Times New Roman" w:hAnsi="Angsana New" w:cs="Angsana New"/>
          <w:color w:val="auto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26A77752" w14:textId="77777777" w:rsidR="001D5FCA" w:rsidRPr="0047698F" w:rsidRDefault="001D5FCA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2"/>
          <w:szCs w:val="22"/>
        </w:rPr>
      </w:pPr>
    </w:p>
    <w:tbl>
      <w:tblPr>
        <w:tblW w:w="9170" w:type="dxa"/>
        <w:tblInd w:w="450" w:type="dxa"/>
        <w:tblLook w:val="0000" w:firstRow="0" w:lastRow="0" w:firstColumn="0" w:lastColumn="0" w:noHBand="0" w:noVBand="0"/>
      </w:tblPr>
      <w:tblGrid>
        <w:gridCol w:w="6809"/>
        <w:gridCol w:w="1509"/>
        <w:gridCol w:w="852"/>
      </w:tblGrid>
      <w:tr w:rsidR="00731749" w:rsidRPr="006B07E9" w14:paraId="14349DCA" w14:textId="77777777" w:rsidTr="003A4315">
        <w:trPr>
          <w:trHeight w:val="398"/>
        </w:trPr>
        <w:tc>
          <w:tcPr>
            <w:tcW w:w="6809" w:type="dxa"/>
            <w:vAlign w:val="bottom"/>
          </w:tcPr>
          <w:p w14:paraId="534F829F" w14:textId="77777777" w:rsidR="00731749" w:rsidRPr="006B07E9" w:rsidRDefault="00300784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</w:tcPr>
          <w:p w14:paraId="2C52E2CF" w14:textId="41C34149" w:rsidR="00731749" w:rsidRPr="006B07E9" w:rsidRDefault="00731749" w:rsidP="00D83982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97262">
              <w:rPr>
                <w:rFonts w:ascii="Angsana New" w:hAnsi="Angsana New"/>
                <w:sz w:val="30"/>
                <w:szCs w:val="30"/>
              </w:rPr>
              <w:t>2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52" w:type="dxa"/>
          </w:tcPr>
          <w:p w14:paraId="02D3D8E6" w14:textId="77777777" w:rsidR="00731749" w:rsidRPr="006B07E9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605BB8D5" w14:textId="77777777" w:rsidTr="003A4315">
        <w:trPr>
          <w:trHeight w:val="388"/>
        </w:trPr>
        <w:tc>
          <w:tcPr>
            <w:tcW w:w="6809" w:type="dxa"/>
            <w:vAlign w:val="bottom"/>
          </w:tcPr>
          <w:p w14:paraId="419604A2" w14:textId="77777777" w:rsidR="00731749" w:rsidRPr="006B07E9" w:rsidRDefault="00300784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09" w:type="dxa"/>
          </w:tcPr>
          <w:p w14:paraId="333C98D0" w14:textId="2FE899AA" w:rsidR="00731749" w:rsidRPr="006B07E9" w:rsidRDefault="00731749" w:rsidP="00D83982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73331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53A99">
              <w:rPr>
                <w:rFonts w:ascii="Angsana New" w:hAnsi="Angsana New"/>
                <w:sz w:val="30"/>
                <w:szCs w:val="30"/>
              </w:rPr>
              <w:t>2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2" w:type="dxa"/>
          </w:tcPr>
          <w:p w14:paraId="36BF34DC" w14:textId="77777777" w:rsidR="00731749" w:rsidRPr="006B07E9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6B07E9" w14:paraId="22F7A607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39CEA636" w14:textId="77777777" w:rsidR="00300784" w:rsidRPr="006B07E9" w:rsidRDefault="00300784" w:rsidP="00300784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1509" w:type="dxa"/>
          </w:tcPr>
          <w:p w14:paraId="47CB2F7F" w14:textId="28B95DFC" w:rsidR="00300784" w:rsidRPr="006B07E9" w:rsidRDefault="00B7595A" w:rsidP="00300784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58E9F8B9" w14:textId="77777777" w:rsidR="00300784" w:rsidRPr="006B07E9" w:rsidRDefault="00300784" w:rsidP="0030078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6B07E9" w14:paraId="1DC069C6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11A925B3" w14:textId="77777777" w:rsidR="00300784" w:rsidRPr="006B07E9" w:rsidRDefault="00300784" w:rsidP="0034079C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34079C" w:rsidRPr="006B07E9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09" w:type="dxa"/>
          </w:tcPr>
          <w:p w14:paraId="2117FEA0" w14:textId="32735E81" w:rsidR="00300784" w:rsidRPr="006B07E9" w:rsidRDefault="00300784" w:rsidP="00B7595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308FF540" w14:textId="77777777" w:rsidR="00300784" w:rsidRPr="006B07E9" w:rsidRDefault="00300784" w:rsidP="0030078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6F011241" w14:textId="77777777" w:rsidTr="003A4315">
        <w:trPr>
          <w:trHeight w:val="398"/>
        </w:trPr>
        <w:tc>
          <w:tcPr>
            <w:tcW w:w="6809" w:type="dxa"/>
            <w:shd w:val="clear" w:color="auto" w:fill="auto"/>
            <w:vAlign w:val="bottom"/>
          </w:tcPr>
          <w:p w14:paraId="79A69C61" w14:textId="77777777" w:rsidR="00731749" w:rsidRPr="006B07E9" w:rsidRDefault="00731749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9" w:type="dxa"/>
          </w:tcPr>
          <w:p w14:paraId="07CA3213" w14:textId="27459376" w:rsidR="00731749" w:rsidRPr="006B07E9" w:rsidRDefault="00731749" w:rsidP="00B7595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  <w:shd w:val="clear" w:color="auto" w:fill="auto"/>
          </w:tcPr>
          <w:p w14:paraId="72EFA7B0" w14:textId="77777777" w:rsidR="00731749" w:rsidRPr="006B07E9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A4C55AC" w14:textId="77777777" w:rsidR="00BE2F54" w:rsidRPr="0047698F" w:rsidRDefault="00BE2F54" w:rsidP="00EE5C91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068A037" w14:textId="0300370B" w:rsidR="00EE5C91" w:rsidRDefault="00EE5C91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5F55">
        <w:rPr>
          <w:rFonts w:ascii="Angsana New" w:hAnsi="Angsana New"/>
          <w:sz w:val="30"/>
          <w:szCs w:val="30"/>
          <w:cs/>
        </w:rPr>
        <w:t xml:space="preserve"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 </w:t>
      </w:r>
    </w:p>
    <w:p w14:paraId="47C4A293" w14:textId="77777777" w:rsidR="0043162F" w:rsidRPr="0047698F" w:rsidRDefault="0043162F" w:rsidP="00EE5C91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5721C8D" w14:textId="6AD84829" w:rsidR="00233BBC" w:rsidRPr="00EF2520" w:rsidRDefault="00233BBC" w:rsidP="00233BBC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ค่าความนิยม</w:t>
      </w:r>
    </w:p>
    <w:p w14:paraId="5EBCFB67" w14:textId="13058E5E" w:rsidR="00233BBC" w:rsidRPr="0047698F" w:rsidRDefault="00233BBC" w:rsidP="00EE5C91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A3F86BB" w14:textId="3BBBEBB3" w:rsidR="00FE0184" w:rsidRDefault="00233BBC" w:rsidP="003F594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34DF5C3" w14:textId="77777777" w:rsidR="00112560" w:rsidRPr="0047698F" w:rsidRDefault="00112560" w:rsidP="003F594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30948CA8" w14:textId="77777777" w:rsidR="009D24A9" w:rsidRPr="00EF2520" w:rsidRDefault="009D24A9" w:rsidP="009D24A9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รายจ่ายในการวิจัยและพัฒนา</w:t>
      </w:r>
    </w:p>
    <w:p w14:paraId="0C1A3663" w14:textId="4EFEA23B" w:rsidR="009D24A9" w:rsidRPr="0047698F" w:rsidRDefault="009D24A9" w:rsidP="009D24A9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708DA79A" w14:textId="4DA22D3B" w:rsidR="009D24A9" w:rsidRPr="00EF2520" w:rsidRDefault="009D24A9" w:rsidP="003D170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 </w:t>
      </w:r>
    </w:p>
    <w:p w14:paraId="2EBDBC58" w14:textId="77777777" w:rsidR="00703AAA" w:rsidRPr="0047698F" w:rsidRDefault="00703AAA" w:rsidP="009D24A9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19A28548" w14:textId="46E733DF" w:rsidR="009D24A9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849EECD" w14:textId="77777777" w:rsidR="008A472E" w:rsidRPr="0047698F" w:rsidRDefault="008A472E" w:rsidP="009D24A9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0A7A8864" w14:textId="1174D5D5" w:rsidR="00731749" w:rsidRPr="00026055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2605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2FFBB5AA" w14:textId="6D494AC9" w:rsidR="007C0834" w:rsidRPr="0047698F" w:rsidRDefault="007C0834" w:rsidP="007D2DCB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1B1BF4D9" w14:textId="12615411" w:rsidR="0082650B" w:rsidRPr="00026055" w:rsidRDefault="0082650B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26055">
        <w:rPr>
          <w:rFonts w:ascii="Angsana New" w:hAnsi="Angsana New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 w:rsidRPr="00026055">
        <w:rPr>
          <w:rFonts w:ascii="Angsana New" w:hAnsi="Angsana New" w:hint="cs"/>
          <w:sz w:val="30"/>
          <w:szCs w:val="30"/>
          <w:cs/>
        </w:rPr>
        <w:t xml:space="preserve"> </w:t>
      </w:r>
      <w:r w:rsidRPr="00026055">
        <w:rPr>
          <w:rFonts w:ascii="Angsana New" w:hAnsi="Angsana New"/>
          <w:sz w:val="30"/>
          <w:szCs w:val="30"/>
          <w:cs/>
        </w:rPr>
        <w:t>ๆ</w:t>
      </w:r>
      <w:r w:rsidRPr="00026055">
        <w:rPr>
          <w:rFonts w:ascii="Angsana New" w:hAnsi="Angsana New" w:hint="cs"/>
          <w:sz w:val="30"/>
          <w:szCs w:val="30"/>
          <w:cs/>
        </w:rPr>
        <w:t xml:space="preserve"> </w:t>
      </w:r>
      <w:r w:rsidRPr="00026055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</w:t>
      </w:r>
      <w:r w:rsidR="00CE7E2D">
        <w:rPr>
          <w:rFonts w:ascii="Angsana New" w:hAnsi="Angsana New" w:hint="cs"/>
          <w:sz w:val="30"/>
          <w:szCs w:val="30"/>
          <w:cs/>
        </w:rPr>
        <w:t>ค่าใช้จ่าย</w:t>
      </w:r>
      <w:r w:rsidRPr="00026055">
        <w:rPr>
          <w:rFonts w:ascii="Angsana New" w:hAnsi="Angsana New"/>
          <w:sz w:val="30"/>
          <w:szCs w:val="30"/>
          <w:cs/>
        </w:rPr>
        <w:t>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FC6E7F9" w14:textId="77B0B15D" w:rsidR="0082650B" w:rsidRDefault="0082650B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26055">
        <w:rPr>
          <w:rFonts w:ascii="Angsana New" w:hAnsi="Angsana New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34A73D8E" w14:textId="77777777" w:rsidR="007E2508" w:rsidRPr="008A472E" w:rsidRDefault="007E2508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1" w:type="dxa"/>
        <w:tblInd w:w="450" w:type="dxa"/>
        <w:tblLook w:val="01E0" w:firstRow="1" w:lastRow="1" w:firstColumn="1" w:lastColumn="1" w:noHBand="0" w:noVBand="0"/>
      </w:tblPr>
      <w:tblGrid>
        <w:gridCol w:w="6695"/>
        <w:gridCol w:w="1386"/>
        <w:gridCol w:w="1080"/>
      </w:tblGrid>
      <w:tr w:rsidR="00731749" w:rsidRPr="006B07E9" w14:paraId="044A789F" w14:textId="77777777" w:rsidTr="003A4315">
        <w:trPr>
          <w:trHeight w:val="404"/>
        </w:trPr>
        <w:tc>
          <w:tcPr>
            <w:tcW w:w="6695" w:type="dxa"/>
          </w:tcPr>
          <w:p w14:paraId="5B8CD118" w14:textId="77777777" w:rsidR="00731749" w:rsidRPr="006B07E9" w:rsidRDefault="009964E9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386" w:type="dxa"/>
          </w:tcPr>
          <w:p w14:paraId="443E5BD0" w14:textId="2E2090D9" w:rsidR="00731749" w:rsidRPr="006B07E9" w:rsidRDefault="00114052" w:rsidP="00D839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27550917" w14:textId="77777777" w:rsidR="00731749" w:rsidRPr="006B07E9" w:rsidRDefault="00731749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6B07E9" w14:paraId="12CC057E" w14:textId="77777777" w:rsidTr="003A4315">
        <w:trPr>
          <w:trHeight w:val="395"/>
        </w:trPr>
        <w:tc>
          <w:tcPr>
            <w:tcW w:w="6695" w:type="dxa"/>
          </w:tcPr>
          <w:p w14:paraId="38022741" w14:textId="77777777" w:rsidR="00731749" w:rsidRPr="006B07E9" w:rsidRDefault="003F4336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1386" w:type="dxa"/>
            <w:vAlign w:val="bottom"/>
          </w:tcPr>
          <w:p w14:paraId="45A8CAFE" w14:textId="24526E50" w:rsidR="00731749" w:rsidRPr="006B07E9" w:rsidRDefault="00C605FF" w:rsidP="008043D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8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6B07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77805F11" w14:textId="77777777" w:rsidR="00731749" w:rsidRPr="006B07E9" w:rsidRDefault="00731749" w:rsidP="008043D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6B07E9" w14:paraId="601A2762" w14:textId="77777777" w:rsidTr="003A4315">
        <w:trPr>
          <w:trHeight w:val="404"/>
        </w:trPr>
        <w:tc>
          <w:tcPr>
            <w:tcW w:w="6695" w:type="dxa"/>
          </w:tcPr>
          <w:p w14:paraId="37FB5F0F" w14:textId="77777777" w:rsidR="003F4336" w:rsidRPr="006B07E9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1386" w:type="dxa"/>
          </w:tcPr>
          <w:p w14:paraId="417A8356" w14:textId="70DAACD3" w:rsidR="003F4336" w:rsidRPr="006B07E9" w:rsidRDefault="00C605FF" w:rsidP="003F433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</w:tcPr>
          <w:p w14:paraId="140D5FA0" w14:textId="77777777" w:rsidR="003F4336" w:rsidRPr="006B07E9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6B07E9" w14:paraId="403C780A" w14:textId="77777777" w:rsidTr="003A4315">
        <w:trPr>
          <w:trHeight w:val="395"/>
        </w:trPr>
        <w:tc>
          <w:tcPr>
            <w:tcW w:w="6695" w:type="dxa"/>
          </w:tcPr>
          <w:p w14:paraId="6665C586" w14:textId="77777777" w:rsidR="003F4336" w:rsidRPr="006B07E9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1386" w:type="dxa"/>
          </w:tcPr>
          <w:p w14:paraId="6957873C" w14:textId="65ED4748" w:rsidR="003F4336" w:rsidRPr="006B07E9" w:rsidRDefault="00C605FF" w:rsidP="003F433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5DEBF5AB" w14:textId="77777777" w:rsidR="003F4336" w:rsidRPr="006B07E9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2B00193" w14:textId="77777777" w:rsidR="00642C77" w:rsidRPr="008A472E" w:rsidRDefault="00642C77">
      <w:pPr>
        <w:rPr>
          <w:rFonts w:asciiTheme="majorBidi" w:hAnsiTheme="majorBidi" w:cstheme="majorBidi"/>
          <w:sz w:val="30"/>
          <w:szCs w:val="30"/>
          <w:cs/>
        </w:rPr>
      </w:pPr>
    </w:p>
    <w:p w14:paraId="55559971" w14:textId="796F8904" w:rsidR="002C3395" w:rsidRPr="009447D6" w:rsidRDefault="002C3395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447D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46E855AA" w14:textId="19D43B8A" w:rsidR="00676A04" w:rsidRPr="008A472E" w:rsidRDefault="00676A04" w:rsidP="00CE7E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B958438" w14:textId="62838B67" w:rsidR="008820A5" w:rsidRPr="009447D6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6F291E" w:rsidRPr="009447D6">
        <w:rPr>
          <w:rFonts w:ascii="Angsana New" w:hAnsi="Angsana New"/>
          <w:sz w:val="30"/>
          <w:szCs w:val="30"/>
        </w:rPr>
        <w:t xml:space="preserve">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A229CC" w:rsidRPr="009447D6">
        <w:rPr>
          <w:rFonts w:ascii="Angsana New" w:hAnsi="Angsana New" w:hint="cs"/>
          <w:sz w:val="30"/>
          <w:szCs w:val="30"/>
          <w:cs/>
        </w:rPr>
        <w:t xml:space="preserve"> </w:t>
      </w:r>
      <w:r w:rsidRPr="009447D6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1FE3449" w14:textId="37FFA515" w:rsidR="008820A5" w:rsidRDefault="008820A5" w:rsidP="00CE7E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B17E4" w14:textId="77777777" w:rsidR="00E042F6" w:rsidRPr="00E042F6" w:rsidRDefault="00E042F6" w:rsidP="00E042F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42F6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2F3810E6" w14:textId="7E474353" w:rsidR="00E042F6" w:rsidRPr="00E042F6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042F6">
        <w:rPr>
          <w:rFonts w:ascii="Angsana New" w:hAnsi="Angsana New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F41405">
        <w:rPr>
          <w:rFonts w:ascii="Angsana New" w:hAnsi="Angsana New" w:hint="cs"/>
          <w:sz w:val="30"/>
          <w:szCs w:val="30"/>
          <w:cs/>
        </w:rPr>
        <w:t>กลุ่ม</w:t>
      </w:r>
      <w:r w:rsidRPr="00E042F6">
        <w:rPr>
          <w:rFonts w:ascii="Angsana New" w:hAnsi="Angsana New"/>
          <w:sz w:val="30"/>
          <w:szCs w:val="30"/>
          <w:cs/>
        </w:rPr>
        <w:t>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4ED11BD" w14:textId="77777777" w:rsidR="00E042F6" w:rsidRPr="00E042F6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CE2C64" w14:textId="4AB3F39B" w:rsidR="00E042F6" w:rsidRPr="00E042F6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042F6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 </w:t>
      </w:r>
      <w:r w:rsidR="00C14609">
        <w:rPr>
          <w:rFonts w:ascii="Angsana New" w:hAnsi="Angsana New" w:hint="cs"/>
          <w:sz w:val="30"/>
          <w:szCs w:val="30"/>
          <w:cs/>
        </w:rPr>
        <w:t>กลุ่ม</w:t>
      </w:r>
      <w:r w:rsidRPr="00E042F6">
        <w:rPr>
          <w:rFonts w:ascii="Angsana New" w:hAnsi="Angsana New"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3189E307" w14:textId="77777777" w:rsidR="00E042F6" w:rsidRPr="00E042F6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1D75033" w14:textId="26450C5F" w:rsidR="00E042F6" w:rsidRPr="00E042F6" w:rsidRDefault="009071E7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E042F6">
        <w:rPr>
          <w:rFonts w:ascii="Angsana New" w:hAnsi="Angsana New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E042F6">
        <w:rPr>
          <w:rFonts w:ascii="Angsana New" w:hAnsi="Angsana New"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0C2C610A" w14:textId="66532F07" w:rsidR="00E042F6" w:rsidRPr="00E042F6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6CF1BD" w14:textId="3F54D392" w:rsidR="00E042F6" w:rsidRDefault="009071E7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E042F6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A1AFB3B" w14:textId="5665E8C3" w:rsidR="00E042F6" w:rsidRDefault="00E042F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7C0864" w14:textId="77777777" w:rsidR="00CE7E2D" w:rsidRDefault="00057EB6" w:rsidP="00CE7E2D">
      <w:pPr>
        <w:pStyle w:val="BodyText"/>
        <w:spacing w:after="0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A54BB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ในฐานะผู้เช่</w:t>
      </w:r>
      <w:r w:rsidR="00CE7E2D">
        <w:rPr>
          <w:rFonts w:ascii="Angsana New" w:hAnsi="Angsana New" w:hint="cs"/>
          <w:i/>
          <w:iCs/>
          <w:sz w:val="30"/>
          <w:szCs w:val="30"/>
          <w:cs/>
        </w:rPr>
        <w:t>า</w:t>
      </w:r>
    </w:p>
    <w:p w14:paraId="60288320" w14:textId="254E721A" w:rsidR="008820A5" w:rsidRPr="00CE7E2D" w:rsidRDefault="008820A5" w:rsidP="00CE7E2D">
      <w:pPr>
        <w:pStyle w:val="BodyText"/>
        <w:spacing w:after="0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0D3B3BB8" w14:textId="77777777" w:rsidR="008820A5" w:rsidRPr="008A472E" w:rsidRDefault="008820A5" w:rsidP="00CE7E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6EB432" w14:textId="1DC30C01" w:rsidR="008820A5" w:rsidRPr="009447D6" w:rsidRDefault="006F291E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="008820A5" w:rsidRPr="009447D6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03BE67" w14:textId="0A33B213" w:rsidR="008820A5" w:rsidRPr="008A472E" w:rsidRDefault="008820A5" w:rsidP="00CE7E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E304BE4" w14:textId="77777777" w:rsidR="00CE7E2D" w:rsidRDefault="008820A5" w:rsidP="00CE7E2D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เมื่อสิ้นสุดสัญญาเช่า หรือ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C49207D" w14:textId="77777777" w:rsidR="008A472E" w:rsidRPr="008A472E" w:rsidRDefault="008A472E" w:rsidP="00CE7E2D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97DB61C" w14:textId="267DABB0" w:rsidR="008820A5" w:rsidRPr="009447D6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 xml:space="preserve">ในการคิดลดเป็นมูลค่าปัจจุบัน </w:t>
      </w:r>
      <w:r w:rsidR="006F291E" w:rsidRPr="009447D6">
        <w:rPr>
          <w:rFonts w:ascii="Angsana New" w:hAnsi="Angsana New"/>
          <w:sz w:val="30"/>
          <w:szCs w:val="30"/>
          <w:cs/>
        </w:rPr>
        <w:t>กลุ่มบริษัท</w:t>
      </w:r>
      <w:r w:rsidRPr="009447D6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9447D6">
        <w:rPr>
          <w:rFonts w:ascii="Angsana New" w:hAnsi="Angsana New"/>
          <w:sz w:val="30"/>
          <w:szCs w:val="30"/>
        </w:rPr>
        <w:t xml:space="preserve"> </w:t>
      </w:r>
    </w:p>
    <w:p w14:paraId="737F2974" w14:textId="77777777" w:rsidR="004F3AE0" w:rsidRDefault="004F3AE0" w:rsidP="004F3AE0">
      <w:pPr>
        <w:rPr>
          <w:rFonts w:ascii="Angsana New" w:hAnsi="Angsana New"/>
          <w:sz w:val="30"/>
          <w:szCs w:val="30"/>
        </w:rPr>
      </w:pPr>
    </w:p>
    <w:p w14:paraId="493A90BC" w14:textId="00DB2DF8" w:rsidR="009B71FE" w:rsidRDefault="008820A5" w:rsidP="0031161E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447D6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A5D0A3E" w14:textId="035720DC" w:rsidR="008A472E" w:rsidRDefault="008A472E">
      <w:pPr>
        <w:rPr>
          <w:rFonts w:ascii="Angsana New" w:hAnsi="Angsana New"/>
          <w:sz w:val="30"/>
          <w:szCs w:val="30"/>
        </w:rPr>
      </w:pPr>
    </w:p>
    <w:p w14:paraId="7EE0AAAB" w14:textId="6B2302F8" w:rsidR="009B71FE" w:rsidRPr="00EF2520" w:rsidRDefault="002E2738" w:rsidP="009B71FE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531C840" w14:textId="00702869" w:rsidR="00E20338" w:rsidRPr="008A472E" w:rsidRDefault="00E20338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882C6" w14:textId="69638235" w:rsidR="001D4472" w:rsidRDefault="009B71FE" w:rsidP="001D447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2520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50B97">
        <w:rPr>
          <w:rFonts w:ascii="Angsana New" w:hAnsi="Angsana New"/>
          <w:sz w:val="30"/>
          <w:szCs w:val="30"/>
        </w:rPr>
        <w:t xml:space="preserve">    </w:t>
      </w:r>
      <w:r w:rsidRPr="00EF2520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  <w:r w:rsidR="001D4472">
        <w:rPr>
          <w:rFonts w:ascii="Angsana New" w:hAnsi="Angsana New"/>
          <w:sz w:val="30"/>
          <w:szCs w:val="30"/>
          <w:cs/>
        </w:rPr>
        <w:br w:type="page"/>
      </w:r>
    </w:p>
    <w:p w14:paraId="152C4994" w14:textId="688C9E69" w:rsidR="009B71FE" w:rsidRPr="00EF2520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</w:t>
      </w:r>
      <w:r w:rsidR="00B80023" w:rsidRPr="00EF2520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EF2520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</w:t>
      </w:r>
      <w:r w:rsidR="00B80023" w:rsidRPr="00EF2520">
        <w:rPr>
          <w:rFonts w:ascii="Angsana New" w:hAnsi="Angsana New" w:hint="cs"/>
          <w:sz w:val="30"/>
          <w:szCs w:val="30"/>
          <w:cs/>
        </w:rPr>
        <w:t>พย์</w:t>
      </w:r>
      <w:r w:rsidRPr="00EF2520">
        <w:rPr>
          <w:rFonts w:ascii="Angsana New" w:hAnsi="Angsana New"/>
          <w:sz w:val="30"/>
          <w:szCs w:val="30"/>
          <w:cs/>
        </w:rPr>
        <w:t xml:space="preserve">ที่ก่อให้เกิดเงินสดสูงกว่ามูลค่าที่จะได้รับคืน </w:t>
      </w:r>
    </w:p>
    <w:p w14:paraId="5F0F748D" w14:textId="77777777" w:rsidR="009B71FE" w:rsidRPr="008A472E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4818A" w14:textId="1D3192F9" w:rsidR="009B71FE" w:rsidRPr="00EF2520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ด้วยต้นทุนในการขายแล้วแต่มูลค่าใดจะสูงกว่า ในการประเมินมูลค่าจากการใช้ของสินทรัพย์</w:t>
      </w:r>
      <w:r w:rsidR="00970336" w:rsidRPr="00EF2520">
        <w:rPr>
          <w:rFonts w:ascii="Angsana New" w:hAnsi="Angsana New"/>
          <w:sz w:val="30"/>
          <w:szCs w:val="30"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6CA68CC" w14:textId="77777777" w:rsidR="009B71FE" w:rsidRPr="008A472E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AE243" w14:textId="688CBA9D" w:rsidR="00FC498F" w:rsidRPr="00EF2520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5F3482" w:rsidRPr="00EF2520">
        <w:rPr>
          <w:rFonts w:ascii="Angsana New" w:hAnsi="Angsana New" w:hint="cs"/>
          <w:sz w:val="30"/>
          <w:szCs w:val="30"/>
          <w:cs/>
        </w:rPr>
        <w:t>ยกเว้น</w:t>
      </w:r>
      <w:r w:rsidR="005F3482" w:rsidRPr="00EF2520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Pr="00EF2520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83A1ADB" w14:textId="1E86F191" w:rsidR="009C5752" w:rsidRPr="008A472E" w:rsidRDefault="009C5752">
      <w:pPr>
        <w:rPr>
          <w:rFonts w:ascii="Angsana New" w:hAnsi="Angsana New"/>
          <w:sz w:val="30"/>
          <w:szCs w:val="30"/>
          <w:highlight w:val="yellow"/>
        </w:rPr>
      </w:pPr>
    </w:p>
    <w:p w14:paraId="455BB0C3" w14:textId="062C4D34" w:rsidR="00731749" w:rsidRPr="00EF2520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EF2520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  <w:r w:rsidRPr="00EF2520">
        <w:rPr>
          <w:rFonts w:ascii="Angsana New" w:hAnsi="Angsana New" w:cs="Angsana New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6999140F" w14:textId="77777777" w:rsidR="00731749" w:rsidRPr="008A472E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0A380E1" w14:textId="77777777" w:rsidR="00731749" w:rsidRPr="00EF2520" w:rsidRDefault="00731749" w:rsidP="00551E4D">
      <w:pPr>
        <w:ind w:left="540"/>
        <w:jc w:val="both"/>
        <w:rPr>
          <w:rFonts w:ascii="Angsana New" w:hAnsi="Angsana New"/>
          <w:iCs/>
          <w:sz w:val="30"/>
          <w:szCs w:val="30"/>
        </w:rPr>
      </w:pPr>
      <w:r w:rsidRPr="00EF2520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1BFB8BD" w14:textId="71752B46" w:rsidR="006A14C0" w:rsidRDefault="006A14C0" w:rsidP="006A14C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F252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EF252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EF2520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</w:t>
      </w:r>
      <w:r w:rsidR="00057EB6">
        <w:rPr>
          <w:rFonts w:asciiTheme="majorBidi" w:hAnsiTheme="majorBidi" w:cstheme="majorBidi" w:hint="cs"/>
          <w:i/>
          <w:sz w:val="30"/>
          <w:szCs w:val="30"/>
          <w:cs/>
        </w:rPr>
        <w:t>ลุ่มบริษัท</w:t>
      </w:r>
    </w:p>
    <w:p w14:paraId="67639DAB" w14:textId="6360ABA1" w:rsidR="00BE63BA" w:rsidRPr="00E042F6" w:rsidRDefault="00BE63BA" w:rsidP="00E042F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AEBDA63" w14:textId="3CB6A032" w:rsidR="00052C43" w:rsidRPr="00EF2520" w:rsidRDefault="00052C43" w:rsidP="00E01010">
      <w:pPr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EF2520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C1E5C82" w14:textId="2E858EE8" w:rsidR="009A6608" w:rsidRPr="00EF2520" w:rsidRDefault="009A6608" w:rsidP="009A660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EF2520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</w:t>
      </w:r>
      <w:r w:rsidRPr="00EF2520">
        <w:rPr>
          <w:rFonts w:ascii="Angsana New" w:hAnsi="Angsana New"/>
          <w:sz w:val="30"/>
          <w:szCs w:val="30"/>
          <w:cs/>
        </w:rPr>
        <w:t>อนาคตที่เกิดจากการทำงานของพนักงานในงวดปัจจุบันและงวดก่อน</w:t>
      </w:r>
      <w:r w:rsidR="00B50B97">
        <w:rPr>
          <w:rFonts w:ascii="Angsana New" w:hAnsi="Angsana New"/>
          <w:sz w:val="30"/>
          <w:szCs w:val="30"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EF2520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EF2520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3CFD7C6" w14:textId="6DB7C26D" w:rsidR="00E24E66" w:rsidRPr="008A472E" w:rsidRDefault="00E24E66" w:rsidP="00A914FE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5E4960A2" w14:textId="400D221C" w:rsidR="00E042F6" w:rsidRDefault="009A6608" w:rsidP="00E042F6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EF2520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F2520">
        <w:rPr>
          <w:rFonts w:ascii="Angsana New" w:hAnsi="Angsana New"/>
          <w:i/>
          <w:sz w:val="30"/>
          <w:szCs w:val="30"/>
        </w:rPr>
        <w:t xml:space="preserve"> </w:t>
      </w:r>
      <w:r w:rsidRPr="00EF2520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EF2520">
        <w:rPr>
          <w:rFonts w:ascii="Angsana New" w:hAnsi="Angsana New"/>
          <w:sz w:val="30"/>
          <w:szCs w:val="30"/>
          <w:cs/>
        </w:rPr>
        <w:t>ทันที</w:t>
      </w:r>
      <w:r w:rsidR="00E64E6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8A024F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B421DA" w:rsidRPr="008A024F">
        <w:rPr>
          <w:rFonts w:ascii="Angsana New" w:hAnsi="Angsana New" w:hint="cs"/>
          <w:i/>
          <w:spacing w:val="-2"/>
          <w:sz w:val="30"/>
          <w:szCs w:val="30"/>
          <w:cs/>
        </w:rPr>
        <w:t>น</w:t>
      </w:r>
      <w:r w:rsidRPr="008A024F">
        <w:rPr>
          <w:rFonts w:ascii="Angsana New" w:hAnsi="Angsana New"/>
          <w:i/>
          <w:spacing w:val="-2"/>
          <w:sz w:val="30"/>
          <w:szCs w:val="30"/>
          <w:cs/>
        </w:rPr>
        <w:t>ปี</w:t>
      </w:r>
      <w:r w:rsidRPr="00EF2520">
        <w:rPr>
          <w:rFonts w:ascii="Angsana New" w:hAnsi="Angsana New"/>
          <w:i/>
          <w:sz w:val="30"/>
          <w:szCs w:val="30"/>
          <w:cs/>
        </w:rPr>
        <w:t xml:space="preserve"> </w:t>
      </w:r>
      <w:r w:rsidR="008A024F">
        <w:rPr>
          <w:rFonts w:ascii="Angsana New" w:hAnsi="Angsana New"/>
          <w:i/>
          <w:sz w:val="30"/>
          <w:szCs w:val="30"/>
        </w:rPr>
        <w:t xml:space="preserve">       </w:t>
      </w:r>
      <w:r w:rsidRPr="00EF2520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C1CB4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  <w:r w:rsidR="00E042F6">
        <w:rPr>
          <w:rFonts w:ascii="Angsana New" w:hAnsi="Angsana New"/>
          <w:i/>
          <w:sz w:val="30"/>
          <w:szCs w:val="30"/>
          <w:cs/>
        </w:rPr>
        <w:br w:type="page"/>
      </w:r>
    </w:p>
    <w:p w14:paraId="76330DE1" w14:textId="4F924ADC" w:rsidR="009A6608" w:rsidRDefault="009A6608" w:rsidP="009A660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A4EC79E" w14:textId="77777777" w:rsidR="00BE49F0" w:rsidRPr="008A472E" w:rsidRDefault="00BE49F0" w:rsidP="009A660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824CBCA" w14:textId="58ACB621" w:rsidR="009A6608" w:rsidRPr="00EF2520" w:rsidRDefault="009A6608" w:rsidP="009A6608">
      <w:pPr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DC073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6AABC94" w14:textId="77777777" w:rsidR="009A6608" w:rsidRPr="008A472E" w:rsidRDefault="009A6608" w:rsidP="009A660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F115C72" w14:textId="48253453" w:rsidR="009A6608" w:rsidRPr="00EF2520" w:rsidRDefault="009A6608" w:rsidP="009A6608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016B19" w:rsidRPr="00EF2520">
        <w:rPr>
          <w:rFonts w:ascii="Angsana New" w:hAnsi="Angsana New" w:hint="cs"/>
          <w:i/>
          <w:sz w:val="30"/>
          <w:szCs w:val="30"/>
          <w:cs/>
        </w:rPr>
        <w:t xml:space="preserve">              </w:t>
      </w:r>
      <w:r w:rsidRPr="00EF2520">
        <w:rPr>
          <w:rFonts w:ascii="Angsana New" w:hAnsi="Angsana New"/>
          <w:i/>
          <w:sz w:val="30"/>
          <w:szCs w:val="30"/>
          <w:cs/>
        </w:rPr>
        <w:t xml:space="preserve"> หากระยะเวลาการจ่ายผลประโยชน์เกิน</w:t>
      </w:r>
      <w:r w:rsidRPr="00DC073E">
        <w:rPr>
          <w:rFonts w:ascii="Angsana New" w:hAnsi="Angsana New"/>
          <w:i/>
          <w:sz w:val="30"/>
          <w:szCs w:val="30"/>
          <w:cs/>
        </w:rPr>
        <w:t xml:space="preserve">กว่า </w:t>
      </w:r>
      <w:r w:rsidRPr="00DC073E">
        <w:rPr>
          <w:rFonts w:ascii="Angsana New" w:hAnsi="Angsana New"/>
          <w:iCs/>
          <w:sz w:val="30"/>
          <w:szCs w:val="30"/>
        </w:rPr>
        <w:t>12</w:t>
      </w:r>
      <w:r w:rsidRPr="00DC073E">
        <w:rPr>
          <w:rFonts w:ascii="Angsana New" w:hAnsi="Angsana New"/>
          <w:i/>
          <w:sz w:val="30"/>
          <w:szCs w:val="30"/>
        </w:rPr>
        <w:t xml:space="preserve"> </w:t>
      </w:r>
      <w:r w:rsidRPr="00DC073E">
        <w:rPr>
          <w:rFonts w:ascii="Angsana New" w:hAnsi="Angsana New"/>
          <w:i/>
          <w:sz w:val="30"/>
          <w:szCs w:val="30"/>
          <w:cs/>
        </w:rPr>
        <w:t>เดือน</w:t>
      </w:r>
      <w:r w:rsidRPr="00EF2520">
        <w:rPr>
          <w:rFonts w:ascii="Angsana New" w:hAnsi="Angsana New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56553C27" w14:textId="77777777" w:rsidR="007E2508" w:rsidRPr="008A472E" w:rsidRDefault="007E2508" w:rsidP="009A6608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A1F6A1A" w14:textId="30DE9021" w:rsidR="00FD2AD2" w:rsidRDefault="009A6608" w:rsidP="004733C1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2520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F2520">
        <w:rPr>
          <w:rFonts w:ascii="Angsana New" w:hAnsi="Angsana New"/>
          <w:i/>
          <w:sz w:val="30"/>
          <w:szCs w:val="30"/>
        </w:rPr>
        <w:t xml:space="preserve"> </w:t>
      </w:r>
      <w:r w:rsidRPr="00EF2520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1CC5DF" w14:textId="52E25E4B" w:rsidR="00BE63BA" w:rsidRDefault="00BE63BA" w:rsidP="00E042F6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BBE0F17" w14:textId="5BC15054" w:rsidR="00731749" w:rsidRPr="00EF2520" w:rsidRDefault="00731749" w:rsidP="00676384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555D080" w14:textId="77777777" w:rsidR="00731749" w:rsidRPr="008A472E" w:rsidRDefault="00731749" w:rsidP="000D6896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2CB4F6" w14:textId="113F2496" w:rsidR="008268E7" w:rsidRPr="00EF2520" w:rsidRDefault="00731749" w:rsidP="000D6896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</w:t>
      </w:r>
      <w:r w:rsidR="00416FA3" w:rsidRPr="00EF2520">
        <w:rPr>
          <w:rFonts w:ascii="Angsana New" w:hAnsi="Angsana New"/>
          <w:sz w:val="30"/>
          <w:szCs w:val="30"/>
          <w:cs/>
        </w:rPr>
        <w:t>ดังกล่าว</w:t>
      </w:r>
      <w:r w:rsidRPr="00EF2520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611F86" w:rsidRPr="00EF2520">
        <w:rPr>
          <w:rFonts w:ascii="Angsana New" w:hAnsi="Angsana New"/>
          <w:sz w:val="30"/>
          <w:szCs w:val="30"/>
          <w:cs/>
        </w:rPr>
        <w:t xml:space="preserve">นได้ </w:t>
      </w:r>
      <w:r w:rsidRPr="00EF2520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611F86" w:rsidRPr="00EF2520">
        <w:rPr>
          <w:rFonts w:ascii="Angsana New" w:hAnsi="Angsana New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0C1FF47" w14:textId="77777777" w:rsidR="006371F0" w:rsidRPr="008A472E" w:rsidRDefault="006371F0" w:rsidP="000D6896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64B666A" w14:textId="0DCFF9FB" w:rsidR="007D5D83" w:rsidRPr="00EF2520" w:rsidRDefault="007D5D83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EF2520">
        <w:rPr>
          <w:rFonts w:ascii="Angsana New" w:hAnsi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50690DAE" w14:textId="132CDA0E" w:rsidR="007D5D83" w:rsidRDefault="007D5D83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802AF8" w:rsidRPr="00EF2520">
        <w:rPr>
          <w:rFonts w:ascii="Angsana New" w:hAnsi="Angsana New"/>
          <w:sz w:val="30"/>
          <w:szCs w:val="30"/>
          <w:cs/>
        </w:rPr>
        <w:t xml:space="preserve">แก่ลูกค้าแล้ว </w:t>
      </w:r>
      <w:r w:rsidRPr="00EF2520">
        <w:rPr>
          <w:rFonts w:ascii="Angsana New" w:hAnsi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802AF8" w:rsidRPr="00EF2520">
        <w:rPr>
          <w:rFonts w:ascii="Angsana New" w:hAnsi="Angsana New"/>
          <w:sz w:val="30"/>
          <w:szCs w:val="30"/>
          <w:cs/>
        </w:rPr>
        <w:t>ประกันความเสียหาย</w:t>
      </w:r>
      <w:r w:rsidRPr="00EF2520">
        <w:rPr>
          <w:rFonts w:ascii="Angsana New" w:hAnsi="Angsana New"/>
          <w:sz w:val="30"/>
          <w:szCs w:val="30"/>
          <w:cs/>
        </w:rPr>
        <w:t xml:space="preserve"> และปัจจัยต่าง</w:t>
      </w:r>
      <w:r w:rsidR="002178C8">
        <w:rPr>
          <w:rFonts w:ascii="Angsana New" w:hAnsi="Angsana New"/>
          <w:sz w:val="30"/>
          <w:szCs w:val="30"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 xml:space="preserve">ๆ ที่อาจเกี่ยวข้องกับความน่าจะเป็นที่จะเกิดความเสียหายดังกล่าว </w:t>
      </w:r>
    </w:p>
    <w:p w14:paraId="3AB6042F" w14:textId="36D6F49B" w:rsidR="00E042F6" w:rsidRDefault="00E042F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CF5933F" w14:textId="65C0D364" w:rsidR="00043A2B" w:rsidRPr="00EF2520" w:rsidRDefault="00043A2B" w:rsidP="00B678C1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การวัดมูลค่ายุติธรรม </w:t>
      </w:r>
    </w:p>
    <w:p w14:paraId="641E9E2B" w14:textId="77777777" w:rsidR="00043A2B" w:rsidRPr="008A472E" w:rsidRDefault="00043A2B" w:rsidP="00043A2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5A6C000" w14:textId="08231B02" w:rsidR="00043A2B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5CFC769" w14:textId="77777777" w:rsidR="00563048" w:rsidRPr="008A472E" w:rsidRDefault="00563048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D203F50" w14:textId="6CD5EDFF" w:rsidR="00043A2B" w:rsidRPr="00EF252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929AA3D" w14:textId="77777777" w:rsidR="00043A2B" w:rsidRPr="00EF2520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-</w:t>
      </w:r>
      <w:r w:rsidRPr="00EF2520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EF2520">
        <w:rPr>
          <w:rFonts w:ascii="Angsana New" w:hAnsi="Angsana New"/>
          <w:sz w:val="30"/>
          <w:szCs w:val="30"/>
        </w:rPr>
        <w:t>1</w:t>
      </w:r>
      <w:r w:rsidRPr="00EF2520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74DF9E" w14:textId="77777777" w:rsidR="00043A2B" w:rsidRPr="00EF2520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-</w:t>
      </w:r>
      <w:r w:rsidRPr="00EF2520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EF2520">
        <w:rPr>
          <w:rFonts w:ascii="Angsana New" w:hAnsi="Angsana New"/>
          <w:sz w:val="30"/>
          <w:szCs w:val="30"/>
        </w:rPr>
        <w:t>2</w:t>
      </w:r>
      <w:r w:rsidRPr="00EF2520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EF2520">
        <w:rPr>
          <w:rFonts w:ascii="Angsana New" w:hAnsi="Angsana New"/>
          <w:sz w:val="30"/>
          <w:szCs w:val="30"/>
        </w:rPr>
        <w:t xml:space="preserve"> </w:t>
      </w:r>
    </w:p>
    <w:p w14:paraId="74B39B2B" w14:textId="77777777" w:rsidR="00043A2B" w:rsidRPr="00EF252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</w:rPr>
        <w:t xml:space="preserve">      </w:t>
      </w:r>
      <w:r w:rsidRPr="00EF2520">
        <w:rPr>
          <w:rFonts w:ascii="Angsana New" w:hAnsi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Pr="00EF2520">
        <w:rPr>
          <w:rFonts w:ascii="Angsana New" w:hAnsi="Angsana New"/>
          <w:sz w:val="30"/>
          <w:szCs w:val="30"/>
        </w:rPr>
        <w:t>1</w:t>
      </w:r>
    </w:p>
    <w:p w14:paraId="2954BA9B" w14:textId="669733FF" w:rsidR="00043A2B" w:rsidRPr="00EF2520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-</w:t>
      </w:r>
      <w:r w:rsidRPr="00EF2520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EF2520">
        <w:rPr>
          <w:rFonts w:ascii="Angsana New" w:hAnsi="Angsana New"/>
          <w:sz w:val="30"/>
          <w:szCs w:val="30"/>
        </w:rPr>
        <w:t>3</w:t>
      </w:r>
      <w:r w:rsidRPr="00EF2520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1B2AA0F" w14:textId="77777777" w:rsidR="007D2DCB" w:rsidRPr="008A472E" w:rsidRDefault="007D2DC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754649F" w14:textId="74507C12" w:rsidR="00043A2B" w:rsidRPr="00EF2520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D1958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BA4D6E5" w14:textId="32D142DB" w:rsidR="005B6D4F" w:rsidRPr="008A472E" w:rsidRDefault="005B6D4F">
      <w:pPr>
        <w:rPr>
          <w:rFonts w:ascii="Angsana New" w:hAnsi="Angsana New"/>
          <w:sz w:val="30"/>
          <w:szCs w:val="30"/>
        </w:rPr>
      </w:pPr>
    </w:p>
    <w:p w14:paraId="1DD4CC56" w14:textId="5AC1C526" w:rsidR="00043A2B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EF2520">
        <w:rPr>
          <w:rFonts w:ascii="Angsana New" w:hAnsi="Angsana New"/>
          <w:sz w:val="30"/>
          <w:szCs w:val="30"/>
        </w:rPr>
        <w:t>3</w:t>
      </w:r>
      <w:r w:rsidRPr="00EF2520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6B52675" w14:textId="11B54425" w:rsidR="00E042F6" w:rsidRDefault="00E042F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7356EC6" w14:textId="23D40CF3" w:rsidR="00731749" w:rsidRPr="00EF2520" w:rsidRDefault="00731749" w:rsidP="00B678C1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25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  <w:r w:rsidR="00144AC7" w:rsidRPr="00EF252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E77446" w14:textId="2FA48965" w:rsidR="00731749" w:rsidRPr="007B0843" w:rsidRDefault="00731749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ABDC44" w14:textId="4FB0FFB5" w:rsidR="00D20DDB" w:rsidRPr="00EF2520" w:rsidRDefault="00D20DDB" w:rsidP="00D20DDB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2520">
        <w:rPr>
          <w:rFonts w:ascii="Angsana New" w:hAnsi="Angsana New"/>
          <w:i/>
          <w:iCs/>
          <w:sz w:val="30"/>
          <w:szCs w:val="30"/>
          <w:cs/>
        </w:rPr>
        <w:t xml:space="preserve">การรับรู้รายได้ </w:t>
      </w:r>
    </w:p>
    <w:p w14:paraId="62EB6E73" w14:textId="02245B41" w:rsidR="00E92D64" w:rsidRPr="00EF2520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B82B80">
        <w:rPr>
          <w:rFonts w:ascii="Angsana New" w:hAnsi="Angsana New"/>
          <w:sz w:val="30"/>
          <w:szCs w:val="30"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ๆ</w:t>
      </w:r>
      <w:r w:rsidR="009A5C7C" w:rsidRPr="00EF252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492ABF1C" w14:textId="77777777" w:rsidR="000E1E02" w:rsidRPr="007B0843" w:rsidRDefault="000E1E02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8DB37" w14:textId="193DC7FD" w:rsidR="00E92D64" w:rsidRPr="00EF2520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="00F741A0" w:rsidRPr="00EF2520">
        <w:rPr>
          <w:rFonts w:ascii="Angsana New" w:hAnsi="Angsana New"/>
          <w:sz w:val="30"/>
          <w:szCs w:val="30"/>
        </w:rPr>
        <w:t xml:space="preserve"> </w:t>
      </w:r>
      <w:r w:rsidR="00407AD0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724A683" w14:textId="03BC2AD1" w:rsidR="00001EA7" w:rsidRDefault="00001EA7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4C35976" w14:textId="710E2F29" w:rsidR="007101DF" w:rsidRDefault="007101DF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B7D8A">
        <w:rPr>
          <w:rFonts w:ascii="Angsana New" w:hAnsi="Angsana New" w:hint="cs"/>
          <w:sz w:val="30"/>
          <w:szCs w:val="30"/>
          <w:cs/>
        </w:rPr>
        <w:t>รายได้จากการ</w:t>
      </w:r>
      <w:r w:rsidR="009B7D8A" w:rsidRPr="009B7D8A">
        <w:rPr>
          <w:rFonts w:ascii="Angsana New" w:hAnsi="Angsana New" w:hint="cs"/>
          <w:sz w:val="30"/>
          <w:szCs w:val="30"/>
          <w:cs/>
        </w:rPr>
        <w:t>จำหน่ายกระแสไฟฟ้าตา</w:t>
      </w:r>
      <w:r w:rsidR="009B7D8A">
        <w:rPr>
          <w:rFonts w:ascii="Angsana New" w:hAnsi="Angsana New" w:hint="cs"/>
          <w:sz w:val="30"/>
          <w:szCs w:val="30"/>
          <w:cs/>
        </w:rPr>
        <w:t>มสัญญาเช่ารับรู้ในกำไรหรือขาดทุนโดยวิธีอัตราดอกเบี้ยที่แท้จริงตลอดอายุสัญญาซื้อขายไฟฟ้า</w:t>
      </w:r>
    </w:p>
    <w:p w14:paraId="3FF406F9" w14:textId="77777777" w:rsidR="007101DF" w:rsidRPr="007B0843" w:rsidRDefault="007101DF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8E99A3" w14:textId="3AB5C9F3" w:rsidR="004B27C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2520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="00A94438" w:rsidRPr="00EF252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A94438" w:rsidRPr="00EF252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 xml:space="preserve">ต้นทุนที่เกี่ยวข้องรับรู้ในกำไรหรือขาดทุนเมื่อเกิดขึ้น </w:t>
      </w:r>
    </w:p>
    <w:p w14:paraId="6B115421" w14:textId="77777777" w:rsidR="00F76A82" w:rsidRDefault="00F76A82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43C501" w14:textId="4EB4BB12" w:rsidR="00E92D64" w:rsidRPr="00EF2520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2520">
        <w:rPr>
          <w:rFonts w:ascii="Angsana New" w:hAnsi="Angsana New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6F291E" w:rsidRPr="00EF2520">
        <w:rPr>
          <w:rFonts w:ascii="Angsana New" w:hAnsi="Angsana New"/>
          <w:sz w:val="30"/>
          <w:szCs w:val="30"/>
          <w:cs/>
        </w:rPr>
        <w:t>กลุ่มบริษัท</w:t>
      </w:r>
      <w:r w:rsidRPr="00EF2520">
        <w:rPr>
          <w:rFonts w:ascii="Angsana New" w:hAnsi="Angsana New"/>
          <w:sz w:val="30"/>
          <w:szCs w:val="30"/>
          <w:cs/>
        </w:rPr>
        <w:t>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609B0" w:rsidRPr="00EF2520">
        <w:rPr>
          <w:rFonts w:ascii="Angsana New" w:hAnsi="Angsana New" w:hint="cs"/>
          <w:sz w:val="30"/>
          <w:szCs w:val="30"/>
          <w:cs/>
        </w:rPr>
        <w:t xml:space="preserve"> </w:t>
      </w:r>
      <w:r w:rsidRPr="00EF2520">
        <w:rPr>
          <w:rFonts w:ascii="Angsana New" w:hAnsi="Angsana New"/>
          <w:sz w:val="30"/>
          <w:szCs w:val="30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</w:t>
      </w:r>
      <w:r w:rsidR="00001EA7" w:rsidRPr="00EF2520">
        <w:rPr>
          <w:rFonts w:ascii="Angsana New" w:hAnsi="Angsana New" w:hint="cs"/>
          <w:sz w:val="30"/>
          <w:szCs w:val="30"/>
          <w:cs/>
        </w:rPr>
        <w:t>นั้น</w:t>
      </w:r>
    </w:p>
    <w:p w14:paraId="71F01959" w14:textId="1BCA5BB6" w:rsidR="00DC319C" w:rsidRDefault="00DC319C">
      <w:pPr>
        <w:rPr>
          <w:rFonts w:ascii="Angsana New" w:hAnsi="Angsana New"/>
          <w:sz w:val="30"/>
          <w:szCs w:val="30"/>
          <w:highlight w:val="yellow"/>
        </w:rPr>
      </w:pPr>
    </w:p>
    <w:p w14:paraId="77F8D17B" w14:textId="77777777" w:rsidR="00731749" w:rsidRPr="00CB7D38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B7D3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1F89445C" w14:textId="51411603" w:rsidR="00731749" w:rsidRPr="00DC319C" w:rsidRDefault="00731749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7003A1" w14:textId="732EE408" w:rsidR="00A32FD6" w:rsidRPr="00CB7D38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 </w:t>
      </w:r>
    </w:p>
    <w:p w14:paraId="7929A850" w14:textId="77777777" w:rsidR="000E1E02" w:rsidRPr="00DC319C" w:rsidRDefault="000E1E02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52116" w14:textId="07F2656C" w:rsidR="00A32FD6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541FD" w:rsidRPr="00CB7D38">
        <w:rPr>
          <w:rFonts w:ascii="Angsana New" w:hAnsi="Angsana New"/>
          <w:sz w:val="30"/>
          <w:szCs w:val="30"/>
        </w:rPr>
        <w:t xml:space="preserve"> </w:t>
      </w:r>
      <w:r w:rsidR="008B0C06" w:rsidRPr="00CB7D38">
        <w:rPr>
          <w:rFonts w:ascii="Angsana New" w:hAnsi="Angsana New" w:hint="cs"/>
          <w:sz w:val="30"/>
          <w:szCs w:val="30"/>
          <w:cs/>
        </w:rPr>
        <w:t>ๆ</w:t>
      </w:r>
    </w:p>
    <w:p w14:paraId="3920461D" w14:textId="3D2D0FC9" w:rsidR="00E042F6" w:rsidRDefault="00E042F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2EE6B0D" w14:textId="7150509A" w:rsidR="00A32FD6" w:rsidRPr="00CB7D38" w:rsidRDefault="00A32FD6" w:rsidP="00DC319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741A0" w:rsidRPr="00CB7D38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CB7D38">
        <w:rPr>
          <w:rFonts w:ascii="Angsana New" w:hAnsi="Angsana New"/>
          <w:sz w:val="30"/>
          <w:szCs w:val="30"/>
          <w:cs/>
        </w:rPr>
        <w:t>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C77B091" w14:textId="77777777" w:rsidR="001D227E" w:rsidRPr="00DC319C" w:rsidRDefault="001D227E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3DCD84" w14:textId="6241AC31" w:rsidR="00A32FD6" w:rsidRPr="00CB7D38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609B0" w:rsidRPr="00CB7D38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6F291E" w:rsidRPr="00CB7D38">
        <w:rPr>
          <w:rFonts w:ascii="Angsana New" w:hAnsi="Angsana New"/>
          <w:sz w:val="30"/>
          <w:szCs w:val="30"/>
          <w:cs/>
        </w:rPr>
        <w:t>กลุ่มบริษัท</w:t>
      </w:r>
      <w:r w:rsidRPr="00CB7D38">
        <w:rPr>
          <w:rFonts w:ascii="Angsana New" w:hAnsi="Angsana New"/>
          <w:sz w:val="30"/>
          <w:szCs w:val="30"/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6024426" w14:textId="77777777" w:rsidR="00A32FD6" w:rsidRPr="00DC319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64E73" w14:textId="0E8DCA0F" w:rsidR="00A32FD6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B7D3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F741A0" w:rsidRPr="00CB7D38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CB7D38">
        <w:rPr>
          <w:rFonts w:ascii="Angsana New" w:hAnsi="Angsana New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8D5047" w14:textId="77777777" w:rsidR="00F07A18" w:rsidRPr="00DC319C" w:rsidRDefault="00F07A18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91FF6F" w14:textId="025C0472" w:rsidR="00731749" w:rsidRPr="00CB7D38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B7D3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F01187F" w14:textId="1DDFA6AD" w:rsidR="00731749" w:rsidRPr="00DC319C" w:rsidRDefault="00731749" w:rsidP="006F1C6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37CC0" w14:textId="6E0DF7B6" w:rsidR="0043162F" w:rsidRDefault="00A32FD6" w:rsidP="00D14C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CB7D38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B17C5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17C50" w:rsidRPr="00B17C50">
        <w:rPr>
          <w:rFonts w:ascii="Angsana New" w:hAnsi="Angsana New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8E4E825" w14:textId="595839B8" w:rsidR="0043162F" w:rsidRDefault="0043162F">
      <w:pPr>
        <w:rPr>
          <w:rFonts w:ascii="Angsana New" w:hAnsi="Angsana New"/>
          <w:b/>
          <w:sz w:val="30"/>
          <w:szCs w:val="30"/>
          <w:cs/>
        </w:rPr>
      </w:pPr>
    </w:p>
    <w:p w14:paraId="5CCD9910" w14:textId="77777777" w:rsidR="00A2183D" w:rsidRPr="00A2183D" w:rsidRDefault="00A2183D" w:rsidP="00A2183D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2183D">
        <w:rPr>
          <w:rFonts w:ascii="Angsana New" w:hAnsi="Angsana New"/>
          <w:b/>
          <w:bCs/>
          <w:sz w:val="30"/>
          <w:szCs w:val="30"/>
          <w:cs/>
          <w:lang w:val="th-TH"/>
        </w:rPr>
        <w:t>การได้มาซึ่งอำนาจควบคุมในบริษัทย่อย</w:t>
      </w:r>
    </w:p>
    <w:p w14:paraId="61A69B80" w14:textId="77777777" w:rsidR="00A2183D" w:rsidRPr="00E042F6" w:rsidRDefault="00A2183D" w:rsidP="00E042F6">
      <w:pPr>
        <w:rPr>
          <w:rFonts w:ascii="Angsana New" w:hAnsi="Angsana New"/>
          <w:b/>
          <w:sz w:val="30"/>
          <w:szCs w:val="30"/>
        </w:rPr>
      </w:pPr>
    </w:p>
    <w:p w14:paraId="68D85723" w14:textId="77777777" w:rsidR="00A2183D" w:rsidRDefault="00A2183D" w:rsidP="00A2183D">
      <w:pPr>
        <w:pStyle w:val="ListParagraph"/>
        <w:spacing w:after="160" w:line="259" w:lineRule="auto"/>
        <w:ind w:left="540"/>
        <w:jc w:val="thaiDistribute"/>
        <w:rPr>
          <w:b/>
          <w:color w:val="000000"/>
          <w:szCs w:val="30"/>
        </w:rPr>
      </w:pPr>
      <w:r w:rsidRPr="002A10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0470">
        <w:rPr>
          <w:rFonts w:ascii="Angsana New" w:hAnsi="Angsana New"/>
          <w:sz w:val="30"/>
          <w:szCs w:val="30"/>
        </w:rPr>
        <w:t>17</w:t>
      </w:r>
      <w:r w:rsidRPr="002A10C9">
        <w:rPr>
          <w:rFonts w:ascii="Angsana New" w:hAnsi="Angsana New"/>
          <w:sz w:val="30"/>
          <w:szCs w:val="30"/>
          <w:cs/>
        </w:rPr>
        <w:t xml:space="preserve"> มกราคม </w:t>
      </w:r>
      <w:r w:rsidRPr="00250470">
        <w:rPr>
          <w:rFonts w:ascii="Angsana New" w:hAnsi="Angsana New"/>
          <w:sz w:val="30"/>
          <w:szCs w:val="30"/>
        </w:rPr>
        <w:t>2566</w:t>
      </w:r>
      <w:r w:rsidRPr="002A10C9">
        <w:rPr>
          <w:rFonts w:ascii="Angsana New" w:hAnsi="Angsana New"/>
          <w:sz w:val="30"/>
          <w:szCs w:val="30"/>
          <w:cs/>
        </w:rPr>
        <w:t xml:space="preserve"> บริษัท คอนโทร์โน จำกัด (“</w:t>
      </w:r>
      <w:r w:rsidRPr="002A10C9">
        <w:rPr>
          <w:rFonts w:ascii="Angsana New" w:hAnsi="Angsana New"/>
          <w:sz w:val="30"/>
          <w:szCs w:val="30"/>
        </w:rPr>
        <w:t xml:space="preserve">CCL”) </w:t>
      </w:r>
      <w:r w:rsidRPr="002A10C9">
        <w:rPr>
          <w:rFonts w:ascii="Angsana New" w:hAnsi="Angsana New"/>
          <w:sz w:val="30"/>
          <w:szCs w:val="30"/>
          <w:cs/>
        </w:rPr>
        <w:t>บริษัทย่อยในกลุ่มบริษัทได้เข้าซื้อหุ้นบริษัท สแกน แอดวานซ์ เพาเวอร์ จำกัด (“</w:t>
      </w:r>
      <w:r w:rsidRPr="002A10C9">
        <w:rPr>
          <w:rFonts w:ascii="Angsana New" w:hAnsi="Angsana New"/>
          <w:sz w:val="30"/>
          <w:szCs w:val="30"/>
        </w:rPr>
        <w:t xml:space="preserve">SAP”) </w:t>
      </w:r>
      <w:r w:rsidRPr="002A10C9">
        <w:rPr>
          <w:rFonts w:ascii="Angsana New" w:hAnsi="Angsana New"/>
          <w:sz w:val="30"/>
          <w:szCs w:val="30"/>
          <w:cs/>
        </w:rPr>
        <w:t xml:space="preserve">การร่วมค้าของกลุ่มบริษัท จากบริษัท ไทย แอดวานซ์ โซลาร์ จำกัด จำนวน </w:t>
      </w:r>
      <w:r>
        <w:rPr>
          <w:rFonts w:ascii="Angsana New" w:hAnsi="Angsana New"/>
          <w:sz w:val="30"/>
          <w:szCs w:val="30"/>
        </w:rPr>
        <w:t>273,612</w:t>
      </w:r>
      <w:r w:rsidRPr="002A10C9">
        <w:rPr>
          <w:rFonts w:ascii="Angsana New" w:hAnsi="Angsana New"/>
          <w:sz w:val="30"/>
          <w:szCs w:val="30"/>
          <w:cs/>
        </w:rPr>
        <w:t xml:space="preserve"> หุ้น รวมเป็นจำนวนเงินทั้งสิ้น</w:t>
      </w:r>
      <w:r>
        <w:rPr>
          <w:rFonts w:ascii="Angsana New" w:hAnsi="Angsana New"/>
          <w:sz w:val="30"/>
          <w:szCs w:val="30"/>
        </w:rPr>
        <w:t xml:space="preserve"> 18.52</w:t>
      </w:r>
      <w:r w:rsidRPr="002A10C9">
        <w:rPr>
          <w:rFonts w:ascii="Angsana New" w:hAnsi="Angsana New"/>
          <w:sz w:val="30"/>
          <w:szCs w:val="30"/>
          <w:cs/>
        </w:rPr>
        <w:t xml:space="preserve"> ล้านบาท การเข้าซื้อหุ้นดังกล่าวส่งผลให้สัดส่วนการถือหุ้นใน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 xml:space="preserve">ของ </w:t>
      </w:r>
      <w:r w:rsidRPr="002A10C9">
        <w:rPr>
          <w:rFonts w:ascii="Angsana New" w:hAnsi="Angsana New"/>
          <w:sz w:val="30"/>
          <w:szCs w:val="30"/>
        </w:rPr>
        <w:t xml:space="preserve">CCL </w:t>
      </w:r>
      <w:r w:rsidRPr="002A10C9">
        <w:rPr>
          <w:rFonts w:ascii="Angsana New" w:hAnsi="Angsana New"/>
          <w:sz w:val="30"/>
          <w:szCs w:val="30"/>
          <w:cs/>
        </w:rPr>
        <w:t>เพิ่มขึ้นจากร้อยละ</w:t>
      </w:r>
      <w:r>
        <w:rPr>
          <w:rFonts w:ascii="Angsana New" w:hAnsi="Angsana New"/>
          <w:sz w:val="30"/>
          <w:szCs w:val="30"/>
        </w:rPr>
        <w:t xml:space="preserve"> 58.69</w:t>
      </w:r>
      <w:r w:rsidRPr="002A10C9">
        <w:rPr>
          <w:rFonts w:ascii="Angsana New" w:hAnsi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/>
          <w:sz w:val="30"/>
          <w:szCs w:val="30"/>
        </w:rPr>
        <w:t xml:space="preserve"> 68.92</w:t>
      </w:r>
      <w:r w:rsidRPr="002A10C9">
        <w:rPr>
          <w:rFonts w:ascii="Angsana New" w:hAnsi="Angsana New"/>
          <w:sz w:val="30"/>
          <w:szCs w:val="30"/>
          <w:cs/>
        </w:rPr>
        <w:t xml:space="preserve"> ของจำนวนหุ้นสามัญทั้งหมด</w:t>
      </w:r>
      <w:r>
        <w:rPr>
          <w:rFonts w:ascii="Angsana New" w:hAnsi="Angsana New"/>
          <w:sz w:val="30"/>
          <w:szCs w:val="30"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 นอกจากนี้ในวันดังกล่าวผู้ถือหุ้นของ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ได้มีการยกเลิกสัญญาข้อตกลงระหว่างผู้ถือหุ้นที่กำหนดให้</w:t>
      </w:r>
      <w:r>
        <w:rPr>
          <w:rFonts w:ascii="Angsana New" w:hAnsi="Angsana New" w:hint="cs"/>
          <w:sz w:val="30"/>
          <w:szCs w:val="30"/>
          <w:cs/>
        </w:rPr>
        <w:t>ผู้ร่วมค้า</w:t>
      </w:r>
      <w:r w:rsidRPr="002A10C9">
        <w:rPr>
          <w:rFonts w:ascii="Angsana New" w:hAnsi="Angsana New"/>
          <w:sz w:val="30"/>
          <w:szCs w:val="30"/>
          <w:cs/>
        </w:rPr>
        <w:t>ทุกฝ่ายต้องตกลงร่วมกันในการดำเนินธุรกิจ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ทำให้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เปลี่ยนสถานะจากการร่วมค้าเป็นบริษัทย่อยของกลุ่มบริษัท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45C3D">
        <w:rPr>
          <w:rFonts w:ascii="Angsana New" w:hAnsi="Angsana New" w:hint="cs"/>
          <w:sz w:val="30"/>
          <w:szCs w:val="30"/>
          <w:cs/>
        </w:rPr>
        <w:t xml:space="preserve">กลุ่มบริษัทมีต้นทุนที่เกี่ยวกับการซื้อจำนวน </w:t>
      </w:r>
      <w:r w:rsidRPr="00B45C3D">
        <w:rPr>
          <w:rFonts w:ascii="Angsana New" w:hAnsi="Angsana New"/>
          <w:sz w:val="30"/>
          <w:szCs w:val="30"/>
        </w:rPr>
        <w:t xml:space="preserve">0.2 </w:t>
      </w:r>
      <w:r w:rsidRPr="00B45C3D">
        <w:rPr>
          <w:rFonts w:ascii="Angsana New" w:hAnsi="Angsana New" w:hint="cs"/>
          <w:sz w:val="30"/>
          <w:szCs w:val="30"/>
          <w:cs/>
        </w:rPr>
        <w:t>ล้านบาท ซึ่งรวม</w:t>
      </w:r>
      <w:r w:rsidRPr="00B45C3D">
        <w:rPr>
          <w:rFonts w:hint="cs"/>
          <w:b/>
          <w:color w:val="000000"/>
          <w:szCs w:val="30"/>
          <w:cs/>
        </w:rPr>
        <w:t>อยู่ในค่าใช้จ่ายในการบริหาร</w:t>
      </w:r>
    </w:p>
    <w:p w14:paraId="4E93BB59" w14:textId="76CA987E" w:rsidR="006A6E4B" w:rsidRDefault="006A6E4B">
      <w:pPr>
        <w:rPr>
          <w:rFonts w:ascii="Angsana New" w:hAnsi="Angsana New"/>
          <w:b/>
          <w:sz w:val="10"/>
          <w:szCs w:val="10"/>
          <w:highlight w:val="yellow"/>
        </w:rPr>
      </w:pPr>
      <w:r>
        <w:rPr>
          <w:rFonts w:ascii="Angsana New" w:hAnsi="Angsana New"/>
          <w:b/>
          <w:sz w:val="10"/>
          <w:szCs w:val="10"/>
          <w:highlight w:val="yellow"/>
        </w:rPr>
        <w:br w:type="page"/>
      </w:r>
    </w:p>
    <w:p w14:paraId="148712D0" w14:textId="77777777" w:rsidR="00A2183D" w:rsidRDefault="00A2183D" w:rsidP="00A2183D">
      <w:pPr>
        <w:pStyle w:val="ListParagraph"/>
        <w:spacing w:after="160" w:line="259" w:lineRule="auto"/>
        <w:ind w:left="5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lastRenderedPageBreak/>
        <w:t>กลุ่มบริษัทได้จ้างผู้ประเมินราคาอิสระเพื่อหามูลค่ายุติธรรมของสินทรัพย์และหนี้สินที่ได้มา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ณ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วันที่</w:t>
      </w:r>
      <w:r w:rsidRPr="005F0FBB">
        <w:rPr>
          <w:sz w:val="30"/>
          <w:szCs w:val="30"/>
          <w:cs/>
        </w:rPr>
        <w:t>ได้มาซึ่งอำนาจควบคุมในบริษัทย่อย</w:t>
      </w:r>
      <w:r>
        <w:rPr>
          <w:rFonts w:hint="cs"/>
          <w:sz w:val="30"/>
          <w:szCs w:val="30"/>
          <w:cs/>
        </w:rPr>
        <w:t xml:space="preserve"> ซึ่ง ณ วันที่รายงาน การประเมินมูลค่ายุติธรรมดังกล่าวได้เสร็จสมบูรณ์แล้ว</w:t>
      </w:r>
    </w:p>
    <w:p w14:paraId="0A369EBE" w14:textId="029D0D13" w:rsidR="00A2183D" w:rsidRPr="006A6E4B" w:rsidRDefault="00A2183D" w:rsidP="006A6E4B">
      <w:pPr>
        <w:rPr>
          <w:rFonts w:ascii="Angsana New" w:hAnsi="Angsana New"/>
          <w:bCs/>
          <w:sz w:val="26"/>
          <w:szCs w:val="26"/>
        </w:rPr>
      </w:pPr>
    </w:p>
    <w:p w14:paraId="6FF76CEB" w14:textId="77777777" w:rsidR="00A2183D" w:rsidRDefault="00A2183D" w:rsidP="00A2183D">
      <w:pPr>
        <w:pStyle w:val="ListParagraph"/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755A56">
        <w:rPr>
          <w:rFonts w:ascii="Angsana New" w:hAnsi="Angsana New" w:hint="cs"/>
          <w:sz w:val="30"/>
          <w:szCs w:val="30"/>
          <w:cs/>
          <w:lang w:val="th-TH"/>
        </w:rPr>
        <w:t>ข้อมูลของสิ่งตอบแทนทั้งหมดที่โอนให้และมูลค่าที่รับรู้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วันที่ซื้อสำหรับ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สินทรัพย์และหนี้สินที่ได้มา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แต่ละประเภทที่สำคัญ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5E0B3B86" w14:textId="333607C9" w:rsidR="00A2183D" w:rsidRPr="006A6E4B" w:rsidRDefault="00A2183D" w:rsidP="006A6E4B">
      <w:pPr>
        <w:rPr>
          <w:rFonts w:ascii="Angsana New" w:hAnsi="Angsana New"/>
          <w:bCs/>
          <w:sz w:val="26"/>
          <w:szCs w:val="26"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1170"/>
        <w:gridCol w:w="270"/>
        <w:gridCol w:w="1508"/>
      </w:tblGrid>
      <w:tr w:rsidR="00A2183D" w:rsidRPr="00755A56" w14:paraId="688E7CFC" w14:textId="77777777" w:rsidTr="00141CE6">
        <w:trPr>
          <w:tblHeader/>
        </w:trPr>
        <w:tc>
          <w:tcPr>
            <w:tcW w:w="5670" w:type="dxa"/>
          </w:tcPr>
          <w:p w14:paraId="3791181A" w14:textId="77777777" w:rsidR="00A2183D" w:rsidRPr="00755A56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45663BA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CBEF3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624BA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96BD31A" w14:textId="77777777" w:rsidR="00A2183D" w:rsidRPr="00755A56" w:rsidRDefault="00A2183D" w:rsidP="00141CE6">
            <w:pPr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2183D" w:rsidRPr="00755A56" w14:paraId="1252C42E" w14:textId="77777777" w:rsidTr="00141CE6">
        <w:trPr>
          <w:tblHeader/>
        </w:trPr>
        <w:tc>
          <w:tcPr>
            <w:tcW w:w="5670" w:type="dxa"/>
          </w:tcPr>
          <w:p w14:paraId="3D5DC902" w14:textId="77777777" w:rsidR="00A2183D" w:rsidRPr="00755A56" w:rsidRDefault="00A2183D" w:rsidP="00141CE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1F5160F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C3077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BC1819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7BF5733C" w14:textId="77777777" w:rsidR="00A2183D" w:rsidRPr="00755A56" w:rsidRDefault="00A2183D" w:rsidP="00141CE6">
            <w:pPr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183D" w:rsidRPr="00755A56" w14:paraId="4514038C" w14:textId="77777777" w:rsidTr="00141CE6">
        <w:tc>
          <w:tcPr>
            <w:tcW w:w="5670" w:type="dxa"/>
          </w:tcPr>
          <w:p w14:paraId="0C3CC419" w14:textId="77777777" w:rsidR="00A2183D" w:rsidRPr="00755A56" w:rsidRDefault="00A2183D" w:rsidP="00141CE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540" w:type="dxa"/>
          </w:tcPr>
          <w:p w14:paraId="123BAD14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BA25F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0E2A4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6437608" w14:textId="77777777" w:rsidR="00A2183D" w:rsidRPr="00CD0401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16,672</w:t>
            </w:r>
          </w:p>
        </w:tc>
      </w:tr>
      <w:tr w:rsidR="00A2183D" w:rsidRPr="00755A56" w14:paraId="669557C3" w14:textId="77777777" w:rsidTr="00141CE6">
        <w:tc>
          <w:tcPr>
            <w:tcW w:w="5670" w:type="dxa"/>
          </w:tcPr>
          <w:p w14:paraId="2BD8E841" w14:textId="77777777" w:rsidR="00A2183D" w:rsidRPr="00755A56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40" w:type="dxa"/>
          </w:tcPr>
          <w:p w14:paraId="3B52C9A6" w14:textId="77777777" w:rsidR="00A2183D" w:rsidRPr="00755A56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0EBC72" w14:textId="77777777" w:rsidR="00A2183D" w:rsidRPr="00755A56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044C5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A3B0E03" w14:textId="77777777" w:rsidR="00A2183D" w:rsidRPr="00CD0401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80,599</w:t>
            </w:r>
          </w:p>
        </w:tc>
      </w:tr>
      <w:tr w:rsidR="00A2183D" w:rsidRPr="00755A56" w14:paraId="69A3A45D" w14:textId="77777777" w:rsidTr="00141CE6">
        <w:tc>
          <w:tcPr>
            <w:tcW w:w="5670" w:type="dxa"/>
          </w:tcPr>
          <w:p w14:paraId="0A54C968" w14:textId="77777777" w:rsidR="00A2183D" w:rsidRPr="00135AC5" w:rsidRDefault="00A2183D" w:rsidP="00141CE6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ลูกหนี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540" w:type="dxa"/>
          </w:tcPr>
          <w:p w14:paraId="71BF4E08" w14:textId="77777777" w:rsidR="00A2183D" w:rsidRPr="00755A56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16C09" w14:textId="77777777" w:rsidR="00A2183D" w:rsidRPr="00755A56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A7B19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12914228" w14:textId="77777777" w:rsidR="00A2183D" w:rsidRPr="00CD0401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511,520</w:t>
            </w:r>
          </w:p>
        </w:tc>
      </w:tr>
      <w:tr w:rsidR="00A2183D" w:rsidRPr="00755A56" w14:paraId="6355E4AF" w14:textId="77777777" w:rsidTr="00141CE6">
        <w:tc>
          <w:tcPr>
            <w:tcW w:w="5670" w:type="dxa"/>
          </w:tcPr>
          <w:p w14:paraId="45E56797" w14:textId="77777777" w:rsidR="00A2183D" w:rsidRPr="00755A56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0CC3E39A" w14:textId="77777777" w:rsidR="00A2183D" w:rsidRPr="00755A56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F32F5" w14:textId="77777777" w:rsidR="00A2183D" w:rsidRPr="00755A56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2BAB1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ED10266" w14:textId="77777777" w:rsidR="00A2183D" w:rsidRPr="00CD0401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37,096</w:t>
            </w:r>
          </w:p>
        </w:tc>
      </w:tr>
      <w:tr w:rsidR="00A2183D" w:rsidRPr="00755A56" w14:paraId="311B5DBA" w14:textId="77777777" w:rsidTr="00141CE6">
        <w:tc>
          <w:tcPr>
            <w:tcW w:w="5670" w:type="dxa"/>
          </w:tcPr>
          <w:p w14:paraId="7133017C" w14:textId="77777777" w:rsidR="00A2183D" w:rsidRPr="00755A56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540" w:type="dxa"/>
          </w:tcPr>
          <w:p w14:paraId="4CCCF22C" w14:textId="77777777" w:rsidR="00A2183D" w:rsidRPr="00755A56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37333" w14:textId="77777777" w:rsidR="00A2183D" w:rsidRPr="00755A56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756FB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7707A93" w14:textId="77777777" w:rsidR="00A2183D" w:rsidRPr="00CD0401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(29,820)</w:t>
            </w:r>
          </w:p>
        </w:tc>
      </w:tr>
      <w:tr w:rsidR="00A2183D" w:rsidRPr="00755A56" w14:paraId="7F3E3CE6" w14:textId="77777777" w:rsidTr="00141CE6">
        <w:tc>
          <w:tcPr>
            <w:tcW w:w="5670" w:type="dxa"/>
          </w:tcPr>
          <w:p w14:paraId="01E78569" w14:textId="77777777" w:rsidR="00A2183D" w:rsidRPr="00755A56" w:rsidRDefault="00A2183D" w:rsidP="00141CE6">
            <w:pPr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29F5C2A5" w14:textId="77777777" w:rsidR="00A2183D" w:rsidRPr="00755A56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901F1" w14:textId="77777777" w:rsidR="00A2183D" w:rsidRPr="00755A56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C6EC4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A02247A" w14:textId="77777777" w:rsidR="00A2183D" w:rsidRPr="00CD0401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(228,750)</w:t>
            </w:r>
          </w:p>
        </w:tc>
      </w:tr>
      <w:tr w:rsidR="00A2183D" w:rsidRPr="00755A56" w14:paraId="39803027" w14:textId="77777777" w:rsidTr="00141CE6">
        <w:tc>
          <w:tcPr>
            <w:tcW w:w="5670" w:type="dxa"/>
          </w:tcPr>
          <w:p w14:paraId="11B348EE" w14:textId="77777777" w:rsidR="00A2183D" w:rsidRPr="007E0A0B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A0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2601923A" w14:textId="77777777" w:rsidR="00A2183D" w:rsidRPr="007E0A0B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5384A7" w14:textId="77777777" w:rsidR="00A2183D" w:rsidRPr="007E0A0B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4BC62" w14:textId="77777777" w:rsidR="00A2183D" w:rsidRPr="007E0A0B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68BBA8C" w14:textId="77777777" w:rsidR="00A2183D" w:rsidRPr="00CD0401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(40,562)</w:t>
            </w:r>
          </w:p>
        </w:tc>
      </w:tr>
      <w:tr w:rsidR="00A2183D" w:rsidRPr="00755A56" w14:paraId="18CDEF28" w14:textId="77777777" w:rsidTr="00141CE6">
        <w:tc>
          <w:tcPr>
            <w:tcW w:w="5670" w:type="dxa"/>
            <w:shd w:val="clear" w:color="auto" w:fill="auto"/>
          </w:tcPr>
          <w:p w14:paraId="05C410DA" w14:textId="77777777" w:rsidR="00A2183D" w:rsidRPr="00755A56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สินทรัพย์อื่น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shd w:val="clear" w:color="auto" w:fill="auto"/>
          </w:tcPr>
          <w:p w14:paraId="4DC73603" w14:textId="77777777" w:rsidR="00A2183D" w:rsidRPr="00755A56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70017B" w14:textId="77777777" w:rsidR="00A2183D" w:rsidRPr="00755A56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F5B734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428238E8" w14:textId="77777777" w:rsidR="00A2183D" w:rsidRPr="00CD0401" w:rsidRDefault="00A2183D" w:rsidP="00141CE6">
            <w:pPr>
              <w:tabs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(3,585)</w:t>
            </w:r>
          </w:p>
        </w:tc>
      </w:tr>
      <w:tr w:rsidR="00A2183D" w:rsidRPr="00755A56" w14:paraId="6FB34567" w14:textId="77777777" w:rsidTr="00141CE6">
        <w:tc>
          <w:tcPr>
            <w:tcW w:w="6210" w:type="dxa"/>
            <w:gridSpan w:val="2"/>
          </w:tcPr>
          <w:p w14:paraId="2F5C80F6" w14:textId="77777777" w:rsidR="00A2183D" w:rsidRPr="00656289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656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170" w:type="dxa"/>
          </w:tcPr>
          <w:p w14:paraId="0ACC3663" w14:textId="77777777" w:rsidR="00A2183D" w:rsidRPr="00656289" w:rsidRDefault="00A2183D" w:rsidP="00141CE6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F1F59" w14:textId="77777777" w:rsidR="00A2183D" w:rsidRPr="00656289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17279B1" w14:textId="77777777" w:rsidR="00A2183D" w:rsidRPr="00CD0401" w:rsidRDefault="00A2183D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343,170</w:t>
            </w:r>
          </w:p>
        </w:tc>
      </w:tr>
      <w:tr w:rsidR="00A2183D" w:rsidRPr="00755A56" w14:paraId="177D54FC" w14:textId="77777777" w:rsidTr="00141CE6">
        <w:tc>
          <w:tcPr>
            <w:tcW w:w="6210" w:type="dxa"/>
            <w:gridSpan w:val="2"/>
          </w:tcPr>
          <w:p w14:paraId="4B7A72E8" w14:textId="77777777" w:rsidR="00A2183D" w:rsidRPr="00656289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2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56289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</w:t>
            </w:r>
            <w:r w:rsidRPr="00656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6562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3971D1A" w14:textId="77777777" w:rsidR="00A2183D" w:rsidRPr="00656289" w:rsidRDefault="00A2183D" w:rsidP="00141CE6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43AB9" w14:textId="77777777" w:rsidR="00A2183D" w:rsidRPr="00656289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F8DA19A" w14:textId="77777777" w:rsidR="00A2183D" w:rsidRPr="005F4C4F" w:rsidRDefault="00A2183D" w:rsidP="00141CE6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C4F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755A56" w14:paraId="08435F51" w14:textId="77777777" w:rsidTr="00141CE6">
        <w:tc>
          <w:tcPr>
            <w:tcW w:w="6210" w:type="dxa"/>
            <w:gridSpan w:val="2"/>
          </w:tcPr>
          <w:p w14:paraId="3E31F853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D3B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สุทธิที่ระบุได้ที่ได้รับ</w:t>
            </w:r>
          </w:p>
        </w:tc>
        <w:tc>
          <w:tcPr>
            <w:tcW w:w="1170" w:type="dxa"/>
          </w:tcPr>
          <w:p w14:paraId="1E106B82" w14:textId="77777777" w:rsidR="00A2183D" w:rsidRPr="000D3B20" w:rsidRDefault="00A2183D" w:rsidP="00141CE6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92E85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507A8B6B" w14:textId="77777777" w:rsidR="00A2183D" w:rsidRPr="005F4C4F" w:rsidRDefault="00A2183D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4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5F4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  <w:tr w:rsidR="00A2183D" w:rsidRPr="00755A56" w14:paraId="126AB57E" w14:textId="77777777" w:rsidTr="00141CE6">
        <w:tc>
          <w:tcPr>
            <w:tcW w:w="6210" w:type="dxa"/>
            <w:gridSpan w:val="2"/>
          </w:tcPr>
          <w:p w14:paraId="1BAC58EE" w14:textId="77777777" w:rsidR="00A2183D" w:rsidRPr="000D3B20" w:rsidRDefault="00A2183D" w:rsidP="00141CE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D3B20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170" w:type="dxa"/>
          </w:tcPr>
          <w:p w14:paraId="3DDC6646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C4DAA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494C627A" w14:textId="77777777" w:rsidR="00A2183D" w:rsidRPr="005F4C4F" w:rsidRDefault="00A2183D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C4F">
              <w:rPr>
                <w:rFonts w:asciiTheme="majorBidi" w:hAnsiTheme="majorBidi" w:cstheme="majorBidi"/>
                <w:sz w:val="30"/>
                <w:szCs w:val="30"/>
              </w:rPr>
              <w:t>(16,582)</w:t>
            </w:r>
          </w:p>
        </w:tc>
      </w:tr>
      <w:tr w:rsidR="00A2183D" w:rsidRPr="00755A56" w14:paraId="6DADE03B" w14:textId="77777777" w:rsidTr="00141CE6">
        <w:tc>
          <w:tcPr>
            <w:tcW w:w="6210" w:type="dxa"/>
            <w:gridSpan w:val="2"/>
          </w:tcPr>
          <w:p w14:paraId="22C16E14" w14:textId="77777777" w:rsidR="00A2183D" w:rsidRPr="000D3B20" w:rsidRDefault="00A2183D" w:rsidP="00141CE6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170" w:type="dxa"/>
          </w:tcPr>
          <w:p w14:paraId="71A8BDCB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60E5A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EE18B68" w14:textId="77777777" w:rsidR="00A2183D" w:rsidRDefault="00A2183D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17A2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17A2">
              <w:rPr>
                <w:rFonts w:asciiTheme="majorBidi" w:hAnsiTheme="majorBidi" w:cstheme="majorBidi"/>
                <w:sz w:val="30"/>
                <w:szCs w:val="30"/>
              </w:rPr>
              <w:t>406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755A56" w14:paraId="1DFD16DC" w14:textId="77777777" w:rsidTr="00141CE6">
        <w:tc>
          <w:tcPr>
            <w:tcW w:w="5670" w:type="dxa"/>
          </w:tcPr>
          <w:p w14:paraId="42803444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3B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</w:t>
            </w: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540" w:type="dxa"/>
          </w:tcPr>
          <w:p w14:paraId="4B61DFDB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5B585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16472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6B971492" w14:textId="77777777" w:rsidR="00A2183D" w:rsidRPr="00A915CE" w:rsidRDefault="00A2183D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18,525</w:t>
            </w:r>
          </w:p>
        </w:tc>
      </w:tr>
      <w:tr w:rsidR="00A2183D" w:rsidRPr="00755A56" w14:paraId="01DA308E" w14:textId="77777777" w:rsidTr="00141CE6">
        <w:trPr>
          <w:trHeight w:val="279"/>
        </w:trPr>
        <w:tc>
          <w:tcPr>
            <w:tcW w:w="5670" w:type="dxa"/>
          </w:tcPr>
          <w:p w14:paraId="1162A61B" w14:textId="77777777" w:rsidR="00A2183D" w:rsidRPr="000D3B20" w:rsidRDefault="00A2183D" w:rsidP="00141C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B20">
              <w:rPr>
                <w:rFonts w:asciiTheme="majorBidi" w:hAnsiTheme="majorBidi" w:cstheme="majorBidi"/>
                <w:sz w:val="30"/>
                <w:szCs w:val="30"/>
                <w:cs/>
              </w:rPr>
              <w:t>เงินส</w:t>
            </w:r>
            <w:r w:rsidRPr="000D3B2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ดสุทธิได้มาจาก</w:t>
            </w:r>
            <w:r w:rsidRPr="000D3B20">
              <w:rPr>
                <w:rFonts w:asciiTheme="majorBidi" w:hAnsiTheme="majorBidi" w:hint="cs"/>
                <w:sz w:val="30"/>
                <w:szCs w:val="30"/>
                <w:cs/>
              </w:rPr>
              <w:t>การได้มาซึ่งอำนาจควบคุมในบริษัทย่อย</w:t>
            </w:r>
          </w:p>
        </w:tc>
        <w:tc>
          <w:tcPr>
            <w:tcW w:w="540" w:type="dxa"/>
          </w:tcPr>
          <w:p w14:paraId="108B056C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5BA8C5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671AC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auto"/>
            <w:vAlign w:val="bottom"/>
          </w:tcPr>
          <w:p w14:paraId="5023A0BC" w14:textId="77777777" w:rsidR="00A2183D" w:rsidRPr="00A915CE" w:rsidRDefault="00A2183D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(16,672)</w:t>
            </w:r>
          </w:p>
        </w:tc>
      </w:tr>
      <w:tr w:rsidR="00A2183D" w:rsidRPr="00D53868" w14:paraId="251447D6" w14:textId="77777777" w:rsidTr="00141CE6">
        <w:tc>
          <w:tcPr>
            <w:tcW w:w="6210" w:type="dxa"/>
            <w:gridSpan w:val="2"/>
          </w:tcPr>
          <w:p w14:paraId="2A856C69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14:paraId="5B9CD428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3F579" w14:textId="77777777" w:rsidR="00A2183D" w:rsidRPr="000D3B20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CEEDD" w14:textId="77777777" w:rsidR="00A2183D" w:rsidRPr="000D3B20" w:rsidRDefault="00A2183D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1,853</w:t>
            </w:r>
          </w:p>
        </w:tc>
      </w:tr>
    </w:tbl>
    <w:p w14:paraId="3C6EF6C0" w14:textId="77777777" w:rsidR="006A6E4B" w:rsidRPr="006A6E4B" w:rsidRDefault="006A6E4B" w:rsidP="006A6E4B">
      <w:pPr>
        <w:rPr>
          <w:rFonts w:ascii="Angsana New" w:hAnsi="Angsana New"/>
          <w:bCs/>
          <w:sz w:val="26"/>
          <w:szCs w:val="26"/>
        </w:rPr>
      </w:pPr>
    </w:p>
    <w:p w14:paraId="667434D6" w14:textId="64200BBB" w:rsidR="00A2183D" w:rsidRDefault="00A2183D" w:rsidP="00A2183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กำไรจากการวัดมูลค่ายุติธรรมของส่วนได้เสียที่ถืออยู่ก่อนใน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SAP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จากการเปลี่ยนแปลงสถานะเงินลงทุน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    คำนวณได้ดังนี้</w:t>
      </w:r>
    </w:p>
    <w:p w14:paraId="3F8EDAFF" w14:textId="39687AE3" w:rsidR="00A2183D" w:rsidRPr="006A6E4B" w:rsidRDefault="00A2183D" w:rsidP="006A6E4B">
      <w:pPr>
        <w:rPr>
          <w:rFonts w:ascii="Angsana New" w:hAnsi="Angsana New"/>
          <w:bCs/>
          <w:sz w:val="26"/>
          <w:szCs w:val="26"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70"/>
        <w:gridCol w:w="270"/>
        <w:gridCol w:w="270"/>
        <w:gridCol w:w="1508"/>
      </w:tblGrid>
      <w:tr w:rsidR="00A2183D" w:rsidRPr="00755A56" w14:paraId="076369E2" w14:textId="77777777" w:rsidTr="00141CE6">
        <w:trPr>
          <w:tblHeader/>
        </w:trPr>
        <w:tc>
          <w:tcPr>
            <w:tcW w:w="6840" w:type="dxa"/>
          </w:tcPr>
          <w:p w14:paraId="2B18D2EA" w14:textId="77777777" w:rsidR="00A2183D" w:rsidRPr="00755A56" w:rsidRDefault="00A2183D" w:rsidP="00141CE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602AF4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CCB93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FAA6D5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42DF30E4" w14:textId="77777777" w:rsidR="00A2183D" w:rsidRPr="00755A56" w:rsidRDefault="00A2183D" w:rsidP="00141CE6">
            <w:pPr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183D" w:rsidRPr="00755A56" w14:paraId="587F5517" w14:textId="77777777" w:rsidTr="00141CE6">
        <w:tc>
          <w:tcPr>
            <w:tcW w:w="6840" w:type="dxa"/>
          </w:tcPr>
          <w:p w14:paraId="0BE1A86B" w14:textId="77777777" w:rsidR="00A2183D" w:rsidRPr="00755A56" w:rsidRDefault="00A2183D" w:rsidP="00141CE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B06D5E1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7FDBF" w14:textId="77777777" w:rsidR="00A2183D" w:rsidRPr="00755A56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E362A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BD0E8CA" w14:textId="77777777" w:rsidR="00A2183D" w:rsidRPr="00AC0590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510A">
              <w:rPr>
                <w:rFonts w:asciiTheme="majorBidi" w:hAnsiTheme="majorBidi" w:cstheme="majorBidi"/>
                <w:sz w:val="30"/>
                <w:szCs w:val="30"/>
              </w:rPr>
              <w:t>201,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A2183D" w:rsidRPr="00755A56" w14:paraId="0721C770" w14:textId="77777777" w:rsidTr="00141CE6">
        <w:tc>
          <w:tcPr>
            <w:tcW w:w="6840" w:type="dxa"/>
          </w:tcPr>
          <w:p w14:paraId="27F026AD" w14:textId="77777777" w:rsidR="00A2183D" w:rsidRPr="00755A56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270" w:type="dxa"/>
          </w:tcPr>
          <w:p w14:paraId="43089416" w14:textId="77777777" w:rsidR="00A2183D" w:rsidRPr="00755A56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5F6A5" w14:textId="77777777" w:rsidR="00A2183D" w:rsidRPr="00755A56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3EBF0" w14:textId="77777777" w:rsidR="00A2183D" w:rsidRPr="00755A56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C2F216B" w14:textId="77777777" w:rsidR="00A2183D" w:rsidRPr="00254B5A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B5A">
              <w:rPr>
                <w:rFonts w:asciiTheme="majorBidi" w:hAnsiTheme="majorBidi" w:cstheme="majorBidi"/>
                <w:sz w:val="30"/>
                <w:szCs w:val="30"/>
              </w:rPr>
              <w:t>(133,684)</w:t>
            </w:r>
          </w:p>
        </w:tc>
      </w:tr>
      <w:tr w:rsidR="00A2183D" w:rsidRPr="00755A56" w14:paraId="5F308EF9" w14:textId="77777777" w:rsidTr="00141CE6">
        <w:tc>
          <w:tcPr>
            <w:tcW w:w="6840" w:type="dxa"/>
          </w:tcPr>
          <w:p w14:paraId="35ECC4B1" w14:textId="77777777" w:rsidR="00A2183D" w:rsidRPr="00B45C3D" w:rsidRDefault="00A2183D" w:rsidP="00141CE6">
            <w:pPr>
              <w:ind w:left="256" w:hanging="2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กำไรจากการวัดมูลค่ายุติธรรมของส่วนได้เสียที่ถือ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อยู่ก่อน</w:t>
            </w:r>
          </w:p>
        </w:tc>
        <w:tc>
          <w:tcPr>
            <w:tcW w:w="270" w:type="dxa"/>
          </w:tcPr>
          <w:p w14:paraId="57428C32" w14:textId="77777777" w:rsidR="00A2183D" w:rsidRPr="00C82603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94876" w14:textId="77777777" w:rsidR="00A2183D" w:rsidRPr="00C82603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D98BB" w14:textId="77777777" w:rsidR="00A2183D" w:rsidRPr="00C82603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7A490ACF" w14:textId="77777777" w:rsidR="00A2183D" w:rsidRPr="00254B5A" w:rsidRDefault="00A2183D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43293B2" w14:textId="4FA864FA" w:rsidR="00C45EB9" w:rsidRPr="00AE2820" w:rsidRDefault="00C45EB9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358E9D4" w14:textId="6B87CE06" w:rsidR="00F62590" w:rsidRPr="006A6E4B" w:rsidRDefault="00F62590" w:rsidP="00F6259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3F7B3B0" w14:textId="35F72A5E" w:rsidR="00A229CC" w:rsidRDefault="00A229CC" w:rsidP="00F6259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229CC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8A4B460" w14:textId="77777777" w:rsidR="00A229CC" w:rsidRPr="006A6E4B" w:rsidRDefault="00A229CC" w:rsidP="00F6259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6C2E4D2F" w14:textId="3D2B6FBF" w:rsidR="008C02A6" w:rsidRPr="006B07E9" w:rsidRDefault="00CA1997" w:rsidP="00F62590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6B07E9">
        <w:rPr>
          <w:rFonts w:ascii="Angsana New" w:hAnsi="Angsana New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FD3F2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B607B3" w:rsidRPr="006B07E9">
        <w:rPr>
          <w:rFonts w:ascii="Angsana New" w:hAnsi="Angsana New"/>
          <w:b/>
          <w:spacing w:val="2"/>
          <w:sz w:val="30"/>
          <w:szCs w:val="30"/>
          <w:cs/>
        </w:rPr>
        <w:t>บริษัทร่วม</w:t>
      </w:r>
      <w:r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F23" w:rsidRPr="006B07E9">
        <w:rPr>
          <w:rFonts w:ascii="Angsana New" w:hAnsi="Angsana New"/>
          <w:b/>
          <w:spacing w:val="2"/>
          <w:sz w:val="30"/>
          <w:szCs w:val="30"/>
          <w:cs/>
        </w:rPr>
        <w:t>และ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การร่วมค้าได้เปิดเผยในหมายเหตุข้อ </w:t>
      </w:r>
      <w:r w:rsidR="00472E4F">
        <w:rPr>
          <w:rFonts w:ascii="Angsana New" w:hAnsi="Angsana New"/>
          <w:bCs/>
          <w:spacing w:val="2"/>
          <w:sz w:val="30"/>
          <w:szCs w:val="30"/>
        </w:rPr>
        <w:t>10</w:t>
      </w:r>
      <w:r w:rsidR="0081408B" w:rsidRPr="006B07E9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>และ</w:t>
      </w:r>
      <w:r w:rsidR="004661FF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C605FF" w:rsidRPr="00C605FF">
        <w:rPr>
          <w:rFonts w:ascii="Angsana New" w:hAnsi="Angsana New"/>
          <w:bCs/>
          <w:spacing w:val="2"/>
          <w:sz w:val="30"/>
          <w:szCs w:val="30"/>
        </w:rPr>
        <w:t>1</w:t>
      </w:r>
      <w:r w:rsidR="00472E4F">
        <w:rPr>
          <w:rFonts w:ascii="Angsana New" w:hAnsi="Angsana New"/>
          <w:bCs/>
          <w:spacing w:val="2"/>
          <w:sz w:val="30"/>
          <w:szCs w:val="30"/>
        </w:rPr>
        <w:t>2</w:t>
      </w:r>
      <w:r w:rsidR="0081408B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B17C50">
        <w:rPr>
          <w:rFonts w:ascii="Angsana New" w:hAnsi="Angsana New" w:hint="cs"/>
          <w:b/>
          <w:spacing w:val="2"/>
          <w:sz w:val="30"/>
          <w:szCs w:val="30"/>
          <w:cs/>
        </w:rPr>
        <w:t>สำหรับ</w:t>
      </w:r>
      <w:r w:rsidRPr="006B07E9">
        <w:rPr>
          <w:rFonts w:ascii="Angsana New" w:hAnsi="Angsana New"/>
          <w:b/>
          <w:spacing w:val="2"/>
          <w:sz w:val="30"/>
          <w:szCs w:val="30"/>
          <w:cs/>
        </w:rPr>
        <w:t>บุคคลหรือกิจก</w:t>
      </w:r>
      <w:r w:rsidR="00BD2589" w:rsidRPr="006B07E9">
        <w:rPr>
          <w:rFonts w:ascii="Angsana New" w:hAnsi="Angsana New"/>
          <w:b/>
          <w:spacing w:val="2"/>
          <w:sz w:val="30"/>
          <w:szCs w:val="30"/>
          <w:cs/>
        </w:rPr>
        <w:t>ารที่เกี่ยวข้องกัน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>ที่มีรายการระหว่างกันที่มีนัยสำคัญกับ</w:t>
      </w:r>
      <w:r w:rsidR="006F291E">
        <w:rPr>
          <w:rFonts w:ascii="Angsana New" w:hAnsi="Angsana New"/>
          <w:b/>
          <w:spacing w:val="2"/>
          <w:sz w:val="30"/>
          <w:szCs w:val="30"/>
          <w:cs/>
        </w:rPr>
        <w:t>กลุ่มบริษัท</w:t>
      </w:r>
      <w:r w:rsidR="00B85B43" w:rsidRPr="006B07E9">
        <w:rPr>
          <w:rFonts w:ascii="Angsana New" w:hAnsi="Angsana New"/>
          <w:b/>
          <w:spacing w:val="2"/>
          <w:sz w:val="30"/>
          <w:szCs w:val="30"/>
          <w:cs/>
        </w:rPr>
        <w:t xml:space="preserve"> ในระหว่างปีมีดังต่อไปนี้</w:t>
      </w:r>
    </w:p>
    <w:p w14:paraId="64977BE9" w14:textId="76AB4F33" w:rsidR="00144AC7" w:rsidRPr="006A6E4B" w:rsidRDefault="00144AC7">
      <w:pPr>
        <w:spacing w:line="240" w:lineRule="auto"/>
        <w:rPr>
          <w:rFonts w:ascii="Angsana New" w:hAnsi="Angsana New"/>
          <w:b/>
          <w:spacing w:val="2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250"/>
        <w:gridCol w:w="5400"/>
      </w:tblGrid>
      <w:tr w:rsidR="00FA6B9A" w:rsidRPr="006B07E9" w14:paraId="7F0C5E9A" w14:textId="77777777" w:rsidTr="000F03CA">
        <w:trPr>
          <w:tblHeader/>
        </w:trPr>
        <w:tc>
          <w:tcPr>
            <w:tcW w:w="1980" w:type="dxa"/>
            <w:shd w:val="clear" w:color="auto" w:fill="auto"/>
          </w:tcPr>
          <w:p w14:paraId="7835C329" w14:textId="5E1872B6" w:rsidR="00FA6B9A" w:rsidRPr="0037554E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5C5FDA" w:rsidRPr="0037554E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FA6B9A"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50" w:type="dxa"/>
            <w:shd w:val="clear" w:color="auto" w:fill="auto"/>
          </w:tcPr>
          <w:p w14:paraId="418D0204" w14:textId="33774B1B" w:rsidR="00FA6B9A" w:rsidRPr="0037554E" w:rsidRDefault="00FA6B9A" w:rsidP="000F03CA">
            <w:pPr>
              <w:spacing w:line="240" w:lineRule="auto"/>
              <w:ind w:left="-108" w:right="-108" w:hanging="18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B60682"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C12F5" w:rsidRPr="0037554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0F03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C12F5"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  <w:shd w:val="clear" w:color="auto" w:fill="auto"/>
          </w:tcPr>
          <w:p w14:paraId="599332B0" w14:textId="77777777" w:rsidR="00FA6B9A" w:rsidRPr="0037554E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442B" w:rsidRPr="006B07E9" w14:paraId="7092944E" w14:textId="77777777" w:rsidTr="000F03CA">
        <w:tc>
          <w:tcPr>
            <w:tcW w:w="1980" w:type="dxa"/>
            <w:shd w:val="clear" w:color="auto" w:fill="auto"/>
          </w:tcPr>
          <w:p w14:paraId="6D18BFE4" w14:textId="77777777" w:rsidR="009D442B" w:rsidRPr="0037554E" w:rsidRDefault="00B316D5" w:rsidP="008549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54E">
              <w:rPr>
                <w:rFonts w:ascii="Angsana New" w:hAnsi="Angsana New"/>
                <w:sz w:val="30"/>
                <w:szCs w:val="30"/>
                <w:cs/>
              </w:rPr>
              <w:t>ครอบครัวกิจพิพิธ</w:t>
            </w:r>
          </w:p>
        </w:tc>
        <w:tc>
          <w:tcPr>
            <w:tcW w:w="2250" w:type="dxa"/>
            <w:shd w:val="clear" w:color="auto" w:fill="auto"/>
          </w:tcPr>
          <w:p w14:paraId="6986838A" w14:textId="77777777" w:rsidR="009D442B" w:rsidRPr="0037554E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5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5F5F92E0" w14:textId="66211BA8" w:rsidR="00B316D5" w:rsidRPr="0037554E" w:rsidRDefault="00B316D5" w:rsidP="00A229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54E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ผู้ถือหุ้นรายใหญ่ของกลุ่มกิจการ</w:t>
            </w:r>
          </w:p>
        </w:tc>
      </w:tr>
    </w:tbl>
    <w:p w14:paraId="7A480CCF" w14:textId="1A2C8E51" w:rsidR="00144AC7" w:rsidRPr="006A6E4B" w:rsidRDefault="00144AC7">
      <w:pPr>
        <w:rPr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340"/>
        <w:gridCol w:w="9"/>
        <w:gridCol w:w="11"/>
        <w:gridCol w:w="1154"/>
        <w:gridCol w:w="11"/>
        <w:gridCol w:w="263"/>
        <w:gridCol w:w="11"/>
        <w:gridCol w:w="1156"/>
        <w:gridCol w:w="15"/>
        <w:gridCol w:w="237"/>
        <w:gridCol w:w="33"/>
        <w:gridCol w:w="1114"/>
        <w:gridCol w:w="48"/>
        <w:gridCol w:w="190"/>
        <w:gridCol w:w="87"/>
        <w:gridCol w:w="1070"/>
        <w:gridCol w:w="13"/>
      </w:tblGrid>
      <w:tr w:rsidR="00EF30A7" w:rsidRPr="006B07E9" w14:paraId="48067A3F" w14:textId="77777777" w:rsidTr="006A6E4B">
        <w:trPr>
          <w:gridAfter w:val="1"/>
          <w:wAfter w:w="13" w:type="dxa"/>
          <w:tblHeader/>
        </w:trPr>
        <w:tc>
          <w:tcPr>
            <w:tcW w:w="4217" w:type="dxa"/>
            <w:gridSpan w:val="3"/>
          </w:tcPr>
          <w:p w14:paraId="4DE570ED" w14:textId="7F7AC09E" w:rsidR="00EF30A7" w:rsidRPr="00310B21" w:rsidRDefault="00144AC7" w:rsidP="000B1D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cs/>
              </w:rPr>
              <w:br w:type="page"/>
            </w:r>
            <w:r w:rsidR="00310B21" w:rsidRPr="00310B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21" w:type="dxa"/>
            <w:gridSpan w:val="7"/>
          </w:tcPr>
          <w:p w14:paraId="762A0578" w14:textId="77777777" w:rsidR="00EF30A7" w:rsidRPr="006B07E9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520B079" w14:textId="77777777" w:rsidR="00EF30A7" w:rsidRPr="006B07E9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2" w:type="dxa"/>
            <w:gridSpan w:val="6"/>
          </w:tcPr>
          <w:p w14:paraId="121EF0BF" w14:textId="77777777" w:rsidR="00EF30A7" w:rsidRPr="006B07E9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D8C" w:rsidRPr="006B07E9" w14:paraId="158197EB" w14:textId="77777777" w:rsidTr="006A6E4B">
        <w:trPr>
          <w:gridAfter w:val="1"/>
          <w:wAfter w:w="13" w:type="dxa"/>
          <w:tblHeader/>
        </w:trPr>
        <w:tc>
          <w:tcPr>
            <w:tcW w:w="4217" w:type="dxa"/>
            <w:gridSpan w:val="3"/>
          </w:tcPr>
          <w:p w14:paraId="3B8C98D4" w14:textId="47D23F69" w:rsidR="00A27D8C" w:rsidRPr="006B07E9" w:rsidRDefault="00A27D8C" w:rsidP="00A27D8C">
            <w:pPr>
              <w:pStyle w:val="BodyText"/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6" w:type="dxa"/>
            <w:gridSpan w:val="3"/>
          </w:tcPr>
          <w:p w14:paraId="1BCFE3F8" w14:textId="7D3B521E" w:rsidR="00A27D8C" w:rsidRPr="006B07E9" w:rsidRDefault="00C605FF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0AE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</w:tcPr>
          <w:p w14:paraId="11696A9A" w14:textId="77777777" w:rsidR="00A27D8C" w:rsidRPr="006B07E9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42B50B1" w14:textId="5782AF42" w:rsidR="00A27D8C" w:rsidRPr="006B07E9" w:rsidRDefault="00C605FF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0A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5CC3595C" w14:textId="77777777" w:rsidR="00A27D8C" w:rsidRPr="006B07E9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D480E11" w14:textId="16C0B747" w:rsidR="00A27D8C" w:rsidRPr="006B07E9" w:rsidRDefault="00C605FF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0AE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gridSpan w:val="2"/>
          </w:tcPr>
          <w:p w14:paraId="60506E60" w14:textId="77777777" w:rsidR="00A27D8C" w:rsidRPr="006B07E9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8A74EAA" w14:textId="198FB417" w:rsidR="00A27D8C" w:rsidRPr="006B07E9" w:rsidRDefault="00C605FF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0AE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F30A7" w:rsidRPr="006B07E9" w14:paraId="78F623BB" w14:textId="77777777" w:rsidTr="006A6E4B">
        <w:trPr>
          <w:gridAfter w:val="1"/>
          <w:wAfter w:w="13" w:type="dxa"/>
          <w:trHeight w:val="290"/>
          <w:tblHeader/>
        </w:trPr>
        <w:tc>
          <w:tcPr>
            <w:tcW w:w="4217" w:type="dxa"/>
            <w:gridSpan w:val="3"/>
          </w:tcPr>
          <w:p w14:paraId="27ADC2C7" w14:textId="77777777" w:rsidR="00EF30A7" w:rsidRPr="006B07E9" w:rsidRDefault="00EF30A7" w:rsidP="000B1D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14"/>
          </w:tcPr>
          <w:p w14:paraId="50160CCE" w14:textId="77777777" w:rsidR="00EF30A7" w:rsidRPr="006B07E9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6B07E9" w14:paraId="375F5DB4" w14:textId="77777777" w:rsidTr="006A6E4B">
        <w:trPr>
          <w:gridAfter w:val="1"/>
          <w:wAfter w:w="13" w:type="dxa"/>
          <w:trHeight w:val="344"/>
        </w:trPr>
        <w:tc>
          <w:tcPr>
            <w:tcW w:w="4217" w:type="dxa"/>
            <w:gridSpan w:val="3"/>
          </w:tcPr>
          <w:p w14:paraId="15C5C887" w14:textId="77777777" w:rsidR="00BB60ED" w:rsidRPr="006B07E9" w:rsidRDefault="005F2B0C" w:rsidP="00BB60E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6" w:type="dxa"/>
            <w:gridSpan w:val="3"/>
          </w:tcPr>
          <w:p w14:paraId="5FAAA5CD" w14:textId="77777777" w:rsidR="00BB60ED" w:rsidRPr="006B07E9" w:rsidRDefault="00BB60ED" w:rsidP="0037533E">
            <w:pPr>
              <w:pStyle w:val="BodyText"/>
              <w:tabs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30A7A39B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A3C4DFF" w14:textId="77777777" w:rsidR="00BB60ED" w:rsidRPr="006B07E9" w:rsidRDefault="00BB60ED" w:rsidP="0037533E">
            <w:pPr>
              <w:pStyle w:val="BodyText"/>
              <w:tabs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88FD8F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3074538E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79B64B0B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169EABE" w14:textId="77777777" w:rsidR="00BB60ED" w:rsidRPr="006B07E9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B0AEC" w:rsidRPr="006B07E9" w14:paraId="41B565D4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09AA4B2" w14:textId="77777777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6" w:type="dxa"/>
            <w:gridSpan w:val="3"/>
          </w:tcPr>
          <w:p w14:paraId="27AD267E" w14:textId="2E6FF507" w:rsidR="002B0AEC" w:rsidRPr="006B07E9" w:rsidRDefault="00DD5CF4" w:rsidP="002B0AE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8AA83D8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090C7AB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D48A890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777740D" w14:textId="5A7FC254" w:rsidR="002B0AEC" w:rsidRPr="006B07E9" w:rsidRDefault="00622AE5" w:rsidP="002B0A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40,595</w:t>
            </w:r>
          </w:p>
        </w:tc>
        <w:tc>
          <w:tcPr>
            <w:tcW w:w="238" w:type="dxa"/>
            <w:gridSpan w:val="2"/>
          </w:tcPr>
          <w:p w14:paraId="3CAC16ED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0F853D8" w14:textId="2926B69E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536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,360</w:t>
            </w:r>
          </w:p>
        </w:tc>
      </w:tr>
      <w:tr w:rsidR="002B0AEC" w:rsidRPr="006B07E9" w14:paraId="1D9B26ED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710401E" w14:textId="77777777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6" w:type="dxa"/>
            <w:gridSpan w:val="3"/>
          </w:tcPr>
          <w:p w14:paraId="7578B163" w14:textId="1817C8AA" w:rsidR="002B0AEC" w:rsidRPr="00DD7266" w:rsidRDefault="00DD5CF4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23A11C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8C9185E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5B8D1DF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2E583E71" w14:textId="7D9ECCE7" w:rsidR="002B0AEC" w:rsidRPr="006B07E9" w:rsidRDefault="00906F4B" w:rsidP="002B0A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</w:t>
            </w:r>
            <w:r w:rsidR="00622AE5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8" w:type="dxa"/>
            <w:gridSpan w:val="2"/>
          </w:tcPr>
          <w:p w14:paraId="0A603425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7BD20AC" w14:textId="0E36C8B8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6,865</w:t>
            </w:r>
          </w:p>
        </w:tc>
      </w:tr>
      <w:tr w:rsidR="002B0AEC" w:rsidRPr="006B07E9" w14:paraId="552B903E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4310DAA" w14:textId="77777777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6" w:type="dxa"/>
            <w:gridSpan w:val="3"/>
          </w:tcPr>
          <w:p w14:paraId="48E61C1B" w14:textId="6379E14C" w:rsidR="002B0AEC" w:rsidRPr="006B07E9" w:rsidRDefault="00DD5CF4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ED1207C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7D8055E" w14:textId="77777777" w:rsidR="002B0AEC" w:rsidRPr="0034228B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552DC90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6E44C11" w14:textId="7957EC15" w:rsidR="002B0AEC" w:rsidRPr="006B07E9" w:rsidRDefault="00622AE5" w:rsidP="002B0A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8,994</w:t>
            </w:r>
          </w:p>
        </w:tc>
        <w:tc>
          <w:tcPr>
            <w:tcW w:w="238" w:type="dxa"/>
            <w:gridSpan w:val="2"/>
          </w:tcPr>
          <w:p w14:paraId="3F46F42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0115D0D" w14:textId="468D08AB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1,922</w:t>
            </w:r>
          </w:p>
        </w:tc>
      </w:tr>
      <w:tr w:rsidR="002B0AEC" w:rsidRPr="006B07E9" w14:paraId="2F106283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349702C" w14:textId="77777777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6" w:type="dxa"/>
            <w:gridSpan w:val="3"/>
          </w:tcPr>
          <w:p w14:paraId="3360ECB3" w14:textId="55C4FBA5" w:rsidR="002B0AEC" w:rsidRPr="006B07E9" w:rsidRDefault="00DD5CF4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8656905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57AB510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F811541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61954C6" w14:textId="31663A18" w:rsidR="002B0AEC" w:rsidRPr="006B07E9" w:rsidRDefault="00622AE5" w:rsidP="002B0A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1,887</w:t>
            </w:r>
          </w:p>
        </w:tc>
        <w:tc>
          <w:tcPr>
            <w:tcW w:w="238" w:type="dxa"/>
            <w:gridSpan w:val="2"/>
          </w:tcPr>
          <w:p w14:paraId="44D61AED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4D3DE9F" w14:textId="27F340FE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1,227</w:t>
            </w:r>
          </w:p>
        </w:tc>
      </w:tr>
      <w:tr w:rsidR="002B0AEC" w:rsidRPr="006B07E9" w14:paraId="49681CF6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526879C" w14:textId="34A569F1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1176" w:type="dxa"/>
            <w:gridSpan w:val="3"/>
          </w:tcPr>
          <w:p w14:paraId="222D3507" w14:textId="00F6DD62" w:rsidR="002B0AEC" w:rsidRDefault="00DD5CF4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B5820B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EEBD7C9" w14:textId="16A246A3" w:rsidR="002B0AEC" w:rsidRPr="0034228B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8C2028C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5E8AE78" w14:textId="3F92E06D" w:rsidR="002B0AEC" w:rsidRDefault="00906F4B" w:rsidP="009E48D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48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0A7A03F2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5F5FFEF" w14:textId="3C08948F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</w:t>
            </w:r>
            <w:r w:rsidRPr="00D5272C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2B0AEC" w:rsidRPr="006B07E9" w14:paraId="7806D5A9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989B2AB" w14:textId="12255BF6" w:rsidR="002B0AEC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  <w:gridSpan w:val="3"/>
          </w:tcPr>
          <w:p w14:paraId="72982AB3" w14:textId="1997B66C" w:rsidR="002B0AEC" w:rsidRDefault="00DD5CF4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2AB1A66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920A130" w14:textId="3E45B0DA" w:rsidR="002B0AEC" w:rsidRPr="0034228B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3D451A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34D5BBE" w14:textId="6ABC1077" w:rsidR="002B0AEC" w:rsidRDefault="00622AE5" w:rsidP="002B0A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16,080</w:t>
            </w:r>
          </w:p>
        </w:tc>
        <w:tc>
          <w:tcPr>
            <w:tcW w:w="238" w:type="dxa"/>
            <w:gridSpan w:val="2"/>
          </w:tcPr>
          <w:p w14:paraId="09C56D55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75FFF92B" w14:textId="6E4EF6E7" w:rsidR="002B0AEC" w:rsidRPr="00C605FF" w:rsidRDefault="002B0AEC" w:rsidP="002B0A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10,998</w:t>
            </w:r>
          </w:p>
        </w:tc>
      </w:tr>
      <w:tr w:rsidR="002B0AEC" w:rsidRPr="006B07E9" w14:paraId="6FFDA473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461621D" w14:textId="77777777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6" w:type="dxa"/>
            <w:gridSpan w:val="3"/>
          </w:tcPr>
          <w:p w14:paraId="06FDDF7C" w14:textId="6C3DFB17" w:rsidR="002B0AEC" w:rsidRPr="006B07E9" w:rsidRDefault="00DD5CF4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4734F91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6C05E5E" w14:textId="77777777" w:rsidR="002B0AEC" w:rsidRPr="0034228B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CF11D2D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8F9502B" w14:textId="36F7D345" w:rsidR="002B0AEC" w:rsidRPr="006B07E9" w:rsidRDefault="00906F4B" w:rsidP="002B0A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38" w:type="dxa"/>
            <w:gridSpan w:val="2"/>
          </w:tcPr>
          <w:p w14:paraId="1F854F2D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83B24BF" w14:textId="7A41B31D" w:rsidR="002B0AEC" w:rsidRPr="006B07E9" w:rsidRDefault="002B0AEC" w:rsidP="002B0A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2B0AEC" w:rsidRPr="006B07E9" w14:paraId="7F69586E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709AD3A6" w14:textId="77777777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1176" w:type="dxa"/>
            <w:gridSpan w:val="3"/>
          </w:tcPr>
          <w:p w14:paraId="7EB67B84" w14:textId="20D68CFE" w:rsidR="002B0AEC" w:rsidRPr="006B07E9" w:rsidRDefault="00DD5CF4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9AD6CAB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4D2E9D62" w14:textId="3AB60DF8" w:rsidR="002B0AEC" w:rsidRPr="0034228B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2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0589A76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322A5CE3" w14:textId="48308E4A" w:rsidR="002B0AEC" w:rsidRPr="006B07E9" w:rsidRDefault="00906F4B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</w:t>
            </w:r>
            <w:r w:rsidR="00622AE5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38" w:type="dxa"/>
            <w:gridSpan w:val="2"/>
          </w:tcPr>
          <w:p w14:paraId="1E3A36E6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A58E581" w14:textId="10033ED2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12,412</w:t>
            </w:r>
          </w:p>
        </w:tc>
      </w:tr>
      <w:tr w:rsidR="002B0AEC" w:rsidRPr="006B07E9" w14:paraId="21E82260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7727A9C" w14:textId="77777777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6" w:type="dxa"/>
            <w:gridSpan w:val="3"/>
          </w:tcPr>
          <w:p w14:paraId="4DD675E2" w14:textId="61EBB03B" w:rsidR="002B0AEC" w:rsidRPr="006B07E9" w:rsidRDefault="00DD5CF4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7753652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6B1ABC0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07E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916B4ED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727A936" w14:textId="39312BF4" w:rsidR="002B0AEC" w:rsidRPr="006B07E9" w:rsidRDefault="00DD5CF4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238" w:type="dxa"/>
            <w:gridSpan w:val="2"/>
          </w:tcPr>
          <w:p w14:paraId="5793508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49858264" w14:textId="42CC93A9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</w:p>
        </w:tc>
      </w:tr>
      <w:tr w:rsidR="006A6E4B" w:rsidRPr="006B07E9" w14:paraId="732C5646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6975CFA" w14:textId="77777777" w:rsidR="006A6E4B" w:rsidRPr="006B07E9" w:rsidRDefault="006A6E4B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07D6D504" w14:textId="77777777" w:rsidR="006A6E4B" w:rsidRDefault="006A6E4B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7B6A709" w14:textId="77777777" w:rsidR="006A6E4B" w:rsidRPr="006B07E9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532E109" w14:textId="77777777" w:rsidR="006A6E4B" w:rsidRPr="006B07E9" w:rsidRDefault="006A6E4B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BEFC4CC" w14:textId="77777777" w:rsidR="006A6E4B" w:rsidRPr="006B07E9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85DBE99" w14:textId="77777777" w:rsidR="006A6E4B" w:rsidRDefault="006A6E4B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5F65AA0E" w14:textId="77777777" w:rsidR="006A6E4B" w:rsidRPr="006B07E9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A39B6F2" w14:textId="77777777" w:rsidR="006A6E4B" w:rsidRDefault="006A6E4B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3CE23CC0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BDADCB7" w14:textId="0BD9163B" w:rsidR="002B0AEC" w:rsidRPr="006B07E9" w:rsidRDefault="002B0AEC" w:rsidP="002B0A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gridSpan w:val="3"/>
          </w:tcPr>
          <w:p w14:paraId="46523A7D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B9A975D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4ADAF5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62C6D4E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16A14DE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2DAF3FB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72C631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4C459BEE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DD13567" w14:textId="77552191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  <w:gridSpan w:val="3"/>
          </w:tcPr>
          <w:p w14:paraId="3DFAA54E" w14:textId="786D8484" w:rsidR="002B0AEC" w:rsidRPr="006B07E9" w:rsidRDefault="00E67878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47,85</w:t>
            </w:r>
            <w:r w:rsidR="00622A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gridSpan w:val="2"/>
          </w:tcPr>
          <w:p w14:paraId="53A488F6" w14:textId="0AEC0651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A272739" w14:textId="174848C9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45,</w:t>
            </w:r>
            <w:r w:rsidRPr="003B691A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37" w:type="dxa"/>
          </w:tcPr>
          <w:p w14:paraId="7B189816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98F70C9" w14:textId="3622330A" w:rsidR="002B0AEC" w:rsidRPr="006B07E9" w:rsidRDefault="00E67878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,85</w:t>
            </w:r>
            <w:r w:rsidR="00622A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  <w:gridSpan w:val="2"/>
          </w:tcPr>
          <w:p w14:paraId="0EE6C556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462D2086" w14:textId="47EB9472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45,878</w:t>
            </w:r>
          </w:p>
        </w:tc>
      </w:tr>
      <w:tr w:rsidR="002B0AEC" w:rsidRPr="0037554E" w14:paraId="1876457F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76A28D8" w14:textId="77777777" w:rsidR="002B0AEC" w:rsidRPr="006A6E4B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0EADA377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3664BA2A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1469DFF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D281715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260A3322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70586329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9E10480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A6E4B" w:rsidRPr="0037554E" w14:paraId="7EB5D386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3288791" w14:textId="77777777" w:rsidR="006A6E4B" w:rsidRPr="006A6E4B" w:rsidRDefault="006A6E4B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14E5793B" w14:textId="77777777" w:rsidR="006A6E4B" w:rsidRPr="006A6E4B" w:rsidRDefault="006A6E4B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2687EB6" w14:textId="77777777" w:rsidR="006A6E4B" w:rsidRPr="006A6E4B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DD1E163" w14:textId="77777777" w:rsidR="006A6E4B" w:rsidRPr="006A6E4B" w:rsidRDefault="006A6E4B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7C06191" w14:textId="77777777" w:rsidR="006A6E4B" w:rsidRPr="006A6E4B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6A6BBFE8" w14:textId="77777777" w:rsidR="006A6E4B" w:rsidRPr="006A6E4B" w:rsidRDefault="006A6E4B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42AE0504" w14:textId="77777777" w:rsidR="006A6E4B" w:rsidRPr="006A6E4B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9034D36" w14:textId="77777777" w:rsidR="006A6E4B" w:rsidRPr="006A6E4B" w:rsidRDefault="006A6E4B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47A6408A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875F9B6" w14:textId="77777777" w:rsidR="002B0AEC" w:rsidRPr="006B07E9" w:rsidRDefault="002B0AEC" w:rsidP="002B0A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6" w:type="dxa"/>
            <w:gridSpan w:val="3"/>
          </w:tcPr>
          <w:p w14:paraId="00F98586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F842750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BE52CC4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1F30E3A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475BBA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03AD0E2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10493C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6902C7E6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67E8407" w14:textId="2E726011" w:rsidR="002B0AEC" w:rsidRPr="006B07E9" w:rsidRDefault="002B0AEC" w:rsidP="002B0A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6" w:type="dxa"/>
            <w:gridSpan w:val="3"/>
          </w:tcPr>
          <w:p w14:paraId="2E9BCA59" w14:textId="0435AC81" w:rsidR="002B0AEC" w:rsidRPr="006B07E9" w:rsidRDefault="00E67878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</w:t>
            </w:r>
            <w:r w:rsidR="00622AE5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4" w:type="dxa"/>
            <w:gridSpan w:val="2"/>
          </w:tcPr>
          <w:p w14:paraId="29AE8EF3" w14:textId="764A09FB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8AED938" w14:textId="32A2E1B9" w:rsidR="002B0AEC" w:rsidRPr="002B0AEC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53,468</w:t>
            </w:r>
          </w:p>
        </w:tc>
        <w:tc>
          <w:tcPr>
            <w:tcW w:w="237" w:type="dxa"/>
          </w:tcPr>
          <w:p w14:paraId="56D0041F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053AFDBF" w14:textId="778C9CCE" w:rsidR="002B0AEC" w:rsidRPr="006B07E9" w:rsidRDefault="00E67878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</w:t>
            </w:r>
            <w:r w:rsidR="00622AE5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38" w:type="dxa"/>
            <w:gridSpan w:val="2"/>
          </w:tcPr>
          <w:p w14:paraId="43252BC1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40C5AC4" w14:textId="38DC1D11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54,463</w:t>
            </w:r>
          </w:p>
        </w:tc>
      </w:tr>
      <w:tr w:rsidR="002B0AEC" w:rsidRPr="006B07E9" w14:paraId="5DF21208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523F449" w14:textId="74DC35D4" w:rsidR="002B0AEC" w:rsidRPr="006B07E9" w:rsidRDefault="002B0AEC" w:rsidP="002B0A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6" w:type="dxa"/>
            <w:gridSpan w:val="3"/>
          </w:tcPr>
          <w:p w14:paraId="3F5F722E" w14:textId="09DA9D82" w:rsidR="002B0AEC" w:rsidRPr="006B07E9" w:rsidRDefault="00E67878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</w:t>
            </w:r>
            <w:r w:rsidR="00622AE5">
              <w:rPr>
                <w:rFonts w:ascii="Angsana New" w:hAnsi="Angsana New"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274" w:type="dxa"/>
            <w:gridSpan w:val="2"/>
          </w:tcPr>
          <w:p w14:paraId="4BAC2A7F" w14:textId="498E7C19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6E73789" w14:textId="5D5EC7E5" w:rsidR="002B0AEC" w:rsidRPr="002B0AEC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18,083</w:t>
            </w:r>
          </w:p>
        </w:tc>
        <w:tc>
          <w:tcPr>
            <w:tcW w:w="237" w:type="dxa"/>
          </w:tcPr>
          <w:p w14:paraId="0F4A3DBE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2E2F53A1" w14:textId="15AD7979" w:rsidR="002B0AEC" w:rsidRPr="006B07E9" w:rsidRDefault="00E67878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</w:t>
            </w:r>
            <w:r w:rsidR="00622AE5">
              <w:rPr>
                <w:rFonts w:ascii="Angsana New" w:hAnsi="Angsana New"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238" w:type="dxa"/>
            <w:gridSpan w:val="2"/>
          </w:tcPr>
          <w:p w14:paraId="68A8046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10BDD71C" w14:textId="02419B6A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18,300</w:t>
            </w:r>
          </w:p>
        </w:tc>
      </w:tr>
      <w:tr w:rsidR="002B0AEC" w:rsidRPr="006B07E9" w14:paraId="4A9510FF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1885AFE" w14:textId="53CF83D5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6" w:type="dxa"/>
            <w:gridSpan w:val="3"/>
          </w:tcPr>
          <w:p w14:paraId="67177885" w14:textId="6DE83DEC" w:rsidR="002B0AEC" w:rsidRDefault="00513905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2,267</w:t>
            </w:r>
          </w:p>
        </w:tc>
        <w:tc>
          <w:tcPr>
            <w:tcW w:w="274" w:type="dxa"/>
            <w:gridSpan w:val="2"/>
          </w:tcPr>
          <w:p w14:paraId="0A7773A4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39C1A0B" w14:textId="2BC6FB83" w:rsidR="002B0AEC" w:rsidRPr="00C605FF" w:rsidRDefault="002B0AEC" w:rsidP="002B0AEC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4,741</w:t>
            </w:r>
          </w:p>
        </w:tc>
        <w:tc>
          <w:tcPr>
            <w:tcW w:w="237" w:type="dxa"/>
          </w:tcPr>
          <w:p w14:paraId="369FEC11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30301A60" w14:textId="7723862C" w:rsidR="002B0AEC" w:rsidRDefault="00513905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2,267</w:t>
            </w:r>
          </w:p>
        </w:tc>
        <w:tc>
          <w:tcPr>
            <w:tcW w:w="238" w:type="dxa"/>
            <w:gridSpan w:val="2"/>
          </w:tcPr>
          <w:p w14:paraId="40709251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9AA052B" w14:textId="19C7F1A2" w:rsidR="002B0AEC" w:rsidRPr="00C605FF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4,741</w:t>
            </w:r>
          </w:p>
        </w:tc>
      </w:tr>
      <w:tr w:rsidR="002B0AEC" w:rsidRPr="006B07E9" w14:paraId="00222AF5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5F02AF4" w14:textId="4BBC9A1B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1176" w:type="dxa"/>
            <w:gridSpan w:val="3"/>
          </w:tcPr>
          <w:p w14:paraId="09AC9A80" w14:textId="7894AAE0" w:rsidR="002B0AEC" w:rsidRPr="006B07E9" w:rsidRDefault="00E95144" w:rsidP="00E4219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DAFDB65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E8082B1" w14:textId="5345F4AD" w:rsidR="002B0AEC" w:rsidRPr="00C605FF" w:rsidRDefault="002B0AEC" w:rsidP="002B0AEC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1,970</w:t>
            </w:r>
          </w:p>
        </w:tc>
        <w:tc>
          <w:tcPr>
            <w:tcW w:w="237" w:type="dxa"/>
          </w:tcPr>
          <w:p w14:paraId="4322815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DC8B38F" w14:textId="5F1D566C" w:rsidR="002B0AEC" w:rsidRPr="006B07E9" w:rsidRDefault="008C4CC5" w:rsidP="00E4219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379D3D55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646AB31" w14:textId="21E60CA7" w:rsidR="002B0AEC" w:rsidRPr="00C605FF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1,970</w:t>
            </w:r>
          </w:p>
        </w:tc>
      </w:tr>
      <w:tr w:rsidR="002B0AEC" w:rsidRPr="006B07E9" w14:paraId="176595F6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CC2D051" w14:textId="63485AFF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  <w:gridSpan w:val="3"/>
          </w:tcPr>
          <w:p w14:paraId="78BE75CF" w14:textId="2DE99C82" w:rsidR="002B0AEC" w:rsidRPr="006B07E9" w:rsidRDefault="00513905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3,402</w:t>
            </w:r>
          </w:p>
        </w:tc>
        <w:tc>
          <w:tcPr>
            <w:tcW w:w="274" w:type="dxa"/>
            <w:gridSpan w:val="2"/>
          </w:tcPr>
          <w:p w14:paraId="3DBA83DB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7613390" w14:textId="134CF000" w:rsidR="002B0AEC" w:rsidRPr="006B07E9" w:rsidRDefault="00513905" w:rsidP="002B0AEC">
            <w:pPr>
              <w:pStyle w:val="acctfourfigures"/>
              <w:tabs>
                <w:tab w:val="clear" w:pos="765"/>
                <w:tab w:val="decimal" w:pos="930"/>
              </w:tabs>
              <w:spacing w:after="100" w:afterAutospacing="1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9,096</w:t>
            </w:r>
          </w:p>
        </w:tc>
        <w:tc>
          <w:tcPr>
            <w:tcW w:w="237" w:type="dxa"/>
          </w:tcPr>
          <w:p w14:paraId="2703EE56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5CDB169B" w14:textId="0DED41E7" w:rsidR="002B0AEC" w:rsidRPr="006B07E9" w:rsidRDefault="00513905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3,402</w:t>
            </w:r>
          </w:p>
        </w:tc>
        <w:tc>
          <w:tcPr>
            <w:tcW w:w="238" w:type="dxa"/>
            <w:gridSpan w:val="2"/>
          </w:tcPr>
          <w:p w14:paraId="5BFF2F71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7CBFAE8" w14:textId="79BBDCA9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9,096</w:t>
            </w:r>
          </w:p>
        </w:tc>
      </w:tr>
      <w:tr w:rsidR="002B0AEC" w:rsidRPr="006B07E9" w14:paraId="2B560FED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4D95FBA" w14:textId="778402BA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6" w:type="dxa"/>
            <w:gridSpan w:val="3"/>
          </w:tcPr>
          <w:p w14:paraId="023A5810" w14:textId="628A3D3B" w:rsidR="002B0AEC" w:rsidRPr="006B07E9" w:rsidRDefault="00513905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4" w:type="dxa"/>
            <w:gridSpan w:val="2"/>
          </w:tcPr>
          <w:p w14:paraId="13510A1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6FD21F9" w14:textId="79A1537C" w:rsidR="002B0AEC" w:rsidRPr="00C605FF" w:rsidRDefault="002B0AEC" w:rsidP="002B0AEC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37" w:type="dxa"/>
          </w:tcPr>
          <w:p w14:paraId="580D237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0B16C6E1" w14:textId="20D1C931" w:rsidR="002B0AEC" w:rsidRPr="006B07E9" w:rsidRDefault="00513905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8" w:type="dxa"/>
            <w:gridSpan w:val="2"/>
          </w:tcPr>
          <w:p w14:paraId="03D86B20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09265BF" w14:textId="13E5CFF8" w:rsidR="002B0AEC" w:rsidRPr="00C605FF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536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,200</w:t>
            </w:r>
          </w:p>
        </w:tc>
      </w:tr>
      <w:tr w:rsidR="002B0AEC" w:rsidRPr="006B07E9" w14:paraId="60357EED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9CE677B" w14:textId="0E56D5EB" w:rsidR="002B0AEC" w:rsidRPr="006B07E9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6" w:type="dxa"/>
            <w:gridSpan w:val="3"/>
          </w:tcPr>
          <w:p w14:paraId="2E64CAC0" w14:textId="62EDBAC2" w:rsidR="002B0AEC" w:rsidRDefault="00E95144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4557D2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74" w:type="dxa"/>
            <w:gridSpan w:val="2"/>
          </w:tcPr>
          <w:p w14:paraId="6BC30542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3ADA931" w14:textId="2E39C294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after="100" w:afterAutospacing="1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3,255</w:t>
            </w:r>
          </w:p>
        </w:tc>
        <w:tc>
          <w:tcPr>
            <w:tcW w:w="237" w:type="dxa"/>
          </w:tcPr>
          <w:p w14:paraId="28408C27" w14:textId="77777777" w:rsidR="002B0AEC" w:rsidRPr="0003023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gridSpan w:val="2"/>
          </w:tcPr>
          <w:p w14:paraId="4F4D755B" w14:textId="59E052B4" w:rsidR="002B0AEC" w:rsidRDefault="00E95144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4557D2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38" w:type="dxa"/>
            <w:gridSpan w:val="2"/>
          </w:tcPr>
          <w:p w14:paraId="699BFEF2" w14:textId="77777777" w:rsidR="002B0AEC" w:rsidRPr="0003023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2090706B" w14:textId="1CD4E846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3,255</w:t>
            </w:r>
          </w:p>
        </w:tc>
      </w:tr>
      <w:tr w:rsidR="002B0AEC" w:rsidRPr="006B07E9" w14:paraId="4977FC4C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223EDB0" w14:textId="1E72142F" w:rsidR="002B0AEC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176" w:type="dxa"/>
            <w:gridSpan w:val="3"/>
          </w:tcPr>
          <w:p w14:paraId="47625BD8" w14:textId="04EA4786" w:rsidR="002B0AEC" w:rsidRDefault="00E95144" w:rsidP="00E4219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36A3E52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DE582E4" w14:textId="576C89A0" w:rsidR="002B0AEC" w:rsidRPr="00C605FF" w:rsidRDefault="002B0AEC" w:rsidP="002B0AEC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2,100</w:t>
            </w:r>
          </w:p>
        </w:tc>
        <w:tc>
          <w:tcPr>
            <w:tcW w:w="237" w:type="dxa"/>
          </w:tcPr>
          <w:p w14:paraId="28DB3A06" w14:textId="77777777" w:rsidR="002B0AEC" w:rsidRPr="0003023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gridSpan w:val="2"/>
          </w:tcPr>
          <w:p w14:paraId="7D4DBFCF" w14:textId="349F312B" w:rsidR="002B0AEC" w:rsidRDefault="00E95144" w:rsidP="00E4219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2AC45AEB" w14:textId="77777777" w:rsidR="002B0AEC" w:rsidRPr="0003023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49E0A071" w14:textId="51AF059A" w:rsidR="002B0AEC" w:rsidRPr="00C605FF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2,100</w:t>
            </w:r>
          </w:p>
        </w:tc>
      </w:tr>
      <w:tr w:rsidR="002B0AEC" w:rsidRPr="005F00BB" w14:paraId="22265130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B81F96A" w14:textId="52622765" w:rsidR="002B0AEC" w:rsidRPr="006A6E4B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644A1E3D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A76F5FC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0C786A3" w14:textId="4ED4BCF7" w:rsidR="002B0AEC" w:rsidRPr="006A6E4B" w:rsidRDefault="002B0AEC" w:rsidP="002B0AE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184D6A2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02AE043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7EA5B42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4BBC2A0" w14:textId="199A484F" w:rsidR="002B0AEC" w:rsidRPr="006A6E4B" w:rsidRDefault="002B0AEC" w:rsidP="002B0AE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4380064A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32EE418" w14:textId="29158A2F" w:rsidR="002B0AEC" w:rsidRPr="00D47B01" w:rsidRDefault="002B0AEC" w:rsidP="002B0A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B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6" w:type="dxa"/>
            <w:gridSpan w:val="3"/>
          </w:tcPr>
          <w:p w14:paraId="38F118C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14505CA5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9FEE1F5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22F60CC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EA1686C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12FC9E2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1160A3FE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785DDEB1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1CB535F" w14:textId="01B3EFBD" w:rsidR="002B0AEC" w:rsidRPr="00D47B01" w:rsidRDefault="002B0AEC" w:rsidP="00D7060B">
            <w:pPr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76" w:type="dxa"/>
            <w:gridSpan w:val="3"/>
          </w:tcPr>
          <w:p w14:paraId="704A12A4" w14:textId="06EEEBD6" w:rsidR="002B0AEC" w:rsidRPr="00BE721C" w:rsidRDefault="00E95144" w:rsidP="00D7060B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10,371</w:t>
            </w:r>
          </w:p>
        </w:tc>
        <w:tc>
          <w:tcPr>
            <w:tcW w:w="274" w:type="dxa"/>
            <w:gridSpan w:val="2"/>
          </w:tcPr>
          <w:p w14:paraId="64BA0115" w14:textId="54D1CAAC" w:rsidR="002B0AEC" w:rsidRPr="00D47B01" w:rsidRDefault="002B0AEC" w:rsidP="00D7060B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4EC87BF0" w14:textId="6E492A7B" w:rsidR="002B0AEC" w:rsidRPr="00D47B01" w:rsidRDefault="002B0AEC" w:rsidP="00D7060B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721C">
              <w:rPr>
                <w:rFonts w:ascii="Angsana New" w:hAnsi="Angsana New"/>
                <w:sz w:val="30"/>
                <w:szCs w:val="30"/>
                <w:lang w:val="en-US" w:bidi="th-TH"/>
              </w:rPr>
              <w:t>8,364</w:t>
            </w:r>
          </w:p>
        </w:tc>
        <w:tc>
          <w:tcPr>
            <w:tcW w:w="237" w:type="dxa"/>
          </w:tcPr>
          <w:p w14:paraId="7C4782F2" w14:textId="77777777" w:rsidR="002B0AEC" w:rsidRPr="00D47B01" w:rsidRDefault="002B0AEC" w:rsidP="00D7060B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5E77792B" w14:textId="07C851AE" w:rsidR="002B0AEC" w:rsidRPr="00BE721C" w:rsidRDefault="00E95144" w:rsidP="00D7060B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10,371</w:t>
            </w:r>
          </w:p>
        </w:tc>
        <w:tc>
          <w:tcPr>
            <w:tcW w:w="238" w:type="dxa"/>
            <w:gridSpan w:val="2"/>
          </w:tcPr>
          <w:p w14:paraId="28705F2F" w14:textId="77777777" w:rsidR="002B0AEC" w:rsidRPr="00D47B01" w:rsidRDefault="002B0AEC" w:rsidP="00D7060B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7A004B83" w14:textId="63399765" w:rsidR="002B0AEC" w:rsidRPr="00D47B01" w:rsidRDefault="002B0AEC" w:rsidP="00D7060B">
            <w:pPr>
              <w:pStyle w:val="acctfourfigures"/>
              <w:tabs>
                <w:tab w:val="clear" w:pos="765"/>
                <w:tab w:val="decimal" w:pos="94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C536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BE721C">
              <w:rPr>
                <w:rFonts w:ascii="Angsana New" w:hAnsi="Angsana New"/>
                <w:sz w:val="30"/>
                <w:szCs w:val="30"/>
                <w:lang w:val="en-US" w:bidi="th-TH"/>
              </w:rPr>
              <w:t>,364</w:t>
            </w:r>
          </w:p>
        </w:tc>
      </w:tr>
      <w:tr w:rsidR="002B0AEC" w:rsidRPr="005F00BB" w14:paraId="00F761DB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BEF918D" w14:textId="77777777" w:rsidR="002B0AEC" w:rsidRPr="006A6E4B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00AF7B8F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6723CC4D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3619E62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305F6EF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06DF06CB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51456AA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84D8515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2ACFB510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64E3611" w14:textId="2E537350" w:rsidR="002B0AEC" w:rsidRPr="006B07E9" w:rsidRDefault="002B0AEC" w:rsidP="002B0A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6" w:type="dxa"/>
            <w:gridSpan w:val="3"/>
          </w:tcPr>
          <w:p w14:paraId="017CCB3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2B8D0128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B721EE4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418017C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67FDBC60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0C308FE9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E0D99BD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47FBC6EF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EA0A30A" w14:textId="09100AA7" w:rsidR="002B0AEC" w:rsidRPr="00BA79B4" w:rsidRDefault="002B0AEC" w:rsidP="002B0A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79B4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176" w:type="dxa"/>
            <w:gridSpan w:val="3"/>
          </w:tcPr>
          <w:p w14:paraId="339B9AF6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394B185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A6B3992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E8C726C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D0E9804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53EA91D1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8E8D9E3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0AEC" w:rsidRPr="006B07E9" w14:paraId="5A0DA6F5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3472269" w14:textId="1A3FAD28" w:rsidR="002B0AEC" w:rsidRPr="006B07E9" w:rsidRDefault="002B0AEC" w:rsidP="002B0AEC">
            <w:pPr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6" w:type="dxa"/>
            <w:gridSpan w:val="3"/>
          </w:tcPr>
          <w:p w14:paraId="7AFFE065" w14:textId="300C51C6" w:rsidR="002B0AEC" w:rsidRPr="006B07E9" w:rsidRDefault="004557D2" w:rsidP="002B0A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30,920</w:t>
            </w:r>
          </w:p>
        </w:tc>
        <w:tc>
          <w:tcPr>
            <w:tcW w:w="274" w:type="dxa"/>
            <w:gridSpan w:val="2"/>
          </w:tcPr>
          <w:p w14:paraId="4550831E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CC2FCA0" w14:textId="114AC740" w:rsidR="002B0AEC" w:rsidRPr="006B07E9" w:rsidRDefault="002B0AEC" w:rsidP="002B0A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27,747</w:t>
            </w:r>
          </w:p>
        </w:tc>
        <w:tc>
          <w:tcPr>
            <w:tcW w:w="237" w:type="dxa"/>
          </w:tcPr>
          <w:p w14:paraId="1F626117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C337677" w14:textId="5F67EABE" w:rsidR="002B0AEC" w:rsidRPr="006B07E9" w:rsidRDefault="000D3697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28,66</w:t>
            </w:r>
            <w:r w:rsidR="004557D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  <w:gridSpan w:val="2"/>
          </w:tcPr>
          <w:p w14:paraId="7D54752A" w14:textId="38F59993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C1FC678" w14:textId="315ACE99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26,007</w:t>
            </w:r>
          </w:p>
        </w:tc>
      </w:tr>
      <w:tr w:rsidR="002B0AEC" w:rsidRPr="006B07E9" w14:paraId="389825CB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A2A489C" w14:textId="3EB84955" w:rsidR="002B0AEC" w:rsidRPr="006B07E9" w:rsidRDefault="002B0AEC" w:rsidP="002B0AEC">
            <w:pPr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333064AF" w14:textId="4E4900FC" w:rsidR="002B0AEC" w:rsidRPr="006B07E9" w:rsidRDefault="000D3697" w:rsidP="002B0A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4557D2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4" w:type="dxa"/>
            <w:gridSpan w:val="2"/>
          </w:tcPr>
          <w:p w14:paraId="62936982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4C439B8F" w14:textId="0309F04E" w:rsidR="002B0AEC" w:rsidRPr="006B07E9" w:rsidRDefault="002B0AEC" w:rsidP="002B0A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1,820</w:t>
            </w:r>
          </w:p>
        </w:tc>
        <w:tc>
          <w:tcPr>
            <w:tcW w:w="237" w:type="dxa"/>
          </w:tcPr>
          <w:p w14:paraId="58B3960A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7C8FD658" w14:textId="3CAB280F" w:rsidR="002B0AEC" w:rsidRPr="006B07E9" w:rsidRDefault="000D3697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1,724</w:t>
            </w:r>
          </w:p>
        </w:tc>
        <w:tc>
          <w:tcPr>
            <w:tcW w:w="238" w:type="dxa"/>
            <w:gridSpan w:val="2"/>
          </w:tcPr>
          <w:p w14:paraId="351EF092" w14:textId="77777777" w:rsidR="002B0AEC" w:rsidRPr="006B07E9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14:paraId="7EFFDB97" w14:textId="3FAF7072" w:rsidR="002B0AEC" w:rsidRPr="006B07E9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1,820</w:t>
            </w:r>
          </w:p>
        </w:tc>
      </w:tr>
      <w:tr w:rsidR="002B0AEC" w:rsidRPr="006B07E9" w14:paraId="403FC00E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  <w:vAlign w:val="bottom"/>
          </w:tcPr>
          <w:p w14:paraId="77552F24" w14:textId="19C925D7" w:rsidR="002B0AEC" w:rsidRPr="008B47EA" w:rsidRDefault="002B0AEC" w:rsidP="008B47EA">
            <w:pPr>
              <w:spacing w:line="240" w:lineRule="auto"/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19FE7BE1" w14:textId="7D028DFE" w:rsidR="002B0AEC" w:rsidRPr="008B47EA" w:rsidRDefault="008B362E" w:rsidP="002B0A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B47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557D2" w:rsidRPr="008B47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2,644</w:t>
            </w:r>
          </w:p>
        </w:tc>
        <w:tc>
          <w:tcPr>
            <w:tcW w:w="274" w:type="dxa"/>
            <w:gridSpan w:val="2"/>
          </w:tcPr>
          <w:p w14:paraId="52E32DB2" w14:textId="77777777" w:rsidR="002B0AEC" w:rsidRPr="008B47EA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705CE006" w14:textId="5CE50B25" w:rsidR="002B0AEC" w:rsidRPr="008B47EA" w:rsidRDefault="002B0AEC" w:rsidP="002B0A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B47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29,567</w:t>
            </w:r>
          </w:p>
        </w:tc>
        <w:tc>
          <w:tcPr>
            <w:tcW w:w="237" w:type="dxa"/>
          </w:tcPr>
          <w:p w14:paraId="360B48A1" w14:textId="77777777" w:rsidR="002B0AEC" w:rsidRPr="008B47EA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69EE2B77" w14:textId="4D4DDD42" w:rsidR="002B0AEC" w:rsidRPr="008B47EA" w:rsidRDefault="000D3697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B47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30,38</w:t>
            </w:r>
            <w:r w:rsidR="004557D2" w:rsidRPr="008B47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  <w:gridSpan w:val="2"/>
          </w:tcPr>
          <w:p w14:paraId="71067268" w14:textId="77777777" w:rsidR="002B0AEC" w:rsidRPr="008B47EA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14:paraId="1F5FFB7D" w14:textId="7CDF5248" w:rsidR="002B0AEC" w:rsidRPr="008B47EA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B47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27,827</w:t>
            </w:r>
          </w:p>
        </w:tc>
      </w:tr>
      <w:tr w:rsidR="002B0AEC" w:rsidRPr="005F00BB" w14:paraId="3BDC8C94" w14:textId="77777777" w:rsidTr="006A6E4B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6B9339B" w14:textId="77777777" w:rsidR="002B0AEC" w:rsidRPr="006A6E4B" w:rsidRDefault="002B0AEC" w:rsidP="002B0AEC">
            <w:pPr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  <w:tcBorders>
              <w:top w:val="double" w:sz="4" w:space="0" w:color="auto"/>
            </w:tcBorders>
          </w:tcPr>
          <w:p w14:paraId="09FD78D6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C114DB5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</w:tcPr>
          <w:p w14:paraId="1EDEF9CA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B217679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double" w:sz="4" w:space="0" w:color="auto"/>
            </w:tcBorders>
          </w:tcPr>
          <w:p w14:paraId="7DCAF3B8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6DF4CC1B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</w:tcBorders>
          </w:tcPr>
          <w:p w14:paraId="63472829" w14:textId="77777777" w:rsidR="002B0AEC" w:rsidRPr="006A6E4B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560DA" w:rsidRPr="00A76CB2" w14:paraId="5F3B2F5D" w14:textId="77777777" w:rsidTr="006A6E4B">
        <w:trPr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E2A2F" w14:textId="4E3D3485" w:rsidR="003560DA" w:rsidRPr="00A76CB2" w:rsidRDefault="003560DA" w:rsidP="003560DA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75460C" w14:textId="77777777" w:rsidR="003560DA" w:rsidRPr="00A76CB2" w:rsidRDefault="003560DA" w:rsidP="003560DA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D0AFC" w14:textId="77777777" w:rsidR="003560DA" w:rsidRPr="00A76CB2" w:rsidRDefault="003560DA" w:rsidP="003560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6B2A1B" w14:textId="77777777" w:rsidR="003560DA" w:rsidRPr="00A76CB2" w:rsidRDefault="003560DA" w:rsidP="003560DA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AEC" w:rsidRPr="00A76CB2" w14:paraId="6A02C89A" w14:textId="77777777" w:rsidTr="006A6E4B">
        <w:trPr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4EFA7" w14:textId="53C7408C" w:rsidR="002B0AEC" w:rsidRPr="00A76CB2" w:rsidRDefault="002B0AEC" w:rsidP="002B0AEC">
            <w:pPr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AD6F2" w14:textId="274DFEC7" w:rsidR="002B0AEC" w:rsidRPr="00A76CB2" w:rsidRDefault="002B0AEC" w:rsidP="002B0AEC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F6BA" w14:textId="77777777" w:rsidR="002B0AEC" w:rsidRPr="00A76CB2" w:rsidRDefault="002B0AEC" w:rsidP="002B0AEC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A1E4E" w14:textId="3FA96D5F" w:rsidR="002B0AEC" w:rsidRPr="00A76CB2" w:rsidRDefault="002B0AEC" w:rsidP="002B0AEC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95CEB" w14:textId="77777777" w:rsidR="002B0AEC" w:rsidRPr="00A76CB2" w:rsidRDefault="002B0AEC" w:rsidP="002B0AE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E8141" w14:textId="72FDDCC4" w:rsidR="002B0AEC" w:rsidRPr="00A76CB2" w:rsidRDefault="002B0AEC" w:rsidP="002B0AEC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18B4F" w14:textId="759A12F7" w:rsidR="002B0AEC" w:rsidRPr="00A76CB2" w:rsidRDefault="002B0AEC" w:rsidP="002B0AEC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A105E" w14:textId="1B10F546" w:rsidR="002B0AEC" w:rsidRPr="00A76CB2" w:rsidRDefault="002B0AEC" w:rsidP="002B0AEC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B0AEC" w:rsidRPr="00A76CB2" w14:paraId="7F947EA3" w14:textId="77777777" w:rsidTr="006A6E4B">
        <w:trPr>
          <w:trHeight w:val="434"/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6AFDD" w14:textId="77777777" w:rsidR="002B0AEC" w:rsidRPr="00A76CB2" w:rsidRDefault="002B0AEC" w:rsidP="002B0AEC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42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22564AF" w14:textId="77777777" w:rsidR="002B0AEC" w:rsidRPr="00A76CB2" w:rsidRDefault="002B0AEC" w:rsidP="002B0AEC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C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C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76CB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0AEC" w:rsidRPr="00A76CB2" w14:paraId="7C521CE6" w14:textId="77777777" w:rsidTr="006A6E4B">
        <w:trPr>
          <w:trHeight w:val="434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97494" w14:textId="23113F70" w:rsidR="002B0AEC" w:rsidRPr="00A76CB2" w:rsidRDefault="002B0AEC" w:rsidP="002B0AEC">
            <w:pPr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22" w:type="dxa"/>
            <w:gridSpan w:val="16"/>
            <w:tcBorders>
              <w:top w:val="nil"/>
              <w:left w:val="nil"/>
              <w:right w:val="nil"/>
            </w:tcBorders>
          </w:tcPr>
          <w:p w14:paraId="063A0EB0" w14:textId="77777777" w:rsidR="002B0AEC" w:rsidRPr="00A76CB2" w:rsidRDefault="002B0AEC" w:rsidP="002B0AEC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B0AEC" w:rsidRPr="00A76CB2" w14:paraId="4BC0EA4E" w14:textId="77777777" w:rsidTr="006A6E4B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431B3" w14:textId="43C7D5BA" w:rsidR="002B0AEC" w:rsidRPr="00A76CB2" w:rsidRDefault="002B0AEC" w:rsidP="002B0AEC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63437359" w14:textId="04C4965E" w:rsidR="002B0AEC" w:rsidRPr="00A76CB2" w:rsidRDefault="005A2F7F" w:rsidP="002B0AE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DACF693" w14:textId="77777777" w:rsidR="002B0AEC" w:rsidRPr="00A76CB2" w:rsidRDefault="002B0AEC" w:rsidP="002B0AEC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5F7C25B0" w14:textId="2B94A4F0" w:rsidR="002B0AEC" w:rsidRPr="00A76CB2" w:rsidRDefault="002B0AEC" w:rsidP="002B0AE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38BECB4C" w14:textId="77777777" w:rsidR="002B0AEC" w:rsidRPr="00A76CB2" w:rsidRDefault="002B0AEC" w:rsidP="002B0AEC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0A89EDD7" w14:textId="65A4A44A" w:rsidR="002B0AEC" w:rsidRPr="00A76CB2" w:rsidRDefault="005A2F7F" w:rsidP="004E4C9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,480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687612AA" w14:textId="77777777" w:rsidR="002B0AEC" w:rsidRPr="00A76CB2" w:rsidRDefault="002B0AEC" w:rsidP="002B0AEC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14B7017E" w14:textId="1F0A8FA8" w:rsidR="002B0AEC" w:rsidRPr="00A76CB2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270,446</w:t>
            </w:r>
          </w:p>
        </w:tc>
      </w:tr>
      <w:tr w:rsidR="002B0AEC" w:rsidRPr="00A76CB2" w14:paraId="47BE8DDB" w14:textId="77777777" w:rsidTr="006A6E4B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7C00" w14:textId="6DB34DAB" w:rsidR="002B0AEC" w:rsidRPr="00A76CB2" w:rsidRDefault="002B0AEC" w:rsidP="002B0AEC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6CB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11CDF1" w14:textId="2E42A13B" w:rsidR="002B0AEC" w:rsidRPr="00A76CB2" w:rsidRDefault="005A2F7F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5,968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5B164409" w14:textId="77777777" w:rsidR="002B0AEC" w:rsidRPr="00A76CB2" w:rsidRDefault="002B0AEC" w:rsidP="002B0AEC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3CE191" w14:textId="0970A80D" w:rsidR="002B0AEC" w:rsidRPr="00A76CB2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39,691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3AA6386A" w14:textId="77777777" w:rsidR="002B0AEC" w:rsidRPr="00A76CB2" w:rsidRDefault="002B0AEC" w:rsidP="002B0AEC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CF11F4" w14:textId="5A921DFC" w:rsidR="002B0AEC" w:rsidRPr="00A76CB2" w:rsidRDefault="005A2F7F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5,96</w:t>
            </w:r>
            <w:r w:rsidR="00CE7E2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43F07E87" w14:textId="77777777" w:rsidR="002B0AEC" w:rsidRPr="00A76CB2" w:rsidRDefault="002B0AEC" w:rsidP="002B0AEC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C32E66B" w14:textId="77979F00" w:rsidR="002B0AEC" w:rsidRPr="00A76CB2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39,691</w:t>
            </w:r>
          </w:p>
        </w:tc>
      </w:tr>
      <w:tr w:rsidR="002B0AEC" w:rsidRPr="00E8690C" w14:paraId="41FA61CB" w14:textId="77777777" w:rsidTr="00F81F5A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A209" w14:textId="76C7D6EF" w:rsidR="002B0AEC" w:rsidRPr="00E8690C" w:rsidRDefault="002B0AEC" w:rsidP="002B0AEC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8004C" w14:textId="3ADCA092" w:rsidR="002B0AEC" w:rsidRPr="00E8690C" w:rsidRDefault="005A2F7F" w:rsidP="002B0AEC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5,968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C4032F5" w14:textId="77777777" w:rsidR="002B0AEC" w:rsidRPr="00E8690C" w:rsidRDefault="002B0AEC" w:rsidP="002B0AEC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EFC88D" w14:textId="074D9150" w:rsidR="002B0AEC" w:rsidRPr="002B0AEC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0A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39,691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0AEDCAA1" w14:textId="77777777" w:rsidR="002B0AEC" w:rsidRPr="00E8690C" w:rsidRDefault="002B0AEC" w:rsidP="002B0AEC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832A46" w14:textId="2349C376" w:rsidR="002B0AEC" w:rsidRPr="00E8690C" w:rsidRDefault="005A2F7F" w:rsidP="002B0AEC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268,44</w:t>
            </w:r>
            <w:r w:rsidR="00CE7E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45F9AA94" w14:textId="77777777" w:rsidR="002B0AEC" w:rsidRPr="00E8690C" w:rsidRDefault="002B0AEC" w:rsidP="002B0AEC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1BFDE" w14:textId="548CF004" w:rsidR="002B0AEC" w:rsidRPr="00E8690C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310,137</w:t>
            </w:r>
          </w:p>
        </w:tc>
      </w:tr>
      <w:tr w:rsidR="004E4C91" w:rsidRPr="00E8690C" w14:paraId="3A821FE6" w14:textId="77777777" w:rsidTr="00C61606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2C80" w14:textId="351AA870" w:rsidR="004E4C91" w:rsidRPr="00E8690C" w:rsidRDefault="004E4C91" w:rsidP="004E4C91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3A0529" w14:textId="77F440FC" w:rsidR="004E4C91" w:rsidRDefault="004E4C91" w:rsidP="004E4C9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1E4EDDA" w14:textId="77777777" w:rsidR="004E4C91" w:rsidRPr="00E8690C" w:rsidRDefault="004E4C91" w:rsidP="004E4C91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85BCFA" w14:textId="706E09F7" w:rsidR="004E4C91" w:rsidRPr="002B0AEC" w:rsidRDefault="004E4C91" w:rsidP="004E4C91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03AFBB89" w14:textId="77777777" w:rsidR="004E4C91" w:rsidRPr="00E8690C" w:rsidRDefault="004E4C91" w:rsidP="004E4C91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A1BDD" w14:textId="488143D6" w:rsidR="004E4C91" w:rsidRDefault="004E4C91" w:rsidP="004E4C91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(43,995)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09CB9D65" w14:textId="77777777" w:rsidR="004E4C91" w:rsidRPr="00E8690C" w:rsidRDefault="004E4C91" w:rsidP="004E4C91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1D054" w14:textId="2214535E" w:rsidR="004E4C91" w:rsidRPr="00E8690C" w:rsidRDefault="004E4C91" w:rsidP="004E4C91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left="-379" w:right="3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4C91" w:rsidRPr="00E8690C" w14:paraId="7B76602D" w14:textId="77777777" w:rsidTr="00C61606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8282" w14:textId="52BE2D8C" w:rsidR="004E4C91" w:rsidRPr="00E8690C" w:rsidRDefault="004E4C91" w:rsidP="004E4C91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27A3C" w14:textId="5175C4C7" w:rsidR="004E4C91" w:rsidRDefault="004E4C91" w:rsidP="004E4C91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5,968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E4834CD" w14:textId="77777777" w:rsidR="004E4C91" w:rsidRPr="00E8690C" w:rsidRDefault="004E4C91" w:rsidP="004E4C91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E709F" w14:textId="2E0AE1DB" w:rsidR="004E4C91" w:rsidRPr="002B0AEC" w:rsidRDefault="004E4C91" w:rsidP="004E4C91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0A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39,691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61D33690" w14:textId="77777777" w:rsidR="004E4C91" w:rsidRPr="00E8690C" w:rsidRDefault="004E4C91" w:rsidP="004E4C91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111FE" w14:textId="4E0EBE6E" w:rsidR="004E4C91" w:rsidRDefault="004E4C91" w:rsidP="004E4C91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15A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</w:t>
            </w:r>
            <w:r w:rsidR="00715A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1B7C3BC1" w14:textId="77777777" w:rsidR="004E4C91" w:rsidRPr="00E8690C" w:rsidRDefault="004E4C91" w:rsidP="004E4C91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D25F8" w14:textId="4F89250E" w:rsidR="004E4C91" w:rsidRPr="00E8690C" w:rsidRDefault="004E4C91" w:rsidP="004E4C91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310,137</w:t>
            </w:r>
          </w:p>
        </w:tc>
      </w:tr>
      <w:tr w:rsidR="002B0AEC" w:rsidRPr="00A76CB2" w14:paraId="1B0DDFC6" w14:textId="77777777" w:rsidTr="006A6E4B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7A94C" w14:textId="77777777" w:rsidR="001E2978" w:rsidRDefault="001E2978" w:rsidP="002B0AEC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341A62D" w14:textId="413A1F83" w:rsidR="002B0AEC" w:rsidRPr="00A76CB2" w:rsidRDefault="002B0AEC" w:rsidP="002B0AEC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15" w:type="dxa"/>
            <w:gridSpan w:val="7"/>
            <w:tcBorders>
              <w:left w:val="nil"/>
              <w:right w:val="nil"/>
            </w:tcBorders>
          </w:tcPr>
          <w:p w14:paraId="2890DC4C" w14:textId="77777777" w:rsidR="002B0AEC" w:rsidRPr="00A76CB2" w:rsidRDefault="002B0AEC" w:rsidP="002B0AE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5860222E" w14:textId="77777777" w:rsidR="002B0AEC" w:rsidRPr="00A76CB2" w:rsidRDefault="002B0AEC" w:rsidP="002B0AE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6"/>
            <w:tcBorders>
              <w:left w:val="nil"/>
              <w:right w:val="nil"/>
            </w:tcBorders>
          </w:tcPr>
          <w:p w14:paraId="7B0C1EFE" w14:textId="77777777" w:rsidR="002B0AEC" w:rsidRPr="00A76CB2" w:rsidRDefault="002B0AEC" w:rsidP="002B0AE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B0AEC" w:rsidRPr="00A76CB2" w14:paraId="317148D8" w14:textId="77777777" w:rsidTr="006A6E4B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26ADC" w14:textId="7ECA4BD2" w:rsidR="002B0AEC" w:rsidRPr="00A76CB2" w:rsidRDefault="002B0AEC" w:rsidP="002B0AEC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6A2A4FF0" w14:textId="18C794B6" w:rsidR="002B0AEC" w:rsidRPr="00A76CB2" w:rsidRDefault="002C521C" w:rsidP="002B0AE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7449981B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465D2F8E" w14:textId="7C964C06" w:rsidR="002B0AEC" w:rsidRPr="00A76CB2" w:rsidRDefault="002B0AEC" w:rsidP="002B0AE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7FF63C37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2470FDD2" w14:textId="0ADA9223" w:rsidR="002B0AEC" w:rsidRPr="00A76CB2" w:rsidRDefault="002C521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4557D2">
              <w:rPr>
                <w:rFonts w:ascii="Angsana New" w:hAnsi="Angsana New"/>
                <w:sz w:val="30"/>
                <w:szCs w:val="30"/>
                <w:lang w:val="en-US"/>
              </w:rPr>
              <w:t>801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1DC6343D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57CEBE8F" w14:textId="063DFED9" w:rsidR="002B0AEC" w:rsidRPr="00A76CB2" w:rsidRDefault="002B0AEC" w:rsidP="002B0AE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6,749</w:t>
            </w:r>
          </w:p>
        </w:tc>
      </w:tr>
      <w:tr w:rsidR="002B0AEC" w:rsidRPr="00A76CB2" w14:paraId="278CD042" w14:textId="77777777" w:rsidTr="006A6E4B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A60BD" w14:textId="5D36E7B0" w:rsidR="002B0AEC" w:rsidRPr="00A76CB2" w:rsidRDefault="002B0AEC" w:rsidP="002B0AEC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6CB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28DE0442" w14:textId="277A8B73" w:rsidR="002B0AEC" w:rsidRPr="00A76CB2" w:rsidRDefault="004557D2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8,770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8562A65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4CA55D67" w14:textId="0026B2B6" w:rsidR="002B0AEC" w:rsidRPr="00A76CB2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8,770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7EFD03CB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4B87789C" w14:textId="57DC3069" w:rsidR="002B0AEC" w:rsidRPr="00A76CB2" w:rsidRDefault="004557D2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8,770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272AC7DF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2F428FA1" w14:textId="5C9B5ECB" w:rsidR="002B0AEC" w:rsidRPr="00A76CB2" w:rsidRDefault="002B0AEC" w:rsidP="002B0AE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8,770</w:t>
            </w:r>
          </w:p>
        </w:tc>
      </w:tr>
      <w:tr w:rsidR="002B0AEC" w:rsidRPr="00A76CB2" w14:paraId="032488F0" w14:textId="77777777" w:rsidTr="006A6E4B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45897" w14:textId="6CB60C43" w:rsidR="002B0AEC" w:rsidRPr="00A76CB2" w:rsidRDefault="002B0AEC" w:rsidP="002B0AEC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6CB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C775B1" w14:textId="292ECA8F" w:rsidR="002B0AEC" w:rsidRPr="00A76CB2" w:rsidRDefault="004557D2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0DFAE32B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E99041" w14:textId="635707D1" w:rsidR="002B0AEC" w:rsidRPr="00A76CB2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6CB2">
              <w:rPr>
                <w:rFonts w:ascii="Angsana New" w:hAnsi="Angsana New"/>
                <w:sz w:val="30"/>
                <w:szCs w:val="30"/>
              </w:rPr>
              <w:t>3,050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57501130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B036C7" w14:textId="082E725C" w:rsidR="002B0AEC" w:rsidRPr="00A76CB2" w:rsidRDefault="004557D2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4,476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4432500D" w14:textId="77777777" w:rsidR="002B0AEC" w:rsidRPr="00A76CB2" w:rsidRDefault="002B0AEC" w:rsidP="002B0AEC">
            <w:pPr>
              <w:tabs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35E1CE" w14:textId="761CA164" w:rsidR="002B0AEC" w:rsidRPr="00A76CB2" w:rsidRDefault="002B0AEC" w:rsidP="002B0AE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6CB2">
              <w:rPr>
                <w:rFonts w:ascii="Angsana New" w:hAnsi="Angsana New"/>
                <w:sz w:val="30"/>
                <w:szCs w:val="30"/>
                <w:lang w:val="en-US" w:bidi="th-TH"/>
              </w:rPr>
              <w:t>3,050</w:t>
            </w:r>
          </w:p>
        </w:tc>
      </w:tr>
      <w:tr w:rsidR="002B0AEC" w:rsidRPr="00E8690C" w14:paraId="0025FD32" w14:textId="77777777" w:rsidTr="006A6E4B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C046" w14:textId="1A1DECCD" w:rsidR="002B0AEC" w:rsidRPr="00E8690C" w:rsidRDefault="002B0AEC" w:rsidP="002B0AEC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E2414" w14:textId="73624A48" w:rsidR="002B0AEC" w:rsidRPr="00E8690C" w:rsidRDefault="004557D2" w:rsidP="002B0AEC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13,246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E6B0D9F" w14:textId="77777777" w:rsidR="002B0AEC" w:rsidRPr="00E8690C" w:rsidRDefault="002B0AEC" w:rsidP="002B0AEC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67E6E" w14:textId="02731F3B" w:rsidR="002B0AEC" w:rsidRPr="00E8690C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11,820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5A5D0A91" w14:textId="77777777" w:rsidR="002B0AEC" w:rsidRPr="00E8690C" w:rsidRDefault="002B0AEC" w:rsidP="002B0AEC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B36E4" w14:textId="6D6714B5" w:rsidR="002B0AEC" w:rsidRPr="00E8690C" w:rsidRDefault="004557D2" w:rsidP="002B0AEC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24,047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322596FB" w14:textId="77777777" w:rsidR="002B0AEC" w:rsidRPr="00E8690C" w:rsidRDefault="002B0AEC" w:rsidP="002B0AEC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DDFF7" w14:textId="15F7B707" w:rsidR="002B0AEC" w:rsidRPr="00E8690C" w:rsidRDefault="002B0AEC" w:rsidP="002B0AEC">
            <w:pPr>
              <w:pStyle w:val="acctfourfigures"/>
              <w:tabs>
                <w:tab w:val="clear" w:pos="765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690C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Pr="00E86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</w:tr>
      <w:tr w:rsidR="002B0AEC" w:rsidRPr="00486F15" w14:paraId="63BDB252" w14:textId="77777777" w:rsidTr="006A6E4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868" w:type="dxa"/>
            <w:shd w:val="clear" w:color="auto" w:fill="auto"/>
            <w:vAlign w:val="bottom"/>
          </w:tcPr>
          <w:p w14:paraId="06E38091" w14:textId="769150E5" w:rsidR="002B0AEC" w:rsidRPr="00486F15" w:rsidRDefault="002B0AEC" w:rsidP="002B0AEC">
            <w:pPr>
              <w:spacing w:after="100" w:afterAutospacing="1" w:line="240" w:lineRule="auto"/>
              <w:ind w:left="-114"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59E4DE9F" w14:textId="77777777" w:rsidR="002B0AEC" w:rsidRPr="00486F15" w:rsidRDefault="002B0AEC" w:rsidP="002B0AE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3D631D" w14:textId="5DDCE4C8" w:rsidR="002B0AEC" w:rsidRPr="00486F15" w:rsidRDefault="002B0AEC" w:rsidP="002B0AE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1A1011D9" w14:textId="77777777" w:rsidR="002B0AEC" w:rsidRPr="00486F15" w:rsidRDefault="002B0AEC" w:rsidP="002B0AE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14:paraId="75898227" w14:textId="644FA0E9" w:rsidR="002B0AEC" w:rsidRPr="00486F15" w:rsidRDefault="002B0AEC" w:rsidP="002B0AE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530795" w14:textId="77777777" w:rsidR="002B0AEC" w:rsidRPr="00486F15" w:rsidRDefault="002B0AEC" w:rsidP="002B0AE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0756AAE3" w14:textId="71EE76C7" w:rsidR="002B0AEC" w:rsidRPr="00486F15" w:rsidRDefault="002B0AEC" w:rsidP="002B0AE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2E66C15" w14:textId="77777777" w:rsidR="002B0AEC" w:rsidRPr="00486F15" w:rsidRDefault="002B0AEC" w:rsidP="002B0AE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7CCD1C25" w14:textId="6400133A" w:rsidR="002B0AEC" w:rsidRPr="00486F15" w:rsidRDefault="002B0AEC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0AEC" w:rsidRPr="00D951A4" w14:paraId="06326A30" w14:textId="77777777" w:rsidTr="006A6E4B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3868" w:type="dxa"/>
            <w:shd w:val="clear" w:color="auto" w:fill="auto"/>
          </w:tcPr>
          <w:p w14:paraId="7F6EEFCB" w14:textId="58030157" w:rsidR="002B0AEC" w:rsidRPr="00D951A4" w:rsidRDefault="005D5F2D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5F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360" w:type="dxa"/>
            <w:gridSpan w:val="3"/>
          </w:tcPr>
          <w:p w14:paraId="2F2F7B94" w14:textId="77777777" w:rsidR="002B0AEC" w:rsidRPr="00D951A4" w:rsidRDefault="002B0AEC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14"/>
          </w:tcPr>
          <w:p w14:paraId="4BA4A3F2" w14:textId="7E41BA33" w:rsidR="002B0AEC" w:rsidRPr="00D951A4" w:rsidRDefault="002B0AEC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B0AEC" w:rsidRPr="00D951A4" w14:paraId="04FC10AA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57205CCC" w14:textId="77777777" w:rsidR="002B0AEC" w:rsidRPr="00D951A4" w:rsidRDefault="002B0AEC" w:rsidP="00ED2B56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0E9EE6ED" w14:textId="77777777" w:rsidR="002B0AEC" w:rsidRPr="00D951A4" w:rsidRDefault="002B0AEC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010DCB46" w14:textId="61C9E56E" w:rsidR="002B0AEC" w:rsidRPr="008A0D4D" w:rsidRDefault="002724E3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093BE040" w14:textId="77777777" w:rsidR="002B0AEC" w:rsidRPr="00D951A4" w:rsidRDefault="002B0AEC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5916A3FB" w14:textId="02E1574D" w:rsidR="002B0AEC" w:rsidRPr="00D951A4" w:rsidRDefault="002724E3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9DCA62" w14:textId="77777777" w:rsidR="002B0AEC" w:rsidRPr="00D951A4" w:rsidRDefault="002B0AEC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4469ECDD" w14:textId="579481BB" w:rsidR="002B0AEC" w:rsidRPr="008A0D4D" w:rsidRDefault="00A31CD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EB0BD44" w14:textId="77777777" w:rsidR="002B0AEC" w:rsidRPr="00D951A4" w:rsidRDefault="002B0AEC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9B185" w14:textId="2C12C505" w:rsidR="002B0AEC" w:rsidRPr="00D951A4" w:rsidRDefault="002724E3" w:rsidP="002724E3">
            <w:pPr>
              <w:tabs>
                <w:tab w:val="decimal" w:pos="257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D2E" w:rsidRPr="00CE7F3A" w14:paraId="1E9BC76F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5A41DDB3" w14:textId="301027E8" w:rsidR="00E01D2E" w:rsidRPr="00CE7F3A" w:rsidRDefault="00D534B3" w:rsidP="00ED2B56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7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2BE2FD23" w14:textId="77777777" w:rsidR="00E01D2E" w:rsidRPr="00CE7F3A" w:rsidRDefault="00E01D2E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5EAC7" w14:textId="197399D6" w:rsidR="00E01D2E" w:rsidRPr="00CE7F3A" w:rsidRDefault="002724E3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69DC9D92" w14:textId="77777777" w:rsidR="00E01D2E" w:rsidRPr="00CE7F3A" w:rsidRDefault="00E01D2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bottom w:val="double" w:sz="4" w:space="0" w:color="auto"/>
            </w:tcBorders>
          </w:tcPr>
          <w:p w14:paraId="4F95DC9B" w14:textId="19DECD10" w:rsidR="00E01D2E" w:rsidRPr="00CE7F3A" w:rsidRDefault="002724E3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3CF5BC" w14:textId="77777777" w:rsidR="00E01D2E" w:rsidRPr="00CE7F3A" w:rsidRDefault="00E01D2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</w:tcPr>
          <w:p w14:paraId="14ABF575" w14:textId="70298C34" w:rsidR="00E01D2E" w:rsidRPr="00CE7F3A" w:rsidRDefault="00A31CD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2,235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3F439E9" w14:textId="77777777" w:rsidR="00E01D2E" w:rsidRPr="00CE7F3A" w:rsidRDefault="00E01D2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5E6028" w14:textId="671D1560" w:rsidR="00E01D2E" w:rsidRPr="00CE7F3A" w:rsidRDefault="002724E3" w:rsidP="002724E3">
            <w:pPr>
              <w:tabs>
                <w:tab w:val="decimal" w:pos="257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01D2E" w:rsidRPr="00486F15" w14:paraId="0E7C1090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691E601D" w14:textId="77777777" w:rsidR="00E01D2E" w:rsidRPr="00486F15" w:rsidRDefault="00E01D2E" w:rsidP="002B0AEC">
            <w:pPr>
              <w:spacing w:line="240" w:lineRule="auto"/>
              <w:ind w:lef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4D5A1A9E" w14:textId="77777777" w:rsidR="00E01D2E" w:rsidRPr="00486F15" w:rsidRDefault="00E01D2E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14BBF053" w14:textId="77777777" w:rsidR="00E01D2E" w:rsidRPr="00486F15" w:rsidRDefault="00E01D2E" w:rsidP="002B0AE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08FF5A3A" w14:textId="77777777" w:rsidR="00E01D2E" w:rsidRPr="00486F15" w:rsidRDefault="00E01D2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47350DC8" w14:textId="77777777" w:rsidR="00E01D2E" w:rsidRPr="00486F15" w:rsidRDefault="00E01D2E" w:rsidP="002B0AEC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5E79A9" w14:textId="77777777" w:rsidR="00E01D2E" w:rsidRPr="00486F15" w:rsidRDefault="00E01D2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186E3797" w14:textId="77777777" w:rsidR="00E01D2E" w:rsidRPr="00486F15" w:rsidRDefault="00E01D2E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5757649C" w14:textId="77777777" w:rsidR="00E01D2E" w:rsidRPr="00486F15" w:rsidRDefault="00E01D2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BB9CD2" w14:textId="77777777" w:rsidR="00E01D2E" w:rsidRPr="00486F15" w:rsidRDefault="00E01D2E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156E" w:rsidRPr="00D951A4" w14:paraId="2A30245E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0C1A0A55" w14:textId="4046C64D" w:rsidR="00CF156E" w:rsidRPr="007B5979" w:rsidRDefault="007B5979" w:rsidP="00ED2B56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ลูกหนี้สัญญาเช่าการเงิน</w:t>
            </w:r>
          </w:p>
        </w:tc>
        <w:tc>
          <w:tcPr>
            <w:tcW w:w="360" w:type="dxa"/>
            <w:gridSpan w:val="3"/>
          </w:tcPr>
          <w:p w14:paraId="5E0B1919" w14:textId="77777777" w:rsidR="00CF156E" w:rsidRPr="00D951A4" w:rsidRDefault="00CF156E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ACEB317" w14:textId="77777777" w:rsidR="00CF156E" w:rsidRPr="008A0D4D" w:rsidRDefault="00CF156E" w:rsidP="002B0AE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16B95F7C" w14:textId="77777777" w:rsidR="00CF156E" w:rsidRPr="00D951A4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6090E1B3" w14:textId="77777777" w:rsidR="00CF156E" w:rsidRPr="00D951A4" w:rsidRDefault="00CF156E" w:rsidP="002B0AEC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2F7F13" w14:textId="77777777" w:rsidR="00CF156E" w:rsidRPr="00D951A4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062AB6BA" w14:textId="77777777" w:rsidR="00CF156E" w:rsidRPr="008A0D4D" w:rsidRDefault="00CF156E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2FB0A13D" w14:textId="77777777" w:rsidR="00CF156E" w:rsidRPr="00D951A4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6266652" w14:textId="77777777" w:rsidR="00CF156E" w:rsidRDefault="00CF156E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156E" w:rsidRPr="00D951A4" w14:paraId="26D3001B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67BBCE51" w14:textId="10DDC8F3" w:rsidR="00CF156E" w:rsidRPr="00D951A4" w:rsidRDefault="005E0AFB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0AF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  <w:gridSpan w:val="3"/>
          </w:tcPr>
          <w:p w14:paraId="2AE6DCB5" w14:textId="77777777" w:rsidR="00CF156E" w:rsidRPr="00D951A4" w:rsidRDefault="00CF156E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5ADD914" w14:textId="77777777" w:rsidR="00CF156E" w:rsidRPr="008A0D4D" w:rsidRDefault="00CF156E" w:rsidP="002B0AE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296DBF7D" w14:textId="77777777" w:rsidR="00CF156E" w:rsidRPr="00D951A4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7257F58D" w14:textId="77777777" w:rsidR="00CF156E" w:rsidRPr="00D951A4" w:rsidRDefault="00CF156E" w:rsidP="002B0AEC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740594" w14:textId="77777777" w:rsidR="00CF156E" w:rsidRPr="00D951A4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0506D337" w14:textId="77777777" w:rsidR="00CF156E" w:rsidRPr="008A0D4D" w:rsidRDefault="00CF156E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71E18D4A" w14:textId="77777777" w:rsidR="00CF156E" w:rsidRPr="00D951A4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4F64571" w14:textId="77777777" w:rsidR="00CF156E" w:rsidRDefault="00CF156E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D1D" w:rsidRPr="00D951A4" w14:paraId="6D3434DE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79919FDE" w14:textId="0CFB82B0" w:rsidR="005E3D1D" w:rsidRPr="003351A5" w:rsidRDefault="005E3D1D" w:rsidP="005E3D1D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516"/>
              <w:rPr>
                <w:rFonts w:ascii="Angsana New" w:hAnsi="Angsana New"/>
                <w:sz w:val="30"/>
                <w:szCs w:val="30"/>
                <w:cs/>
              </w:rPr>
            </w:pPr>
            <w:r w:rsidRPr="003351A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60" w:type="dxa"/>
            <w:gridSpan w:val="3"/>
          </w:tcPr>
          <w:p w14:paraId="62AF0EF8" w14:textId="77777777" w:rsidR="005E3D1D" w:rsidRPr="00D951A4" w:rsidRDefault="005E3D1D" w:rsidP="005E3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0DE1BBA" w14:textId="41A76977" w:rsidR="005E3D1D" w:rsidRPr="008A0D4D" w:rsidRDefault="005E3D1D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13DAB465" w14:textId="77777777" w:rsidR="005E3D1D" w:rsidRPr="00D951A4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48474A0D" w14:textId="04F48AD9" w:rsidR="005E3D1D" w:rsidRPr="00D951A4" w:rsidRDefault="00A31CD8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1F0B9E0" w14:textId="77777777" w:rsidR="005E3D1D" w:rsidRPr="00D951A4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3B17A875" w14:textId="2D8D0A96" w:rsidR="005E3D1D" w:rsidRPr="008A0D4D" w:rsidRDefault="00A31CD8" w:rsidP="00CE7F3A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5A66181" w14:textId="77777777" w:rsidR="005E3D1D" w:rsidRPr="00D951A4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AF752E7" w14:textId="4C9C6F4B" w:rsidR="005E3D1D" w:rsidRDefault="005E3D1D" w:rsidP="00CE7F3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3D1D" w:rsidRPr="00D951A4" w14:paraId="03E543DF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1A37FFA0" w14:textId="6DC1E8D7" w:rsidR="005E3D1D" w:rsidRPr="003351A5" w:rsidRDefault="005E3D1D" w:rsidP="005E3D1D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516"/>
              <w:rPr>
                <w:rFonts w:ascii="Angsana New" w:hAnsi="Angsana New"/>
                <w:sz w:val="30"/>
                <w:szCs w:val="30"/>
                <w:cs/>
              </w:rPr>
            </w:pPr>
            <w:r w:rsidRPr="003351A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60" w:type="dxa"/>
            <w:gridSpan w:val="3"/>
          </w:tcPr>
          <w:p w14:paraId="7156565E" w14:textId="77777777" w:rsidR="005E3D1D" w:rsidRPr="00D951A4" w:rsidRDefault="005E3D1D" w:rsidP="005E3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83C4BA9" w14:textId="4E85E23B" w:rsidR="005E3D1D" w:rsidRPr="008A0D4D" w:rsidRDefault="005E3D1D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5C2F6171" w14:textId="77777777" w:rsidR="005E3D1D" w:rsidRPr="00D951A4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20BA1E18" w14:textId="347F664C" w:rsidR="005E3D1D" w:rsidRPr="00D951A4" w:rsidRDefault="00A31CD8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F2143BB" w14:textId="77777777" w:rsidR="005E3D1D" w:rsidRPr="00D951A4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5A301B93" w14:textId="2FB0CBDF" w:rsidR="005E3D1D" w:rsidRPr="008A0D4D" w:rsidRDefault="00A31CD8" w:rsidP="00CE7F3A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29EAA8D" w14:textId="77777777" w:rsidR="005E3D1D" w:rsidRPr="00D951A4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C019607" w14:textId="2866606C" w:rsidR="005E3D1D" w:rsidRDefault="005E3D1D" w:rsidP="00CE7F3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3D1D" w:rsidRPr="00CE7F3A" w14:paraId="0F3E0FCE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3F09CFED" w14:textId="798E1FF3" w:rsidR="005E3D1D" w:rsidRPr="00CE7F3A" w:rsidRDefault="005E3D1D" w:rsidP="00ED2B56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7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767A8C70" w14:textId="77777777" w:rsidR="005E3D1D" w:rsidRPr="00CE7F3A" w:rsidRDefault="005E3D1D" w:rsidP="005E3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AA09E" w14:textId="0144CFC6" w:rsidR="005E3D1D" w:rsidRPr="00CE7F3A" w:rsidRDefault="005E3D1D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53A0B805" w14:textId="77777777" w:rsidR="005E3D1D" w:rsidRPr="00CE7F3A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</w:tcBorders>
          </w:tcPr>
          <w:p w14:paraId="57C083DD" w14:textId="168445AF" w:rsidR="005E3D1D" w:rsidRPr="00CE7F3A" w:rsidRDefault="00A31CD8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8F8C48" w14:textId="77777777" w:rsidR="005E3D1D" w:rsidRPr="00CE7F3A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vAlign w:val="bottom"/>
          </w:tcPr>
          <w:p w14:paraId="11055537" w14:textId="0522DEB2" w:rsidR="005E3D1D" w:rsidRPr="00CE7F3A" w:rsidRDefault="00A31CD8" w:rsidP="00CE7F3A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2,517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4A2D528" w14:textId="77777777" w:rsidR="005E3D1D" w:rsidRPr="00CE7F3A" w:rsidRDefault="005E3D1D" w:rsidP="005E3D1D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1F85" w14:textId="7A8DD058" w:rsidR="005E3D1D" w:rsidRPr="00CE7F3A" w:rsidRDefault="005E3D1D" w:rsidP="00CE7F3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156E" w:rsidRPr="00486F15" w14:paraId="493F6A61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6FF78231" w14:textId="77777777" w:rsidR="00CF156E" w:rsidRPr="00486F15" w:rsidRDefault="00CF156E" w:rsidP="002B0AEC">
            <w:pPr>
              <w:spacing w:line="240" w:lineRule="auto"/>
              <w:ind w:lef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054A83FF" w14:textId="77777777" w:rsidR="00CF156E" w:rsidRPr="00486F15" w:rsidRDefault="00CF156E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16B67A39" w14:textId="77777777" w:rsidR="00CF156E" w:rsidRPr="00486F15" w:rsidRDefault="00CF156E" w:rsidP="002B0AE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717B931A" w14:textId="77777777" w:rsidR="00CF156E" w:rsidRPr="00486F15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2CC747B4" w14:textId="77777777" w:rsidR="00CF156E" w:rsidRPr="00486F15" w:rsidRDefault="00CF156E" w:rsidP="002B0AEC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69696" w14:textId="77777777" w:rsidR="00CF156E" w:rsidRPr="00486F15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219BDC4D" w14:textId="77777777" w:rsidR="00CF156E" w:rsidRPr="00486F15" w:rsidRDefault="00CF156E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735F2759" w14:textId="77777777" w:rsidR="00CF156E" w:rsidRPr="00486F15" w:rsidRDefault="00CF156E" w:rsidP="002B0AEC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4757613" w14:textId="77777777" w:rsidR="00CF156E" w:rsidRPr="00486F15" w:rsidRDefault="00CF156E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D2E" w:rsidRPr="00D951A4" w14:paraId="0DA63307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30839994" w14:textId="4182C034" w:rsidR="00E01D2E" w:rsidRPr="00D951A4" w:rsidRDefault="00E01D2E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360" w:type="dxa"/>
            <w:gridSpan w:val="3"/>
          </w:tcPr>
          <w:p w14:paraId="43A794BD" w14:textId="77777777" w:rsidR="00E01D2E" w:rsidRPr="00D951A4" w:rsidRDefault="00E01D2E" w:rsidP="00E01D2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F01E590" w14:textId="77777777" w:rsidR="00E01D2E" w:rsidRPr="008A0D4D" w:rsidRDefault="00E01D2E" w:rsidP="00E01D2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56D0830D" w14:textId="77777777" w:rsidR="00E01D2E" w:rsidRPr="00D951A4" w:rsidRDefault="00E01D2E" w:rsidP="00E01D2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18407D57" w14:textId="77777777" w:rsidR="00E01D2E" w:rsidRPr="00D951A4" w:rsidRDefault="00E01D2E" w:rsidP="00E01D2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15307E" w14:textId="77777777" w:rsidR="00E01D2E" w:rsidRPr="00D951A4" w:rsidRDefault="00E01D2E" w:rsidP="00E01D2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30F25353" w14:textId="77777777" w:rsidR="00E01D2E" w:rsidRPr="008A0D4D" w:rsidRDefault="00E01D2E" w:rsidP="00E01D2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5B73733D" w14:textId="77777777" w:rsidR="00E01D2E" w:rsidRPr="00D951A4" w:rsidRDefault="00E01D2E" w:rsidP="00E01D2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718CE10" w14:textId="77777777" w:rsidR="00E01D2E" w:rsidRDefault="00E01D2E" w:rsidP="00E01D2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D2E" w:rsidRPr="00D951A4" w14:paraId="43C8CE93" w14:textId="77777777" w:rsidTr="006A6E4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3868" w:type="dxa"/>
            <w:shd w:val="clear" w:color="auto" w:fill="auto"/>
          </w:tcPr>
          <w:p w14:paraId="31C7FD1A" w14:textId="50147104" w:rsidR="00E01D2E" w:rsidRPr="00D951A4" w:rsidRDefault="00E01D2E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60458B49" w14:textId="77777777" w:rsidR="00E01D2E" w:rsidRPr="00D951A4" w:rsidRDefault="00E01D2E" w:rsidP="00E01D2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6FD5C3D" w14:textId="1B3CF4EB" w:rsidR="00E01D2E" w:rsidRPr="008A0D4D" w:rsidRDefault="00194E71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20C87F81" w14:textId="77777777" w:rsidR="00E01D2E" w:rsidRPr="00D951A4" w:rsidRDefault="00E01D2E" w:rsidP="00E01D2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46D04E8E" w14:textId="6A43077F" w:rsidR="00E01D2E" w:rsidRPr="00D951A4" w:rsidRDefault="005D5F2D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627D7F" w14:textId="77777777" w:rsidR="00E01D2E" w:rsidRPr="00D951A4" w:rsidRDefault="00E01D2E" w:rsidP="00E01D2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1D7537CC" w14:textId="4BF598CB" w:rsidR="00E01D2E" w:rsidRPr="000B54F9" w:rsidRDefault="00194E71" w:rsidP="00E01D2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325,49</w:t>
            </w:r>
            <w:r w:rsidR="000B54F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34EA4B9A" w14:textId="77777777" w:rsidR="00E01D2E" w:rsidRPr="00D951A4" w:rsidRDefault="00E01D2E" w:rsidP="00E01D2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B631928" w14:textId="6ECF1295" w:rsidR="00E01D2E" w:rsidRDefault="005D5F2D" w:rsidP="00E01D2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</w:t>
            </w:r>
            <w:r w:rsidRPr="00642C77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2B0AEC" w:rsidRPr="00D951A4" w14:paraId="3CF340D0" w14:textId="77777777" w:rsidTr="006A6E4B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3868" w:type="dxa"/>
            <w:shd w:val="clear" w:color="auto" w:fill="auto"/>
          </w:tcPr>
          <w:p w14:paraId="5517F8F6" w14:textId="77777777" w:rsidR="002B0AEC" w:rsidRPr="00D951A4" w:rsidRDefault="002B0AEC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0" w:type="dxa"/>
            <w:gridSpan w:val="3"/>
          </w:tcPr>
          <w:p w14:paraId="2B7D3CA7" w14:textId="77777777" w:rsidR="002B0AEC" w:rsidRPr="00D951A4" w:rsidRDefault="002B0AEC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E8C8FE2" w14:textId="5B0C76AF" w:rsidR="002B0AEC" w:rsidRPr="00642C77" w:rsidRDefault="00194E71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398,120</w:t>
            </w:r>
          </w:p>
        </w:tc>
        <w:tc>
          <w:tcPr>
            <w:tcW w:w="274" w:type="dxa"/>
            <w:gridSpan w:val="2"/>
          </w:tcPr>
          <w:p w14:paraId="7178BA4C" w14:textId="77777777" w:rsidR="002B0AEC" w:rsidRPr="00D951A4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F8FF6B6" w14:textId="46EB9DD6" w:rsidR="002B0AEC" w:rsidRPr="00642C77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398,120</w:t>
            </w:r>
          </w:p>
        </w:tc>
        <w:tc>
          <w:tcPr>
            <w:tcW w:w="270" w:type="dxa"/>
            <w:gridSpan w:val="2"/>
          </w:tcPr>
          <w:p w14:paraId="10F87CC3" w14:textId="77777777" w:rsidR="002B0AEC" w:rsidRPr="00D951A4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27D6F3BF" w14:textId="1C9ED3B8" w:rsidR="002B0AEC" w:rsidRPr="00642C77" w:rsidRDefault="00194E71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398,120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7C51B4FC" w14:textId="77777777" w:rsidR="002B0AEC" w:rsidRPr="00D951A4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5991624" w14:textId="79DC28C7" w:rsidR="002B0AEC" w:rsidRPr="00D951A4" w:rsidRDefault="002B0AEC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</w:tr>
      <w:tr w:rsidR="002B0AEC" w:rsidRPr="00D951A4" w14:paraId="49E77D55" w14:textId="77777777" w:rsidTr="006A6E4B">
        <w:tblPrEx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3868" w:type="dxa"/>
            <w:shd w:val="clear" w:color="auto" w:fill="auto"/>
          </w:tcPr>
          <w:p w14:paraId="5B0A4E51" w14:textId="77777777" w:rsidR="002B0AEC" w:rsidRPr="00D951A4" w:rsidRDefault="002B0AEC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0" w:type="dxa"/>
            <w:gridSpan w:val="3"/>
          </w:tcPr>
          <w:p w14:paraId="32C785C6" w14:textId="77777777" w:rsidR="002B0AEC" w:rsidRPr="00D951A4" w:rsidRDefault="002B0AEC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B63D319" w14:textId="36E0F1C4" w:rsidR="002B0AEC" w:rsidRPr="00A31CD8" w:rsidRDefault="00A31CD8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D54B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FA63B94" w14:textId="77777777" w:rsidR="002B0AEC" w:rsidRPr="00D951A4" w:rsidRDefault="002B0AEC" w:rsidP="00A31CD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174859E9" w14:textId="6C7F8FCE" w:rsidR="002B0AEC" w:rsidRPr="00642C77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55,464</w:t>
            </w:r>
          </w:p>
        </w:tc>
        <w:tc>
          <w:tcPr>
            <w:tcW w:w="270" w:type="dxa"/>
            <w:gridSpan w:val="2"/>
          </w:tcPr>
          <w:p w14:paraId="4DADFB83" w14:textId="77777777" w:rsidR="002B0AEC" w:rsidRPr="00D951A4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2696AF73" w14:textId="142CF9D6" w:rsidR="002B0AEC" w:rsidRPr="00642C77" w:rsidRDefault="00194E71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7DD5A6F7" w14:textId="77777777" w:rsidR="002B0AEC" w:rsidRPr="00D951A4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349EB" w14:textId="647CC909" w:rsidR="002B0AEC" w:rsidRPr="00D951A4" w:rsidRDefault="002B0AEC" w:rsidP="002B0AEC">
            <w:pPr>
              <w:tabs>
                <w:tab w:val="decimal" w:pos="797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55,464</w:t>
            </w:r>
          </w:p>
        </w:tc>
      </w:tr>
      <w:tr w:rsidR="002B0AEC" w:rsidRPr="00CE7F3A" w14:paraId="2497B1DC" w14:textId="77777777" w:rsidTr="006A6E4B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3868" w:type="dxa"/>
            <w:shd w:val="clear" w:color="auto" w:fill="auto"/>
          </w:tcPr>
          <w:p w14:paraId="50C01239" w14:textId="2907ECB2" w:rsidR="002B0AEC" w:rsidRPr="00CE7F3A" w:rsidRDefault="00D534B3" w:rsidP="00ED2B56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7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4526E80F" w14:textId="77777777" w:rsidR="002B0AEC" w:rsidRPr="00CE7F3A" w:rsidRDefault="002B0AEC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16065" w14:textId="077E22AC" w:rsidR="002B0AEC" w:rsidRPr="00CE7F3A" w:rsidRDefault="00194E71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398,120</w:t>
            </w:r>
          </w:p>
        </w:tc>
        <w:tc>
          <w:tcPr>
            <w:tcW w:w="274" w:type="dxa"/>
            <w:gridSpan w:val="2"/>
          </w:tcPr>
          <w:p w14:paraId="49FBA71B" w14:textId="77777777" w:rsidR="002B0AEC" w:rsidRPr="00CE7F3A" w:rsidRDefault="002B0AEC" w:rsidP="002B0AEC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469B4A" w14:textId="075A636C" w:rsidR="002B0AEC" w:rsidRPr="00CE7F3A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453,584</w:t>
            </w:r>
          </w:p>
        </w:tc>
        <w:tc>
          <w:tcPr>
            <w:tcW w:w="270" w:type="dxa"/>
            <w:gridSpan w:val="2"/>
          </w:tcPr>
          <w:p w14:paraId="6DC03B13" w14:textId="77777777" w:rsidR="002B0AEC" w:rsidRPr="00CE7F3A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A735E7" w14:textId="450B7F4F" w:rsidR="002B0AEC" w:rsidRPr="00CE7F3A" w:rsidRDefault="00194E71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723,61</w:t>
            </w:r>
            <w:r w:rsidR="000B54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3CB84E8" w14:textId="77777777" w:rsidR="002B0AEC" w:rsidRPr="00CE7F3A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695A6" w14:textId="0CCD8670" w:rsidR="002B0AEC" w:rsidRPr="00CE7F3A" w:rsidRDefault="002B0AEC" w:rsidP="002B0AEC">
            <w:pPr>
              <w:tabs>
                <w:tab w:val="decimal" w:pos="783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702,080</w:t>
            </w:r>
          </w:p>
        </w:tc>
      </w:tr>
      <w:tr w:rsidR="002B0AEC" w:rsidRPr="00486F15" w14:paraId="6B406588" w14:textId="77777777" w:rsidTr="006A6E4B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3868" w:type="dxa"/>
            <w:shd w:val="clear" w:color="auto" w:fill="auto"/>
          </w:tcPr>
          <w:p w14:paraId="706E608B" w14:textId="77777777" w:rsidR="002B0AEC" w:rsidRPr="00486F15" w:rsidRDefault="002B0AEC" w:rsidP="002B0AEC">
            <w:pPr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557A98AD" w14:textId="77777777" w:rsidR="002B0AEC" w:rsidRPr="00486F15" w:rsidRDefault="002B0AEC" w:rsidP="002B0AE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5B3FF924" w14:textId="77777777" w:rsidR="002B0AEC" w:rsidRPr="00486F15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045C12E" w14:textId="77777777" w:rsidR="002B0AEC" w:rsidRPr="00486F15" w:rsidRDefault="002B0AEC" w:rsidP="002B0AEC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4F10D927" w14:textId="77777777" w:rsidR="002B0AEC" w:rsidRPr="00486F15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4678608" w14:textId="77777777" w:rsidR="002B0AEC" w:rsidRPr="00486F15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228DCB15" w14:textId="77777777" w:rsidR="002B0AEC" w:rsidRPr="00486F15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34B4A6DE" w14:textId="77777777" w:rsidR="002B0AEC" w:rsidRPr="00486F15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725C02" w14:textId="77777777" w:rsidR="002B0AEC" w:rsidRPr="00486F15" w:rsidRDefault="002B0AEC" w:rsidP="002B0AEC">
            <w:pPr>
              <w:tabs>
                <w:tab w:val="decimal" w:pos="783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0AEC" w:rsidRPr="006B07E9" w14:paraId="4D8995EF" w14:textId="77777777" w:rsidTr="006A6E4B">
        <w:tc>
          <w:tcPr>
            <w:tcW w:w="4228" w:type="dxa"/>
            <w:gridSpan w:val="4"/>
          </w:tcPr>
          <w:p w14:paraId="34846648" w14:textId="06B5C9F1" w:rsidR="002B0AEC" w:rsidRPr="0002535F" w:rsidRDefault="002B0AEC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4" w:type="dxa"/>
          </w:tcPr>
          <w:p w14:paraId="5654A4CF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8436C13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1D95C456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99C9E6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47E327F0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7080028B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9EE7EF6" w14:textId="77777777" w:rsidR="002B0AEC" w:rsidRPr="0002535F" w:rsidRDefault="002B0AEC" w:rsidP="002B0AEC">
            <w:pPr>
              <w:pStyle w:val="BodyText"/>
              <w:tabs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0AEC" w:rsidRPr="00B27873" w14:paraId="2C5AF894" w14:textId="77777777" w:rsidTr="006A6E4B">
        <w:tc>
          <w:tcPr>
            <w:tcW w:w="4228" w:type="dxa"/>
            <w:gridSpan w:val="4"/>
          </w:tcPr>
          <w:p w14:paraId="0ACA326F" w14:textId="0621605E" w:rsidR="002B0AEC" w:rsidRPr="0002535F" w:rsidRDefault="002B0AEC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09FD8533" w14:textId="017C2CFA" w:rsidR="002B0AEC" w:rsidRPr="00642C77" w:rsidRDefault="000238B5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DEBA3D5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3F905F6" w14:textId="6A2928E6" w:rsidR="002B0AEC" w:rsidRPr="00642C77" w:rsidRDefault="002B0AEC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3667133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3C11B2A1" w14:textId="5E67F478" w:rsidR="002B0AEC" w:rsidRPr="00642C77" w:rsidRDefault="000238B5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13,279</w:t>
            </w:r>
          </w:p>
        </w:tc>
        <w:tc>
          <w:tcPr>
            <w:tcW w:w="277" w:type="dxa"/>
            <w:gridSpan w:val="2"/>
          </w:tcPr>
          <w:p w14:paraId="0DFEA322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CC4FE41" w14:textId="167C472D" w:rsidR="002B0AEC" w:rsidRPr="0002535F" w:rsidRDefault="002B0AEC" w:rsidP="002B0AE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326</w:t>
            </w:r>
          </w:p>
        </w:tc>
      </w:tr>
      <w:tr w:rsidR="002B0AEC" w:rsidRPr="00B27873" w14:paraId="6560DB54" w14:textId="77777777" w:rsidTr="006A6E4B">
        <w:tc>
          <w:tcPr>
            <w:tcW w:w="4228" w:type="dxa"/>
            <w:gridSpan w:val="4"/>
          </w:tcPr>
          <w:p w14:paraId="34F0A9F9" w14:textId="33CAAFE7" w:rsidR="002B0AEC" w:rsidRPr="0002535F" w:rsidRDefault="002B0AEC" w:rsidP="00ED2B56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FB58ACE" w14:textId="2EEFA500" w:rsidR="002B0AEC" w:rsidRPr="00642C77" w:rsidRDefault="00A31CD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74" w:type="dxa"/>
            <w:gridSpan w:val="2"/>
          </w:tcPr>
          <w:p w14:paraId="429AB00A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43605A1B" w14:textId="0DAF03B3" w:rsidR="002B0AEC" w:rsidRPr="002B0AEC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  <w:gridSpan w:val="2"/>
          </w:tcPr>
          <w:p w14:paraId="626D9BEB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2203659B" w14:textId="0AFBA390" w:rsidR="002B0AEC" w:rsidRPr="00642C77" w:rsidRDefault="000238B5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77" w:type="dxa"/>
            <w:gridSpan w:val="2"/>
          </w:tcPr>
          <w:p w14:paraId="775DBFF9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629ABD66" w14:textId="369F29B4" w:rsidR="002B0AEC" w:rsidRPr="0002535F" w:rsidRDefault="002B0AEC" w:rsidP="002B0AE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2B0AEC" w:rsidRPr="00CE7F3A" w14:paraId="06AA20C3" w14:textId="77777777" w:rsidTr="006A6E4B">
        <w:tc>
          <w:tcPr>
            <w:tcW w:w="4228" w:type="dxa"/>
            <w:gridSpan w:val="4"/>
          </w:tcPr>
          <w:p w14:paraId="3242ACA2" w14:textId="6473DD4D" w:rsidR="002B0AEC" w:rsidRPr="00CE7F3A" w:rsidRDefault="002B0AEC" w:rsidP="00ED2B56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7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2E5A216" w14:textId="290886E8" w:rsidR="002B0AEC" w:rsidRPr="00CE7F3A" w:rsidRDefault="00A31CD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74" w:type="dxa"/>
            <w:gridSpan w:val="2"/>
          </w:tcPr>
          <w:p w14:paraId="7E87FAA8" w14:textId="77777777" w:rsidR="002B0AEC" w:rsidRPr="00CE7F3A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1A808F9" w14:textId="06F78FED" w:rsidR="002B0AEC" w:rsidRPr="00CE7F3A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  <w:gridSpan w:val="2"/>
          </w:tcPr>
          <w:p w14:paraId="666D21BB" w14:textId="77777777" w:rsidR="002B0AEC" w:rsidRPr="00CE7F3A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B3E4A5" w14:textId="7C5C7186" w:rsidR="002B0AEC" w:rsidRPr="00CE7F3A" w:rsidRDefault="000238B5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13,466</w:t>
            </w:r>
          </w:p>
        </w:tc>
        <w:tc>
          <w:tcPr>
            <w:tcW w:w="277" w:type="dxa"/>
            <w:gridSpan w:val="2"/>
          </w:tcPr>
          <w:p w14:paraId="27573C06" w14:textId="77777777" w:rsidR="002B0AEC" w:rsidRPr="00CE7F3A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A680DA" w14:textId="5A5860EB" w:rsidR="002B0AEC" w:rsidRPr="00CE7F3A" w:rsidRDefault="002B0AEC" w:rsidP="002B0AE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  <w:tr w:rsidR="002B0AEC" w:rsidRPr="00486F15" w14:paraId="7F260AB0" w14:textId="77777777" w:rsidTr="006A6E4B">
        <w:tc>
          <w:tcPr>
            <w:tcW w:w="4228" w:type="dxa"/>
            <w:gridSpan w:val="4"/>
          </w:tcPr>
          <w:p w14:paraId="21220F62" w14:textId="77777777" w:rsidR="002B0AEC" w:rsidRPr="00486F15" w:rsidRDefault="002B0AEC" w:rsidP="002B0AEC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32B4EE35" w14:textId="77777777" w:rsidR="002B0AEC" w:rsidRPr="00486F15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6223254B" w14:textId="77777777" w:rsidR="002B0AEC" w:rsidRPr="00486F15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795A975E" w14:textId="77777777" w:rsidR="002B0AEC" w:rsidRPr="00486F15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36DEB49" w14:textId="77777777" w:rsidR="002B0AEC" w:rsidRPr="00486F15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4AE805FE" w14:textId="77777777" w:rsidR="002B0AEC" w:rsidRPr="00486F15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423ABD23" w14:textId="77777777" w:rsidR="002B0AEC" w:rsidRPr="00486F15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6276B5B7" w14:textId="77777777" w:rsidR="002B0AEC" w:rsidRPr="00486F15" w:rsidRDefault="002B0AEC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F15" w:rsidRPr="00486F15" w14:paraId="1646408B" w14:textId="77777777" w:rsidTr="006A6E4B">
        <w:tc>
          <w:tcPr>
            <w:tcW w:w="4228" w:type="dxa"/>
            <w:gridSpan w:val="4"/>
          </w:tcPr>
          <w:p w14:paraId="45A4083F" w14:textId="77777777" w:rsidR="00486F15" w:rsidRPr="00486F15" w:rsidRDefault="00486F15" w:rsidP="002B0AEC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14:paraId="40DD24CA" w14:textId="77777777" w:rsidR="00486F15" w:rsidRPr="00486F15" w:rsidRDefault="00486F15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ED9334B" w14:textId="77777777" w:rsidR="00486F15" w:rsidRPr="00486F15" w:rsidRDefault="00486F15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6D91C33F" w14:textId="77777777" w:rsidR="00486F15" w:rsidRPr="00486F15" w:rsidRDefault="00486F15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BFC4399" w14:textId="77777777" w:rsidR="00486F15" w:rsidRPr="00486F15" w:rsidRDefault="00486F15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67B9F3DC" w14:textId="77777777" w:rsidR="00486F15" w:rsidRPr="00486F15" w:rsidRDefault="00486F15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63CD305D" w14:textId="77777777" w:rsidR="00486F15" w:rsidRPr="00486F15" w:rsidRDefault="00486F15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1C539C6" w14:textId="77777777" w:rsidR="00486F15" w:rsidRPr="00486F15" w:rsidRDefault="00486F15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AEC" w:rsidRPr="006B07E9" w14:paraId="19B57B60" w14:textId="77777777" w:rsidTr="006A6E4B">
        <w:tc>
          <w:tcPr>
            <w:tcW w:w="4228" w:type="dxa"/>
            <w:gridSpan w:val="4"/>
          </w:tcPr>
          <w:p w14:paraId="358E36FC" w14:textId="7EAB3D34" w:rsidR="002B0AEC" w:rsidRPr="0002535F" w:rsidRDefault="002B0AEC" w:rsidP="0069436D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0253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54" w:type="dxa"/>
          </w:tcPr>
          <w:p w14:paraId="2BE034B8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3534225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C1D7456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104DA7D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423EBFAE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7C4C60FB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931772B" w14:textId="77777777" w:rsidR="002B0AEC" w:rsidRPr="00FD2004" w:rsidRDefault="002B0AEC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AEC" w:rsidRPr="0024470C" w14:paraId="7405B0C8" w14:textId="77777777" w:rsidTr="006A6E4B">
        <w:tc>
          <w:tcPr>
            <w:tcW w:w="4228" w:type="dxa"/>
            <w:gridSpan w:val="4"/>
          </w:tcPr>
          <w:p w14:paraId="0866952C" w14:textId="06A97A8A" w:rsidR="002B0AEC" w:rsidRPr="0002535F" w:rsidRDefault="002B0AEC" w:rsidP="0069436D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62757C58" w14:textId="4869417E" w:rsidR="002B0AEC" w:rsidRPr="00642C77" w:rsidRDefault="007C4B86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030211F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61738457" w14:textId="48381717" w:rsidR="002B0AEC" w:rsidRPr="00642C77" w:rsidRDefault="002B0AEC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7A8F4E5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17C7AF43" w14:textId="16AB5270" w:rsidR="002B0AEC" w:rsidRPr="00642C77" w:rsidRDefault="00CE7F3A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31CD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7" w:type="dxa"/>
            <w:gridSpan w:val="2"/>
          </w:tcPr>
          <w:p w14:paraId="629B6E69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FE7A083" w14:textId="4DD782ED" w:rsidR="002B0AEC" w:rsidRPr="0002535F" w:rsidRDefault="002B0AEC" w:rsidP="002B0AE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2B0AEC" w:rsidRPr="00570EDC" w14:paraId="00F9FE80" w14:textId="77777777" w:rsidTr="006A6E4B">
        <w:tc>
          <w:tcPr>
            <w:tcW w:w="4228" w:type="dxa"/>
            <w:gridSpan w:val="4"/>
          </w:tcPr>
          <w:p w14:paraId="72E274B0" w14:textId="2C385162" w:rsidR="002B0AEC" w:rsidRPr="0002535F" w:rsidRDefault="002B0AEC" w:rsidP="0069436D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4A37D3E" w14:textId="62012079" w:rsidR="002B0AEC" w:rsidRPr="00642C77" w:rsidRDefault="00A31CD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4" w:type="dxa"/>
            <w:gridSpan w:val="2"/>
          </w:tcPr>
          <w:p w14:paraId="3F08B6B9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4C56B325" w14:textId="7E652327" w:rsidR="002B0AEC" w:rsidRPr="002B0AEC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35236769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2A43003C" w14:textId="62F8E086" w:rsidR="002B0AEC" w:rsidRPr="00642C77" w:rsidRDefault="00A31CD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7" w:type="dxa"/>
            <w:gridSpan w:val="2"/>
          </w:tcPr>
          <w:p w14:paraId="676CD683" w14:textId="77777777" w:rsidR="002B0AEC" w:rsidRPr="0002535F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556E3BD3" w14:textId="64183D51" w:rsidR="002B0AEC" w:rsidRPr="0002535F" w:rsidRDefault="002B0AEC" w:rsidP="002B0AE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B0AEC" w:rsidRPr="00CE7F3A" w14:paraId="25E9D435" w14:textId="77777777" w:rsidTr="006A6E4B">
        <w:tc>
          <w:tcPr>
            <w:tcW w:w="4228" w:type="dxa"/>
            <w:gridSpan w:val="4"/>
          </w:tcPr>
          <w:p w14:paraId="5BBA56B1" w14:textId="041BD6E6" w:rsidR="002B0AEC" w:rsidRPr="00CE7F3A" w:rsidRDefault="002B0AEC" w:rsidP="0069436D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7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169C9D52" w14:textId="2AA18C54" w:rsidR="002B0AEC" w:rsidRPr="00CE7F3A" w:rsidRDefault="00A31CD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4" w:type="dxa"/>
            <w:gridSpan w:val="2"/>
          </w:tcPr>
          <w:p w14:paraId="114BFE2D" w14:textId="77777777" w:rsidR="002B0AEC" w:rsidRPr="00CE7F3A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B62BE58" w14:textId="43A4916D" w:rsidR="002B0AEC" w:rsidRPr="00CE7F3A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062D0014" w14:textId="77777777" w:rsidR="002B0AEC" w:rsidRPr="00CE7F3A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68A509" w14:textId="6F8BAF72" w:rsidR="002B0AEC" w:rsidRPr="00CE7F3A" w:rsidRDefault="007C4B86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A31CD8"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7" w:type="dxa"/>
            <w:gridSpan w:val="2"/>
          </w:tcPr>
          <w:p w14:paraId="548FEC5C" w14:textId="77777777" w:rsidR="002B0AEC" w:rsidRPr="00CE7F3A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6B7810" w14:textId="2D670FB7" w:rsidR="002B0AEC" w:rsidRPr="00CE7F3A" w:rsidRDefault="002B0AEC" w:rsidP="002B0AE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</w:tr>
      <w:tr w:rsidR="002B0AEC" w:rsidRPr="00B65B0A" w14:paraId="454044B1" w14:textId="77777777" w:rsidTr="006A6E4B">
        <w:tc>
          <w:tcPr>
            <w:tcW w:w="4228" w:type="dxa"/>
            <w:gridSpan w:val="4"/>
          </w:tcPr>
          <w:p w14:paraId="1FBA34E1" w14:textId="77777777" w:rsidR="002B0AEC" w:rsidRPr="00B65B0A" w:rsidRDefault="002B0AEC" w:rsidP="002B0AEC">
            <w:pPr>
              <w:ind w:left="-1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458B5A27" w14:textId="77777777" w:rsidR="002B0AEC" w:rsidRPr="00B65B0A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E0E6FC6" w14:textId="77777777" w:rsidR="002B0AEC" w:rsidRPr="00B65B0A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5AE2BE18" w14:textId="77777777" w:rsidR="002B0AEC" w:rsidRPr="00B65B0A" w:rsidRDefault="002B0AEC" w:rsidP="002B0AE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A37D47" w14:textId="77777777" w:rsidR="002B0AEC" w:rsidRPr="00B65B0A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6609EF79" w14:textId="77777777" w:rsidR="002B0AEC" w:rsidRPr="00B65B0A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2634D744" w14:textId="77777777" w:rsidR="002B0AEC" w:rsidRPr="00B65B0A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54330B2B" w14:textId="77777777" w:rsidR="002B0AEC" w:rsidRPr="00B65B0A" w:rsidRDefault="002B0AEC" w:rsidP="002B0AE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0AEC" w:rsidRPr="00FE6655" w14:paraId="353571DB" w14:textId="77777777" w:rsidTr="006A6E4B">
        <w:tc>
          <w:tcPr>
            <w:tcW w:w="4228" w:type="dxa"/>
            <w:gridSpan w:val="4"/>
          </w:tcPr>
          <w:p w14:paraId="48E4286C" w14:textId="69E06E94" w:rsidR="002B0AEC" w:rsidRPr="00FE6655" w:rsidRDefault="002B0AEC" w:rsidP="0069436D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C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="008B47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54" w:type="dxa"/>
          </w:tcPr>
          <w:p w14:paraId="73EF8E13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82A5CBF" w14:textId="77777777" w:rsidR="002B0AEC" w:rsidRPr="00FE6655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1C34F051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F4209A" w14:textId="77777777" w:rsidR="002B0AEC" w:rsidRPr="00FE6655" w:rsidRDefault="002B0AEC" w:rsidP="002B0AEC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7193913A" w14:textId="77777777" w:rsidR="002B0AEC" w:rsidRPr="00642C77" w:rsidRDefault="002B0AEC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453763BE" w14:textId="77777777" w:rsidR="002B0AEC" w:rsidRPr="00FE6655" w:rsidRDefault="002B0AEC" w:rsidP="002B0AEC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8FA4BA8" w14:textId="77777777" w:rsidR="002B0AEC" w:rsidRPr="00FE6655" w:rsidRDefault="002B0AEC" w:rsidP="002B0AEC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0AEC" w:rsidRPr="009433A9" w14:paraId="47B34D66" w14:textId="77777777" w:rsidTr="006A6E4B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868" w:type="dxa"/>
            <w:shd w:val="clear" w:color="auto" w:fill="auto"/>
          </w:tcPr>
          <w:p w14:paraId="2FF4EDBF" w14:textId="77777777" w:rsidR="002B0AEC" w:rsidRPr="00D11C6C" w:rsidRDefault="002B0AEC" w:rsidP="0069436D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1C6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0B2F04CE" w14:textId="77777777" w:rsidR="002B0AEC" w:rsidRPr="00696C17" w:rsidRDefault="002B0AEC" w:rsidP="002B0AE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25D7F9A7" w14:textId="58719FC6" w:rsidR="002B0AEC" w:rsidRPr="00642C77" w:rsidRDefault="00B77638" w:rsidP="00CE7F3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69913297" w14:textId="77777777" w:rsidR="002B0AEC" w:rsidRPr="00696C17" w:rsidRDefault="002B0AEC" w:rsidP="002B0AEC">
            <w:pPr>
              <w:pStyle w:val="BodyText"/>
              <w:tabs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024EAA2B" w14:textId="77777777" w:rsidR="002B0AEC" w:rsidRPr="00642C77" w:rsidRDefault="002B0AEC" w:rsidP="00CE7F3A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EE2E8E6" w14:textId="77777777" w:rsidR="002B0AEC" w:rsidRPr="00696C17" w:rsidRDefault="002B0AEC" w:rsidP="002B0AEC">
            <w:pPr>
              <w:pStyle w:val="BodyText"/>
              <w:tabs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020D78A8" w14:textId="54236D37" w:rsidR="002B0AEC" w:rsidRPr="00642C77" w:rsidRDefault="00B7763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32,000</w:t>
            </w:r>
          </w:p>
        </w:tc>
        <w:tc>
          <w:tcPr>
            <w:tcW w:w="277" w:type="dxa"/>
            <w:gridSpan w:val="2"/>
          </w:tcPr>
          <w:p w14:paraId="59DA78E1" w14:textId="77777777" w:rsidR="002B0AEC" w:rsidRPr="009433A9" w:rsidRDefault="002B0AEC" w:rsidP="002B0AEC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2D5C4441" w14:textId="7AF5B7F3" w:rsidR="002B0AEC" w:rsidRPr="00625002" w:rsidRDefault="002B0AEC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2B0AEC" w:rsidRPr="009433A9" w14:paraId="63CE2175" w14:textId="77777777" w:rsidTr="006A6E4B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868" w:type="dxa"/>
            <w:shd w:val="clear" w:color="auto" w:fill="auto"/>
          </w:tcPr>
          <w:p w14:paraId="44AD2F73" w14:textId="77777777" w:rsidR="002B0AEC" w:rsidRPr="00712F4F" w:rsidRDefault="002B0AEC" w:rsidP="0069436D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360" w:type="dxa"/>
            <w:gridSpan w:val="3"/>
          </w:tcPr>
          <w:p w14:paraId="00FCCAF8" w14:textId="77777777" w:rsidR="002B0AEC" w:rsidRPr="00696C17" w:rsidRDefault="002B0AEC" w:rsidP="002B0AE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D032A97" w14:textId="63E7A5FD" w:rsidR="002B0AEC" w:rsidRPr="00642C77" w:rsidRDefault="00B7763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201,120</w:t>
            </w:r>
          </w:p>
        </w:tc>
        <w:tc>
          <w:tcPr>
            <w:tcW w:w="274" w:type="dxa"/>
            <w:gridSpan w:val="2"/>
          </w:tcPr>
          <w:p w14:paraId="7D85D0EA" w14:textId="77777777" w:rsidR="002B0AEC" w:rsidRPr="00696C17" w:rsidRDefault="002B0AEC" w:rsidP="002B0AE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11ACADF3" w14:textId="68E2E063" w:rsidR="002B0AEC" w:rsidRPr="00642C77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2C77">
              <w:rPr>
                <w:rFonts w:ascii="Angsana New" w:hAnsi="Angsana New"/>
                <w:sz w:val="30"/>
                <w:szCs w:val="30"/>
                <w:lang w:val="en-US" w:bidi="th-TH"/>
              </w:rPr>
              <w:t>201,120</w:t>
            </w:r>
          </w:p>
        </w:tc>
        <w:tc>
          <w:tcPr>
            <w:tcW w:w="270" w:type="dxa"/>
            <w:gridSpan w:val="2"/>
          </w:tcPr>
          <w:p w14:paraId="289A1061" w14:textId="77777777" w:rsidR="002B0AEC" w:rsidRPr="00696C17" w:rsidRDefault="002B0AEC" w:rsidP="002B0AE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32F8E" w14:textId="701D67FB" w:rsidR="002B0AEC" w:rsidRPr="00642C77" w:rsidRDefault="00B7763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201,120</w:t>
            </w:r>
          </w:p>
        </w:tc>
        <w:tc>
          <w:tcPr>
            <w:tcW w:w="277" w:type="dxa"/>
            <w:gridSpan w:val="2"/>
          </w:tcPr>
          <w:p w14:paraId="12F43E05" w14:textId="77777777" w:rsidR="002B0AEC" w:rsidRPr="009433A9" w:rsidRDefault="002B0AEC" w:rsidP="002B0AEC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3EFBFAB7" w14:textId="4CD0DD20" w:rsidR="002B0AEC" w:rsidRPr="00625002" w:rsidRDefault="002B0AEC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</w:tr>
      <w:tr w:rsidR="002B0AEC" w:rsidRPr="00CE7F3A" w14:paraId="4FFCDC83" w14:textId="77777777" w:rsidTr="006A6E4B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868" w:type="dxa"/>
            <w:shd w:val="clear" w:color="auto" w:fill="auto"/>
          </w:tcPr>
          <w:p w14:paraId="75E683AE" w14:textId="77777777" w:rsidR="002B0AEC" w:rsidRPr="00CE7F3A" w:rsidRDefault="002B0AEC" w:rsidP="0069436D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7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65C2FD65" w14:textId="77777777" w:rsidR="002B0AEC" w:rsidRPr="00CE7F3A" w:rsidRDefault="002B0AEC" w:rsidP="002B0AEC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47FEB4E" w14:textId="5798EC29" w:rsidR="002B0AEC" w:rsidRPr="00CE7F3A" w:rsidRDefault="00B7763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201,120</w:t>
            </w:r>
          </w:p>
        </w:tc>
        <w:tc>
          <w:tcPr>
            <w:tcW w:w="274" w:type="dxa"/>
            <w:gridSpan w:val="2"/>
          </w:tcPr>
          <w:p w14:paraId="3A72BA1F" w14:textId="77777777" w:rsidR="002B0AEC" w:rsidRPr="00CE7F3A" w:rsidRDefault="002B0AEC" w:rsidP="002B0AE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E5B063C" w14:textId="0BDE0AAE" w:rsidR="002B0AEC" w:rsidRPr="00CE7F3A" w:rsidRDefault="002B0AEC" w:rsidP="002B0AE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201,120</w:t>
            </w:r>
          </w:p>
        </w:tc>
        <w:tc>
          <w:tcPr>
            <w:tcW w:w="270" w:type="dxa"/>
            <w:gridSpan w:val="2"/>
          </w:tcPr>
          <w:p w14:paraId="650B16DE" w14:textId="77777777" w:rsidR="002B0AEC" w:rsidRPr="00CE7F3A" w:rsidRDefault="002B0AEC" w:rsidP="002B0AEC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93224" w14:textId="17CE17BE" w:rsidR="002B0AEC" w:rsidRPr="00CE7F3A" w:rsidRDefault="00B77638" w:rsidP="002B0AE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233,120</w:t>
            </w:r>
          </w:p>
        </w:tc>
        <w:tc>
          <w:tcPr>
            <w:tcW w:w="277" w:type="dxa"/>
            <w:gridSpan w:val="2"/>
          </w:tcPr>
          <w:p w14:paraId="458573B5" w14:textId="77777777" w:rsidR="002B0AEC" w:rsidRPr="00CE7F3A" w:rsidRDefault="002B0AEC" w:rsidP="002B0AEC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B4BE7F" w14:textId="73D04C8C" w:rsidR="002B0AEC" w:rsidRPr="00CE7F3A" w:rsidRDefault="002B0AEC" w:rsidP="002B0AEC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222,120</w:t>
            </w:r>
          </w:p>
        </w:tc>
      </w:tr>
    </w:tbl>
    <w:p w14:paraId="512D1C27" w14:textId="77777777" w:rsidR="00ED6396" w:rsidRDefault="00ED6396" w:rsidP="00DB550A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  <w:highlight w:val="yellow"/>
        </w:rPr>
      </w:pPr>
    </w:p>
    <w:p w14:paraId="0DFD408C" w14:textId="48E9ECC5" w:rsidR="002B1B12" w:rsidRPr="00ED2B56" w:rsidRDefault="002B1B12" w:rsidP="00DB550A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ED2B56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  <w:r w:rsidR="001513D9" w:rsidRPr="00ED2B56">
        <w:rPr>
          <w:rFonts w:ascii="Angsana New" w:hAnsi="Angsana New"/>
          <w:b/>
          <w:i/>
          <w:iCs/>
          <w:color w:val="FF0000"/>
          <w:sz w:val="30"/>
          <w:szCs w:val="30"/>
        </w:rPr>
        <w:t xml:space="preserve"> </w:t>
      </w:r>
    </w:p>
    <w:p w14:paraId="47A1EFC2" w14:textId="77777777" w:rsidR="002B1B12" w:rsidRPr="00ED2B56" w:rsidRDefault="002B1B12" w:rsidP="00AF6B4E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465AD8D" w14:textId="77777777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1B5E77">
        <w:rPr>
          <w:rFonts w:ascii="Angsana New" w:hAnsi="Angsana New"/>
          <w:b/>
          <w:sz w:val="30"/>
          <w:szCs w:val="30"/>
          <w:cs/>
        </w:rPr>
        <w:t>บริษัทได้ทำสัญญาเช่ากับกิจการที่เกี่ยวข้องกันแห่งหนึ่งซึ่งครอบคลุมการให้เช่าทรัพย์สินและอุปกรณ์เพื่อจำหน่ายก๊าซคาร์บอนไดออกไซด์เหลวพร้อมอัดในราคาที่ระบุไว้ในสัญญา โดยสัญญาจะสิ้นสุดเมื่อบริษัทบอกเลิกสัญญาเป็นลายลักษณ์อักษรแก่คู่สัญญา</w:t>
      </w:r>
    </w:p>
    <w:p w14:paraId="1BBFBEEF" w14:textId="77777777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260C9FF5" w14:textId="10ECDFC0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1B5E77">
        <w:rPr>
          <w:rFonts w:ascii="Angsana New" w:hAnsi="Angsana New"/>
          <w:b/>
          <w:sz w:val="30"/>
          <w:szCs w:val="30"/>
          <w:cs/>
        </w:rPr>
        <w:t>กลุ่มบริษัทได้ทำสัญญากับกิจการที่เกี่ยวข้องกันหลายแห่งเพื่อให้บริการให้คำปรึกษาและให้บริการธุรกิจแก่บริษัทในเครือ โดยสัญญาจะสิ้นสุดเมื่อกลุ่มบริษัทบอกเลิกสัญญาเป็นลายลักษณ์อักษรแก่คู่สัญญา</w:t>
      </w:r>
    </w:p>
    <w:p w14:paraId="309D21FF" w14:textId="77777777" w:rsidR="003F595D" w:rsidRPr="001B5E77" w:rsidRDefault="003F595D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4D613845" w14:textId="5783898E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1B5E77">
        <w:rPr>
          <w:rFonts w:ascii="Angsana New" w:hAnsi="Angsana New"/>
          <w:b/>
          <w:sz w:val="30"/>
          <w:szCs w:val="30"/>
          <w:cs/>
        </w:rPr>
        <w:t>บริษัทได้ทำสัญญาให้กู้ยืมเงินแก่กิจการที่เกี่ยวข้องกันหลายแห่ง และได้ทำสัญญากู้ยืมเงินจากกิจการที่เกี่ยวข้องกันแห่งหนึ่ง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25B886BC" w14:textId="77777777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3315A1B4" w14:textId="302A2B5D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1B5E77">
        <w:rPr>
          <w:rFonts w:ascii="Angsana New" w:hAnsi="Angsana New"/>
          <w:b/>
          <w:sz w:val="30"/>
          <w:szCs w:val="30"/>
          <w:cs/>
        </w:rPr>
        <w:t>บริษัทได้ทำสัญญาให้กู้ยืมเงินหลายฉบับแก่กิจการที่เกี่ยวข้องกันแห่งหนึ่ง เพื่อใช้ในโครงการผลิตกระแสไฟฟ้าจาก</w:t>
      </w:r>
      <w:r w:rsidRPr="001B5E77">
        <w:rPr>
          <w:rFonts w:ascii="Angsana New" w:hAnsi="Angsana New"/>
          <w:b/>
          <w:spacing w:val="-2"/>
          <w:sz w:val="30"/>
          <w:szCs w:val="30"/>
          <w:cs/>
        </w:rPr>
        <w:t xml:space="preserve">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="00FF3F22" w:rsidRPr="001B5E77">
        <w:rPr>
          <w:rFonts w:ascii="Angsana New" w:hAnsi="Angsana New"/>
          <w:bCs/>
          <w:spacing w:val="-2"/>
          <w:sz w:val="30"/>
          <w:szCs w:val="30"/>
        </w:rPr>
        <w:t>1</w:t>
      </w:r>
      <w:r w:rsidRPr="001B5E77">
        <w:rPr>
          <w:rFonts w:ascii="Angsana New" w:hAnsi="Angsana New"/>
          <w:b/>
          <w:spacing w:val="-2"/>
          <w:sz w:val="30"/>
          <w:szCs w:val="30"/>
          <w:cs/>
        </w:rPr>
        <w:t xml:space="preserve"> ปี </w:t>
      </w:r>
      <w:r w:rsidRPr="001B5E77">
        <w:rPr>
          <w:rFonts w:ascii="Angsana New" w:hAnsi="Angsana New"/>
          <w:b/>
          <w:sz w:val="30"/>
          <w:szCs w:val="30"/>
          <w:cs/>
        </w:rPr>
        <w:t>และ</w:t>
      </w:r>
      <w:r w:rsidRPr="008B47EA">
        <w:rPr>
          <w:rFonts w:ascii="Angsana New" w:hAnsi="Angsana New"/>
          <w:bCs/>
          <w:sz w:val="30"/>
          <w:szCs w:val="30"/>
          <w:cs/>
        </w:rPr>
        <w:t xml:space="preserve"> </w:t>
      </w:r>
      <w:r w:rsidR="00CE7F3A" w:rsidRPr="008B47EA">
        <w:rPr>
          <w:rFonts w:ascii="Angsana New" w:hAnsi="Angsana New"/>
          <w:bCs/>
          <w:sz w:val="30"/>
          <w:szCs w:val="30"/>
        </w:rPr>
        <w:t xml:space="preserve">8 - </w:t>
      </w:r>
      <w:r w:rsidR="00FF3F22" w:rsidRPr="008B47EA">
        <w:rPr>
          <w:rFonts w:ascii="Angsana New" w:hAnsi="Angsana New"/>
          <w:bCs/>
          <w:sz w:val="30"/>
          <w:szCs w:val="30"/>
        </w:rPr>
        <w:t>9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 ปี ตามแต่ละสัญญาพร้อมทั้งค้ำประกันโดยสินทรัพย์ของแต่ละโครงการ โดยสัญญาดังกล่าวจะทยอยสิ้นสุดในเดือน</w:t>
      </w:r>
      <w:r w:rsidR="00CE7F3A" w:rsidRPr="001B5E77">
        <w:rPr>
          <w:rFonts w:ascii="Angsana New" w:hAnsi="Angsana New" w:hint="cs"/>
          <w:b/>
          <w:sz w:val="30"/>
          <w:szCs w:val="30"/>
          <w:cs/>
        </w:rPr>
        <w:t>สิงหาคม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 </w:t>
      </w:r>
      <w:r w:rsidR="00FF3F22" w:rsidRPr="001B5E77">
        <w:rPr>
          <w:rFonts w:ascii="Angsana New" w:hAnsi="Angsana New"/>
          <w:bCs/>
          <w:sz w:val="30"/>
          <w:szCs w:val="30"/>
        </w:rPr>
        <w:t>25</w:t>
      </w:r>
      <w:r w:rsidR="00CE7F3A" w:rsidRPr="001B5E77">
        <w:rPr>
          <w:rFonts w:ascii="Angsana New" w:hAnsi="Angsana New"/>
          <w:bCs/>
          <w:sz w:val="30"/>
          <w:szCs w:val="30"/>
        </w:rPr>
        <w:t>70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 จนถึงเดือนสิงหาคม </w:t>
      </w:r>
      <w:r w:rsidR="00FF3F22" w:rsidRPr="001B5E77">
        <w:rPr>
          <w:rFonts w:ascii="Angsana New" w:hAnsi="Angsana New"/>
          <w:bCs/>
          <w:sz w:val="30"/>
          <w:szCs w:val="30"/>
        </w:rPr>
        <w:t>2573</w:t>
      </w:r>
    </w:p>
    <w:p w14:paraId="5FE95433" w14:textId="30FCD154" w:rsidR="00B65B0A" w:rsidRPr="001B5E77" w:rsidRDefault="00B65B0A">
      <w:pPr>
        <w:rPr>
          <w:rFonts w:ascii="Angsana New" w:hAnsi="Angsana New"/>
          <w:b/>
          <w:sz w:val="30"/>
          <w:szCs w:val="30"/>
        </w:rPr>
      </w:pPr>
      <w:r w:rsidRPr="001B5E77">
        <w:rPr>
          <w:rFonts w:ascii="Angsana New" w:hAnsi="Angsana New"/>
          <w:b/>
          <w:sz w:val="30"/>
          <w:szCs w:val="30"/>
        </w:rPr>
        <w:br w:type="page"/>
      </w:r>
    </w:p>
    <w:p w14:paraId="24BA9C14" w14:textId="77777777" w:rsidR="00457A00" w:rsidRPr="001B5E77" w:rsidRDefault="004F6315" w:rsidP="007B7BC4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1B5E77">
        <w:rPr>
          <w:rFonts w:ascii="Angsana New" w:hAnsi="Angsana New"/>
          <w:b/>
          <w:sz w:val="30"/>
          <w:szCs w:val="30"/>
          <w:cs/>
        </w:rPr>
        <w:lastRenderedPageBreak/>
        <w:t>บริษัทได้ทำสัญญาเงินให้กู้ยืมแก่กิจการที่เกี่ยวข้องกันแห่งหนึ่งเพื่อใช้ในการดำเนินงาน ซึ่งมีอัตราดอกเบี้ยเท่ากับ</w:t>
      </w:r>
      <w:r w:rsidR="00FA4BD0" w:rsidRPr="001B5E77">
        <w:rPr>
          <w:rFonts w:ascii="Angsana New" w:hAnsi="Angsana New"/>
          <w:b/>
          <w:sz w:val="30"/>
          <w:szCs w:val="30"/>
        </w:rPr>
        <w:t xml:space="preserve">   </w:t>
      </w:r>
      <w:r w:rsidRPr="001B5E77">
        <w:rPr>
          <w:rFonts w:ascii="Angsana New" w:hAnsi="Angsana New"/>
          <w:b/>
          <w:sz w:val="30"/>
          <w:szCs w:val="30"/>
          <w:cs/>
        </w:rPr>
        <w:t>ที่ระบุในสัญญา ซึ่งสัญญาดังกล่าวจะสิ้นสุดตามที่ระบุในสัญญา</w:t>
      </w:r>
      <w:r w:rsidR="00457A00" w:rsidRPr="001B5E77">
        <w:rPr>
          <w:rFonts w:ascii="Angsana New" w:hAnsi="Angsana New"/>
          <w:b/>
          <w:sz w:val="30"/>
          <w:szCs w:val="30"/>
        </w:rPr>
        <w:t xml:space="preserve"> </w:t>
      </w:r>
    </w:p>
    <w:p w14:paraId="64A803C3" w14:textId="77777777" w:rsidR="00457A00" w:rsidRPr="001B5E77" w:rsidRDefault="00457A00" w:rsidP="007B7BC4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0FD77F81" w14:textId="001C9C62" w:rsidR="004F6315" w:rsidRPr="001B5E77" w:rsidRDefault="004F6315" w:rsidP="007B7BC4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1B5E77">
        <w:rPr>
          <w:rFonts w:ascii="Angsana New" w:hAnsi="Angsana New"/>
          <w:b/>
          <w:sz w:val="30"/>
          <w:szCs w:val="30"/>
          <w:cs/>
        </w:rPr>
        <w:t xml:space="preserve">บริษัทได้ทำสัญญาเงินให้กู้ยืมแก่กิจการที่เกี่ยวข้องกันแห่งหนึ่งเพื่อใช้ในการก่อสร้างโรงงานไฟฟ้าพลังงานแสงอาทิตย์ โดยมีอัตราดอกเบี้ยร้อยละ </w:t>
      </w:r>
      <w:r w:rsidR="00FF3F22" w:rsidRPr="001B5E77">
        <w:rPr>
          <w:rFonts w:ascii="Angsana New" w:hAnsi="Angsana New"/>
          <w:bCs/>
          <w:sz w:val="30"/>
          <w:szCs w:val="30"/>
        </w:rPr>
        <w:t>10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 และร้อยละ </w:t>
      </w:r>
      <w:r w:rsidR="00FF3F22" w:rsidRPr="001B5E77">
        <w:rPr>
          <w:rFonts w:ascii="Angsana New" w:hAnsi="Angsana New"/>
          <w:bCs/>
          <w:sz w:val="30"/>
          <w:szCs w:val="30"/>
        </w:rPr>
        <w:t>14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 ต่อปี ซึ่งสัญญาดังกล่าวจะสิ้นสุดตามที่ระบุในสัญญา</w:t>
      </w:r>
    </w:p>
    <w:p w14:paraId="5943226C" w14:textId="77777777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7F8C69AA" w14:textId="7A627FFA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1B5E77">
        <w:rPr>
          <w:rFonts w:ascii="Angsana New" w:hAnsi="Angsana New"/>
          <w:b/>
          <w:sz w:val="30"/>
          <w:szCs w:val="30"/>
          <w:cs/>
        </w:rPr>
        <w:t xml:space="preserve">บริษัทได้ทำสัญญากู้ยืมเงินจากกรรมการโดยมีวงเงินกู้ยืมจำนวน </w:t>
      </w:r>
      <w:r w:rsidR="00FF3F22" w:rsidRPr="001B5E77">
        <w:rPr>
          <w:rFonts w:ascii="Angsana New" w:hAnsi="Angsana New"/>
          <w:bCs/>
          <w:sz w:val="30"/>
          <w:szCs w:val="30"/>
        </w:rPr>
        <w:t>250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 ล้านบาท ซึ่งมีอัตราดอกเบี้ยร้อยละ </w:t>
      </w:r>
      <w:r w:rsidR="00FF3F22" w:rsidRPr="001B5E77">
        <w:rPr>
          <w:rFonts w:ascii="Angsana New" w:hAnsi="Angsana New"/>
          <w:bCs/>
          <w:sz w:val="30"/>
          <w:szCs w:val="30"/>
        </w:rPr>
        <w:t>4</w:t>
      </w:r>
      <w:r w:rsidR="00A42D54" w:rsidRPr="001B5E77">
        <w:rPr>
          <w:rFonts w:ascii="Angsana New" w:hAnsi="Angsana New"/>
          <w:bCs/>
          <w:sz w:val="30"/>
          <w:szCs w:val="30"/>
        </w:rPr>
        <w:t>.</w:t>
      </w:r>
      <w:r w:rsidR="00FF3F22" w:rsidRPr="001B5E77">
        <w:rPr>
          <w:rFonts w:ascii="Angsana New" w:hAnsi="Angsana New"/>
          <w:bCs/>
          <w:sz w:val="30"/>
          <w:szCs w:val="30"/>
        </w:rPr>
        <w:t>5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 ต่อปี</w:t>
      </w:r>
      <w:r w:rsidRPr="001B5E7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ซึ่งสัญญาดังกล่าวจะสิ้นสุดภายใน </w:t>
      </w:r>
      <w:r w:rsidR="00FF3F22" w:rsidRPr="001B5E77">
        <w:rPr>
          <w:rFonts w:ascii="Angsana New" w:hAnsi="Angsana New"/>
          <w:bCs/>
          <w:sz w:val="30"/>
          <w:szCs w:val="30"/>
        </w:rPr>
        <w:t>1</w:t>
      </w:r>
      <w:r w:rsidRPr="001B5E77">
        <w:rPr>
          <w:rFonts w:ascii="Angsana New" w:hAnsi="Angsana New"/>
          <w:b/>
          <w:sz w:val="30"/>
          <w:szCs w:val="30"/>
          <w:cs/>
        </w:rPr>
        <w:t xml:space="preserve"> ปี หรือเมื่อได้รับชำระคืนเต็มจำนวน</w:t>
      </w:r>
    </w:p>
    <w:p w14:paraId="48BE9631" w14:textId="77777777" w:rsidR="004F6315" w:rsidRPr="001B5E77" w:rsidRDefault="004F6315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0C57B453" w14:textId="77777777" w:rsidR="00ED2B56" w:rsidRDefault="00ED2B56" w:rsidP="00ED2B5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1B5E77">
        <w:rPr>
          <w:rFonts w:ascii="Angsana New" w:hAnsi="Angsana New"/>
          <w:sz w:val="30"/>
          <w:szCs w:val="30"/>
          <w:cs/>
        </w:rPr>
        <w:t>บริษัทได้ทำสัญญาให้เช่าช่วงอาคารแก่กิจการที่เกี่ยวข้องกันแห่งหนึ่ง เพื่อใช้เป็นอาคารสำนักงานในการประกอบธุรกิจ โดยมีอัตราค่าเช่าเท่ากับที่ระบุไว้ในสัญญา โดยสัญญาจะสิ้นสุดเมื่อครบกำหนดระยะเวลาหรือเมื่อบอกเลิกสัญญาเป็นลายลักษณ์อักษรแก่คู่สัญญา</w:t>
      </w:r>
    </w:p>
    <w:p w14:paraId="5BA9636A" w14:textId="77777777" w:rsidR="00ED2B56" w:rsidRDefault="00ED2B56" w:rsidP="004F6315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375DE713" w14:textId="77777777" w:rsidR="00723E80" w:rsidRPr="00297A88" w:rsidRDefault="00723E80" w:rsidP="00AE2820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297A88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876A071" w14:textId="77777777" w:rsidR="00723E80" w:rsidRPr="00B65B0A" w:rsidRDefault="00723E80" w:rsidP="00723E8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631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236"/>
        <w:gridCol w:w="1204"/>
        <w:gridCol w:w="270"/>
        <w:gridCol w:w="1170"/>
        <w:gridCol w:w="270"/>
        <w:gridCol w:w="1171"/>
      </w:tblGrid>
      <w:tr w:rsidR="00723E80" w:rsidRPr="00297A88" w14:paraId="1288EE8A" w14:textId="77777777" w:rsidTr="002B0AEC">
        <w:trPr>
          <w:tblHeader/>
        </w:trPr>
        <w:tc>
          <w:tcPr>
            <w:tcW w:w="4050" w:type="dxa"/>
          </w:tcPr>
          <w:p w14:paraId="69F5CF0A" w14:textId="77777777" w:rsidR="00723E80" w:rsidRPr="00297A88" w:rsidRDefault="00723E80" w:rsidP="00E054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614911F" w14:textId="77777777" w:rsidR="00723E80" w:rsidRPr="00297A88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7A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10079D" w14:textId="77777777" w:rsidR="00723E80" w:rsidRPr="00297A88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shd w:val="clear" w:color="auto" w:fill="auto"/>
          </w:tcPr>
          <w:p w14:paraId="3800D21A" w14:textId="77777777" w:rsidR="00723E80" w:rsidRPr="00297A88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7A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BD6" w:rsidRPr="00297A88" w14:paraId="34EA0F9A" w14:textId="77777777" w:rsidTr="00FA4BD0">
        <w:trPr>
          <w:tblHeader/>
        </w:trPr>
        <w:tc>
          <w:tcPr>
            <w:tcW w:w="4050" w:type="dxa"/>
          </w:tcPr>
          <w:p w14:paraId="2A33D55D" w14:textId="77777777" w:rsidR="00543BD6" w:rsidRPr="00297A88" w:rsidRDefault="00543BD6" w:rsidP="00543BD6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8D113A" w14:textId="4D34FD01" w:rsidR="00543BD6" w:rsidRPr="00297A88" w:rsidRDefault="00C605FF" w:rsidP="00543BD6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256</w:t>
            </w:r>
            <w:r w:rsidR="002B0AEC" w:rsidRPr="00297A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BDA99A4" w14:textId="77777777" w:rsidR="00543BD6" w:rsidRPr="00297A88" w:rsidRDefault="00543BD6" w:rsidP="00053A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4C44EB90" w14:textId="5B095A64" w:rsidR="00543BD6" w:rsidRPr="00297A88" w:rsidRDefault="00C605FF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256</w:t>
            </w:r>
            <w:r w:rsidR="002B0AEC" w:rsidRPr="00297A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DDBFE" w14:textId="77777777" w:rsidR="00543BD6" w:rsidRPr="00297A88" w:rsidRDefault="00543BD6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BD493C" w14:textId="214442B0" w:rsidR="00543BD6" w:rsidRPr="00297A88" w:rsidRDefault="00C605FF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256</w:t>
            </w:r>
            <w:r w:rsidR="002B0AEC" w:rsidRPr="00297A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AF51D8" w14:textId="77777777" w:rsidR="00543BD6" w:rsidRPr="00297A88" w:rsidRDefault="00543BD6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E3BD82" w14:textId="07EDDC1D" w:rsidR="00543BD6" w:rsidRPr="00297A88" w:rsidRDefault="00C605FF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256</w:t>
            </w:r>
            <w:r w:rsidR="002B0AEC" w:rsidRPr="00297A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23E80" w:rsidRPr="00297A88" w14:paraId="6500C961" w14:textId="77777777" w:rsidTr="002B0AEC">
        <w:trPr>
          <w:tblHeader/>
        </w:trPr>
        <w:tc>
          <w:tcPr>
            <w:tcW w:w="4050" w:type="dxa"/>
          </w:tcPr>
          <w:p w14:paraId="12654597" w14:textId="77777777" w:rsidR="00723E80" w:rsidRPr="00297A88" w:rsidRDefault="00723E80" w:rsidP="00E054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1" w:type="dxa"/>
            <w:gridSpan w:val="7"/>
          </w:tcPr>
          <w:p w14:paraId="522B5FA3" w14:textId="77777777" w:rsidR="00723E80" w:rsidRPr="00297A88" w:rsidRDefault="00723E80" w:rsidP="00723E80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97A8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AEC" w:rsidRPr="00297A88" w14:paraId="04750C43" w14:textId="77777777" w:rsidTr="00FA4BD0">
        <w:tc>
          <w:tcPr>
            <w:tcW w:w="4050" w:type="dxa"/>
          </w:tcPr>
          <w:p w14:paraId="6A3A6DEB" w14:textId="77777777" w:rsidR="002B0AEC" w:rsidRPr="00297A88" w:rsidRDefault="002B0AEC" w:rsidP="002B0A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97A8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E97CED9" w14:textId="4D57F797" w:rsidR="002B0AEC" w:rsidRPr="00297A88" w:rsidRDefault="00297A88" w:rsidP="002B0AE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4,056</w:t>
            </w:r>
          </w:p>
        </w:tc>
        <w:tc>
          <w:tcPr>
            <w:tcW w:w="236" w:type="dxa"/>
          </w:tcPr>
          <w:p w14:paraId="00E74C0E" w14:textId="77777777" w:rsidR="002B0AEC" w:rsidRPr="00297A88" w:rsidRDefault="002B0AEC" w:rsidP="002B0AEC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</w:tcPr>
          <w:p w14:paraId="445D53CE" w14:textId="58CDC779" w:rsidR="002B0AEC" w:rsidRPr="00297A88" w:rsidRDefault="002B0AEC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Pr="00297A88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4B64F1CF" w14:textId="77777777" w:rsidR="002B0AEC" w:rsidRPr="00297A88" w:rsidRDefault="002B0AEC" w:rsidP="002B0AE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D6DAF" w14:textId="05FD9E2D" w:rsidR="002B0AEC" w:rsidRPr="00297A88" w:rsidRDefault="00FE1F57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1,143</w:t>
            </w:r>
          </w:p>
        </w:tc>
        <w:tc>
          <w:tcPr>
            <w:tcW w:w="270" w:type="dxa"/>
          </w:tcPr>
          <w:p w14:paraId="0485CA77" w14:textId="77777777" w:rsidR="002B0AEC" w:rsidRPr="00297A88" w:rsidRDefault="002B0AEC" w:rsidP="002B0AE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4DC53" w14:textId="587BE91B" w:rsidR="002B0AEC" w:rsidRPr="00297A88" w:rsidRDefault="002B0AEC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</w:p>
        </w:tc>
      </w:tr>
      <w:tr w:rsidR="002B0AEC" w:rsidRPr="00297A88" w14:paraId="4C997CC4" w14:textId="77777777" w:rsidTr="00FA4BD0">
        <w:tc>
          <w:tcPr>
            <w:tcW w:w="4050" w:type="dxa"/>
          </w:tcPr>
          <w:p w14:paraId="19640AFC" w14:textId="757906D1" w:rsidR="002B0AEC" w:rsidRPr="00297A88" w:rsidRDefault="002B0AEC" w:rsidP="002B0A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97A88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2E061235" w14:textId="74523A43" w:rsidR="002B0AEC" w:rsidRPr="00297A88" w:rsidRDefault="00297A88" w:rsidP="002B0AE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40,212</w:t>
            </w:r>
          </w:p>
        </w:tc>
        <w:tc>
          <w:tcPr>
            <w:tcW w:w="236" w:type="dxa"/>
          </w:tcPr>
          <w:p w14:paraId="39F5389F" w14:textId="77777777" w:rsidR="002B0AEC" w:rsidRPr="00297A88" w:rsidRDefault="002B0AEC" w:rsidP="002B0AEC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</w:tcPr>
          <w:p w14:paraId="0F89FC8A" w14:textId="2DB4CB93" w:rsidR="002B0AEC" w:rsidRPr="00297A88" w:rsidRDefault="002B0AEC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37,018</w:t>
            </w:r>
          </w:p>
        </w:tc>
        <w:tc>
          <w:tcPr>
            <w:tcW w:w="270" w:type="dxa"/>
          </w:tcPr>
          <w:p w14:paraId="3BA9E644" w14:textId="77777777" w:rsidR="002B0AEC" w:rsidRPr="00297A88" w:rsidRDefault="002B0AEC" w:rsidP="002B0AE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39804" w14:textId="03F15078" w:rsidR="002B0AEC" w:rsidRPr="00297A88" w:rsidRDefault="00FE1F57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17,10</w:t>
            </w:r>
            <w:r w:rsidR="0093677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F1BBF13" w14:textId="77777777" w:rsidR="002B0AEC" w:rsidRPr="00297A88" w:rsidRDefault="002B0AEC" w:rsidP="002B0AE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267E0BDA" w14:textId="400877C9" w:rsidR="002B0AEC" w:rsidRPr="00297A88" w:rsidRDefault="002B0AEC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10,996</w:t>
            </w:r>
          </w:p>
        </w:tc>
      </w:tr>
      <w:tr w:rsidR="002B0AEC" w:rsidRPr="00297A88" w14:paraId="480A3E76" w14:textId="77777777" w:rsidTr="00FA4BD0">
        <w:tc>
          <w:tcPr>
            <w:tcW w:w="4050" w:type="dxa"/>
          </w:tcPr>
          <w:p w14:paraId="7DF09EC3" w14:textId="77777777" w:rsidR="002B0AEC" w:rsidRPr="00297A88" w:rsidRDefault="002B0AEC" w:rsidP="002B0AEC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9B26" w14:textId="4E0BD9E2" w:rsidR="002B0AEC" w:rsidRPr="00297A88" w:rsidRDefault="00FE1F57" w:rsidP="002B0AEC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44,268</w:t>
            </w:r>
          </w:p>
        </w:tc>
        <w:tc>
          <w:tcPr>
            <w:tcW w:w="236" w:type="dxa"/>
            <w:vAlign w:val="bottom"/>
          </w:tcPr>
          <w:p w14:paraId="25D7C178" w14:textId="77777777" w:rsidR="002B0AEC" w:rsidRPr="00297A88" w:rsidRDefault="002B0AEC" w:rsidP="002B0AEC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5E911" w14:textId="75030750" w:rsidR="002B0AEC" w:rsidRPr="00297A88" w:rsidRDefault="002B0AEC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39,373</w:t>
            </w:r>
          </w:p>
        </w:tc>
        <w:tc>
          <w:tcPr>
            <w:tcW w:w="270" w:type="dxa"/>
            <w:vAlign w:val="bottom"/>
          </w:tcPr>
          <w:p w14:paraId="066B0E2A" w14:textId="77777777" w:rsidR="002B0AEC" w:rsidRPr="00297A88" w:rsidRDefault="002B0AEC" w:rsidP="002B0AE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B24B1" w14:textId="2341B469" w:rsidR="002B0AEC" w:rsidRPr="00297A88" w:rsidRDefault="00297A88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18,24</w:t>
            </w:r>
            <w:r w:rsidR="009367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A8B866C" w14:textId="77777777" w:rsidR="002B0AEC" w:rsidRPr="00297A88" w:rsidRDefault="002B0AEC" w:rsidP="002B0AE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BB31" w14:textId="27A1ED0C" w:rsidR="002B0AEC" w:rsidRPr="00297A88" w:rsidRDefault="002B0AEC" w:rsidP="002B0AEC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11,365</w:t>
            </w:r>
          </w:p>
        </w:tc>
      </w:tr>
    </w:tbl>
    <w:p w14:paraId="47A3E00A" w14:textId="0BED1494" w:rsidR="00B65B0A" w:rsidRDefault="00B65B0A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213B2924" w14:textId="77777777" w:rsidR="00B65B0A" w:rsidRDefault="00B65B0A">
      <w:pPr>
        <w:rPr>
          <w:rFonts w:ascii="Angsana New" w:hAnsi="Angsana New"/>
          <w:bCs/>
          <w:sz w:val="24"/>
          <w:szCs w:val="24"/>
        </w:rPr>
      </w:pPr>
      <w:r>
        <w:rPr>
          <w:rFonts w:ascii="Angsana New" w:hAnsi="Angsana New"/>
          <w:bCs/>
          <w:sz w:val="24"/>
          <w:szCs w:val="24"/>
        </w:rPr>
        <w:br w:type="page"/>
      </w:r>
    </w:p>
    <w:p w14:paraId="3457752F" w14:textId="45C53204" w:rsidR="002A536A" w:rsidRPr="00297A88" w:rsidRDefault="00BF0A24" w:rsidP="000E2998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297A8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</w:t>
      </w:r>
      <w:r w:rsidR="002B4831" w:rsidRPr="00297A8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การค้า</w:t>
      </w:r>
      <w:r w:rsidR="007360B0" w:rsidRPr="00297A88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และลูกหนี้หมุนเวียนอื่น</w:t>
      </w:r>
    </w:p>
    <w:p w14:paraId="4C5A3465" w14:textId="2C744EE9" w:rsidR="002B4831" w:rsidRPr="00297A88" w:rsidRDefault="002B4831" w:rsidP="002B483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55"/>
        <w:gridCol w:w="1079"/>
        <w:gridCol w:w="1176"/>
        <w:gridCol w:w="271"/>
        <w:gridCol w:w="1169"/>
        <w:gridCol w:w="278"/>
        <w:gridCol w:w="1162"/>
        <w:gridCol w:w="270"/>
        <w:gridCol w:w="1170"/>
      </w:tblGrid>
      <w:tr w:rsidR="00C350CB" w:rsidRPr="00297A88" w14:paraId="3EA26A21" w14:textId="77777777" w:rsidTr="00BD1FAA">
        <w:trPr>
          <w:cantSplit/>
        </w:trPr>
        <w:tc>
          <w:tcPr>
            <w:tcW w:w="3055" w:type="dxa"/>
            <w:vAlign w:val="bottom"/>
            <w:hideMark/>
          </w:tcPr>
          <w:p w14:paraId="074851F1" w14:textId="77777777" w:rsidR="00C350CB" w:rsidRPr="00297A88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7C3B8D" w14:textId="77777777" w:rsidR="00C350CB" w:rsidRPr="00297A88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4505887C" w14:textId="77777777" w:rsidR="00C350CB" w:rsidRPr="00297A88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97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0051C50F" w14:textId="77777777" w:rsidR="00C350CB" w:rsidRPr="00297A88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5C0172EA" w14:textId="77777777" w:rsidR="00C350CB" w:rsidRPr="00297A88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350CB" w:rsidRPr="00297A88" w14:paraId="28D3218A" w14:textId="77777777" w:rsidTr="00BD1FAA">
        <w:trPr>
          <w:cantSplit/>
        </w:trPr>
        <w:tc>
          <w:tcPr>
            <w:tcW w:w="3055" w:type="dxa"/>
            <w:vAlign w:val="bottom"/>
          </w:tcPr>
          <w:p w14:paraId="77CE4429" w14:textId="77777777" w:rsidR="00C350CB" w:rsidRPr="00297A88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F5D081" w14:textId="77777777" w:rsidR="00C350CB" w:rsidRPr="00297A88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297A88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6" w:type="dxa"/>
            <w:vAlign w:val="bottom"/>
          </w:tcPr>
          <w:p w14:paraId="0CCC0812" w14:textId="46A5B5C4" w:rsidR="00C350CB" w:rsidRPr="00297A88" w:rsidRDefault="00C605FF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97A88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256</w:t>
            </w:r>
            <w:r w:rsidR="002B0AEC" w:rsidRPr="00297A88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6</w:t>
            </w:r>
          </w:p>
        </w:tc>
        <w:tc>
          <w:tcPr>
            <w:tcW w:w="271" w:type="dxa"/>
            <w:vAlign w:val="bottom"/>
          </w:tcPr>
          <w:p w14:paraId="0A5E4B8C" w14:textId="77777777" w:rsidR="00C350CB" w:rsidRPr="00297A88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84E564" w14:textId="192C9770" w:rsidR="00C350CB" w:rsidRPr="00297A88" w:rsidRDefault="00C605FF" w:rsidP="00C92A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97A8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2B0AEC" w:rsidRPr="00297A8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8" w:type="dxa"/>
          </w:tcPr>
          <w:p w14:paraId="2B611BA0" w14:textId="77777777" w:rsidR="00C350CB" w:rsidRPr="00297A88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76D8AFD" w14:textId="2CC5E268" w:rsidR="00C350CB" w:rsidRPr="00297A88" w:rsidRDefault="00C605FF" w:rsidP="00C350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A88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256</w:t>
            </w:r>
            <w:r w:rsidR="002B0AEC" w:rsidRPr="00297A88">
              <w:rPr>
                <w:rFonts w:asciiTheme="majorBidi" w:hAnsiTheme="majorBidi" w:cstheme="majorBidi"/>
                <w:b w:val="0"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5079D8C9" w14:textId="77777777" w:rsidR="00C350CB" w:rsidRPr="00297A88" w:rsidRDefault="00C350CB" w:rsidP="00C92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7E7ECB" w14:textId="08625F00" w:rsidR="00C350CB" w:rsidRPr="00297A88" w:rsidRDefault="00C605FF" w:rsidP="00C92A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97A8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2B0AEC" w:rsidRPr="00297A8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</w:tr>
      <w:tr w:rsidR="00C350CB" w:rsidRPr="00297A88" w14:paraId="42209D59" w14:textId="77777777" w:rsidTr="009E0474">
        <w:trPr>
          <w:cantSplit/>
          <w:trHeight w:val="335"/>
        </w:trPr>
        <w:tc>
          <w:tcPr>
            <w:tcW w:w="3055" w:type="dxa"/>
            <w:vAlign w:val="bottom"/>
            <w:hideMark/>
          </w:tcPr>
          <w:p w14:paraId="46BA8545" w14:textId="77777777" w:rsidR="00C350CB" w:rsidRPr="00297A88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C97959C" w14:textId="77777777" w:rsidR="00C350CB" w:rsidRPr="00297A88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5E5370F0" w14:textId="77777777" w:rsidR="00C350CB" w:rsidRPr="00297A88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97A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97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50CB" w:rsidRPr="00297A88" w14:paraId="1B8FB542" w14:textId="77777777" w:rsidTr="00BD1FAA">
        <w:trPr>
          <w:cantSplit/>
        </w:trPr>
        <w:tc>
          <w:tcPr>
            <w:tcW w:w="3055" w:type="dxa"/>
            <w:hideMark/>
          </w:tcPr>
          <w:p w14:paraId="78414A54" w14:textId="77777777" w:rsidR="00C350CB" w:rsidRPr="00297A88" w:rsidRDefault="00C350CB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9" w:type="dxa"/>
          </w:tcPr>
          <w:p w14:paraId="7BCD610A" w14:textId="02AE6A56" w:rsidR="00C350CB" w:rsidRPr="00297A88" w:rsidRDefault="00DA102D" w:rsidP="00C92AEA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6" w:type="dxa"/>
          </w:tcPr>
          <w:p w14:paraId="1110A576" w14:textId="77777777" w:rsidR="00C350CB" w:rsidRPr="00297A88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6A857D7" w14:textId="77777777" w:rsidR="00C350CB" w:rsidRPr="00297A88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3EA0E2" w14:textId="77777777" w:rsidR="00C350CB" w:rsidRPr="00297A88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54AEC668" w14:textId="77777777" w:rsidR="00C350CB" w:rsidRPr="00297A88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FFE687C" w14:textId="77777777" w:rsidR="00C350CB" w:rsidRPr="00297A88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B3BAE" w14:textId="77777777" w:rsidR="00C350CB" w:rsidRPr="00297A88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2D6BDC" w14:textId="77777777" w:rsidR="00C350CB" w:rsidRPr="00297A88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11CE" w:rsidRPr="00297A88" w14:paraId="69D50D83" w14:textId="77777777" w:rsidTr="00BD1FAA">
        <w:trPr>
          <w:cantSplit/>
        </w:trPr>
        <w:tc>
          <w:tcPr>
            <w:tcW w:w="3055" w:type="dxa"/>
          </w:tcPr>
          <w:p w14:paraId="732972C0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8241E6C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3CAFD3A6" w14:textId="3FE668AE" w:rsidR="002A11CE" w:rsidRPr="00297A88" w:rsidRDefault="00D15E0F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5,968</w:t>
            </w:r>
          </w:p>
        </w:tc>
        <w:tc>
          <w:tcPr>
            <w:tcW w:w="271" w:type="dxa"/>
          </w:tcPr>
          <w:p w14:paraId="40576CE8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F9E5CE" w14:textId="1166C022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39,691</w:t>
            </w:r>
          </w:p>
        </w:tc>
        <w:tc>
          <w:tcPr>
            <w:tcW w:w="278" w:type="dxa"/>
          </w:tcPr>
          <w:p w14:paraId="31F214C3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13394F" w14:textId="06969519" w:rsidR="002A11CE" w:rsidRPr="00297A88" w:rsidRDefault="00D15E0F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268,449</w:t>
            </w:r>
          </w:p>
        </w:tc>
        <w:tc>
          <w:tcPr>
            <w:tcW w:w="270" w:type="dxa"/>
          </w:tcPr>
          <w:p w14:paraId="0F8A5595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1EC5A" w14:textId="0AFE39E9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310,137</w:t>
            </w:r>
          </w:p>
        </w:tc>
      </w:tr>
      <w:tr w:rsidR="002A11CE" w:rsidRPr="00297A88" w14:paraId="3A287BFC" w14:textId="77777777" w:rsidTr="00BD1FAA">
        <w:trPr>
          <w:cantSplit/>
        </w:trPr>
        <w:tc>
          <w:tcPr>
            <w:tcW w:w="3055" w:type="dxa"/>
          </w:tcPr>
          <w:p w14:paraId="2D744C1C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7A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619888C4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3C3A2B1" w14:textId="7C9166EC" w:rsidR="002A11CE" w:rsidRPr="00297A88" w:rsidRDefault="00297A88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13,246</w:t>
            </w:r>
          </w:p>
        </w:tc>
        <w:tc>
          <w:tcPr>
            <w:tcW w:w="271" w:type="dxa"/>
          </w:tcPr>
          <w:p w14:paraId="734531D2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095371B" w14:textId="5A7432B6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11,820</w:t>
            </w:r>
          </w:p>
        </w:tc>
        <w:tc>
          <w:tcPr>
            <w:tcW w:w="278" w:type="dxa"/>
          </w:tcPr>
          <w:p w14:paraId="376FDD5A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98B97AA" w14:textId="38B5EF1F" w:rsidR="002A11CE" w:rsidRPr="00297A88" w:rsidRDefault="00297A88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24,047</w:t>
            </w:r>
          </w:p>
        </w:tc>
        <w:tc>
          <w:tcPr>
            <w:tcW w:w="270" w:type="dxa"/>
          </w:tcPr>
          <w:p w14:paraId="5B464A05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9285EC" w14:textId="63A47366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18,569</w:t>
            </w:r>
          </w:p>
        </w:tc>
      </w:tr>
      <w:tr w:rsidR="002A11CE" w:rsidRPr="00297A88" w14:paraId="6BE2B201" w14:textId="77777777" w:rsidTr="00BD1FAA">
        <w:trPr>
          <w:cantSplit/>
        </w:trPr>
        <w:tc>
          <w:tcPr>
            <w:tcW w:w="3055" w:type="dxa"/>
          </w:tcPr>
          <w:p w14:paraId="3E2956CD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2F3D1A9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EBF1C67" w14:textId="77A5AF6B" w:rsidR="002A11CE" w:rsidRPr="00297A88" w:rsidRDefault="00297A88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19,214</w:t>
            </w:r>
          </w:p>
        </w:tc>
        <w:tc>
          <w:tcPr>
            <w:tcW w:w="271" w:type="dxa"/>
          </w:tcPr>
          <w:p w14:paraId="34B19DB8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CFC70E4" w14:textId="0C7DCB68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51,511</w:t>
            </w:r>
          </w:p>
        </w:tc>
        <w:tc>
          <w:tcPr>
            <w:tcW w:w="278" w:type="dxa"/>
          </w:tcPr>
          <w:p w14:paraId="1B839487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1E5AD47" w14:textId="57BBE828" w:rsidR="002A11CE" w:rsidRPr="00297A88" w:rsidRDefault="00297A88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292,496</w:t>
            </w:r>
          </w:p>
        </w:tc>
        <w:tc>
          <w:tcPr>
            <w:tcW w:w="270" w:type="dxa"/>
          </w:tcPr>
          <w:p w14:paraId="0335330C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F3F3F4" w14:textId="1830118D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328,706</w:t>
            </w:r>
          </w:p>
        </w:tc>
      </w:tr>
      <w:tr w:rsidR="002A11CE" w:rsidRPr="00297A88" w14:paraId="03DFEE3F" w14:textId="77777777" w:rsidTr="00BD1FAA">
        <w:trPr>
          <w:cantSplit/>
        </w:trPr>
        <w:tc>
          <w:tcPr>
            <w:tcW w:w="3055" w:type="dxa"/>
          </w:tcPr>
          <w:p w14:paraId="72D3C373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0FE12FB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E2AF8EE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19CA2D3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11F1C8A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8" w:type="dxa"/>
          </w:tcPr>
          <w:p w14:paraId="5196DA8F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34B9211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2F6228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D5530D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A11CE" w:rsidRPr="00297A88" w14:paraId="3C8AD1DE" w14:textId="77777777" w:rsidTr="00BD1FAA">
        <w:trPr>
          <w:cantSplit/>
        </w:trPr>
        <w:tc>
          <w:tcPr>
            <w:tcW w:w="3055" w:type="dxa"/>
            <w:hideMark/>
          </w:tcPr>
          <w:p w14:paraId="40C3962B" w14:textId="77777777" w:rsidR="002A11CE" w:rsidRPr="00297A88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297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97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2A64BAB3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55B3F03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8D5C10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11A2F5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29A58658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E1FA2D4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67615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CE004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1CE" w:rsidRPr="00297A88" w14:paraId="1241D68E" w14:textId="77777777" w:rsidTr="00BD1FAA">
        <w:trPr>
          <w:cantSplit/>
        </w:trPr>
        <w:tc>
          <w:tcPr>
            <w:tcW w:w="3055" w:type="dxa"/>
          </w:tcPr>
          <w:p w14:paraId="34A21860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498DF5D6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61D0036" w14:textId="6E1CD14C" w:rsidR="002A11CE" w:rsidRPr="00297A88" w:rsidRDefault="00D14560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457,186</w:t>
            </w:r>
          </w:p>
        </w:tc>
        <w:tc>
          <w:tcPr>
            <w:tcW w:w="271" w:type="dxa"/>
          </w:tcPr>
          <w:p w14:paraId="019DFFEC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56FAE38" w14:textId="3A89C118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285,648</w:t>
            </w:r>
          </w:p>
        </w:tc>
        <w:tc>
          <w:tcPr>
            <w:tcW w:w="278" w:type="dxa"/>
          </w:tcPr>
          <w:p w14:paraId="487B57A3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DDDD85" w14:textId="54F7FC32" w:rsidR="002A11CE" w:rsidRPr="00297A88" w:rsidRDefault="00D14560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402,955</w:t>
            </w:r>
          </w:p>
        </w:tc>
        <w:tc>
          <w:tcPr>
            <w:tcW w:w="270" w:type="dxa"/>
          </w:tcPr>
          <w:p w14:paraId="60881C9E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BEC96A" w14:textId="461CAB33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246,312</w:t>
            </w:r>
          </w:p>
        </w:tc>
      </w:tr>
      <w:tr w:rsidR="001C25F8" w:rsidRPr="00297A88" w14:paraId="37FF6870" w14:textId="77777777" w:rsidTr="00BD1FAA">
        <w:trPr>
          <w:cantSplit/>
        </w:trPr>
        <w:tc>
          <w:tcPr>
            <w:tcW w:w="3055" w:type="dxa"/>
          </w:tcPr>
          <w:p w14:paraId="65B60700" w14:textId="4C03D5FA" w:rsidR="001C25F8" w:rsidRPr="00297A88" w:rsidRDefault="001C25F8" w:rsidP="001C25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79" w:type="dxa"/>
          </w:tcPr>
          <w:p w14:paraId="13378762" w14:textId="77777777" w:rsidR="001C25F8" w:rsidRPr="00297A88" w:rsidRDefault="001C25F8" w:rsidP="001C25F8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18228" w14:textId="65655350" w:rsidR="001C25F8" w:rsidRPr="00297A88" w:rsidRDefault="00D15E0F" w:rsidP="001C25F8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15,702</w:t>
            </w:r>
          </w:p>
        </w:tc>
        <w:tc>
          <w:tcPr>
            <w:tcW w:w="271" w:type="dxa"/>
          </w:tcPr>
          <w:p w14:paraId="55FB2447" w14:textId="77777777" w:rsidR="001C25F8" w:rsidRPr="00297A88" w:rsidRDefault="001C25F8" w:rsidP="001C25F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AB9947" w14:textId="4A34A8BE" w:rsidR="001C25F8" w:rsidRPr="00297A88" w:rsidRDefault="001C25F8" w:rsidP="001C25F8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8,599</w:t>
            </w:r>
          </w:p>
        </w:tc>
        <w:tc>
          <w:tcPr>
            <w:tcW w:w="278" w:type="dxa"/>
          </w:tcPr>
          <w:p w14:paraId="3823F855" w14:textId="77777777" w:rsidR="001C25F8" w:rsidRPr="00297A88" w:rsidRDefault="001C25F8" w:rsidP="001C25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6FAAFEA" w14:textId="3BD41F57" w:rsidR="001C25F8" w:rsidRPr="00297A88" w:rsidRDefault="00D15E0F" w:rsidP="001C25F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5,872</w:t>
            </w:r>
          </w:p>
        </w:tc>
        <w:tc>
          <w:tcPr>
            <w:tcW w:w="270" w:type="dxa"/>
          </w:tcPr>
          <w:p w14:paraId="6A3B9872" w14:textId="77777777" w:rsidR="001C25F8" w:rsidRPr="00297A88" w:rsidRDefault="001C25F8" w:rsidP="001C25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43199" w14:textId="613A6174" w:rsidR="001C25F8" w:rsidRPr="00297A88" w:rsidRDefault="001C25F8" w:rsidP="001C25F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4,080</w:t>
            </w:r>
          </w:p>
        </w:tc>
      </w:tr>
      <w:tr w:rsidR="002A11CE" w:rsidRPr="00297A88" w14:paraId="2A09A265" w14:textId="77777777" w:rsidTr="00BD1FAA">
        <w:trPr>
          <w:cantSplit/>
        </w:trPr>
        <w:tc>
          <w:tcPr>
            <w:tcW w:w="3055" w:type="dxa"/>
          </w:tcPr>
          <w:p w14:paraId="1FD26A92" w14:textId="72C19E34" w:rsidR="002A11CE" w:rsidRPr="00297A88" w:rsidRDefault="002A11CE" w:rsidP="002A11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79" w:type="dxa"/>
          </w:tcPr>
          <w:p w14:paraId="664F1F0E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46748E3" w14:textId="35F5D3B5" w:rsidR="002A11CE" w:rsidRPr="00297A88" w:rsidRDefault="00297A88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15,064</w:t>
            </w:r>
          </w:p>
        </w:tc>
        <w:tc>
          <w:tcPr>
            <w:tcW w:w="271" w:type="dxa"/>
          </w:tcPr>
          <w:p w14:paraId="0963D60E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17834B" w14:textId="0AAFE6FC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9,594</w:t>
            </w:r>
          </w:p>
        </w:tc>
        <w:tc>
          <w:tcPr>
            <w:tcW w:w="278" w:type="dxa"/>
          </w:tcPr>
          <w:p w14:paraId="5F14B487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5E888B" w14:textId="6C2DA6B7" w:rsidR="002A11CE" w:rsidRPr="00297A88" w:rsidRDefault="00297A88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10,271</w:t>
            </w:r>
          </w:p>
        </w:tc>
        <w:tc>
          <w:tcPr>
            <w:tcW w:w="270" w:type="dxa"/>
          </w:tcPr>
          <w:p w14:paraId="1DA90CBF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AC377" w14:textId="496660C9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6,162</w:t>
            </w:r>
          </w:p>
        </w:tc>
      </w:tr>
      <w:tr w:rsidR="002A11CE" w:rsidRPr="00297A88" w14:paraId="18DD1CD1" w14:textId="77777777" w:rsidTr="00BD1FAA">
        <w:trPr>
          <w:cantSplit/>
        </w:trPr>
        <w:tc>
          <w:tcPr>
            <w:tcW w:w="3055" w:type="dxa"/>
          </w:tcPr>
          <w:p w14:paraId="02D0C069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79" w:type="dxa"/>
          </w:tcPr>
          <w:p w14:paraId="1D721FD0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3B33B9" w14:textId="6252AE14" w:rsidR="002A11CE" w:rsidRPr="00297A88" w:rsidRDefault="00D15E0F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3,872</w:t>
            </w:r>
          </w:p>
        </w:tc>
        <w:tc>
          <w:tcPr>
            <w:tcW w:w="271" w:type="dxa"/>
          </w:tcPr>
          <w:p w14:paraId="003C23CA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35BF39" w14:textId="092065FA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278" w:type="dxa"/>
          </w:tcPr>
          <w:p w14:paraId="0EF5A216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57E696" w14:textId="60D63EAE" w:rsidR="002A11CE" w:rsidRPr="00297A88" w:rsidRDefault="00D15E0F" w:rsidP="00CE7F3A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35ABA2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646F5" w14:textId="4A4B156D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A11CE" w:rsidRPr="00297A88" w14:paraId="7A9055BD" w14:textId="77777777" w:rsidTr="00BD1FAA">
        <w:trPr>
          <w:cantSplit/>
        </w:trPr>
        <w:tc>
          <w:tcPr>
            <w:tcW w:w="3055" w:type="dxa"/>
          </w:tcPr>
          <w:p w14:paraId="618134B1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79" w:type="dxa"/>
          </w:tcPr>
          <w:p w14:paraId="34CF5D3E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238DF6E" w14:textId="0C77ECF6" w:rsidR="002A11CE" w:rsidRPr="00297A88" w:rsidRDefault="00D15E0F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1" w:type="dxa"/>
          </w:tcPr>
          <w:p w14:paraId="2AE03283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75FEA43A" w14:textId="5C20E03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8,116</w:t>
            </w:r>
          </w:p>
        </w:tc>
        <w:tc>
          <w:tcPr>
            <w:tcW w:w="278" w:type="dxa"/>
          </w:tcPr>
          <w:p w14:paraId="44EF40B4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9920824" w14:textId="317F9F29" w:rsidR="002A11CE" w:rsidRPr="00297A88" w:rsidRDefault="00D15E0F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624F233E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7FD62" w14:textId="3984DA95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7,665</w:t>
            </w:r>
          </w:p>
        </w:tc>
      </w:tr>
      <w:tr w:rsidR="002A11CE" w:rsidRPr="00297A88" w14:paraId="6B263AA1" w14:textId="77777777" w:rsidTr="00BD1FAA">
        <w:trPr>
          <w:cantSplit/>
        </w:trPr>
        <w:tc>
          <w:tcPr>
            <w:tcW w:w="3055" w:type="dxa"/>
          </w:tcPr>
          <w:p w14:paraId="0E363C42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7A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51B2688C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61A205" w14:textId="5C41C541" w:rsidR="002A11CE" w:rsidRPr="00297A88" w:rsidRDefault="00082B5A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3171">
              <w:rPr>
                <w:rFonts w:asciiTheme="majorBidi" w:hAnsiTheme="majorBidi" w:cstheme="majorBidi"/>
                <w:sz w:val="30"/>
                <w:szCs w:val="30"/>
              </w:rPr>
              <w:t>7,897</w:t>
            </w:r>
          </w:p>
        </w:tc>
        <w:tc>
          <w:tcPr>
            <w:tcW w:w="271" w:type="dxa"/>
          </w:tcPr>
          <w:p w14:paraId="70916784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3D1AA8" w14:textId="4F893849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17,831</w:t>
            </w:r>
          </w:p>
        </w:tc>
        <w:tc>
          <w:tcPr>
            <w:tcW w:w="278" w:type="dxa"/>
          </w:tcPr>
          <w:p w14:paraId="6434617E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88CFD08" w14:textId="6C2DB32B" w:rsidR="002A11CE" w:rsidRPr="00297A88" w:rsidRDefault="00297A88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16,502</w:t>
            </w:r>
          </w:p>
        </w:tc>
        <w:tc>
          <w:tcPr>
            <w:tcW w:w="270" w:type="dxa"/>
          </w:tcPr>
          <w:p w14:paraId="63D40913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6D10B1" w14:textId="133C068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5,101</w:t>
            </w:r>
          </w:p>
        </w:tc>
      </w:tr>
      <w:tr w:rsidR="002A11CE" w:rsidRPr="00297A88" w14:paraId="5034C855" w14:textId="77777777" w:rsidTr="00BD1FAA">
        <w:trPr>
          <w:cantSplit/>
        </w:trPr>
        <w:tc>
          <w:tcPr>
            <w:tcW w:w="3055" w:type="dxa"/>
          </w:tcPr>
          <w:p w14:paraId="34A414A5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5B8D5FC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EF5E86E" w14:textId="231D2FDA" w:rsidR="002A11CE" w:rsidRPr="00297A88" w:rsidRDefault="0057499D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510,394</w:t>
            </w:r>
          </w:p>
        </w:tc>
        <w:tc>
          <w:tcPr>
            <w:tcW w:w="271" w:type="dxa"/>
          </w:tcPr>
          <w:p w14:paraId="6AE2B387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60E2DB8" w14:textId="06765694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335,509</w:t>
            </w:r>
          </w:p>
        </w:tc>
        <w:tc>
          <w:tcPr>
            <w:tcW w:w="278" w:type="dxa"/>
          </w:tcPr>
          <w:p w14:paraId="38FCA012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E959D2B" w14:textId="7A519F42" w:rsidR="002A11CE" w:rsidRPr="00297A88" w:rsidRDefault="00DD3F2D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435,799</w:t>
            </w:r>
          </w:p>
        </w:tc>
        <w:tc>
          <w:tcPr>
            <w:tcW w:w="270" w:type="dxa"/>
          </w:tcPr>
          <w:p w14:paraId="5CBB5129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58A3B" w14:textId="40780F4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269,326</w:t>
            </w:r>
          </w:p>
        </w:tc>
      </w:tr>
      <w:tr w:rsidR="002A11CE" w:rsidRPr="00297A88" w14:paraId="0A6CF1EF" w14:textId="77777777" w:rsidTr="00BD1FAA">
        <w:trPr>
          <w:cantSplit/>
        </w:trPr>
        <w:tc>
          <w:tcPr>
            <w:tcW w:w="3055" w:type="dxa"/>
          </w:tcPr>
          <w:p w14:paraId="13F648FC" w14:textId="77777777" w:rsidR="002A11CE" w:rsidRPr="00297A88" w:rsidRDefault="002A11CE" w:rsidP="002A11CE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A5AB8CC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5704E5D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07B20F9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EACCC77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8" w:type="dxa"/>
          </w:tcPr>
          <w:p w14:paraId="462CF388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5877D73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E484D5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C8DA56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A11CE" w:rsidRPr="00297A88" w14:paraId="53597FAF" w14:textId="77777777" w:rsidTr="00BD1FAA">
        <w:trPr>
          <w:cantSplit/>
        </w:trPr>
        <w:tc>
          <w:tcPr>
            <w:tcW w:w="3055" w:type="dxa"/>
            <w:hideMark/>
          </w:tcPr>
          <w:p w14:paraId="108A0564" w14:textId="77777777" w:rsidR="002A11CE" w:rsidRPr="00297A88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19FD7D36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CB936B8" w14:textId="28B0B712" w:rsidR="002A11CE" w:rsidRPr="00297A88" w:rsidRDefault="00082B5A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7A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477,218</w:t>
            </w:r>
          </w:p>
        </w:tc>
        <w:tc>
          <w:tcPr>
            <w:tcW w:w="271" w:type="dxa"/>
          </w:tcPr>
          <w:p w14:paraId="5874E9DD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83CA5E5" w14:textId="68ECF733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387,020</w:t>
            </w:r>
          </w:p>
        </w:tc>
        <w:tc>
          <w:tcPr>
            <w:tcW w:w="278" w:type="dxa"/>
          </w:tcPr>
          <w:p w14:paraId="69B4F72A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7AF034" w14:textId="6CA52834" w:rsidR="002A11CE" w:rsidRPr="00297A88" w:rsidRDefault="00082B5A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675,905</w:t>
            </w:r>
          </w:p>
        </w:tc>
        <w:tc>
          <w:tcPr>
            <w:tcW w:w="270" w:type="dxa"/>
          </w:tcPr>
          <w:p w14:paraId="2D5DF4F3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AE400" w14:textId="3898FEA4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598,032</w:t>
            </w:r>
          </w:p>
        </w:tc>
      </w:tr>
      <w:tr w:rsidR="002A11CE" w:rsidRPr="00297A88" w14:paraId="1087648D" w14:textId="77777777" w:rsidTr="00BD1FAA">
        <w:trPr>
          <w:cantSplit/>
        </w:trPr>
        <w:tc>
          <w:tcPr>
            <w:tcW w:w="3055" w:type="dxa"/>
          </w:tcPr>
          <w:p w14:paraId="2B843272" w14:textId="77777777" w:rsidR="002A11CE" w:rsidRPr="00297A88" w:rsidRDefault="002A11CE" w:rsidP="002A11CE">
            <w:pPr>
              <w:tabs>
                <w:tab w:val="left" w:pos="2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A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7A8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79" w:type="dxa"/>
          </w:tcPr>
          <w:p w14:paraId="098FF90A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73519BE4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CD680ED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1CCAC1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279B32F8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7FF1A75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A69D1E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E684F3" w14:textId="77777777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1CE" w:rsidRPr="00297A88" w14:paraId="16B79644" w14:textId="77777777" w:rsidTr="00BD1FAA">
        <w:trPr>
          <w:cantSplit/>
        </w:trPr>
        <w:tc>
          <w:tcPr>
            <w:tcW w:w="3055" w:type="dxa"/>
            <w:hideMark/>
          </w:tcPr>
          <w:p w14:paraId="35293BE2" w14:textId="7155871A" w:rsidR="002A11CE" w:rsidRPr="00297A88" w:rsidRDefault="002A11CE" w:rsidP="002A11CE">
            <w:pPr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A88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79" w:type="dxa"/>
          </w:tcPr>
          <w:p w14:paraId="09EB0B98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9288C6E" w14:textId="78DC6E66" w:rsidR="002A11CE" w:rsidRPr="00297A88" w:rsidRDefault="00082B5A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(51,363)</w:t>
            </w:r>
          </w:p>
        </w:tc>
        <w:tc>
          <w:tcPr>
            <w:tcW w:w="271" w:type="dxa"/>
          </w:tcPr>
          <w:p w14:paraId="43A01301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05EC4B" w14:textId="1E276918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(49,150)</w:t>
            </w:r>
          </w:p>
        </w:tc>
        <w:tc>
          <w:tcPr>
            <w:tcW w:w="278" w:type="dxa"/>
          </w:tcPr>
          <w:p w14:paraId="5146FEC5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BA8996B" w14:textId="3DF6C3BE" w:rsidR="002A11CE" w:rsidRPr="00297A88" w:rsidRDefault="00082B5A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sz w:val="30"/>
                <w:szCs w:val="30"/>
                <w:lang w:val="en-US" w:bidi="th-TH"/>
              </w:rPr>
              <w:t>(92,756)</w:t>
            </w:r>
          </w:p>
        </w:tc>
        <w:tc>
          <w:tcPr>
            <w:tcW w:w="270" w:type="dxa"/>
          </w:tcPr>
          <w:p w14:paraId="7E126D24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F20507" w14:textId="6AFC07E1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(47,132)</w:t>
            </w:r>
          </w:p>
        </w:tc>
      </w:tr>
      <w:tr w:rsidR="002A11CE" w:rsidRPr="00297A88" w14:paraId="5297DB51" w14:textId="77777777" w:rsidTr="005206D9">
        <w:trPr>
          <w:cantSplit/>
        </w:trPr>
        <w:tc>
          <w:tcPr>
            <w:tcW w:w="3055" w:type="dxa"/>
            <w:hideMark/>
          </w:tcPr>
          <w:p w14:paraId="1C0C7570" w14:textId="77777777" w:rsidR="002A11CE" w:rsidRPr="00297A88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25020F26" w14:textId="77777777" w:rsidR="002A11CE" w:rsidRPr="00297A88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B0BE6E4" w14:textId="08BD5C64" w:rsidR="002A11CE" w:rsidRPr="00297A88" w:rsidRDefault="00D14560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478,245</w:t>
            </w:r>
          </w:p>
        </w:tc>
        <w:tc>
          <w:tcPr>
            <w:tcW w:w="271" w:type="dxa"/>
          </w:tcPr>
          <w:p w14:paraId="72A59A9B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6292E15" w14:textId="77DB1B8A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337,870</w:t>
            </w:r>
          </w:p>
        </w:tc>
        <w:tc>
          <w:tcPr>
            <w:tcW w:w="278" w:type="dxa"/>
          </w:tcPr>
          <w:p w14:paraId="04D9CC8D" w14:textId="77777777" w:rsidR="002A11CE" w:rsidRPr="00297A88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288E66F" w14:textId="4291070D" w:rsidR="002A11CE" w:rsidRPr="00297A88" w:rsidRDefault="00D14560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635,539</w:t>
            </w:r>
          </w:p>
        </w:tc>
        <w:tc>
          <w:tcPr>
            <w:tcW w:w="270" w:type="dxa"/>
          </w:tcPr>
          <w:p w14:paraId="48FD066B" w14:textId="77777777" w:rsidR="002A11CE" w:rsidRPr="00297A88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EC0566" w14:textId="3012FAC1" w:rsidR="002A11CE" w:rsidRPr="00297A88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A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550,900</w:t>
            </w:r>
          </w:p>
        </w:tc>
      </w:tr>
    </w:tbl>
    <w:p w14:paraId="72148189" w14:textId="77777777" w:rsidR="005206D9" w:rsidRPr="00297A88" w:rsidRDefault="005206D9">
      <w:r w:rsidRPr="00297A88">
        <w:br w:type="page"/>
      </w:r>
    </w:p>
    <w:tbl>
      <w:tblPr>
        <w:tblW w:w="95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4"/>
        <w:gridCol w:w="1176"/>
        <w:gridCol w:w="263"/>
        <w:gridCol w:w="8"/>
        <w:gridCol w:w="1169"/>
        <w:gridCol w:w="278"/>
        <w:gridCol w:w="1162"/>
        <w:gridCol w:w="270"/>
        <w:gridCol w:w="1079"/>
        <w:gridCol w:w="17"/>
      </w:tblGrid>
      <w:tr w:rsidR="002B4831" w:rsidRPr="00E87059" w14:paraId="338B1574" w14:textId="77777777" w:rsidTr="005206D9">
        <w:trPr>
          <w:cantSplit/>
        </w:trPr>
        <w:tc>
          <w:tcPr>
            <w:tcW w:w="4134" w:type="dxa"/>
            <w:vAlign w:val="bottom"/>
            <w:hideMark/>
          </w:tcPr>
          <w:p w14:paraId="1E1DB855" w14:textId="5CDA6FC1" w:rsidR="002B4831" w:rsidRPr="00E87059" w:rsidRDefault="00A926A6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87059">
              <w:rPr>
                <w:rFonts w:ascii="Angsana New" w:hAnsi="Angsana New"/>
                <w:bCs/>
                <w:cs/>
              </w:rPr>
              <w:lastRenderedPageBreak/>
              <w:br w:type="page"/>
            </w:r>
            <w:r w:rsidR="002B4831" w:rsidRPr="00E87059">
              <w:rPr>
                <w:sz w:val="28"/>
                <w:szCs w:val="28"/>
              </w:rPr>
              <w:br w:type="column"/>
            </w:r>
          </w:p>
        </w:tc>
        <w:tc>
          <w:tcPr>
            <w:tcW w:w="2616" w:type="dxa"/>
            <w:gridSpan w:val="4"/>
            <w:vAlign w:val="bottom"/>
          </w:tcPr>
          <w:p w14:paraId="75355158" w14:textId="77777777" w:rsidR="002B4831" w:rsidRPr="00E87059" w:rsidRDefault="002B4831" w:rsidP="003746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870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197E8D37" w14:textId="77777777" w:rsidR="002B4831" w:rsidRPr="00E87059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4"/>
            <w:vAlign w:val="bottom"/>
          </w:tcPr>
          <w:p w14:paraId="26FC2E5B" w14:textId="77777777" w:rsidR="002B4831" w:rsidRPr="00E87059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B4831" w:rsidRPr="00E87059" w14:paraId="16C7D9D6" w14:textId="77777777" w:rsidTr="005206D9">
        <w:trPr>
          <w:cantSplit/>
        </w:trPr>
        <w:tc>
          <w:tcPr>
            <w:tcW w:w="4134" w:type="dxa"/>
            <w:vAlign w:val="bottom"/>
          </w:tcPr>
          <w:p w14:paraId="79C2C60C" w14:textId="77777777" w:rsidR="002B4831" w:rsidRPr="00E87059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176" w:type="dxa"/>
            <w:vAlign w:val="bottom"/>
          </w:tcPr>
          <w:p w14:paraId="4313CA68" w14:textId="500849B2" w:rsidR="002B4831" w:rsidRPr="00E87059" w:rsidRDefault="00C605FF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 w:rsidR="002A11CE" w:rsidRPr="00E87059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71" w:type="dxa"/>
            <w:gridSpan w:val="2"/>
            <w:vAlign w:val="bottom"/>
          </w:tcPr>
          <w:p w14:paraId="6948C674" w14:textId="77777777" w:rsidR="002B4831" w:rsidRPr="00E87059" w:rsidRDefault="002B4831" w:rsidP="003746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7F245B4" w14:textId="44A8E44C" w:rsidR="002B4831" w:rsidRPr="00E87059" w:rsidRDefault="00C605FF" w:rsidP="0037469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 w:rsidR="002A11CE" w:rsidRPr="00E87059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78" w:type="dxa"/>
          </w:tcPr>
          <w:p w14:paraId="1468E402" w14:textId="77777777" w:rsidR="002B4831" w:rsidRPr="00E87059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6FFDD7F" w14:textId="1ABA0F4D" w:rsidR="002B4831" w:rsidRPr="00E87059" w:rsidRDefault="00C605FF" w:rsidP="0037469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11CE" w:rsidRPr="00E87059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0E11086" w14:textId="77777777" w:rsidR="002B4831" w:rsidRPr="00E87059" w:rsidRDefault="002B4831" w:rsidP="0037469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543D826" w14:textId="7D7D6E95" w:rsidR="002B4831" w:rsidRPr="00E87059" w:rsidRDefault="00C605FF" w:rsidP="0037469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 w:rsidR="002A11CE" w:rsidRPr="00E87059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</w:t>
            </w:r>
          </w:p>
        </w:tc>
      </w:tr>
      <w:tr w:rsidR="002B4831" w:rsidRPr="00E87059" w14:paraId="179664AF" w14:textId="77777777" w:rsidTr="005206D9">
        <w:trPr>
          <w:cantSplit/>
        </w:trPr>
        <w:tc>
          <w:tcPr>
            <w:tcW w:w="4134" w:type="dxa"/>
            <w:vAlign w:val="bottom"/>
            <w:hideMark/>
          </w:tcPr>
          <w:p w14:paraId="0BFCAAC8" w14:textId="77777777" w:rsidR="002B4831" w:rsidRPr="00E87059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22" w:type="dxa"/>
            <w:gridSpan w:val="9"/>
            <w:vAlign w:val="bottom"/>
            <w:hideMark/>
          </w:tcPr>
          <w:p w14:paraId="77306B6E" w14:textId="77777777" w:rsidR="002B4831" w:rsidRPr="00E87059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870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870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B4831" w:rsidRPr="00E87059" w14:paraId="5E5C711A" w14:textId="77777777" w:rsidTr="005206D9">
        <w:trPr>
          <w:cantSplit/>
        </w:trPr>
        <w:tc>
          <w:tcPr>
            <w:tcW w:w="4134" w:type="dxa"/>
            <w:vAlign w:val="bottom"/>
          </w:tcPr>
          <w:p w14:paraId="7FA13BA7" w14:textId="77777777" w:rsidR="002B4831" w:rsidRPr="00E87059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E870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22" w:type="dxa"/>
            <w:gridSpan w:val="9"/>
            <w:vAlign w:val="bottom"/>
          </w:tcPr>
          <w:p w14:paraId="677A6AB4" w14:textId="77777777" w:rsidR="002B4831" w:rsidRPr="00E87059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A11CE" w:rsidRPr="00E87059" w14:paraId="67FD1B56" w14:textId="77777777" w:rsidTr="005206D9">
        <w:trPr>
          <w:cantSplit/>
        </w:trPr>
        <w:tc>
          <w:tcPr>
            <w:tcW w:w="4134" w:type="dxa"/>
            <w:hideMark/>
          </w:tcPr>
          <w:p w14:paraId="1B6BDA00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1396E687" w14:textId="77AEF82C" w:rsidR="002A11CE" w:rsidRPr="00E87059" w:rsidRDefault="00E87059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3,410</w:t>
            </w:r>
          </w:p>
        </w:tc>
        <w:tc>
          <w:tcPr>
            <w:tcW w:w="271" w:type="dxa"/>
            <w:gridSpan w:val="2"/>
          </w:tcPr>
          <w:p w14:paraId="1F16892F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E999622" w14:textId="7AAD9441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18,297</w:t>
            </w:r>
          </w:p>
        </w:tc>
        <w:tc>
          <w:tcPr>
            <w:tcW w:w="278" w:type="dxa"/>
          </w:tcPr>
          <w:p w14:paraId="252169D3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DE58478" w14:textId="0C144B05" w:rsidR="002A11CE" w:rsidRPr="00E87059" w:rsidRDefault="00082B5A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11,782</w:t>
            </w:r>
          </w:p>
        </w:tc>
        <w:tc>
          <w:tcPr>
            <w:tcW w:w="270" w:type="dxa"/>
          </w:tcPr>
          <w:p w14:paraId="3917A7A4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5B871352" w14:textId="181CB75C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86,510</w:t>
            </w:r>
          </w:p>
        </w:tc>
      </w:tr>
      <w:tr w:rsidR="002A11CE" w:rsidRPr="00E87059" w14:paraId="7E847E49" w14:textId="77777777" w:rsidTr="005206D9">
        <w:trPr>
          <w:cantSplit/>
        </w:trPr>
        <w:tc>
          <w:tcPr>
            <w:tcW w:w="4134" w:type="dxa"/>
            <w:hideMark/>
          </w:tcPr>
          <w:p w14:paraId="740E9751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ECFFFE6" w14:textId="77777777" w:rsidR="002A11CE" w:rsidRPr="00E87059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C9915F6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EC5E80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1F23011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32AAE4D" w14:textId="7BE06AEC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6DADAA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45AC4FF7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1CE" w:rsidRPr="00E87059" w14:paraId="391BD18E" w14:textId="77777777" w:rsidTr="005206D9">
        <w:trPr>
          <w:cantSplit/>
        </w:trPr>
        <w:tc>
          <w:tcPr>
            <w:tcW w:w="4134" w:type="dxa"/>
            <w:hideMark/>
          </w:tcPr>
          <w:p w14:paraId="3BEDA244" w14:textId="4042E5D6" w:rsidR="002A11CE" w:rsidRPr="00E87059" w:rsidRDefault="002A11CE" w:rsidP="002A11CE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Pr="00E87059">
              <w:rPr>
                <w:rFonts w:ascii="Angsana New" w:hAnsi="Angsana New"/>
                <w:sz w:val="28"/>
                <w:szCs w:val="28"/>
              </w:rPr>
              <w:t>3</w:t>
            </w: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676EC56" w14:textId="189BA36B" w:rsidR="002A11CE" w:rsidRPr="00E87059" w:rsidRDefault="00082B5A" w:rsidP="00E87059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3B556CB8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38A1A3" w14:textId="385771AC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78" w:type="dxa"/>
          </w:tcPr>
          <w:p w14:paraId="329DDF67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D904F8D" w14:textId="39E9B7DC" w:rsidR="002A11CE" w:rsidRPr="00E87059" w:rsidRDefault="00082B5A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5448CBF5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07C55A09" w14:textId="0D2AA0BD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1,741</w:t>
            </w:r>
          </w:p>
        </w:tc>
      </w:tr>
      <w:tr w:rsidR="002A11CE" w:rsidRPr="00E87059" w14:paraId="7AE25B43" w14:textId="77777777" w:rsidTr="005206D9">
        <w:trPr>
          <w:cantSplit/>
        </w:trPr>
        <w:tc>
          <w:tcPr>
            <w:tcW w:w="4134" w:type="dxa"/>
            <w:hideMark/>
          </w:tcPr>
          <w:p w14:paraId="7B42F698" w14:textId="0586F18B" w:rsidR="002A11CE" w:rsidRPr="00E87059" w:rsidRDefault="002A11CE" w:rsidP="002A11CE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8705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E8705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2FB2665" w14:textId="2CF8A344" w:rsidR="002A11CE" w:rsidRPr="00E87059" w:rsidRDefault="00E87059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2,558</w:t>
            </w:r>
          </w:p>
        </w:tc>
        <w:tc>
          <w:tcPr>
            <w:tcW w:w="271" w:type="dxa"/>
            <w:gridSpan w:val="2"/>
          </w:tcPr>
          <w:p w14:paraId="07FCD03B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8CD0B41" w14:textId="4C4CADF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20,584</w:t>
            </w:r>
          </w:p>
        </w:tc>
        <w:tc>
          <w:tcPr>
            <w:tcW w:w="278" w:type="dxa"/>
          </w:tcPr>
          <w:p w14:paraId="3D356959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5173FAB" w14:textId="1A9838AC" w:rsidR="002A11CE" w:rsidRPr="00E87059" w:rsidRDefault="00082B5A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70" w:type="dxa"/>
          </w:tcPr>
          <w:p w14:paraId="27F24FC6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15EB31CE" w14:textId="3EF63891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20,827</w:t>
            </w:r>
          </w:p>
        </w:tc>
      </w:tr>
      <w:tr w:rsidR="002A11CE" w:rsidRPr="00E87059" w14:paraId="6B513D24" w14:textId="77777777" w:rsidTr="005206D9">
        <w:trPr>
          <w:cantSplit/>
        </w:trPr>
        <w:tc>
          <w:tcPr>
            <w:tcW w:w="4134" w:type="dxa"/>
            <w:hideMark/>
          </w:tcPr>
          <w:p w14:paraId="58D418B7" w14:textId="5ED2F6F8" w:rsidR="002A11CE" w:rsidRPr="00E87059" w:rsidRDefault="002A11CE" w:rsidP="002A11C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87059">
              <w:rPr>
                <w:rFonts w:ascii="Angsana New" w:hAnsi="Angsana New"/>
                <w:sz w:val="28"/>
                <w:szCs w:val="28"/>
              </w:rPr>
              <w:t>6</w:t>
            </w: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87059">
              <w:rPr>
                <w:rFonts w:ascii="Angsana New" w:hAnsi="Angsana New"/>
                <w:sz w:val="28"/>
                <w:szCs w:val="28"/>
              </w:rPr>
              <w:t>-</w:t>
            </w: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87059">
              <w:rPr>
                <w:rFonts w:ascii="Angsana New" w:hAnsi="Angsana New"/>
                <w:sz w:val="28"/>
                <w:szCs w:val="28"/>
              </w:rPr>
              <w:t>12</w:t>
            </w: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BC51C97" w14:textId="6165A73A" w:rsidR="002A11CE" w:rsidRPr="00E87059" w:rsidRDefault="00082B5A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33E6AD37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38FE116" w14:textId="79541835" w:rsidR="002A11CE" w:rsidRPr="00E87059" w:rsidRDefault="002A11CE" w:rsidP="002A11C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1BAD51F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78ECEB7" w14:textId="1CFDCBB3" w:rsidR="002A11CE" w:rsidRPr="00E87059" w:rsidRDefault="00082B5A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74,540</w:t>
            </w:r>
          </w:p>
        </w:tc>
        <w:tc>
          <w:tcPr>
            <w:tcW w:w="270" w:type="dxa"/>
          </w:tcPr>
          <w:p w14:paraId="6C9D351E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660BBCA7" w14:textId="18356B69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2A11CE" w:rsidRPr="00E87059" w14:paraId="23806911" w14:textId="77777777" w:rsidTr="005206D9">
        <w:trPr>
          <w:cantSplit/>
        </w:trPr>
        <w:tc>
          <w:tcPr>
            <w:tcW w:w="4134" w:type="dxa"/>
            <w:hideMark/>
          </w:tcPr>
          <w:p w14:paraId="26A36C31" w14:textId="156D65E4" w:rsidR="002A11CE" w:rsidRPr="00E87059" w:rsidRDefault="002A11CE" w:rsidP="002A11CE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8705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A4CAB" w14:textId="13CD3982" w:rsidR="002A11CE" w:rsidRPr="00E87059" w:rsidRDefault="00082B5A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7CDC3726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B6C0" w14:textId="4F80B0C4" w:rsidR="002A11CE" w:rsidRPr="00E87059" w:rsidRDefault="002A11CE" w:rsidP="002A11C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F3BA6A9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5831B" w14:textId="2386AF06" w:rsidR="002A11CE" w:rsidRPr="00E87059" w:rsidRDefault="00082B5A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180,968</w:t>
            </w:r>
          </w:p>
        </w:tc>
        <w:tc>
          <w:tcPr>
            <w:tcW w:w="270" w:type="dxa"/>
          </w:tcPr>
          <w:p w14:paraId="4D3350E4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30981" w14:textId="76C5BA32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200,599</w:t>
            </w:r>
          </w:p>
        </w:tc>
      </w:tr>
      <w:tr w:rsidR="002A11CE" w:rsidRPr="00E87059" w14:paraId="385A4822" w14:textId="77777777" w:rsidTr="005206D9">
        <w:trPr>
          <w:cantSplit/>
        </w:trPr>
        <w:tc>
          <w:tcPr>
            <w:tcW w:w="4134" w:type="dxa"/>
            <w:hideMark/>
          </w:tcPr>
          <w:p w14:paraId="104B646E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88CBB" w14:textId="1BB3D89B" w:rsidR="002A11CE" w:rsidRPr="00E87059" w:rsidRDefault="00E87059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5,968</w:t>
            </w:r>
          </w:p>
        </w:tc>
        <w:tc>
          <w:tcPr>
            <w:tcW w:w="271" w:type="dxa"/>
            <w:gridSpan w:val="2"/>
          </w:tcPr>
          <w:p w14:paraId="5B1BA152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8BA41" w14:textId="7CA1737B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</w:t>
            </w: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78" w:type="dxa"/>
          </w:tcPr>
          <w:p w14:paraId="3FDE25EE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1FEE4" w14:textId="44D7DC0C" w:rsidR="002A11CE" w:rsidRPr="00E87059" w:rsidRDefault="00082B5A" w:rsidP="009563CE">
            <w:pPr>
              <w:pStyle w:val="acctfourfigures"/>
              <w:tabs>
                <w:tab w:val="decimal" w:pos="701"/>
              </w:tabs>
              <w:spacing w:line="240" w:lineRule="auto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  <w:r w:rsidR="00D916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</w:tcPr>
          <w:p w14:paraId="727C4C17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7FF156" w14:textId="7A4280F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310,137</w:t>
            </w:r>
          </w:p>
        </w:tc>
      </w:tr>
      <w:tr w:rsidR="002A11CE" w:rsidRPr="00E87059" w14:paraId="1099F4BA" w14:textId="77777777" w:rsidTr="00390BF2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7A8E1CA9" w14:textId="77777777" w:rsidR="002A11CE" w:rsidRPr="00E87059" w:rsidRDefault="002A11CE" w:rsidP="002A11CE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870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E7735" w14:textId="7BE22536" w:rsidR="002A11CE" w:rsidRPr="00E87059" w:rsidRDefault="003C2057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F5FF0D1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63D1F" w14:textId="7BABDF35" w:rsidR="002A11CE" w:rsidRPr="00E87059" w:rsidRDefault="002A11CE" w:rsidP="002A11CE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1A8394C6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F207C" w14:textId="0ADD68ED" w:rsidR="002A11CE" w:rsidRPr="00E87059" w:rsidRDefault="003C2057" w:rsidP="009563CE">
            <w:pPr>
              <w:pStyle w:val="acctfourfigures"/>
              <w:tabs>
                <w:tab w:val="decimal" w:pos="701"/>
              </w:tabs>
              <w:spacing w:line="240" w:lineRule="auto"/>
              <w:ind w:left="-79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(43,995)</w:t>
            </w:r>
          </w:p>
        </w:tc>
        <w:tc>
          <w:tcPr>
            <w:tcW w:w="270" w:type="dxa"/>
            <w:vAlign w:val="bottom"/>
          </w:tcPr>
          <w:p w14:paraId="24BE0380" w14:textId="77777777" w:rsidR="002A11CE" w:rsidRPr="00E87059" w:rsidRDefault="002A11CE" w:rsidP="002A11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898FFCC" w14:textId="7C178116" w:rsidR="002A11CE" w:rsidRPr="00E87059" w:rsidRDefault="002A11CE" w:rsidP="002A11CE">
            <w:pPr>
              <w:pStyle w:val="acctfourfigures"/>
              <w:tabs>
                <w:tab w:val="clear" w:pos="765"/>
                <w:tab w:val="decimal" w:pos="-43"/>
                <w:tab w:val="decimal" w:pos="11"/>
              </w:tabs>
              <w:spacing w:line="240" w:lineRule="auto"/>
              <w:ind w:left="-79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1CE" w:rsidRPr="00E87059" w14:paraId="2C7C1B17" w14:textId="77777777" w:rsidTr="005206D9">
        <w:trPr>
          <w:cantSplit/>
        </w:trPr>
        <w:tc>
          <w:tcPr>
            <w:tcW w:w="4134" w:type="dxa"/>
            <w:hideMark/>
          </w:tcPr>
          <w:p w14:paraId="7D4E3F36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BEAEF" w14:textId="5414BFE5" w:rsidR="002A11CE" w:rsidRPr="00E87059" w:rsidRDefault="00E87059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5,968</w:t>
            </w:r>
          </w:p>
        </w:tc>
        <w:tc>
          <w:tcPr>
            <w:tcW w:w="271" w:type="dxa"/>
            <w:gridSpan w:val="2"/>
          </w:tcPr>
          <w:p w14:paraId="38D0B774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AB4CF" w14:textId="6CBE96B1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</w:t>
            </w: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78" w:type="dxa"/>
          </w:tcPr>
          <w:p w14:paraId="2D97309B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881F" w14:textId="65FBED2F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224,454</w:t>
            </w:r>
          </w:p>
        </w:tc>
        <w:tc>
          <w:tcPr>
            <w:tcW w:w="270" w:type="dxa"/>
          </w:tcPr>
          <w:p w14:paraId="0CE2D0A0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46A48E9" w14:textId="63A2CD5B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310,137</w:t>
            </w:r>
          </w:p>
        </w:tc>
      </w:tr>
      <w:tr w:rsidR="002A11CE" w:rsidRPr="00E87059" w14:paraId="313F0209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3028125B" w14:textId="77777777" w:rsidR="002A11CE" w:rsidRPr="00E87059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5405" w:type="dxa"/>
            <w:gridSpan w:val="8"/>
            <w:vAlign w:val="bottom"/>
          </w:tcPr>
          <w:p w14:paraId="0C54EE1A" w14:textId="77777777" w:rsidR="002A11CE" w:rsidRPr="00E87059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2A11CE" w:rsidRPr="00E87059" w14:paraId="1853971C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271EE81C" w14:textId="77777777" w:rsidR="002A11CE" w:rsidRPr="00E87059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5405" w:type="dxa"/>
            <w:gridSpan w:val="8"/>
            <w:vAlign w:val="bottom"/>
          </w:tcPr>
          <w:p w14:paraId="67BB525D" w14:textId="77777777" w:rsidR="002A11CE" w:rsidRPr="00E87059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A11CE" w:rsidRPr="00E87059" w14:paraId="15B29B03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9D8DCBF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6F99617A" w14:textId="4E5414B2" w:rsidR="002A11CE" w:rsidRPr="00E87059" w:rsidRDefault="002700B7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305,100</w:t>
            </w:r>
          </w:p>
        </w:tc>
        <w:tc>
          <w:tcPr>
            <w:tcW w:w="263" w:type="dxa"/>
          </w:tcPr>
          <w:p w14:paraId="6A3D7A35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53862AE1" w14:textId="1BB59B92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189,480</w:t>
            </w:r>
          </w:p>
        </w:tc>
        <w:tc>
          <w:tcPr>
            <w:tcW w:w="278" w:type="dxa"/>
          </w:tcPr>
          <w:p w14:paraId="5D27DB98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D203899" w14:textId="2520EAEA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3D69">
              <w:rPr>
                <w:rFonts w:asciiTheme="majorBidi" w:hAnsiTheme="majorBidi" w:cstheme="majorBidi"/>
                <w:sz w:val="28"/>
                <w:szCs w:val="28"/>
              </w:rPr>
              <w:t>68,177</w:t>
            </w:r>
          </w:p>
        </w:tc>
        <w:tc>
          <w:tcPr>
            <w:tcW w:w="270" w:type="dxa"/>
          </w:tcPr>
          <w:p w14:paraId="38283261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921832F" w14:textId="24CBD0BB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161,185</w:t>
            </w:r>
          </w:p>
        </w:tc>
      </w:tr>
      <w:tr w:rsidR="002A11CE" w:rsidRPr="00E87059" w14:paraId="2183FC4B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7FF17C28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E3501F7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2994F41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4E822117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13C5D33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3D0694F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64D83C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C85C27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1CE" w:rsidRPr="00E87059" w14:paraId="2061B762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F727E98" w14:textId="388DAB72" w:rsidR="002A11CE" w:rsidRPr="00E87059" w:rsidRDefault="002A11CE" w:rsidP="002A11CE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Pr="00E87059">
              <w:rPr>
                <w:rFonts w:ascii="Angsana New" w:hAnsi="Angsana New"/>
                <w:sz w:val="28"/>
                <w:szCs w:val="28"/>
              </w:rPr>
              <w:t>3</w:t>
            </w: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466F7F26" w14:textId="3C052EB7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52,809</w:t>
            </w:r>
          </w:p>
        </w:tc>
        <w:tc>
          <w:tcPr>
            <w:tcW w:w="263" w:type="dxa"/>
          </w:tcPr>
          <w:p w14:paraId="3E6DA295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0F02F670" w14:textId="142F3F4C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30,960</w:t>
            </w:r>
          </w:p>
        </w:tc>
        <w:tc>
          <w:tcPr>
            <w:tcW w:w="278" w:type="dxa"/>
          </w:tcPr>
          <w:p w14:paraId="7FB4E506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9C31C2D" w14:textId="0AD29347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39,797</w:t>
            </w:r>
          </w:p>
        </w:tc>
        <w:tc>
          <w:tcPr>
            <w:tcW w:w="270" w:type="dxa"/>
          </w:tcPr>
          <w:p w14:paraId="2D1CD413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6009BB1" w14:textId="12D41D39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21,946</w:t>
            </w:r>
          </w:p>
        </w:tc>
      </w:tr>
      <w:tr w:rsidR="002A11CE" w:rsidRPr="00E87059" w14:paraId="4BCC158C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5FC4FB86" w14:textId="0085341E" w:rsidR="002A11CE" w:rsidRPr="00E87059" w:rsidRDefault="002A11CE" w:rsidP="002A11CE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8705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E8705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2F2241D" w14:textId="5AEC50BC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40,148</w:t>
            </w:r>
          </w:p>
        </w:tc>
        <w:tc>
          <w:tcPr>
            <w:tcW w:w="263" w:type="dxa"/>
          </w:tcPr>
          <w:p w14:paraId="3E603D9C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0D2851AE" w14:textId="453FC859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6,664</w:t>
            </w:r>
          </w:p>
        </w:tc>
        <w:tc>
          <w:tcPr>
            <w:tcW w:w="278" w:type="dxa"/>
          </w:tcPr>
          <w:p w14:paraId="5ED2490A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448F3C0" w14:textId="244298D9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39,298</w:t>
            </w:r>
          </w:p>
        </w:tc>
        <w:tc>
          <w:tcPr>
            <w:tcW w:w="270" w:type="dxa"/>
          </w:tcPr>
          <w:p w14:paraId="3DBBF4E7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EAF07D3" w14:textId="1E3B0484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6,656</w:t>
            </w:r>
          </w:p>
        </w:tc>
      </w:tr>
      <w:tr w:rsidR="002A11CE" w:rsidRPr="00E87059" w14:paraId="5DD0B7F4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6F638B46" w14:textId="1F3C5D07" w:rsidR="002A11CE" w:rsidRPr="00E87059" w:rsidRDefault="002A11CE" w:rsidP="002A11C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87059">
              <w:rPr>
                <w:rFonts w:ascii="Angsana New" w:hAnsi="Angsana New"/>
                <w:sz w:val="28"/>
                <w:szCs w:val="28"/>
              </w:rPr>
              <w:t>6</w:t>
            </w: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87059">
              <w:rPr>
                <w:rFonts w:ascii="Angsana New" w:hAnsi="Angsana New"/>
                <w:sz w:val="28"/>
                <w:szCs w:val="28"/>
              </w:rPr>
              <w:t>-</w:t>
            </w: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87059">
              <w:rPr>
                <w:rFonts w:ascii="Angsana New" w:hAnsi="Angsana New"/>
                <w:sz w:val="28"/>
                <w:szCs w:val="28"/>
              </w:rPr>
              <w:t>12</w:t>
            </w: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8E30074" w14:textId="50022C89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11,582</w:t>
            </w:r>
          </w:p>
        </w:tc>
        <w:tc>
          <w:tcPr>
            <w:tcW w:w="263" w:type="dxa"/>
          </w:tcPr>
          <w:p w14:paraId="17953E15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537B5A3C" w14:textId="06614B6A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2,898</w:t>
            </w:r>
          </w:p>
        </w:tc>
        <w:tc>
          <w:tcPr>
            <w:tcW w:w="278" w:type="dxa"/>
          </w:tcPr>
          <w:p w14:paraId="3E4188E3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32D452D" w14:textId="43ABE526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10,265</w:t>
            </w:r>
          </w:p>
        </w:tc>
        <w:tc>
          <w:tcPr>
            <w:tcW w:w="270" w:type="dxa"/>
          </w:tcPr>
          <w:p w14:paraId="2AC3D1F3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5A21D5" w14:textId="14368C76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2,898</w:t>
            </w:r>
          </w:p>
        </w:tc>
      </w:tr>
      <w:tr w:rsidR="002A11CE" w:rsidRPr="00E87059" w14:paraId="3BDF3900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2B2DE1BC" w14:textId="2CCF8BF8" w:rsidR="002A11CE" w:rsidRPr="00E87059" w:rsidRDefault="002A11CE" w:rsidP="002A11CE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8705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E870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9B7D3" w14:textId="57D40891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47,547</w:t>
            </w:r>
          </w:p>
        </w:tc>
        <w:tc>
          <w:tcPr>
            <w:tcW w:w="263" w:type="dxa"/>
          </w:tcPr>
          <w:p w14:paraId="334DDAEA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424DD" w14:textId="0166B75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55,646</w:t>
            </w:r>
          </w:p>
        </w:tc>
        <w:tc>
          <w:tcPr>
            <w:tcW w:w="278" w:type="dxa"/>
          </w:tcPr>
          <w:p w14:paraId="019714AC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AA8E" w14:textId="2FA0570A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45,418</w:t>
            </w:r>
          </w:p>
        </w:tc>
        <w:tc>
          <w:tcPr>
            <w:tcW w:w="270" w:type="dxa"/>
          </w:tcPr>
          <w:p w14:paraId="609BD989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53AD7" w14:textId="1132B862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53,627</w:t>
            </w:r>
          </w:p>
        </w:tc>
      </w:tr>
      <w:tr w:rsidR="002A11CE" w:rsidRPr="00E87059" w14:paraId="2A021259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7D9A883E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9AB29" w14:textId="7D7B0CD4" w:rsidR="002A11CE" w:rsidRPr="00E87059" w:rsidRDefault="004C7A0C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70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57,186</w:t>
            </w:r>
          </w:p>
        </w:tc>
        <w:tc>
          <w:tcPr>
            <w:tcW w:w="263" w:type="dxa"/>
          </w:tcPr>
          <w:p w14:paraId="6CD80874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92BB3" w14:textId="3C5259A6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285,648</w:t>
            </w:r>
          </w:p>
        </w:tc>
        <w:tc>
          <w:tcPr>
            <w:tcW w:w="278" w:type="dxa"/>
          </w:tcPr>
          <w:p w14:paraId="5E9E38AF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1766D" w14:textId="0962AC01" w:rsidR="002A11CE" w:rsidRPr="00E87059" w:rsidRDefault="002700B7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402,955</w:t>
            </w:r>
          </w:p>
        </w:tc>
        <w:tc>
          <w:tcPr>
            <w:tcW w:w="270" w:type="dxa"/>
          </w:tcPr>
          <w:p w14:paraId="2859202C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7E33F319" w14:textId="412B2B3F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246,312</w:t>
            </w:r>
          </w:p>
        </w:tc>
      </w:tr>
      <w:tr w:rsidR="002A11CE" w:rsidRPr="00E87059" w14:paraId="2EF556DD" w14:textId="77777777" w:rsidTr="005206D9">
        <w:trPr>
          <w:gridAfter w:val="1"/>
          <w:wAfter w:w="17" w:type="dxa"/>
          <w:cantSplit/>
          <w:trHeight w:val="71"/>
        </w:trPr>
        <w:tc>
          <w:tcPr>
            <w:tcW w:w="4134" w:type="dxa"/>
            <w:vAlign w:val="bottom"/>
            <w:hideMark/>
          </w:tcPr>
          <w:p w14:paraId="2C86BB5F" w14:textId="77777777" w:rsidR="002A11CE" w:rsidRPr="00E87059" w:rsidRDefault="002A11CE" w:rsidP="002A11CE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870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EF996" w14:textId="6B274106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(51,363)</w:t>
            </w:r>
          </w:p>
        </w:tc>
        <w:tc>
          <w:tcPr>
            <w:tcW w:w="263" w:type="dxa"/>
            <w:vAlign w:val="bottom"/>
          </w:tcPr>
          <w:p w14:paraId="6A49D3AB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A41B5" w14:textId="20107801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(49,150)</w:t>
            </w:r>
          </w:p>
        </w:tc>
        <w:tc>
          <w:tcPr>
            <w:tcW w:w="278" w:type="dxa"/>
            <w:vAlign w:val="bottom"/>
          </w:tcPr>
          <w:p w14:paraId="14C77687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ACE3E" w14:textId="7ACC55A9" w:rsidR="002A11CE" w:rsidRPr="00E87059" w:rsidRDefault="004C7A0C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00B7">
              <w:rPr>
                <w:rFonts w:asciiTheme="majorBidi" w:hAnsiTheme="majorBidi" w:cstheme="majorBidi"/>
                <w:sz w:val="28"/>
                <w:szCs w:val="28"/>
              </w:rPr>
              <w:t>48,761</w:t>
            </w:r>
            <w:r w:rsidRPr="00E870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666F903" w14:textId="77777777" w:rsidR="002A11CE" w:rsidRPr="00E87059" w:rsidRDefault="002A11CE" w:rsidP="002A11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76BD5C8" w14:textId="5EBC236F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(47,132)</w:t>
            </w:r>
          </w:p>
        </w:tc>
      </w:tr>
      <w:tr w:rsidR="002A11CE" w:rsidRPr="00E87059" w14:paraId="72FA827C" w14:textId="77777777" w:rsidTr="005206D9">
        <w:trPr>
          <w:gridAfter w:val="1"/>
          <w:wAfter w:w="17" w:type="dxa"/>
          <w:cantSplit/>
        </w:trPr>
        <w:tc>
          <w:tcPr>
            <w:tcW w:w="4134" w:type="dxa"/>
            <w:hideMark/>
          </w:tcPr>
          <w:p w14:paraId="151223C5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2FAFB" w14:textId="6071072F" w:rsidR="002A11CE" w:rsidRPr="00E87059" w:rsidRDefault="0040203F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405,823</w:t>
            </w:r>
          </w:p>
        </w:tc>
        <w:tc>
          <w:tcPr>
            <w:tcW w:w="263" w:type="dxa"/>
          </w:tcPr>
          <w:p w14:paraId="4B9354C9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8888B" w14:textId="37B052F4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236,498</w:t>
            </w:r>
          </w:p>
        </w:tc>
        <w:tc>
          <w:tcPr>
            <w:tcW w:w="278" w:type="dxa"/>
          </w:tcPr>
          <w:p w14:paraId="240B416C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988B3" w14:textId="7001B73E" w:rsidR="002A11CE" w:rsidRPr="00E87059" w:rsidRDefault="0040203F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354,194</w:t>
            </w:r>
          </w:p>
        </w:tc>
        <w:tc>
          <w:tcPr>
            <w:tcW w:w="270" w:type="dxa"/>
          </w:tcPr>
          <w:p w14:paraId="5A5E2B45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2" w:space="0" w:color="auto"/>
              <w:bottom w:val="double" w:sz="4" w:space="0" w:color="auto"/>
            </w:tcBorders>
          </w:tcPr>
          <w:p w14:paraId="69AED3A6" w14:textId="396F278D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199,180</w:t>
            </w:r>
          </w:p>
        </w:tc>
      </w:tr>
      <w:tr w:rsidR="002A11CE" w:rsidRPr="00E87059" w14:paraId="4FCD421D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0F6CC091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5A243558" w14:textId="77777777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3" w:type="dxa"/>
          </w:tcPr>
          <w:p w14:paraId="3A1F536D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ED049FF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</w:tcPr>
          <w:p w14:paraId="77B3ADD3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432070F6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E9A6A34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4E928C1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2A11CE" w:rsidRPr="00E87059" w14:paraId="25E76EE3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106E2FC0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70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6E2A8ABA" w14:textId="08E270C7" w:rsidR="002A11CE" w:rsidRPr="00E87059" w:rsidRDefault="00971464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411,791</w:t>
            </w:r>
          </w:p>
        </w:tc>
        <w:tc>
          <w:tcPr>
            <w:tcW w:w="263" w:type="dxa"/>
          </w:tcPr>
          <w:p w14:paraId="7118E153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28932BF" w14:textId="528494EB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276,189</w:t>
            </w:r>
          </w:p>
        </w:tc>
        <w:tc>
          <w:tcPr>
            <w:tcW w:w="278" w:type="dxa"/>
          </w:tcPr>
          <w:p w14:paraId="446CC47E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1BBB0053" w14:textId="1040BCA3" w:rsidR="002A11CE" w:rsidRPr="00E87059" w:rsidRDefault="0040203F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578,648</w:t>
            </w:r>
          </w:p>
        </w:tc>
        <w:tc>
          <w:tcPr>
            <w:tcW w:w="270" w:type="dxa"/>
          </w:tcPr>
          <w:p w14:paraId="70082EDD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4FAD5C4" w14:textId="42BA057C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509,317</w:t>
            </w:r>
          </w:p>
        </w:tc>
      </w:tr>
      <w:tr w:rsidR="002A11CE" w:rsidRPr="00E87059" w14:paraId="02A9D4DD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72CAC775" w14:textId="7777777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6852C4F1" w14:textId="77777777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3" w:type="dxa"/>
          </w:tcPr>
          <w:p w14:paraId="4A5A520D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60AAA46" w14:textId="77777777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</w:tcPr>
          <w:p w14:paraId="6232E1F8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5513DD2E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61911BD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ACA6C4F" w14:textId="77777777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2A11CE" w:rsidRPr="00E87059" w14:paraId="6A15FC6B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4602238D" w14:textId="4DC06D72" w:rsidR="002A11CE" w:rsidRPr="00E87059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6" w:type="dxa"/>
            <w:gridSpan w:val="4"/>
            <w:vAlign w:val="bottom"/>
          </w:tcPr>
          <w:p w14:paraId="5B1ABA61" w14:textId="77777777" w:rsidR="002A11CE" w:rsidRPr="00E87059" w:rsidRDefault="002A11CE" w:rsidP="002A11C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8705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2B6CF321" w14:textId="77777777" w:rsidR="002A11CE" w:rsidRPr="00E87059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0DB8154E" w14:textId="77777777" w:rsidR="002A11CE" w:rsidRPr="00E87059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A11CE" w:rsidRPr="00E87059" w14:paraId="7E80B8FD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</w:tcPr>
          <w:p w14:paraId="68817FB7" w14:textId="1A313C65" w:rsidR="002A11CE" w:rsidRPr="00E87059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4B0D906F" w14:textId="262DAC15" w:rsidR="002A11CE" w:rsidRPr="00E87059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63" w:type="dxa"/>
            <w:vAlign w:val="bottom"/>
          </w:tcPr>
          <w:p w14:paraId="626ABCF3" w14:textId="77777777" w:rsidR="002A11CE" w:rsidRPr="00E87059" w:rsidRDefault="002A11CE" w:rsidP="002A11C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33DFB32F" w14:textId="52AC7E47" w:rsidR="002A11CE" w:rsidRPr="00E87059" w:rsidRDefault="002A11CE" w:rsidP="002A11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8" w:type="dxa"/>
          </w:tcPr>
          <w:p w14:paraId="27E9E40C" w14:textId="77777777" w:rsidR="002A11CE" w:rsidRPr="00E87059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2DE6F42" w14:textId="3511FF9E" w:rsidR="002A11CE" w:rsidRPr="00E87059" w:rsidRDefault="002A11CE" w:rsidP="002A11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87059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3A5F1B15" w14:textId="77777777" w:rsidR="002A11CE" w:rsidRPr="00E87059" w:rsidRDefault="002A11CE" w:rsidP="002A11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D9EC1E1" w14:textId="177EA6B5" w:rsidR="002A11CE" w:rsidRPr="00E87059" w:rsidRDefault="002A11CE" w:rsidP="002A11C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2A11CE" w:rsidRPr="00E87059" w14:paraId="520F8454" w14:textId="77777777" w:rsidTr="005206D9">
        <w:trPr>
          <w:gridAfter w:val="1"/>
          <w:wAfter w:w="17" w:type="dxa"/>
          <w:cantSplit/>
        </w:trPr>
        <w:tc>
          <w:tcPr>
            <w:tcW w:w="4134" w:type="dxa"/>
            <w:vAlign w:val="bottom"/>
            <w:hideMark/>
          </w:tcPr>
          <w:p w14:paraId="2B45C39D" w14:textId="77777777" w:rsidR="002A11CE" w:rsidRPr="00E87059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5" w:type="dxa"/>
            <w:gridSpan w:val="8"/>
            <w:vAlign w:val="bottom"/>
            <w:hideMark/>
          </w:tcPr>
          <w:p w14:paraId="2E6E21B2" w14:textId="77777777" w:rsidR="002A11CE" w:rsidRPr="00E87059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A11CE" w:rsidRPr="00E87059" w14:paraId="7215A5FD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38545C1D" w14:textId="64D7D239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0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870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70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6" w:type="dxa"/>
          </w:tcPr>
          <w:p w14:paraId="175E96F6" w14:textId="744E0772" w:rsidR="002A11CE" w:rsidRPr="00E87059" w:rsidRDefault="00D06870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49,150</w:t>
            </w:r>
          </w:p>
        </w:tc>
        <w:tc>
          <w:tcPr>
            <w:tcW w:w="263" w:type="dxa"/>
          </w:tcPr>
          <w:p w14:paraId="22D2075A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6E70D312" w14:textId="122F66CD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49,032</w:t>
            </w:r>
          </w:p>
        </w:tc>
        <w:tc>
          <w:tcPr>
            <w:tcW w:w="278" w:type="dxa"/>
          </w:tcPr>
          <w:p w14:paraId="795E4F66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18F19E" w14:textId="7AA504A2" w:rsidR="002A11CE" w:rsidRPr="00E87059" w:rsidRDefault="00D06870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47,132</w:t>
            </w:r>
          </w:p>
        </w:tc>
        <w:tc>
          <w:tcPr>
            <w:tcW w:w="270" w:type="dxa"/>
          </w:tcPr>
          <w:p w14:paraId="01FA1417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1E17A17" w14:textId="2BF11ED9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E870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,787</w:t>
            </w:r>
          </w:p>
        </w:tc>
      </w:tr>
      <w:tr w:rsidR="002A11CE" w:rsidRPr="00E87059" w14:paraId="3471E0F7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161B2D56" w14:textId="163EC11A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2BA6EE4C" w14:textId="382EE482" w:rsidR="002A11CE" w:rsidRPr="00E87059" w:rsidRDefault="00ED049F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2,213</w:t>
            </w:r>
          </w:p>
        </w:tc>
        <w:tc>
          <w:tcPr>
            <w:tcW w:w="263" w:type="dxa"/>
          </w:tcPr>
          <w:p w14:paraId="3E1099F9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1DEFC06C" w14:textId="4A83BAC7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8" w:type="dxa"/>
          </w:tcPr>
          <w:p w14:paraId="11B5B658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3210FE9" w14:textId="49B01B87" w:rsidR="002A11CE" w:rsidRPr="00E87059" w:rsidRDefault="00ED049F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45,624</w:t>
            </w:r>
          </w:p>
        </w:tc>
        <w:tc>
          <w:tcPr>
            <w:tcW w:w="270" w:type="dxa"/>
          </w:tcPr>
          <w:p w14:paraId="266C0B21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9F3AE49" w14:textId="1C684805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2A11CE" w:rsidRPr="00D54BE7" w14:paraId="606DDF43" w14:textId="77777777" w:rsidTr="005206D9">
        <w:trPr>
          <w:gridAfter w:val="1"/>
          <w:wAfter w:w="17" w:type="dxa"/>
          <w:cantSplit/>
        </w:trPr>
        <w:tc>
          <w:tcPr>
            <w:tcW w:w="4134" w:type="dxa"/>
          </w:tcPr>
          <w:p w14:paraId="664D1AD9" w14:textId="444633F7" w:rsidR="002A11CE" w:rsidRPr="00E87059" w:rsidRDefault="002A11CE" w:rsidP="002A11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0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E870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870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E870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870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70BE80D" w14:textId="0777D99C" w:rsidR="002A11CE" w:rsidRPr="00E87059" w:rsidRDefault="00ED049F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51,363</w:t>
            </w:r>
          </w:p>
        </w:tc>
        <w:tc>
          <w:tcPr>
            <w:tcW w:w="263" w:type="dxa"/>
          </w:tcPr>
          <w:p w14:paraId="5ED1FFCE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4F6DCF" w14:textId="57B9A5EF" w:rsidR="002A11CE" w:rsidRPr="00E87059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49,150</w:t>
            </w:r>
          </w:p>
        </w:tc>
        <w:tc>
          <w:tcPr>
            <w:tcW w:w="278" w:type="dxa"/>
          </w:tcPr>
          <w:p w14:paraId="37346E39" w14:textId="77777777" w:rsidR="002A11CE" w:rsidRPr="00E87059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1755A3E" w14:textId="0C6CA28F" w:rsidR="002A11CE" w:rsidRPr="00E87059" w:rsidRDefault="00ED049F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92,756</w:t>
            </w:r>
          </w:p>
        </w:tc>
        <w:tc>
          <w:tcPr>
            <w:tcW w:w="270" w:type="dxa"/>
          </w:tcPr>
          <w:p w14:paraId="3E13FF0D" w14:textId="77777777" w:rsidR="002A11CE" w:rsidRPr="00E87059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2C5963" w14:textId="743FF972" w:rsidR="002A11CE" w:rsidRPr="00E87059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05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47</w:t>
            </w:r>
            <w:r w:rsidRPr="00E87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,132</w:t>
            </w:r>
          </w:p>
        </w:tc>
      </w:tr>
    </w:tbl>
    <w:p w14:paraId="64F47D69" w14:textId="77777777" w:rsidR="00617640" w:rsidRPr="00B92ED8" w:rsidRDefault="00617640" w:rsidP="00497AE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2567F085" w14:textId="1DC16356" w:rsidR="00E94831" w:rsidRDefault="005468F9" w:rsidP="00CD3DF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highlight w:val="yellow"/>
        </w:rPr>
        <w:sectPr w:rsidR="00E94831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E87059">
        <w:rPr>
          <w:rFonts w:asciiTheme="majorBidi" w:hAnsiTheme="majorBidi" w:cstheme="majorBidi" w:hint="cs"/>
          <w:sz w:val="29"/>
          <w:szCs w:val="29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3968AC" w:rsidRPr="00E87059">
        <w:rPr>
          <w:rFonts w:asciiTheme="majorBidi" w:hAnsiTheme="majorBidi" w:cstheme="majorBidi"/>
          <w:sz w:val="29"/>
          <w:szCs w:val="29"/>
        </w:rPr>
        <w:t>2</w:t>
      </w:r>
      <w:r w:rsidR="009E480D">
        <w:rPr>
          <w:rFonts w:asciiTheme="majorBidi" w:hAnsiTheme="majorBidi" w:cstheme="majorBidi"/>
          <w:sz w:val="29"/>
          <w:szCs w:val="29"/>
        </w:rPr>
        <w:t>5</w:t>
      </w:r>
      <w:r w:rsidR="00CD3DF4" w:rsidRPr="00D54BE7">
        <w:rPr>
          <w:rFonts w:asciiTheme="majorBidi" w:hAnsiTheme="majorBidi" w:cstheme="majorBidi"/>
          <w:sz w:val="29"/>
          <w:szCs w:val="29"/>
          <w:highlight w:val="yellow"/>
        </w:rPr>
        <w:br w:type="page"/>
      </w:r>
    </w:p>
    <w:p w14:paraId="1E78E216" w14:textId="1F571BFB" w:rsidR="002B4831" w:rsidRDefault="002B4831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315A6C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ลูกหนี้ตามสัญญาเช่า</w:t>
      </w:r>
    </w:p>
    <w:p w14:paraId="6BD935B0" w14:textId="1D2037DF" w:rsidR="00E00AF2" w:rsidRDefault="00E00AF2" w:rsidP="00E00AF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236"/>
        <w:gridCol w:w="1024"/>
        <w:gridCol w:w="241"/>
        <w:gridCol w:w="1019"/>
        <w:gridCol w:w="236"/>
        <w:gridCol w:w="1024"/>
        <w:gridCol w:w="236"/>
        <w:gridCol w:w="934"/>
        <w:gridCol w:w="236"/>
        <w:gridCol w:w="934"/>
        <w:gridCol w:w="262"/>
        <w:gridCol w:w="998"/>
        <w:gridCol w:w="236"/>
        <w:gridCol w:w="1024"/>
        <w:gridCol w:w="236"/>
        <w:gridCol w:w="934"/>
        <w:gridCol w:w="236"/>
        <w:gridCol w:w="1024"/>
      </w:tblGrid>
      <w:tr w:rsidR="003F6B24" w:rsidRPr="00FA7647" w14:paraId="29659E0F" w14:textId="77777777" w:rsidTr="002D6E83">
        <w:trPr>
          <w:trHeight w:val="381"/>
        </w:trPr>
        <w:tc>
          <w:tcPr>
            <w:tcW w:w="2160" w:type="dxa"/>
          </w:tcPr>
          <w:p w14:paraId="01692E17" w14:textId="77777777" w:rsidR="003F6B24" w:rsidRPr="004E2393" w:rsidRDefault="003F6B24" w:rsidP="00141CE6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60" w:type="dxa"/>
            <w:gridSpan w:val="19"/>
            <w:vAlign w:val="bottom"/>
          </w:tcPr>
          <w:p w14:paraId="6FCD132D" w14:textId="251CCA93" w:rsidR="003F6B24" w:rsidRPr="003F6B24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9"/>
                <w:szCs w:val="29"/>
                <w:cs/>
              </w:rPr>
            </w:pPr>
            <w:r w:rsidRPr="003F6B24">
              <w:rPr>
                <w:rFonts w:asciiTheme="majorBidi" w:hAnsiTheme="majorBidi"/>
                <w:b/>
                <w:bCs/>
                <w:spacing w:val="-6"/>
                <w:sz w:val="29"/>
                <w:szCs w:val="29"/>
                <w:cs/>
              </w:rPr>
              <w:t>งบการเงินรวม</w:t>
            </w:r>
          </w:p>
        </w:tc>
      </w:tr>
      <w:tr w:rsidR="003F6B24" w:rsidRPr="00FA7647" w14:paraId="5CCC40D5" w14:textId="77777777" w:rsidTr="00141CE6">
        <w:trPr>
          <w:trHeight w:val="381"/>
        </w:trPr>
        <w:tc>
          <w:tcPr>
            <w:tcW w:w="2160" w:type="dxa"/>
          </w:tcPr>
          <w:p w14:paraId="6768226D" w14:textId="77777777" w:rsidR="003F6B24" w:rsidRPr="004E2393" w:rsidRDefault="003F6B24" w:rsidP="00141CE6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FDA7B6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4E2393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ลูกหนี้ตามสัญญาเ</w:t>
            </w:r>
            <w:r w:rsidRPr="004E239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ช่า</w:t>
            </w:r>
          </w:p>
        </w:tc>
        <w:tc>
          <w:tcPr>
            <w:tcW w:w="241" w:type="dxa"/>
            <w:vAlign w:val="bottom"/>
          </w:tcPr>
          <w:p w14:paraId="3E17AB1D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279" w:type="dxa"/>
            <w:gridSpan w:val="3"/>
            <w:vAlign w:val="bottom"/>
          </w:tcPr>
          <w:p w14:paraId="2D0C41A4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4E2393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ดอกเบี้ยที่ยังไม่ถือเป็นรายได้</w:t>
            </w:r>
          </w:p>
        </w:tc>
        <w:tc>
          <w:tcPr>
            <w:tcW w:w="236" w:type="dxa"/>
            <w:vAlign w:val="bottom"/>
          </w:tcPr>
          <w:p w14:paraId="4A3EFCB4" w14:textId="77777777" w:rsidR="003F6B24" w:rsidRPr="004E2393" w:rsidRDefault="003F6B24" w:rsidP="00141CE6">
            <w:pPr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2104" w:type="dxa"/>
            <w:gridSpan w:val="3"/>
            <w:vAlign w:val="bottom"/>
          </w:tcPr>
          <w:p w14:paraId="6D717435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4E2393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สุทธิ</w:t>
            </w:r>
          </w:p>
        </w:tc>
        <w:tc>
          <w:tcPr>
            <w:tcW w:w="262" w:type="dxa"/>
          </w:tcPr>
          <w:p w14:paraId="348407E5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</w:p>
        </w:tc>
        <w:tc>
          <w:tcPr>
            <w:tcW w:w="2258" w:type="dxa"/>
            <w:gridSpan w:val="3"/>
          </w:tcPr>
          <w:p w14:paraId="482FB2BC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4E2393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68E8A844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408C2DF7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4E2393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สุทธิ</w:t>
            </w:r>
          </w:p>
        </w:tc>
      </w:tr>
      <w:tr w:rsidR="003F6B24" w:rsidRPr="00FA7647" w14:paraId="5ADBA977" w14:textId="77777777" w:rsidTr="00141CE6">
        <w:trPr>
          <w:trHeight w:val="60"/>
        </w:trPr>
        <w:tc>
          <w:tcPr>
            <w:tcW w:w="2160" w:type="dxa"/>
          </w:tcPr>
          <w:p w14:paraId="22E01EFF" w14:textId="77777777" w:rsidR="003F6B24" w:rsidRPr="004E2393" w:rsidRDefault="003F6B24" w:rsidP="00141CE6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0B11DA88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6F9483B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6454DB72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2673805A" w14:textId="77777777" w:rsidR="003F6B24" w:rsidRPr="004E2393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19" w:type="dxa"/>
          </w:tcPr>
          <w:p w14:paraId="380FD1AA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1EB3FD9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48FD408C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6A21719" w14:textId="77777777" w:rsidR="003F6B24" w:rsidRPr="004E2393" w:rsidRDefault="003F6B24" w:rsidP="00141CE6">
            <w:pPr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</w:p>
        </w:tc>
        <w:tc>
          <w:tcPr>
            <w:tcW w:w="934" w:type="dxa"/>
          </w:tcPr>
          <w:p w14:paraId="035CE491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DB930EC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</w:tcPr>
          <w:p w14:paraId="64968195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7CF625A4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8" w:type="dxa"/>
          </w:tcPr>
          <w:p w14:paraId="0A0EEFBB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A0F82D1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401A7A5F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2D55E76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</w:tcPr>
          <w:p w14:paraId="5E95A770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E4553F9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34B33A98" w14:textId="77777777" w:rsidR="003F6B24" w:rsidRPr="004E2393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93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F6B24" w:rsidRPr="00FA7647" w14:paraId="639058F0" w14:textId="77777777" w:rsidTr="00141CE6">
        <w:trPr>
          <w:trHeight w:val="60"/>
        </w:trPr>
        <w:tc>
          <w:tcPr>
            <w:tcW w:w="2160" w:type="dxa"/>
          </w:tcPr>
          <w:p w14:paraId="380128AD" w14:textId="77777777" w:rsidR="003F6B24" w:rsidRPr="004E2393" w:rsidRDefault="003F6B24" w:rsidP="00141CE6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center"/>
          </w:tcPr>
          <w:p w14:paraId="1F8244A6" w14:textId="77777777" w:rsidR="003F6B24" w:rsidRPr="00B612BF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</w:pPr>
            <w:r w:rsidRPr="00B612BF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val="en-US" w:bidi="th-TH"/>
              </w:rPr>
              <w:t>(พันบาท)</w:t>
            </w:r>
          </w:p>
        </w:tc>
      </w:tr>
      <w:tr w:rsidR="003F6B24" w:rsidRPr="00FA7647" w14:paraId="3E66E47D" w14:textId="77777777" w:rsidTr="00141CE6">
        <w:trPr>
          <w:trHeight w:val="60"/>
        </w:trPr>
        <w:tc>
          <w:tcPr>
            <w:tcW w:w="2160" w:type="dxa"/>
          </w:tcPr>
          <w:p w14:paraId="33B0D7B7" w14:textId="77777777" w:rsidR="003F6B24" w:rsidRPr="009D5D7B" w:rsidRDefault="003F6B24" w:rsidP="00141CE6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th-TH"/>
              </w:rPr>
            </w:pPr>
            <w:r w:rsidRPr="009D5D7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ส่วนที่ครบกำหนดชำระ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049DE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2EA0F0" w14:textId="77777777" w:rsidR="003F6B24" w:rsidRPr="004E2393" w:rsidRDefault="003F6B24" w:rsidP="00141CE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0E1087C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40F22BC" w14:textId="77777777" w:rsidR="003F6B24" w:rsidRPr="004E2393" w:rsidRDefault="003F6B24" w:rsidP="00141CE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3B46E26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F283AB" w14:textId="77777777" w:rsidR="003F6B24" w:rsidRPr="004E2393" w:rsidRDefault="003F6B24" w:rsidP="00141CE6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B2051F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7B5378" w14:textId="77777777" w:rsidR="003F6B24" w:rsidRPr="004E2393" w:rsidRDefault="003F6B24" w:rsidP="00141CE6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73E214C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90405E" w14:textId="77777777" w:rsidR="003F6B24" w:rsidRPr="004E2393" w:rsidRDefault="003F6B24" w:rsidP="00141CE6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02353B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1C10588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24FDF7DE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E1AC1BC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23872B15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38C79AE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934" w:type="dxa"/>
          </w:tcPr>
          <w:p w14:paraId="0F24D2C5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2B678C8" w14:textId="77777777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7D444062" w14:textId="035EE712" w:rsidR="003F6B24" w:rsidRPr="004E2393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</w:tr>
      <w:tr w:rsidR="00B36D83" w:rsidRPr="0046362E" w14:paraId="146B95A7" w14:textId="77777777" w:rsidTr="00BD0B3D">
        <w:trPr>
          <w:trHeight w:val="60"/>
        </w:trPr>
        <w:tc>
          <w:tcPr>
            <w:tcW w:w="2160" w:type="dxa"/>
          </w:tcPr>
          <w:p w14:paraId="0C58770A" w14:textId="77777777" w:rsidR="00B36D83" w:rsidRPr="0046362E" w:rsidRDefault="00B36D83" w:rsidP="00B36D83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E239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4636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ภายใน </w:t>
            </w:r>
            <w:r w:rsidRPr="002939E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636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38DB7620" w14:textId="2D3EDD12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150,583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F8C01" w14:textId="77777777" w:rsidR="00B36D83" w:rsidRPr="0046362E" w:rsidRDefault="00B36D83" w:rsidP="00B36D83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BAEF29" w14:textId="1F735582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67,915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75C7D8" w14:textId="77777777" w:rsidR="00B36D83" w:rsidRPr="0046362E" w:rsidRDefault="00B36D83" w:rsidP="00B36D83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B807C0B" w14:textId="777B3880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bidi="th-TH"/>
              </w:rPr>
              <w:t>(97,357)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36BEA" w14:textId="77777777" w:rsidR="00B36D83" w:rsidRPr="0046362E" w:rsidRDefault="00B36D83" w:rsidP="00B36D83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8EFD981" w14:textId="4289169A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bidi="th-TH"/>
              </w:rPr>
              <w:t>(48,</w:t>
            </w: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928</w:t>
            </w:r>
            <w:r w:rsidRPr="00315A6C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8207A" w14:textId="77777777" w:rsidR="00B36D83" w:rsidRPr="0046362E" w:rsidRDefault="00B36D83" w:rsidP="00B36D83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82B07A" w14:textId="3D9F0FBA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53,226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90F16" w14:textId="77777777" w:rsidR="00B36D83" w:rsidRPr="0046362E" w:rsidRDefault="00B36D83" w:rsidP="00B36D83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84A5DF" w14:textId="4AD98931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18,987</w:t>
            </w:r>
          </w:p>
        </w:tc>
        <w:tc>
          <w:tcPr>
            <w:tcW w:w="262" w:type="dxa"/>
          </w:tcPr>
          <w:p w14:paraId="54DC1E8C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98" w:type="dxa"/>
          </w:tcPr>
          <w:p w14:paraId="1B8CC617" w14:textId="23BF25BB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(3,526)</w:t>
            </w:r>
          </w:p>
        </w:tc>
        <w:tc>
          <w:tcPr>
            <w:tcW w:w="236" w:type="dxa"/>
          </w:tcPr>
          <w:p w14:paraId="0298230C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24" w:type="dxa"/>
          </w:tcPr>
          <w:p w14:paraId="218529CD" w14:textId="01CC6808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A157EC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34" w:type="dxa"/>
          </w:tcPr>
          <w:p w14:paraId="24B6B6ED" w14:textId="1EFA1F90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49,700</w:t>
            </w:r>
          </w:p>
        </w:tc>
        <w:tc>
          <w:tcPr>
            <w:tcW w:w="236" w:type="dxa"/>
          </w:tcPr>
          <w:p w14:paraId="109472CC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2A04C7A4" w14:textId="01211746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18,987</w:t>
            </w:r>
          </w:p>
        </w:tc>
      </w:tr>
      <w:tr w:rsidR="00B36D83" w:rsidRPr="0046362E" w14:paraId="3C4E666A" w14:textId="77777777" w:rsidTr="00720C06">
        <w:trPr>
          <w:trHeight w:val="60"/>
        </w:trPr>
        <w:tc>
          <w:tcPr>
            <w:tcW w:w="2160" w:type="dxa"/>
            <w:vAlign w:val="bottom"/>
          </w:tcPr>
          <w:p w14:paraId="7E58EE8C" w14:textId="77777777" w:rsidR="00B36D83" w:rsidRPr="0046362E" w:rsidRDefault="00B36D83" w:rsidP="00B36D83">
            <w:pPr>
              <w:spacing w:line="240" w:lineRule="auto"/>
              <w:ind w:left="342" w:right="-171" w:hanging="33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636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2939E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636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46362E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4636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2939E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636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34C46A9E" w14:textId="5FB3CC4F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583,511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B0FAE" w14:textId="77777777" w:rsidR="00B36D83" w:rsidRPr="0046362E" w:rsidRDefault="00B36D83" w:rsidP="00B36D83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AD56FB5" w14:textId="03B5679F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270,175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2B695E" w14:textId="77777777" w:rsidR="00B36D83" w:rsidRPr="0046362E" w:rsidRDefault="00B36D83" w:rsidP="00B36D83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176034E" w14:textId="078422AF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bidi="th-TH"/>
              </w:rPr>
              <w:t>(349,845)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99E1B" w14:textId="77777777" w:rsidR="00B36D83" w:rsidRPr="0046362E" w:rsidRDefault="00B36D83" w:rsidP="00B36D83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E33252" w14:textId="2766454A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(179,145)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0E5CB1" w14:textId="77777777" w:rsidR="00B36D83" w:rsidRPr="0046362E" w:rsidRDefault="00B36D83" w:rsidP="00B36D83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E06B12B" w14:textId="75F70B6A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233,666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7814F" w14:textId="77777777" w:rsidR="00B36D83" w:rsidRPr="0046362E" w:rsidRDefault="00B36D83" w:rsidP="00B36D83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B8807F" w14:textId="06FD7FE4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91,030</w:t>
            </w:r>
          </w:p>
        </w:tc>
        <w:tc>
          <w:tcPr>
            <w:tcW w:w="262" w:type="dxa"/>
          </w:tcPr>
          <w:p w14:paraId="2A268F4F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98" w:type="dxa"/>
          </w:tcPr>
          <w:p w14:paraId="24549741" w14:textId="4469A3D6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(4,842)</w:t>
            </w:r>
          </w:p>
        </w:tc>
        <w:tc>
          <w:tcPr>
            <w:tcW w:w="236" w:type="dxa"/>
            <w:vAlign w:val="bottom"/>
          </w:tcPr>
          <w:p w14:paraId="5C3B4C03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69E00028" w14:textId="19BF9CDA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72DC0B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34" w:type="dxa"/>
          </w:tcPr>
          <w:p w14:paraId="3E705FD9" w14:textId="7C99A7B5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228,824</w:t>
            </w:r>
          </w:p>
        </w:tc>
        <w:tc>
          <w:tcPr>
            <w:tcW w:w="236" w:type="dxa"/>
            <w:vAlign w:val="bottom"/>
          </w:tcPr>
          <w:p w14:paraId="7819D71A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25E0765" w14:textId="5B1FD292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91,030</w:t>
            </w:r>
          </w:p>
        </w:tc>
      </w:tr>
      <w:tr w:rsidR="00B36D83" w:rsidRPr="0046362E" w14:paraId="355044E1" w14:textId="77777777" w:rsidTr="00720C06">
        <w:trPr>
          <w:trHeight w:val="60"/>
        </w:trPr>
        <w:tc>
          <w:tcPr>
            <w:tcW w:w="2160" w:type="dxa"/>
          </w:tcPr>
          <w:p w14:paraId="26BBB73E" w14:textId="77777777" w:rsidR="00B36D83" w:rsidRPr="0046362E" w:rsidRDefault="00B36D83" w:rsidP="00B36D83">
            <w:pPr>
              <w:tabs>
                <w:tab w:val="left" w:pos="219"/>
              </w:tabs>
              <w:spacing w:line="240" w:lineRule="auto"/>
              <w:ind w:left="310" w:right="-171" w:hanging="333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4636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เกินกว่า </w:t>
            </w:r>
            <w:r w:rsidRPr="002939E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636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718AFC" w14:textId="384BD857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1,194,77</w:t>
            </w:r>
            <w:r w:rsidR="00D941B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EDA7A2" w14:textId="77777777" w:rsidR="00B36D83" w:rsidRPr="0046362E" w:rsidRDefault="00B36D83" w:rsidP="00B36D83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4D3A1" w14:textId="11820F7C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593,806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377C945" w14:textId="77777777" w:rsidR="00B36D83" w:rsidRPr="0046362E" w:rsidRDefault="00B36D83" w:rsidP="00B36D83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0042" w14:textId="08B52369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bidi="th-TH"/>
              </w:rPr>
              <w:t>(532,495)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3B38C" w14:textId="77777777" w:rsidR="00B36D83" w:rsidRPr="0046362E" w:rsidRDefault="00B36D83" w:rsidP="00B36D83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BFE51" w14:textId="6B4D8CA9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(374,547)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83807" w14:textId="77777777" w:rsidR="00B36D83" w:rsidRPr="0046362E" w:rsidRDefault="00B36D83" w:rsidP="00B36D83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A2CC7" w14:textId="7F438F21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662,27</w:t>
            </w:r>
            <w:r w:rsidR="00D941B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85AB" w14:textId="77777777" w:rsidR="00B36D83" w:rsidRPr="0046362E" w:rsidRDefault="00B36D83" w:rsidP="00B36D83">
            <w:pPr>
              <w:tabs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8AD83" w14:textId="55FE5213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  <w:r w:rsidRPr="00315A6C">
              <w:rPr>
                <w:rFonts w:ascii="Angsana New" w:hAnsi="Angsana New"/>
                <w:sz w:val="28"/>
                <w:szCs w:val="28"/>
                <w:lang w:bidi="th-TH"/>
              </w:rPr>
              <w:t>,259</w:t>
            </w:r>
          </w:p>
        </w:tc>
        <w:tc>
          <w:tcPr>
            <w:tcW w:w="262" w:type="dxa"/>
          </w:tcPr>
          <w:p w14:paraId="0EA563DE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9F4F710" w14:textId="1B384F15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(5,33</w:t>
            </w:r>
            <w:r w:rsidR="00D941B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5B72297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B6C569" w14:textId="66F11589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C01CB9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01A94EF" w14:textId="2DC3C723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656,939</w:t>
            </w:r>
          </w:p>
        </w:tc>
        <w:tc>
          <w:tcPr>
            <w:tcW w:w="236" w:type="dxa"/>
            <w:vAlign w:val="bottom"/>
          </w:tcPr>
          <w:p w14:paraId="46D089B6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93FF2BE" w14:textId="55CD04A7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  <w:r w:rsidRPr="00B36D83">
              <w:rPr>
                <w:rFonts w:ascii="Angsana New" w:hAnsi="Angsana New"/>
                <w:sz w:val="28"/>
                <w:szCs w:val="28"/>
                <w:lang w:val="en-US" w:bidi="th-TH"/>
              </w:rPr>
              <w:t>,259</w:t>
            </w:r>
          </w:p>
        </w:tc>
      </w:tr>
      <w:tr w:rsidR="00B36D83" w:rsidRPr="0046362E" w14:paraId="2904B57E" w14:textId="77777777" w:rsidTr="00BD0B3D">
        <w:trPr>
          <w:trHeight w:val="70"/>
        </w:trPr>
        <w:tc>
          <w:tcPr>
            <w:tcW w:w="2160" w:type="dxa"/>
            <w:vAlign w:val="bottom"/>
          </w:tcPr>
          <w:p w14:paraId="636F4E1E" w14:textId="77777777" w:rsidR="00B36D83" w:rsidRPr="0046362E" w:rsidRDefault="00B36D83" w:rsidP="00B36D83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636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4C1B2" w14:textId="240863ED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1,928,86</w:t>
            </w:r>
            <w:r w:rsidR="00D941B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7999C" w14:textId="77777777" w:rsidR="00B36D83" w:rsidRPr="0046362E" w:rsidRDefault="00B36D83" w:rsidP="00B36D83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CEE9A" w14:textId="0F4AB643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931,896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4A90BD" w14:textId="77777777" w:rsidR="00B36D83" w:rsidRPr="0046362E" w:rsidRDefault="00B36D83" w:rsidP="00B36D83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F9A2C" w14:textId="36D4A069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36D8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(979,697)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A58F6" w14:textId="77777777" w:rsidR="00B36D83" w:rsidRPr="0046362E" w:rsidRDefault="00B36D83" w:rsidP="00B36D83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39A14" w14:textId="1C6A34B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90" w:right="-1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(602,620)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ABA65" w14:textId="77777777" w:rsidR="00B36D83" w:rsidRPr="0046362E" w:rsidRDefault="00B36D83" w:rsidP="00B36D83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D9951" w14:textId="15043E81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949,16</w:t>
            </w:r>
            <w:r w:rsidR="00D941B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FB675" w14:textId="77777777" w:rsidR="00B36D83" w:rsidRPr="0046362E" w:rsidRDefault="00B36D83" w:rsidP="00B36D83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276E0F" w14:textId="3AEB866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329,276</w:t>
            </w:r>
          </w:p>
        </w:tc>
        <w:tc>
          <w:tcPr>
            <w:tcW w:w="262" w:type="dxa"/>
          </w:tcPr>
          <w:p w14:paraId="10B62133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6245CCC" w14:textId="2D804EBF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(13,70</w:t>
            </w:r>
            <w:r w:rsidR="00D941B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B36D8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C08CB96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8770C49" w14:textId="49D41E68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1F41B5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C2899E3" w14:textId="4ABB5145" w:rsidR="00B36D83" w:rsidRPr="00B36D83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36D8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935,463</w:t>
            </w:r>
          </w:p>
        </w:tc>
        <w:tc>
          <w:tcPr>
            <w:tcW w:w="236" w:type="dxa"/>
          </w:tcPr>
          <w:p w14:paraId="1CA49134" w14:textId="77777777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33567" w14:textId="4D1A5061" w:rsidR="00B36D83" w:rsidRPr="0046362E" w:rsidRDefault="00B36D83" w:rsidP="00B36D83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329,276</w:t>
            </w:r>
          </w:p>
        </w:tc>
      </w:tr>
    </w:tbl>
    <w:p w14:paraId="780C1716" w14:textId="51EF9211" w:rsidR="003F6B24" w:rsidRDefault="003F6B24" w:rsidP="00E00AF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00AB173" w14:textId="6BA1D8D6" w:rsidR="003F6B24" w:rsidRDefault="003F6B24" w:rsidP="003F6B24">
      <w:pPr>
        <w:pStyle w:val="ListParagraph"/>
        <w:tabs>
          <w:tab w:val="left" w:pos="540"/>
        </w:tabs>
        <w:spacing w:after="100" w:afterAutospacing="1"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  <w:sectPr w:rsidR="003F6B24" w:rsidSect="00E94831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  <w:bookmarkStart w:id="0" w:name="_Hlk69820598"/>
      <w:r w:rsidRPr="004E2393">
        <w:rPr>
          <w:rFonts w:asciiTheme="majorBidi" w:hAnsiTheme="majorBidi" w:cstheme="majorBidi"/>
          <w:sz w:val="29"/>
          <w:szCs w:val="29"/>
          <w:cs/>
        </w:rPr>
        <w:t>บริษัท</w:t>
      </w:r>
      <w:r>
        <w:rPr>
          <w:rFonts w:asciiTheme="majorBidi" w:hAnsiTheme="majorBidi" w:cstheme="majorBidi" w:hint="cs"/>
          <w:sz w:val="29"/>
          <w:szCs w:val="29"/>
          <w:cs/>
        </w:rPr>
        <w:t>ย่อยของบริษัท</w:t>
      </w:r>
      <w:r w:rsidRPr="004E2393">
        <w:rPr>
          <w:rFonts w:asciiTheme="majorBidi" w:hAnsiTheme="majorBidi" w:cstheme="majorBidi"/>
          <w:sz w:val="29"/>
          <w:szCs w:val="29"/>
          <w:cs/>
        </w:rPr>
        <w:t>ทำสัญญาโครงการระบบผลิตพลังงานไฟฟ้าจากพลังงานแสงอาทิตย์แบบติดตั้งบนหลังคากับบริษัทเอกชนหลายแห่ง โดยสัญญาดังกล่าวมีระยะเวลา</w:t>
      </w:r>
      <w:r w:rsidR="00081E72">
        <w:rPr>
          <w:rFonts w:asciiTheme="majorBidi" w:hAnsiTheme="majorBidi" w:cstheme="majorBidi" w:hint="cs"/>
          <w:sz w:val="29"/>
          <w:szCs w:val="29"/>
          <w:cs/>
        </w:rPr>
        <w:t>ตั้งแต่</w:t>
      </w:r>
      <w:r w:rsidRPr="004E2393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939E0">
        <w:rPr>
          <w:rFonts w:asciiTheme="majorBidi" w:hAnsiTheme="majorBidi" w:cstheme="majorBidi"/>
          <w:sz w:val="29"/>
          <w:szCs w:val="29"/>
        </w:rPr>
        <w:t>15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="00081E72">
        <w:rPr>
          <w:rFonts w:asciiTheme="majorBidi" w:hAnsiTheme="majorBidi" w:cstheme="majorBidi" w:hint="cs"/>
          <w:sz w:val="29"/>
          <w:szCs w:val="29"/>
          <w:cs/>
        </w:rPr>
        <w:t>ถึง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2939E0">
        <w:rPr>
          <w:rFonts w:asciiTheme="majorBidi" w:hAnsiTheme="majorBidi" w:cstheme="majorBidi"/>
          <w:sz w:val="29"/>
          <w:szCs w:val="29"/>
        </w:rPr>
        <w:t>20</w:t>
      </w:r>
      <w:r w:rsidRPr="004E2393">
        <w:rPr>
          <w:rFonts w:asciiTheme="majorBidi" w:hAnsiTheme="majorBidi" w:cstheme="majorBidi"/>
          <w:sz w:val="29"/>
          <w:szCs w:val="29"/>
          <w:cs/>
        </w:rPr>
        <w:t xml:space="preserve"> ปี</w:t>
      </w:r>
      <w:bookmarkEnd w:id="0"/>
    </w:p>
    <w:tbl>
      <w:tblPr>
        <w:tblW w:w="986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124"/>
        <w:gridCol w:w="1080"/>
        <w:gridCol w:w="238"/>
        <w:gridCol w:w="111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0769A3" w:rsidRPr="00315A6C" w14:paraId="4A59C341" w14:textId="77777777" w:rsidTr="00BC775A">
        <w:trPr>
          <w:trHeight w:val="381"/>
        </w:trPr>
        <w:tc>
          <w:tcPr>
            <w:tcW w:w="2124" w:type="dxa"/>
          </w:tcPr>
          <w:p w14:paraId="13B836BB" w14:textId="77777777" w:rsidR="000769A3" w:rsidRPr="00315A6C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40" w:type="dxa"/>
            <w:gridSpan w:val="12"/>
          </w:tcPr>
          <w:p w14:paraId="1D185AA2" w14:textId="19E05F05" w:rsidR="000769A3" w:rsidRPr="00315A6C" w:rsidRDefault="00DD495C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315A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769A3" w:rsidRPr="00315A6C" w14:paraId="0023166B" w14:textId="77777777" w:rsidTr="00BC775A">
        <w:trPr>
          <w:trHeight w:val="381"/>
        </w:trPr>
        <w:tc>
          <w:tcPr>
            <w:tcW w:w="2124" w:type="dxa"/>
          </w:tcPr>
          <w:p w14:paraId="70A47C9C" w14:textId="77777777" w:rsidR="000769A3" w:rsidRPr="00315A6C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4D715E" w14:textId="77777777" w:rsidR="000769A3" w:rsidRPr="00315A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15A6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315A6C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4303175D" w14:textId="77777777" w:rsidR="000769A3" w:rsidRPr="00315A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8A41A22" w14:textId="77777777" w:rsidR="000769A3" w:rsidRPr="00315A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15A6C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7A8B71E6" w14:textId="77777777" w:rsidR="000769A3" w:rsidRPr="00315A6C" w:rsidRDefault="000769A3" w:rsidP="003D6482">
            <w:pPr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29D85CE" w14:textId="77777777" w:rsidR="000769A3" w:rsidRPr="00315A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15A6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0769A3" w:rsidRPr="00315A6C" w14:paraId="507D00E5" w14:textId="77777777" w:rsidTr="00BC775A">
        <w:trPr>
          <w:trHeight w:val="381"/>
        </w:trPr>
        <w:tc>
          <w:tcPr>
            <w:tcW w:w="2124" w:type="dxa"/>
          </w:tcPr>
          <w:p w14:paraId="3A807BA8" w14:textId="77777777" w:rsidR="000769A3" w:rsidRPr="00315A6C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14AF33" w14:textId="66765982" w:rsidR="000769A3" w:rsidRPr="00315A6C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A6C">
              <w:rPr>
                <w:rFonts w:ascii="Angsana New" w:hAnsi="Angsana New"/>
                <w:sz w:val="28"/>
                <w:szCs w:val="28"/>
              </w:rPr>
              <w:t>256</w:t>
            </w:r>
            <w:r w:rsidR="002A11CE" w:rsidRPr="00315A6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2A922932" w14:textId="77777777" w:rsidR="000769A3" w:rsidRPr="00315A6C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44432BC5" w14:textId="7E5D4534" w:rsidR="000769A3" w:rsidRPr="00315A6C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A6C">
              <w:rPr>
                <w:rFonts w:ascii="Angsana New" w:hAnsi="Angsana New"/>
                <w:sz w:val="28"/>
                <w:szCs w:val="28"/>
              </w:rPr>
              <w:t>256</w:t>
            </w:r>
            <w:r w:rsidR="002A11CE" w:rsidRPr="00315A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9" w:type="dxa"/>
          </w:tcPr>
          <w:p w14:paraId="5FF2FEC7" w14:textId="77777777" w:rsidR="000769A3" w:rsidRPr="00315A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08250CCF" w14:textId="151D5FC8" w:rsidR="000769A3" w:rsidRPr="00315A6C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A6C">
              <w:rPr>
                <w:rFonts w:ascii="Angsana New" w:hAnsi="Angsana New"/>
                <w:sz w:val="28"/>
                <w:szCs w:val="28"/>
              </w:rPr>
              <w:t>256</w:t>
            </w:r>
            <w:r w:rsidR="002A11CE" w:rsidRPr="00315A6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106925FD" w14:textId="77777777" w:rsidR="000769A3" w:rsidRPr="00315A6C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2CE304A6" w14:textId="72C0235C" w:rsidR="000769A3" w:rsidRPr="00315A6C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A6C">
              <w:rPr>
                <w:rFonts w:ascii="Angsana New" w:hAnsi="Angsana New"/>
                <w:sz w:val="28"/>
                <w:szCs w:val="28"/>
              </w:rPr>
              <w:t>256</w:t>
            </w:r>
            <w:r w:rsidR="002A11CE" w:rsidRPr="00315A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9" w:type="dxa"/>
          </w:tcPr>
          <w:p w14:paraId="1C360E74" w14:textId="77777777" w:rsidR="000769A3" w:rsidRPr="00315A6C" w:rsidRDefault="000769A3" w:rsidP="003D6482">
            <w:pPr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60D529D1" w14:textId="791B5D53" w:rsidR="000769A3" w:rsidRPr="00315A6C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A6C">
              <w:rPr>
                <w:rFonts w:ascii="Angsana New" w:hAnsi="Angsana New"/>
                <w:sz w:val="28"/>
                <w:szCs w:val="28"/>
              </w:rPr>
              <w:t>256</w:t>
            </w:r>
            <w:r w:rsidR="002A11CE" w:rsidRPr="00315A6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9" w:type="dxa"/>
          </w:tcPr>
          <w:p w14:paraId="6CB2212C" w14:textId="77777777" w:rsidR="000769A3" w:rsidRPr="00315A6C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8AF848E" w14:textId="67DDC137" w:rsidR="000769A3" w:rsidRPr="00315A6C" w:rsidRDefault="00C605FF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A6C">
              <w:rPr>
                <w:rFonts w:ascii="Angsana New" w:hAnsi="Angsana New"/>
                <w:sz w:val="28"/>
                <w:szCs w:val="28"/>
              </w:rPr>
              <w:t>256</w:t>
            </w:r>
            <w:r w:rsidR="002A11CE" w:rsidRPr="00315A6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69A3" w:rsidRPr="00315A6C" w14:paraId="5E84F72B" w14:textId="77777777" w:rsidTr="00BC775A">
        <w:trPr>
          <w:trHeight w:val="420"/>
        </w:trPr>
        <w:tc>
          <w:tcPr>
            <w:tcW w:w="2124" w:type="dxa"/>
            <w:vAlign w:val="bottom"/>
          </w:tcPr>
          <w:p w14:paraId="66982BB4" w14:textId="77777777" w:rsidR="000769A3" w:rsidRPr="00315A6C" w:rsidRDefault="000769A3" w:rsidP="003D6482">
            <w:pPr>
              <w:tabs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2"/>
            <w:shd w:val="clear" w:color="auto" w:fill="auto"/>
            <w:vAlign w:val="bottom"/>
          </w:tcPr>
          <w:p w14:paraId="76D18269" w14:textId="77777777" w:rsidR="000769A3" w:rsidRPr="00315A6C" w:rsidRDefault="000769A3" w:rsidP="003D648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315A6C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769A3" w:rsidRPr="00315A6C" w14:paraId="2BCFF9F0" w14:textId="77777777" w:rsidTr="00BC775A">
        <w:trPr>
          <w:trHeight w:val="403"/>
        </w:trPr>
        <w:tc>
          <w:tcPr>
            <w:tcW w:w="2124" w:type="dxa"/>
          </w:tcPr>
          <w:p w14:paraId="2E0B24BC" w14:textId="20B0E86C" w:rsidR="000769A3" w:rsidRPr="00315A6C" w:rsidRDefault="0076747F" w:rsidP="00E06690">
            <w:pPr>
              <w:tabs>
                <w:tab w:val="decimal" w:pos="39"/>
              </w:tabs>
              <w:spacing w:line="240" w:lineRule="auto"/>
              <w:ind w:left="39" w:right="-171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315A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</w:t>
            </w:r>
            <w:r w:rsidR="00BC775A" w:rsidRPr="00315A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ที่จะครบกำหนด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CFA4A" w14:textId="77777777" w:rsidR="000769A3" w:rsidRPr="00315A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76AD95A" w14:textId="77777777" w:rsidR="000769A3" w:rsidRPr="00315A6C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9211DE5" w14:textId="77777777" w:rsidR="000769A3" w:rsidRPr="00315A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684CFFB" w14:textId="77777777" w:rsidR="000769A3" w:rsidRPr="00315A6C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2B9858" w14:textId="77777777" w:rsidR="000769A3" w:rsidRPr="00315A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380185F" w14:textId="77777777" w:rsidR="000769A3" w:rsidRPr="00315A6C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433DB64" w14:textId="77777777" w:rsidR="000769A3" w:rsidRPr="00315A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4744DDD" w14:textId="77777777" w:rsidR="000769A3" w:rsidRPr="00315A6C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CDBFC84" w14:textId="77777777" w:rsidR="000769A3" w:rsidRPr="00315A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E7316B8" w14:textId="77777777" w:rsidR="000769A3" w:rsidRPr="00315A6C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3B3E3F" w14:textId="77777777" w:rsidR="000769A3" w:rsidRPr="00315A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2A11CE" w:rsidRPr="00315A6C" w14:paraId="789112BB" w14:textId="77777777" w:rsidTr="00BC775A">
        <w:trPr>
          <w:trHeight w:val="403"/>
        </w:trPr>
        <w:tc>
          <w:tcPr>
            <w:tcW w:w="2124" w:type="dxa"/>
          </w:tcPr>
          <w:p w14:paraId="64B43A30" w14:textId="09DA40AF" w:rsidR="002A11CE" w:rsidRPr="00315A6C" w:rsidRDefault="002A11CE" w:rsidP="002A11CE">
            <w:pPr>
              <w:spacing w:line="240" w:lineRule="auto"/>
              <w:ind w:left="157" w:right="-171" w:hanging="118"/>
              <w:rPr>
                <w:rFonts w:ascii="Angsana New" w:hAnsi="Angsana New"/>
                <w:sz w:val="28"/>
                <w:szCs w:val="28"/>
                <w:cs/>
              </w:rPr>
            </w:pPr>
            <w:r w:rsidRPr="00315A6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315A6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15A6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920A5" w14:textId="020E2808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69</w:t>
            </w: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,334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D658A5" w14:textId="77777777" w:rsidR="002A11CE" w:rsidRPr="00315A6C" w:rsidRDefault="002A11CE" w:rsidP="002A11C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71391C7" w14:textId="6ED6BBB8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67,915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CC3EFC" w14:textId="77777777" w:rsidR="002A11CE" w:rsidRPr="00315A6C" w:rsidRDefault="002A11CE" w:rsidP="002A11C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990C29" w14:textId="394C79F3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bidi="th-TH"/>
              </w:rPr>
              <w:t>(47,506)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C7446B9" w14:textId="77777777" w:rsidR="002A11CE" w:rsidRPr="00315A6C" w:rsidRDefault="002A11CE" w:rsidP="002A11C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3CA3280" w14:textId="444DDBF5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bidi="th-TH"/>
              </w:rPr>
              <w:t>(48,</w:t>
            </w: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928</w:t>
            </w:r>
            <w:r w:rsidRPr="00315A6C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F0025C0" w14:textId="77777777" w:rsidR="002A11CE" w:rsidRPr="00315A6C" w:rsidRDefault="002A11CE" w:rsidP="002A11C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3B51B01" w14:textId="127B32BD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21,828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5D9D08D" w14:textId="77777777" w:rsidR="002A11CE" w:rsidRPr="00315A6C" w:rsidRDefault="002A11CE" w:rsidP="002A11C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228D3B" w14:textId="23379CCB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18,987</w:t>
            </w:r>
          </w:p>
        </w:tc>
      </w:tr>
      <w:tr w:rsidR="002A11CE" w:rsidRPr="00315A6C" w14:paraId="27B6AD24" w14:textId="77777777" w:rsidTr="00BC775A">
        <w:trPr>
          <w:trHeight w:val="403"/>
        </w:trPr>
        <w:tc>
          <w:tcPr>
            <w:tcW w:w="2124" w:type="dxa"/>
            <w:vAlign w:val="bottom"/>
          </w:tcPr>
          <w:p w14:paraId="7A126FAE" w14:textId="5947AEE7" w:rsidR="002A11CE" w:rsidRPr="00315A6C" w:rsidRDefault="002A11CE" w:rsidP="002A11CE">
            <w:pPr>
              <w:spacing w:line="240" w:lineRule="auto"/>
              <w:ind w:left="342" w:right="-171" w:hanging="303"/>
              <w:rPr>
                <w:rFonts w:ascii="Angsana New" w:hAnsi="Angsana New"/>
                <w:sz w:val="28"/>
                <w:szCs w:val="28"/>
                <w:cs/>
              </w:rPr>
            </w:pPr>
            <w:r w:rsidRPr="00315A6C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15A6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365D1" w14:textId="22C19BAE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270,928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75C34B" w14:textId="77777777" w:rsidR="002A11CE" w:rsidRPr="00315A6C" w:rsidRDefault="002A11CE" w:rsidP="002A11C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2D1C8D8" w14:textId="0EC7E041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270,175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512F3F1" w14:textId="77777777" w:rsidR="002A11CE" w:rsidRPr="00315A6C" w:rsidRDefault="002A11CE" w:rsidP="002A11C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25267C" w14:textId="51B14911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(171,636)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3425D42" w14:textId="77777777" w:rsidR="002A11CE" w:rsidRPr="00315A6C" w:rsidRDefault="002A11CE" w:rsidP="002A11C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006A45" w14:textId="56BAC605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(179,145)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EF9A2DF" w14:textId="77777777" w:rsidR="002A11CE" w:rsidRPr="00315A6C" w:rsidRDefault="002A11CE" w:rsidP="002A11C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9EA1BA1" w14:textId="788D2174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99,292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532C86E" w14:textId="77777777" w:rsidR="002A11CE" w:rsidRPr="00315A6C" w:rsidRDefault="002A11CE" w:rsidP="002A11C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83FEEBD" w14:textId="7A5FCDAB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91,030</w:t>
            </w:r>
          </w:p>
        </w:tc>
      </w:tr>
      <w:tr w:rsidR="002A11CE" w:rsidRPr="00315A6C" w14:paraId="760F3CE4" w14:textId="77777777" w:rsidTr="00BC775A">
        <w:trPr>
          <w:trHeight w:val="403"/>
        </w:trPr>
        <w:tc>
          <w:tcPr>
            <w:tcW w:w="2124" w:type="dxa"/>
          </w:tcPr>
          <w:p w14:paraId="51F20C1A" w14:textId="1AE15838" w:rsidR="002A11CE" w:rsidRPr="00315A6C" w:rsidRDefault="002A11CE" w:rsidP="002A11CE">
            <w:pPr>
              <w:tabs>
                <w:tab w:val="left" w:pos="123"/>
              </w:tabs>
              <w:spacing w:line="240" w:lineRule="auto"/>
              <w:ind w:left="123" w:right="-171" w:hanging="8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15A6C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315A6C">
              <w:rPr>
                <w:rFonts w:ascii="Angsana New" w:hAnsi="Angsana New"/>
                <w:sz w:val="28"/>
                <w:szCs w:val="28"/>
                <w:cs/>
              </w:rPr>
              <w:t>กว่า</w:t>
            </w:r>
            <w:r w:rsidRPr="00315A6C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315A6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1E6E" w14:textId="1C59F72A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526,36</w:t>
            </w:r>
            <w:r w:rsidR="006D2C50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E74BC2" w14:textId="77777777" w:rsidR="002A11CE" w:rsidRPr="00315A6C" w:rsidRDefault="002A11CE" w:rsidP="002A11CE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23D99" w14:textId="1493B6C7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593,806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C11F49E" w14:textId="77777777" w:rsidR="002A11CE" w:rsidRPr="00315A6C" w:rsidRDefault="002A11CE" w:rsidP="002A11CE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29AA" w14:textId="2537E8F0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(334,68</w:t>
            </w:r>
            <w:r w:rsidR="00754A6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A65378B" w14:textId="77777777" w:rsidR="002A11CE" w:rsidRPr="00315A6C" w:rsidRDefault="002A11CE" w:rsidP="002A11C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0D911" w14:textId="2E7CDD37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(374,547)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9642788" w14:textId="77777777" w:rsidR="002A11CE" w:rsidRPr="00315A6C" w:rsidRDefault="002A11CE" w:rsidP="002A11C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7BBF" w14:textId="678145F8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bidi="th-TH"/>
              </w:rPr>
              <w:t>191,68</w:t>
            </w:r>
            <w:r w:rsidR="006D2C50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1914B72" w14:textId="77777777" w:rsidR="002A11CE" w:rsidRPr="00315A6C" w:rsidRDefault="002A11CE" w:rsidP="002A11CE">
            <w:pPr>
              <w:tabs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0E08" w14:textId="7427F147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  <w:r w:rsidRPr="00315A6C">
              <w:rPr>
                <w:rFonts w:ascii="Angsana New" w:hAnsi="Angsana New"/>
                <w:sz w:val="28"/>
                <w:szCs w:val="28"/>
                <w:lang w:bidi="th-TH"/>
              </w:rPr>
              <w:t>,259</w:t>
            </w:r>
          </w:p>
        </w:tc>
      </w:tr>
      <w:tr w:rsidR="002A11CE" w:rsidRPr="00315A6C" w14:paraId="619992D1" w14:textId="77777777" w:rsidTr="00BC775A">
        <w:trPr>
          <w:trHeight w:val="70"/>
        </w:trPr>
        <w:tc>
          <w:tcPr>
            <w:tcW w:w="2124" w:type="dxa"/>
            <w:vAlign w:val="bottom"/>
          </w:tcPr>
          <w:p w14:paraId="419FFDED" w14:textId="77777777" w:rsidR="002A11CE" w:rsidRPr="00315A6C" w:rsidRDefault="002A11CE" w:rsidP="002A11CE">
            <w:pPr>
              <w:spacing w:line="240" w:lineRule="auto"/>
              <w:ind w:left="157" w:right="-171" w:hanging="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D33C2" w14:textId="3D9E067B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866,62</w:t>
            </w:r>
            <w:r w:rsidR="006D2C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1757F8" w14:textId="77777777" w:rsidR="002A11CE" w:rsidRPr="00315A6C" w:rsidRDefault="002A11CE" w:rsidP="002A11CE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68B4E" w14:textId="49BDE236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931,896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6AEA62" w14:textId="77777777" w:rsidR="002A11CE" w:rsidRPr="00315A6C" w:rsidRDefault="002A11CE" w:rsidP="002A11CE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E6A2D" w14:textId="50172912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(553,82</w:t>
            </w:r>
            <w:r w:rsidR="00754A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82BF925" w14:textId="77777777" w:rsidR="002A11CE" w:rsidRPr="00315A6C" w:rsidRDefault="002A11CE" w:rsidP="002A11C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1CE24" w14:textId="25A5E7A3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(602,620)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24E22C8" w14:textId="77777777" w:rsidR="002A11CE" w:rsidRPr="00315A6C" w:rsidRDefault="002A11CE" w:rsidP="002A11C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9151E" w14:textId="64564FED" w:rsidR="002A11CE" w:rsidRPr="00315A6C" w:rsidRDefault="00D60D9D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312,80</w:t>
            </w:r>
            <w:r w:rsidR="006D2C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DCBFE29" w14:textId="77777777" w:rsidR="002A11CE" w:rsidRPr="00315A6C" w:rsidRDefault="002A11CE" w:rsidP="002A11CE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231B3" w14:textId="74C012E5" w:rsidR="002A11CE" w:rsidRPr="00315A6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5A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329,276</w:t>
            </w:r>
          </w:p>
        </w:tc>
      </w:tr>
    </w:tbl>
    <w:p w14:paraId="1A374CBD" w14:textId="22E1C9C7" w:rsidR="00476AC5" w:rsidRPr="00B92ED8" w:rsidRDefault="00476AC5" w:rsidP="000769A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56945EC9" w14:textId="2350A8D3" w:rsidR="000769A3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315A6C">
        <w:rPr>
          <w:rFonts w:ascii="Angsana New" w:hAnsi="Angsana New"/>
          <w:sz w:val="30"/>
          <w:szCs w:val="30"/>
          <w:cs/>
        </w:rPr>
        <w:t xml:space="preserve">ในปี </w:t>
      </w:r>
      <w:r w:rsidR="00C605FF" w:rsidRPr="00315A6C">
        <w:rPr>
          <w:rFonts w:ascii="Angsana New" w:hAnsi="Angsana New"/>
          <w:sz w:val="30"/>
          <w:szCs w:val="30"/>
        </w:rPr>
        <w:t>2552</w:t>
      </w:r>
      <w:r w:rsidRPr="00315A6C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เพื่อให้บริการสร้างสถานีผลิตก๊าซธรรมชาติอัดซึ่งประกอบด้วยสิ่งปลูกสร้างอื่น และให้บริการอัดก๊าซธรรมชาติ โดยสัญญาดังกล่าวมีระยะเวลา </w:t>
      </w:r>
      <w:r w:rsidR="00C605FF" w:rsidRPr="00315A6C">
        <w:rPr>
          <w:rFonts w:ascii="Angsana New" w:hAnsi="Angsana New"/>
          <w:sz w:val="30"/>
          <w:szCs w:val="30"/>
        </w:rPr>
        <w:t>20</w:t>
      </w:r>
      <w:r w:rsidRPr="00315A6C">
        <w:rPr>
          <w:rFonts w:ascii="Angsana New" w:hAnsi="Angsana New"/>
          <w:sz w:val="30"/>
          <w:szCs w:val="30"/>
          <w:cs/>
        </w:rPr>
        <w:t xml:space="preserve"> ปี และสิ้นสุดอายุสัญญาในปี </w:t>
      </w:r>
      <w:r w:rsidR="00C605FF" w:rsidRPr="00315A6C">
        <w:rPr>
          <w:rFonts w:ascii="Angsana New" w:hAnsi="Angsana New"/>
          <w:sz w:val="30"/>
          <w:szCs w:val="30"/>
        </w:rPr>
        <w:t>2572</w:t>
      </w:r>
      <w:r w:rsidRPr="00315A6C">
        <w:rPr>
          <w:rFonts w:ascii="Angsana New" w:hAnsi="Angsana New"/>
          <w:sz w:val="30"/>
          <w:szCs w:val="30"/>
          <w:cs/>
        </w:rPr>
        <w:t xml:space="preserve"> ต่อมาในปี </w:t>
      </w:r>
      <w:r w:rsidR="00C605FF" w:rsidRPr="00315A6C">
        <w:rPr>
          <w:rFonts w:ascii="Angsana New" w:hAnsi="Angsana New"/>
          <w:sz w:val="30"/>
          <w:szCs w:val="30"/>
        </w:rPr>
        <w:t>2558</w:t>
      </w:r>
      <w:r w:rsidRPr="00315A6C">
        <w:rPr>
          <w:rFonts w:ascii="Angsana New" w:hAnsi="Angsana New"/>
          <w:sz w:val="30"/>
          <w:szCs w:val="30"/>
          <w:cs/>
        </w:rPr>
        <w:t xml:space="preserve"> บริษัทได้ทำสัญญาเพิ่มเติมกับบริษัทดังกล่าวเกี่ยวกับบริการอัดก๊าซธรรมชาติ โดยสัญญาเพิ่มเติมดังกล่าวมีระยะเวลา </w:t>
      </w:r>
      <w:r w:rsidR="00C605FF" w:rsidRPr="00315A6C">
        <w:rPr>
          <w:rFonts w:ascii="Angsana New" w:hAnsi="Angsana New"/>
          <w:sz w:val="30"/>
          <w:szCs w:val="30"/>
        </w:rPr>
        <w:t>14</w:t>
      </w:r>
      <w:r w:rsidRPr="00315A6C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="00C605FF" w:rsidRPr="00315A6C">
        <w:rPr>
          <w:rFonts w:ascii="Angsana New" w:hAnsi="Angsana New"/>
          <w:sz w:val="30"/>
          <w:szCs w:val="30"/>
        </w:rPr>
        <w:t>2572</w:t>
      </w:r>
      <w:r w:rsidRPr="00315A6C">
        <w:rPr>
          <w:rFonts w:ascii="Angsana New" w:hAnsi="Angsana New"/>
          <w:sz w:val="30"/>
          <w:szCs w:val="30"/>
          <w:cs/>
        </w:rPr>
        <w:t xml:space="preserve"> </w:t>
      </w:r>
    </w:p>
    <w:p w14:paraId="68696E22" w14:textId="77777777" w:rsidR="00A97710" w:rsidRPr="00B92ED8" w:rsidRDefault="00A97710" w:rsidP="000769A3">
      <w:pPr>
        <w:spacing w:line="240" w:lineRule="auto"/>
        <w:ind w:left="531"/>
        <w:jc w:val="thaiDistribute"/>
        <w:rPr>
          <w:rFonts w:ascii="Angsana New" w:hAnsi="Angsana New"/>
          <w:sz w:val="22"/>
          <w:szCs w:val="22"/>
        </w:rPr>
      </w:pPr>
    </w:p>
    <w:p w14:paraId="1E0101E9" w14:textId="134B4CEE" w:rsidR="000F32B1" w:rsidRPr="00315A6C" w:rsidRDefault="000F32B1" w:rsidP="00EC1C3C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315A6C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27B30A2F" w14:textId="77777777" w:rsidR="000F32B1" w:rsidRPr="00B92ED8" w:rsidRDefault="000F32B1" w:rsidP="000F32B1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22"/>
        </w:rPr>
      </w:pP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270"/>
        <w:gridCol w:w="1080"/>
        <w:gridCol w:w="249"/>
        <w:gridCol w:w="1101"/>
        <w:gridCol w:w="247"/>
        <w:gridCol w:w="1103"/>
      </w:tblGrid>
      <w:tr w:rsidR="00C577F4" w:rsidRPr="00315A6C" w14:paraId="74D5BCE5" w14:textId="77777777" w:rsidTr="00E06690">
        <w:trPr>
          <w:tblHeader/>
        </w:trPr>
        <w:tc>
          <w:tcPr>
            <w:tcW w:w="4590" w:type="dxa"/>
          </w:tcPr>
          <w:p w14:paraId="1A9A6BF1" w14:textId="77777777" w:rsidR="00DC2AC8" w:rsidRPr="00315A6C" w:rsidRDefault="00DC2AC8" w:rsidP="00E054B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312BBF3D" w14:textId="77777777" w:rsidR="00DC2AC8" w:rsidRPr="00315A6C" w:rsidRDefault="00DC2AC8" w:rsidP="00E054B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A6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65453F5" w14:textId="77777777" w:rsidR="00DC2AC8" w:rsidRPr="00315A6C" w:rsidRDefault="00DC2AC8" w:rsidP="00E054B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hideMark/>
          </w:tcPr>
          <w:p w14:paraId="1C25E52D" w14:textId="77777777" w:rsidR="00DC2AC8" w:rsidRPr="00315A6C" w:rsidRDefault="00DC2AC8" w:rsidP="00E054B3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A6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7F4" w:rsidRPr="00315A6C" w14:paraId="00566CFF" w14:textId="77777777" w:rsidTr="00E06690">
        <w:trPr>
          <w:tblHeader/>
        </w:trPr>
        <w:tc>
          <w:tcPr>
            <w:tcW w:w="4590" w:type="dxa"/>
          </w:tcPr>
          <w:p w14:paraId="46BC9D52" w14:textId="77777777" w:rsidR="000769A3" w:rsidRPr="00315A6C" w:rsidRDefault="000769A3" w:rsidP="000769A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CEC1DA4" w14:textId="189DBDA8" w:rsidR="000769A3" w:rsidRPr="00315A6C" w:rsidRDefault="00C605FF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15A6C">
              <w:rPr>
                <w:rFonts w:ascii="Angsana New" w:hAnsi="Angsana New"/>
                <w:sz w:val="30"/>
                <w:szCs w:val="30"/>
              </w:rPr>
              <w:t>256</w:t>
            </w:r>
            <w:r w:rsidR="002A11CE" w:rsidRPr="00315A6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3A0807" w14:textId="77777777" w:rsidR="000769A3" w:rsidRPr="00315A6C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252BA26" w14:textId="6716FD43" w:rsidR="000769A3" w:rsidRPr="00315A6C" w:rsidRDefault="00C605FF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A6C">
              <w:rPr>
                <w:rFonts w:ascii="Angsana New" w:hAnsi="Angsana New"/>
                <w:sz w:val="30"/>
                <w:szCs w:val="30"/>
              </w:rPr>
              <w:t>256</w:t>
            </w:r>
            <w:r w:rsidR="002A11CE" w:rsidRPr="00315A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9" w:type="dxa"/>
          </w:tcPr>
          <w:p w14:paraId="1ABC3A32" w14:textId="77777777" w:rsidR="000769A3" w:rsidRPr="00315A6C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hideMark/>
          </w:tcPr>
          <w:p w14:paraId="42114357" w14:textId="069EDD8A" w:rsidR="000769A3" w:rsidRPr="00315A6C" w:rsidRDefault="00C605FF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15A6C">
              <w:rPr>
                <w:rFonts w:ascii="Angsana New" w:hAnsi="Angsana New"/>
                <w:sz w:val="30"/>
                <w:szCs w:val="30"/>
              </w:rPr>
              <w:t>256</w:t>
            </w:r>
            <w:r w:rsidR="002A11CE" w:rsidRPr="00315A6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14:paraId="2B513CC5" w14:textId="77777777" w:rsidR="000769A3" w:rsidRPr="00315A6C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hideMark/>
          </w:tcPr>
          <w:p w14:paraId="66951513" w14:textId="4A80697B" w:rsidR="000769A3" w:rsidRPr="00315A6C" w:rsidRDefault="00C605FF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A6C">
              <w:rPr>
                <w:rFonts w:ascii="Angsana New" w:hAnsi="Angsana New"/>
                <w:sz w:val="30"/>
                <w:szCs w:val="30"/>
              </w:rPr>
              <w:t>256</w:t>
            </w:r>
            <w:r w:rsidR="002A11CE" w:rsidRPr="00315A6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C2AC8" w:rsidRPr="00315A6C" w14:paraId="0E58F104" w14:textId="77777777" w:rsidTr="00E06690">
        <w:trPr>
          <w:tblHeader/>
        </w:trPr>
        <w:tc>
          <w:tcPr>
            <w:tcW w:w="4590" w:type="dxa"/>
          </w:tcPr>
          <w:p w14:paraId="0EA0261E" w14:textId="77777777" w:rsidR="00DC2AC8" w:rsidRPr="00315A6C" w:rsidRDefault="00DC2AC8" w:rsidP="00E054B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30E2F836" w14:textId="77777777" w:rsidR="00DC2AC8" w:rsidRPr="00315A6C" w:rsidRDefault="001F774B" w:rsidP="001F774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15A6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DC2AC8" w:rsidRPr="00315A6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A11CE" w:rsidRPr="00315A6C" w14:paraId="50829E5B" w14:textId="77777777" w:rsidTr="00E06690">
        <w:tc>
          <w:tcPr>
            <w:tcW w:w="4590" w:type="dxa"/>
            <w:hideMark/>
          </w:tcPr>
          <w:p w14:paraId="0522D164" w14:textId="77777777" w:rsidR="002A11CE" w:rsidRPr="00315A6C" w:rsidRDefault="002A11CE" w:rsidP="002A11CE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315A6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23C79FE1" w14:textId="0AB42EDE" w:rsidR="002A11CE" w:rsidRPr="00315A6C" w:rsidRDefault="00D40DED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29,431</w:t>
            </w:r>
          </w:p>
        </w:tc>
        <w:tc>
          <w:tcPr>
            <w:tcW w:w="270" w:type="dxa"/>
          </w:tcPr>
          <w:p w14:paraId="3C4D3735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BB621" w14:textId="1EE27D26" w:rsidR="002A11CE" w:rsidRPr="00315A6C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34,050</w:t>
            </w:r>
          </w:p>
        </w:tc>
        <w:tc>
          <w:tcPr>
            <w:tcW w:w="249" w:type="dxa"/>
          </w:tcPr>
          <w:p w14:paraId="689713EF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6E4B316" w14:textId="3DA16DB9" w:rsidR="002A11CE" w:rsidRPr="00315A6C" w:rsidRDefault="00D40DED" w:rsidP="002A11C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23,210</w:t>
            </w:r>
          </w:p>
        </w:tc>
        <w:tc>
          <w:tcPr>
            <w:tcW w:w="247" w:type="dxa"/>
          </w:tcPr>
          <w:p w14:paraId="0EB6FEC1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D57E897" w14:textId="178FD34A" w:rsidR="002A11CE" w:rsidRPr="00315A6C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23,451</w:t>
            </w:r>
          </w:p>
        </w:tc>
      </w:tr>
      <w:tr w:rsidR="002A11CE" w:rsidRPr="00315A6C" w14:paraId="374CB32B" w14:textId="77777777" w:rsidTr="00E06690">
        <w:tc>
          <w:tcPr>
            <w:tcW w:w="4590" w:type="dxa"/>
            <w:hideMark/>
          </w:tcPr>
          <w:p w14:paraId="3E01D70F" w14:textId="77777777" w:rsidR="002A11CE" w:rsidRPr="00315A6C" w:rsidRDefault="002A11CE" w:rsidP="002A11CE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315A6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67A437A8" w14:textId="5F969064" w:rsidR="002A11CE" w:rsidRPr="00315A6C" w:rsidRDefault="00315A6C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81,046</w:t>
            </w:r>
          </w:p>
        </w:tc>
        <w:tc>
          <w:tcPr>
            <w:tcW w:w="270" w:type="dxa"/>
          </w:tcPr>
          <w:p w14:paraId="21F826BD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2DA0E" w14:textId="67991287" w:rsidR="002A11CE" w:rsidRPr="00315A6C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24,502</w:t>
            </w:r>
          </w:p>
        </w:tc>
        <w:tc>
          <w:tcPr>
            <w:tcW w:w="249" w:type="dxa"/>
          </w:tcPr>
          <w:p w14:paraId="4AA42A2B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6F2A0B8" w14:textId="52384B19" w:rsidR="002A11CE" w:rsidRPr="00315A6C" w:rsidRDefault="00315A6C" w:rsidP="002A11C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32,976</w:t>
            </w:r>
          </w:p>
        </w:tc>
        <w:tc>
          <w:tcPr>
            <w:tcW w:w="247" w:type="dxa"/>
          </w:tcPr>
          <w:p w14:paraId="750C784D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A700A6B" w14:textId="15C22FDB" w:rsidR="002A11CE" w:rsidRPr="00315A6C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22,800</w:t>
            </w:r>
          </w:p>
        </w:tc>
      </w:tr>
      <w:tr w:rsidR="002A11CE" w:rsidRPr="00315A6C" w14:paraId="50494E18" w14:textId="77777777" w:rsidTr="00E06690">
        <w:tc>
          <w:tcPr>
            <w:tcW w:w="4590" w:type="dxa"/>
            <w:hideMark/>
          </w:tcPr>
          <w:p w14:paraId="14823BAF" w14:textId="77777777" w:rsidR="002A11CE" w:rsidRPr="00315A6C" w:rsidRDefault="002A11CE" w:rsidP="002A11CE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315A6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633871DA" w14:textId="3F1E6764" w:rsidR="002A11CE" w:rsidRPr="00315A6C" w:rsidRDefault="00D40DED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345,83</w:t>
            </w:r>
            <w:r w:rsidR="00315A6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774AAC4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7CA44" w14:textId="2C585414" w:rsidR="002A11CE" w:rsidRPr="00315A6C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344,529</w:t>
            </w:r>
          </w:p>
        </w:tc>
        <w:tc>
          <w:tcPr>
            <w:tcW w:w="249" w:type="dxa"/>
          </w:tcPr>
          <w:p w14:paraId="08A75ADD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5580B1" w14:textId="3BDFB446" w:rsidR="002A11CE" w:rsidRPr="00315A6C" w:rsidRDefault="00D40DED" w:rsidP="002A11C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342,041</w:t>
            </w:r>
          </w:p>
        </w:tc>
        <w:tc>
          <w:tcPr>
            <w:tcW w:w="247" w:type="dxa"/>
          </w:tcPr>
          <w:p w14:paraId="4636C6D0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E760276" w14:textId="41FD863B" w:rsidR="002A11CE" w:rsidRPr="00315A6C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340,780</w:t>
            </w:r>
          </w:p>
        </w:tc>
      </w:tr>
      <w:tr w:rsidR="002A11CE" w:rsidRPr="00315A6C" w14:paraId="5E87D2EE" w14:textId="77777777" w:rsidTr="00E06690">
        <w:tc>
          <w:tcPr>
            <w:tcW w:w="4590" w:type="dxa"/>
            <w:hideMark/>
          </w:tcPr>
          <w:p w14:paraId="2745D7C5" w14:textId="77777777" w:rsidR="002A11CE" w:rsidRPr="00315A6C" w:rsidRDefault="002A11CE" w:rsidP="002A11CE">
            <w:pPr>
              <w:ind w:left="-123" w:firstLine="200"/>
              <w:rPr>
                <w:rFonts w:ascii="Angsana New" w:hAnsi="Angsana New"/>
                <w:sz w:val="30"/>
                <w:szCs w:val="30"/>
              </w:rPr>
            </w:pPr>
            <w:r w:rsidRPr="00315A6C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170" w:type="dxa"/>
          </w:tcPr>
          <w:p w14:paraId="3D736D5E" w14:textId="3A557CA9" w:rsidR="002A11CE" w:rsidRPr="00315A6C" w:rsidRDefault="00D40DED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10378FF6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A778E" w14:textId="7A13CCC2" w:rsidR="002A11CE" w:rsidRPr="00315A6C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49" w:type="dxa"/>
          </w:tcPr>
          <w:p w14:paraId="46E95C5A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188B367" w14:textId="25DC37ED" w:rsidR="002A11CE" w:rsidRPr="00315A6C" w:rsidRDefault="00D40DED" w:rsidP="002A11C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47" w:type="dxa"/>
          </w:tcPr>
          <w:p w14:paraId="74572D90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F7BE187" w14:textId="2109C8CB" w:rsidR="002A11CE" w:rsidRPr="00315A6C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423</w:t>
            </w:r>
          </w:p>
        </w:tc>
      </w:tr>
      <w:tr w:rsidR="002A11CE" w:rsidRPr="00315A6C" w14:paraId="15C4B970" w14:textId="77777777" w:rsidTr="00E06690">
        <w:trPr>
          <w:trHeight w:val="416"/>
        </w:trPr>
        <w:tc>
          <w:tcPr>
            <w:tcW w:w="4590" w:type="dxa"/>
          </w:tcPr>
          <w:p w14:paraId="30263640" w14:textId="77777777" w:rsidR="002A11CE" w:rsidRPr="00315A6C" w:rsidRDefault="002A11CE" w:rsidP="002A11CE">
            <w:pPr>
              <w:ind w:left="-123" w:firstLine="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A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4FBF1B8" w14:textId="3DC5F4DB" w:rsidR="002A11CE" w:rsidRPr="00315A6C" w:rsidRDefault="00315A6C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457,709</w:t>
            </w:r>
          </w:p>
        </w:tc>
        <w:tc>
          <w:tcPr>
            <w:tcW w:w="270" w:type="dxa"/>
          </w:tcPr>
          <w:p w14:paraId="1074E9BA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373BCA" w14:textId="6206692F" w:rsidR="002A11CE" w:rsidRPr="00315A6C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403,607</w:t>
            </w:r>
          </w:p>
        </w:tc>
        <w:tc>
          <w:tcPr>
            <w:tcW w:w="249" w:type="dxa"/>
          </w:tcPr>
          <w:p w14:paraId="11FDAF91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4C4518D4" w14:textId="771E412B" w:rsidR="002A11CE" w:rsidRPr="00315A6C" w:rsidRDefault="00315A6C" w:rsidP="002A11C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399,003</w:t>
            </w:r>
          </w:p>
        </w:tc>
        <w:tc>
          <w:tcPr>
            <w:tcW w:w="247" w:type="dxa"/>
          </w:tcPr>
          <w:p w14:paraId="11D65DFA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right w:val="nil"/>
            </w:tcBorders>
          </w:tcPr>
          <w:p w14:paraId="67DFF4F1" w14:textId="43255691" w:rsidR="002A11CE" w:rsidRPr="00315A6C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387,454</w:t>
            </w:r>
          </w:p>
        </w:tc>
      </w:tr>
      <w:tr w:rsidR="002A11CE" w:rsidRPr="00315A6C" w14:paraId="42B38567" w14:textId="77777777" w:rsidTr="00E06690">
        <w:trPr>
          <w:trHeight w:val="416"/>
        </w:trPr>
        <w:tc>
          <w:tcPr>
            <w:tcW w:w="4590" w:type="dxa"/>
          </w:tcPr>
          <w:p w14:paraId="33D3408C" w14:textId="7DA46963" w:rsidR="002A11CE" w:rsidRPr="00315A6C" w:rsidRDefault="002A11CE" w:rsidP="00A97710">
            <w:pPr>
              <w:ind w:left="-123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315A6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15A6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ค่าเผื่อมูลค่าสินค้าลดลงและ</w:t>
            </w:r>
            <w:r w:rsidR="00A97710" w:rsidRPr="00315A6C">
              <w:rPr>
                <w:rFonts w:ascii="Angsana New" w:hAnsi="Angsana New"/>
                <w:sz w:val="30"/>
                <w:szCs w:val="30"/>
                <w:cs/>
              </w:rPr>
              <w:t>สินค้าล้าสมัย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0CDC24E" w14:textId="74395474" w:rsidR="00D40DED" w:rsidRPr="00315A6C" w:rsidRDefault="00D40DED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(104,359)</w:t>
            </w:r>
          </w:p>
        </w:tc>
        <w:tc>
          <w:tcPr>
            <w:tcW w:w="270" w:type="dxa"/>
          </w:tcPr>
          <w:p w14:paraId="50A40E11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892A6C7" w14:textId="1845325E" w:rsidR="002A11CE" w:rsidRPr="00315A6C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(86,701)</w:t>
            </w:r>
          </w:p>
        </w:tc>
        <w:tc>
          <w:tcPr>
            <w:tcW w:w="249" w:type="dxa"/>
          </w:tcPr>
          <w:p w14:paraId="4D14D33E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</w:tcPr>
          <w:p w14:paraId="10955E51" w14:textId="79B7F20A" w:rsidR="00D40DED" w:rsidRPr="00315A6C" w:rsidRDefault="00D40DED" w:rsidP="002A11C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(99,149)</w:t>
            </w:r>
          </w:p>
        </w:tc>
        <w:tc>
          <w:tcPr>
            <w:tcW w:w="247" w:type="dxa"/>
          </w:tcPr>
          <w:p w14:paraId="4D501507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</w:tcPr>
          <w:p w14:paraId="7F42DA09" w14:textId="16544135" w:rsidR="002A11CE" w:rsidRPr="00315A6C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sz w:val="30"/>
                <w:szCs w:val="30"/>
                <w:lang w:val="en-US" w:bidi="th-TH"/>
              </w:rPr>
              <w:t>(82,278)</w:t>
            </w:r>
          </w:p>
        </w:tc>
      </w:tr>
      <w:tr w:rsidR="002A11CE" w:rsidRPr="00B42835" w14:paraId="32E3E028" w14:textId="77777777" w:rsidTr="00E06690">
        <w:trPr>
          <w:trHeight w:val="416"/>
        </w:trPr>
        <w:tc>
          <w:tcPr>
            <w:tcW w:w="4590" w:type="dxa"/>
            <w:hideMark/>
          </w:tcPr>
          <w:p w14:paraId="7C119D40" w14:textId="77777777" w:rsidR="002A11CE" w:rsidRPr="00315A6C" w:rsidRDefault="002A11CE" w:rsidP="002A11CE">
            <w:pPr>
              <w:ind w:left="-123" w:firstLine="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A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AA27A" w14:textId="2CF62212" w:rsidR="002A11CE" w:rsidRPr="00315A6C" w:rsidRDefault="00315A6C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353,350</w:t>
            </w:r>
          </w:p>
        </w:tc>
        <w:tc>
          <w:tcPr>
            <w:tcW w:w="270" w:type="dxa"/>
          </w:tcPr>
          <w:p w14:paraId="5AC7F078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116BE" w14:textId="639768E5" w:rsidR="002A11CE" w:rsidRPr="00315A6C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316,906</w:t>
            </w:r>
          </w:p>
        </w:tc>
        <w:tc>
          <w:tcPr>
            <w:tcW w:w="249" w:type="dxa"/>
          </w:tcPr>
          <w:p w14:paraId="7EB2471E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50C6" w14:textId="41D934E1" w:rsidR="00315A6C" w:rsidRPr="00315A6C" w:rsidRDefault="00315A6C" w:rsidP="00315A6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5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299,854</w:t>
            </w:r>
          </w:p>
        </w:tc>
        <w:tc>
          <w:tcPr>
            <w:tcW w:w="247" w:type="dxa"/>
          </w:tcPr>
          <w:p w14:paraId="1BAA6D9C" w14:textId="77777777" w:rsidR="002A11CE" w:rsidRPr="00315A6C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BBD8E" w14:textId="3C1360E4" w:rsidR="002A11CE" w:rsidRPr="00B42835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5A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305,176</w:t>
            </w:r>
          </w:p>
        </w:tc>
      </w:tr>
      <w:tr w:rsidR="002A11CE" w:rsidRPr="006332E4" w14:paraId="51781101" w14:textId="77777777" w:rsidTr="006332E4">
        <w:trPr>
          <w:trHeight w:val="179"/>
        </w:trPr>
        <w:tc>
          <w:tcPr>
            <w:tcW w:w="4590" w:type="dxa"/>
          </w:tcPr>
          <w:p w14:paraId="780D1B3B" w14:textId="77777777" w:rsidR="002A11CE" w:rsidRPr="00B92ED8" w:rsidRDefault="002A11CE" w:rsidP="002A11CE">
            <w:pPr>
              <w:ind w:left="-12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9DA99E6" w14:textId="77777777" w:rsidR="002A11CE" w:rsidRPr="00B92ED8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24EE2F2" w14:textId="77777777" w:rsidR="002A11CE" w:rsidRPr="00B92ED8" w:rsidRDefault="002A11CE" w:rsidP="002A11CE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765484F" w14:textId="77777777" w:rsidR="002A11CE" w:rsidRPr="00B92ED8" w:rsidRDefault="002A11CE" w:rsidP="002A11CE">
            <w:pPr>
              <w:pStyle w:val="acctfourfigures"/>
              <w:tabs>
                <w:tab w:val="clear" w:pos="765"/>
                <w:tab w:val="decimal" w:pos="887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9" w:type="dxa"/>
          </w:tcPr>
          <w:p w14:paraId="3393FC35" w14:textId="77777777" w:rsidR="002A11CE" w:rsidRPr="00B92ED8" w:rsidRDefault="002A11CE" w:rsidP="002A11CE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4F3F3A3F" w14:textId="77777777" w:rsidR="002A11CE" w:rsidRPr="00B92ED8" w:rsidRDefault="002A11CE" w:rsidP="002A11CE">
            <w:pPr>
              <w:pStyle w:val="acctfourfigures"/>
              <w:tabs>
                <w:tab w:val="clear" w:pos="765"/>
                <w:tab w:val="decimal" w:pos="674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7" w:type="dxa"/>
          </w:tcPr>
          <w:p w14:paraId="47AA572E" w14:textId="77777777" w:rsidR="002A11CE" w:rsidRPr="00B92ED8" w:rsidRDefault="002A11CE" w:rsidP="002A11CE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nil"/>
              <w:bottom w:val="nil"/>
              <w:right w:val="nil"/>
            </w:tcBorders>
          </w:tcPr>
          <w:p w14:paraId="6CDF66CF" w14:textId="77777777" w:rsidR="002A11CE" w:rsidRPr="00B92ED8" w:rsidRDefault="002A11CE" w:rsidP="002A11CE">
            <w:pPr>
              <w:pStyle w:val="acctfourfigures"/>
              <w:tabs>
                <w:tab w:val="clear" w:pos="765"/>
                <w:tab w:val="decimal" w:pos="930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2A11CE" w:rsidRPr="006B07E9" w14:paraId="729AB6FC" w14:textId="77777777" w:rsidTr="00E06690">
        <w:trPr>
          <w:trHeight w:val="713"/>
        </w:trPr>
        <w:tc>
          <w:tcPr>
            <w:tcW w:w="4590" w:type="dxa"/>
            <w:hideMark/>
          </w:tcPr>
          <w:p w14:paraId="5DC76B70" w14:textId="77777777" w:rsidR="002A11CE" w:rsidRDefault="002A11CE" w:rsidP="002A11CE">
            <w:pPr>
              <w:ind w:left="147" w:hanging="70"/>
              <w:rPr>
                <w:rFonts w:ascii="Angsana New" w:hAnsi="Angsana New"/>
                <w:b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</w:t>
            </w:r>
            <w:r w:rsidRPr="006B07E9">
              <w:rPr>
                <w:rFonts w:ascii="Angsana New" w:hAnsi="Angsana New" w:hint="cs"/>
                <w:b/>
                <w:sz w:val="30"/>
                <w:szCs w:val="30"/>
                <w:cs/>
              </w:rPr>
              <w:t>บันทึก</w:t>
            </w:r>
            <w:r w:rsidRPr="006B07E9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</w:t>
            </w:r>
          </w:p>
          <w:p w14:paraId="0B3BDE32" w14:textId="68FBE521" w:rsidR="002A11CE" w:rsidRPr="006B07E9" w:rsidRDefault="002A11CE" w:rsidP="002A11CE">
            <w:pPr>
              <w:ind w:left="147"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6B07E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12C7DF83" w14:textId="73C99F7F" w:rsidR="002A11CE" w:rsidRPr="006B07E9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652AC" w14:textId="77777777" w:rsidR="002A11CE" w:rsidRPr="00B42835" w:rsidRDefault="002A11CE" w:rsidP="002A11CE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4E919" w14:textId="77777777" w:rsidR="00D54BE7" w:rsidRPr="006B07E9" w:rsidRDefault="00D54BE7" w:rsidP="00D54B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2E5F28" w14:textId="77777777" w:rsidR="002A11CE" w:rsidRPr="00B42835" w:rsidRDefault="002A11CE" w:rsidP="002A11CE">
            <w:pPr>
              <w:pStyle w:val="acctfourfigures"/>
              <w:tabs>
                <w:tab w:val="clear" w:pos="765"/>
                <w:tab w:val="decimal" w:pos="887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</w:tcPr>
          <w:p w14:paraId="1B057719" w14:textId="77777777" w:rsidR="002A11CE" w:rsidRPr="00B42835" w:rsidRDefault="002A11CE" w:rsidP="002A11CE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7969F72" w14:textId="77777777" w:rsidR="002A11CE" w:rsidRPr="006B07E9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BB6AD69" w14:textId="18F8BC0E" w:rsidR="002A11CE" w:rsidRPr="006B07E9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6A2758E1" w14:textId="77777777" w:rsidR="002A11CE" w:rsidRPr="00B42835" w:rsidRDefault="002A11CE" w:rsidP="002A11CE">
            <w:pPr>
              <w:tabs>
                <w:tab w:val="left" w:pos="720"/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2899160" w14:textId="77777777" w:rsidR="002A11CE" w:rsidRPr="00B42835" w:rsidRDefault="002A11CE" w:rsidP="002A11CE">
            <w:pPr>
              <w:pStyle w:val="acctfourfigures"/>
              <w:tabs>
                <w:tab w:val="clear" w:pos="765"/>
                <w:tab w:val="decimal" w:pos="930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A11CE" w:rsidRPr="00D54BE7" w14:paraId="576112CC" w14:textId="77777777" w:rsidTr="00E06690">
        <w:tc>
          <w:tcPr>
            <w:tcW w:w="4590" w:type="dxa"/>
            <w:hideMark/>
          </w:tcPr>
          <w:p w14:paraId="346ADAB6" w14:textId="77777777" w:rsidR="002A11CE" w:rsidRPr="006B07E9" w:rsidRDefault="002A11CE" w:rsidP="002A11CE">
            <w:pPr>
              <w:numPr>
                <w:ilvl w:val="0"/>
                <w:numId w:val="38"/>
              </w:numPr>
              <w:ind w:left="437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2553796" w14:textId="5CDF20D5" w:rsidR="002A11CE" w:rsidRPr="00485613" w:rsidRDefault="00CF2481" w:rsidP="004856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2481">
              <w:rPr>
                <w:rFonts w:ascii="Angsana New" w:hAnsi="Angsana New"/>
                <w:sz w:val="30"/>
                <w:szCs w:val="30"/>
                <w:lang w:val="en-US" w:bidi="th-TH"/>
              </w:rPr>
              <w:t>1,185,54</w:t>
            </w:r>
            <w:r w:rsidR="004C730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A422333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D2DB9" w14:textId="7EF3029D" w:rsidR="002A11CE" w:rsidRPr="00485613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613">
              <w:rPr>
                <w:rFonts w:ascii="Angsana New" w:hAnsi="Angsana New"/>
                <w:sz w:val="30"/>
                <w:szCs w:val="30"/>
                <w:lang w:val="en-US" w:bidi="th-TH"/>
              </w:rPr>
              <w:t>876,826</w:t>
            </w:r>
          </w:p>
        </w:tc>
        <w:tc>
          <w:tcPr>
            <w:tcW w:w="249" w:type="dxa"/>
          </w:tcPr>
          <w:p w14:paraId="09E00D05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3602133" w14:textId="3FDB67A7" w:rsidR="002A11CE" w:rsidRPr="00485613" w:rsidRDefault="00CF2481" w:rsidP="002A11C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2481">
              <w:rPr>
                <w:rFonts w:ascii="Angsana New" w:hAnsi="Angsana New"/>
                <w:sz w:val="30"/>
                <w:szCs w:val="30"/>
                <w:lang w:val="en-US" w:bidi="th-TH"/>
              </w:rPr>
              <w:t>613,506</w:t>
            </w:r>
          </w:p>
        </w:tc>
        <w:tc>
          <w:tcPr>
            <w:tcW w:w="247" w:type="dxa"/>
          </w:tcPr>
          <w:p w14:paraId="49E69E0F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F4A7B18" w14:textId="0B7FB461" w:rsidR="002A11CE" w:rsidRPr="00485613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613">
              <w:rPr>
                <w:rFonts w:ascii="Angsana New" w:hAnsi="Angsana New"/>
                <w:sz w:val="30"/>
                <w:szCs w:val="30"/>
                <w:lang w:val="en-US" w:bidi="th-TH"/>
              </w:rPr>
              <w:t>413,209</w:t>
            </w:r>
          </w:p>
        </w:tc>
      </w:tr>
      <w:tr w:rsidR="002A11CE" w:rsidRPr="00D54BE7" w14:paraId="4EFAFCE4" w14:textId="77777777" w:rsidTr="00E06690">
        <w:tc>
          <w:tcPr>
            <w:tcW w:w="4590" w:type="dxa"/>
            <w:hideMark/>
          </w:tcPr>
          <w:p w14:paraId="421AF619" w14:textId="5A1F12AD" w:rsidR="002A11CE" w:rsidRPr="006332E4" w:rsidRDefault="002A11CE" w:rsidP="006332E4">
            <w:pPr>
              <w:numPr>
                <w:ilvl w:val="0"/>
                <w:numId w:val="38"/>
              </w:numPr>
              <w:ind w:left="437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6332E4" w:rsidRPr="00E06690">
              <w:rPr>
                <w:rFonts w:ascii="Angsana New" w:hAnsi="Angsana New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170" w:type="dxa"/>
          </w:tcPr>
          <w:p w14:paraId="406DE373" w14:textId="756D81AC" w:rsidR="00873318" w:rsidRPr="00485613" w:rsidRDefault="00CF2481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2481">
              <w:rPr>
                <w:rFonts w:ascii="Angsana New" w:hAnsi="Angsana New"/>
                <w:sz w:val="30"/>
                <w:szCs w:val="30"/>
                <w:lang w:val="en-US" w:bidi="th-TH"/>
              </w:rPr>
              <w:t>17,65</w:t>
            </w:r>
            <w:r w:rsidR="004C730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2BB81C0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6A0C8" w14:textId="4F3549EC" w:rsidR="002A11CE" w:rsidRPr="00485613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613">
              <w:rPr>
                <w:rFonts w:ascii="Angsana New" w:hAnsi="Angsana New"/>
                <w:sz w:val="30"/>
                <w:szCs w:val="30"/>
                <w:lang w:val="en-US" w:bidi="th-TH"/>
              </w:rPr>
              <w:t>36,784</w:t>
            </w:r>
          </w:p>
        </w:tc>
        <w:tc>
          <w:tcPr>
            <w:tcW w:w="249" w:type="dxa"/>
          </w:tcPr>
          <w:p w14:paraId="69B2FD48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FB945D8" w14:textId="002F200C" w:rsidR="00873318" w:rsidRPr="00485613" w:rsidRDefault="00873318" w:rsidP="002A11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613">
              <w:rPr>
                <w:rFonts w:ascii="Angsana New" w:hAnsi="Angsana New"/>
                <w:sz w:val="30"/>
                <w:szCs w:val="30"/>
                <w:lang w:val="en-US" w:bidi="th-TH"/>
              </w:rPr>
              <w:t>16,871</w:t>
            </w:r>
          </w:p>
        </w:tc>
        <w:tc>
          <w:tcPr>
            <w:tcW w:w="247" w:type="dxa"/>
          </w:tcPr>
          <w:p w14:paraId="61B94D47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CF35B1B" w14:textId="49EE6D9D" w:rsidR="002A11CE" w:rsidRPr="00485613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613">
              <w:rPr>
                <w:rFonts w:ascii="Angsana New" w:hAnsi="Angsana New"/>
                <w:sz w:val="30"/>
                <w:szCs w:val="30"/>
                <w:lang w:val="en-US" w:bidi="th-TH"/>
              </w:rPr>
              <w:t>37,933</w:t>
            </w:r>
          </w:p>
        </w:tc>
      </w:tr>
      <w:tr w:rsidR="002A11CE" w:rsidRPr="00D54BE7" w14:paraId="365B1BF9" w14:textId="77777777" w:rsidTr="00E06690">
        <w:tc>
          <w:tcPr>
            <w:tcW w:w="4590" w:type="dxa"/>
            <w:hideMark/>
          </w:tcPr>
          <w:p w14:paraId="0DC487D4" w14:textId="77777777" w:rsidR="002A11CE" w:rsidRPr="00B42835" w:rsidRDefault="002A11CE" w:rsidP="002A11CE">
            <w:pPr>
              <w:ind w:left="147"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28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B910E" w14:textId="50A7573E" w:rsidR="002A11CE" w:rsidRPr="00485613" w:rsidRDefault="00CF2481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24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1,203,200</w:t>
            </w:r>
          </w:p>
        </w:tc>
        <w:tc>
          <w:tcPr>
            <w:tcW w:w="270" w:type="dxa"/>
          </w:tcPr>
          <w:p w14:paraId="3618930A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DAF03" w14:textId="21BD2E63" w:rsidR="002A11CE" w:rsidRPr="00485613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5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913,610</w:t>
            </w:r>
          </w:p>
        </w:tc>
        <w:tc>
          <w:tcPr>
            <w:tcW w:w="249" w:type="dxa"/>
          </w:tcPr>
          <w:p w14:paraId="58BFF1C3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AA05A" w14:textId="00D47363" w:rsidR="002A11CE" w:rsidRPr="00485613" w:rsidRDefault="00CF2481" w:rsidP="002A11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24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630,377</w:t>
            </w:r>
          </w:p>
        </w:tc>
        <w:tc>
          <w:tcPr>
            <w:tcW w:w="247" w:type="dxa"/>
          </w:tcPr>
          <w:p w14:paraId="6AD686B7" w14:textId="77777777" w:rsidR="002A11CE" w:rsidRPr="00485613" w:rsidRDefault="002A11CE" w:rsidP="002A11C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B1B82" w14:textId="426062E9" w:rsidR="002A11CE" w:rsidRPr="00485613" w:rsidRDefault="002A11CE" w:rsidP="002A11C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5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451,142</w:t>
            </w:r>
          </w:p>
        </w:tc>
      </w:tr>
    </w:tbl>
    <w:p w14:paraId="604CFFD0" w14:textId="77777777" w:rsidR="00DC2AC8" w:rsidRPr="006B07E9" w:rsidRDefault="00DC2AC8" w:rsidP="00DC2AC8">
      <w:pPr>
        <w:tabs>
          <w:tab w:val="left" w:pos="540"/>
        </w:tabs>
        <w:spacing w:line="240" w:lineRule="auto"/>
        <w:ind w:left="547" w:right="-317"/>
        <w:jc w:val="thaiDistribute"/>
        <w:rPr>
          <w:rFonts w:ascii="Angsana New" w:hAnsi="Angsana New"/>
          <w:b/>
          <w:sz w:val="2"/>
          <w:szCs w:val="2"/>
        </w:rPr>
      </w:pPr>
    </w:p>
    <w:p w14:paraId="3BF36209" w14:textId="3F3B64E0" w:rsidR="00B607B3" w:rsidRPr="00AE2820" w:rsidRDefault="00DE5AC1" w:rsidP="00E313DC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52714027" w14:textId="77777777" w:rsidR="00CB441A" w:rsidRPr="002C1D5F" w:rsidRDefault="00CB441A" w:rsidP="00CB441A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8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1"/>
        <w:gridCol w:w="269"/>
        <w:gridCol w:w="1092"/>
        <w:gridCol w:w="269"/>
        <w:gridCol w:w="1079"/>
        <w:gridCol w:w="265"/>
        <w:gridCol w:w="1083"/>
      </w:tblGrid>
      <w:tr w:rsidR="003579E5" w:rsidRPr="005206D9" w14:paraId="386F8E68" w14:textId="77777777" w:rsidTr="00591975">
        <w:trPr>
          <w:tblHeader/>
        </w:trPr>
        <w:tc>
          <w:tcPr>
            <w:tcW w:w="2340" w:type="pct"/>
          </w:tcPr>
          <w:p w14:paraId="7F80759D" w14:textId="77777777" w:rsidR="003579E5" w:rsidRPr="005206D9" w:rsidRDefault="003579E5" w:rsidP="003D648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00C64A2" w14:textId="77777777" w:rsidR="003579E5" w:rsidRPr="005206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67D6B67" w14:textId="77777777" w:rsidR="003579E5" w:rsidRPr="005206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648E0C02" w14:textId="77777777" w:rsidR="003579E5" w:rsidRPr="005206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06D9" w:rsidRPr="005206D9" w14:paraId="5E564F9D" w14:textId="77777777" w:rsidTr="00591975">
        <w:trPr>
          <w:tblHeader/>
        </w:trPr>
        <w:tc>
          <w:tcPr>
            <w:tcW w:w="2340" w:type="pct"/>
          </w:tcPr>
          <w:p w14:paraId="28C6207E" w14:textId="2D5E603D" w:rsidR="003579E5" w:rsidRPr="005206D9" w:rsidRDefault="003579E5" w:rsidP="00A71C84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476B7872" w14:textId="62678205" w:rsidR="003579E5" w:rsidRPr="005206D9" w:rsidRDefault="00C605FF" w:rsidP="00485613">
            <w:pPr>
              <w:pStyle w:val="BodyText"/>
              <w:spacing w:after="0"/>
              <w:ind w:left="-108" w:right="-110"/>
              <w:jc w:val="center"/>
            </w:pPr>
            <w:r w:rsidRPr="00754A6B">
              <w:rPr>
                <w:rFonts w:ascii="Angsana New" w:hAnsi="Angsana New"/>
                <w:sz w:val="30"/>
                <w:szCs w:val="30"/>
              </w:rPr>
              <w:t>256</w:t>
            </w:r>
            <w:r w:rsidR="002A11CE" w:rsidRPr="00754A6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00F89079" w14:textId="77777777" w:rsidR="003579E5" w:rsidRPr="005206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ACB2A60" w14:textId="11EB373D" w:rsidR="003579E5" w:rsidRPr="005206D9" w:rsidRDefault="00C605FF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</w:t>
            </w:r>
            <w:r w:rsidR="002A11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3F259C76" w14:textId="77777777" w:rsidR="003579E5" w:rsidRPr="005206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0F03C47" w14:textId="724788E2" w:rsidR="003579E5" w:rsidRPr="005206D9" w:rsidRDefault="00C605FF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</w:t>
            </w:r>
            <w:r w:rsidR="002A11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3B45285D" w14:textId="77777777" w:rsidR="003579E5" w:rsidRPr="005206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72A56F1" w14:textId="7193B0DB" w:rsidR="003579E5" w:rsidRPr="005206D9" w:rsidRDefault="00C605FF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256</w:t>
            </w:r>
            <w:r w:rsidR="002A11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579E5" w:rsidRPr="005206D9" w14:paraId="2297947D" w14:textId="77777777" w:rsidTr="00591975">
        <w:trPr>
          <w:tblHeader/>
        </w:trPr>
        <w:tc>
          <w:tcPr>
            <w:tcW w:w="2340" w:type="pct"/>
          </w:tcPr>
          <w:p w14:paraId="303921BD" w14:textId="77777777" w:rsidR="003579E5" w:rsidRPr="005206D9" w:rsidRDefault="003579E5" w:rsidP="003D648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0" w:type="pct"/>
            <w:gridSpan w:val="7"/>
          </w:tcPr>
          <w:p w14:paraId="3B540D86" w14:textId="77777777" w:rsidR="003579E5" w:rsidRPr="005206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6D9" w:rsidRPr="005206D9" w14:paraId="25DFEFD4" w14:textId="77777777" w:rsidTr="00591975">
        <w:tc>
          <w:tcPr>
            <w:tcW w:w="2340" w:type="pct"/>
          </w:tcPr>
          <w:p w14:paraId="2C284BD7" w14:textId="77777777" w:rsidR="003579E5" w:rsidRPr="005206D9" w:rsidRDefault="003579E5" w:rsidP="003D648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06EAD5B3" w14:textId="77777777" w:rsidR="003579E5" w:rsidRPr="005206D9" w:rsidRDefault="003579E5" w:rsidP="003D6482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A14E58D" w14:textId="77777777" w:rsidR="003579E5" w:rsidRPr="005206D9" w:rsidRDefault="003579E5" w:rsidP="003D64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EB754E7" w14:textId="77777777" w:rsidR="003579E5" w:rsidRPr="005206D9" w:rsidRDefault="003579E5" w:rsidP="003D6482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A40CD01" w14:textId="77777777" w:rsidR="003579E5" w:rsidRPr="005206D9" w:rsidRDefault="003579E5" w:rsidP="003D648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30563DA" w14:textId="77777777" w:rsidR="003579E5" w:rsidRPr="005206D9" w:rsidRDefault="003579E5" w:rsidP="003D6482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0D4566B" w14:textId="77777777" w:rsidR="003579E5" w:rsidRPr="005206D9" w:rsidRDefault="003579E5" w:rsidP="003D64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7D0437DC" w14:textId="77777777" w:rsidR="003579E5" w:rsidRPr="005206D9" w:rsidRDefault="003579E5" w:rsidP="003D6482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1CE" w:rsidRPr="005206D9" w14:paraId="1662A353" w14:textId="77777777" w:rsidTr="00591975">
        <w:tc>
          <w:tcPr>
            <w:tcW w:w="2340" w:type="pct"/>
          </w:tcPr>
          <w:p w14:paraId="1B006A11" w14:textId="1E28E65A" w:rsidR="002A11CE" w:rsidRPr="005206D9" w:rsidRDefault="002A11CE" w:rsidP="002A11C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sz w:val="30"/>
                <w:szCs w:val="30"/>
              </w:rPr>
              <w:t>1</w:t>
            </w:r>
            <w:r w:rsidRPr="005206D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4A069C32" w14:textId="00AE60CE" w:rsidR="002A11CE" w:rsidRPr="005206D9" w:rsidRDefault="00976CCE" w:rsidP="002C1D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1,210,636</w:t>
            </w:r>
          </w:p>
        </w:tc>
        <w:tc>
          <w:tcPr>
            <w:tcW w:w="137" w:type="pct"/>
          </w:tcPr>
          <w:p w14:paraId="7AA2F7DD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90BC0FC" w14:textId="04004B22" w:rsidR="002A11CE" w:rsidRPr="005206D9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206D9">
              <w:rPr>
                <w:rFonts w:ascii="Angsana New" w:hAnsi="Angsana New"/>
                <w:sz w:val="30"/>
                <w:szCs w:val="30"/>
              </w:rPr>
              <w:t>,126,359</w:t>
            </w:r>
          </w:p>
        </w:tc>
        <w:tc>
          <w:tcPr>
            <w:tcW w:w="137" w:type="pct"/>
          </w:tcPr>
          <w:p w14:paraId="32F76C5F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90556C5" w14:textId="41BF01F8" w:rsidR="002A11CE" w:rsidRPr="005206D9" w:rsidRDefault="00976CCE" w:rsidP="002A11CE">
            <w:pPr>
              <w:pStyle w:val="acctfourfigures"/>
              <w:tabs>
                <w:tab w:val="clear" w:pos="765"/>
                <w:tab w:val="left" w:pos="790"/>
              </w:tabs>
              <w:spacing w:after="100" w:afterAutospacing="1" w:line="240" w:lineRule="auto"/>
              <w:ind w:left="-432" w:right="-20" w:hanging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958,679</w:t>
            </w:r>
          </w:p>
        </w:tc>
        <w:tc>
          <w:tcPr>
            <w:tcW w:w="135" w:type="pct"/>
          </w:tcPr>
          <w:p w14:paraId="3CDEB0BD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62F0F16" w14:textId="34DF1CC2" w:rsidR="002A11CE" w:rsidRPr="005206D9" w:rsidRDefault="002A11CE" w:rsidP="002A11C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 w:hint="cs"/>
                <w:sz w:val="30"/>
                <w:szCs w:val="30"/>
              </w:rPr>
              <w:t>958</w:t>
            </w:r>
            <w:r w:rsidRPr="005206D9">
              <w:rPr>
                <w:rFonts w:ascii="Angsana New" w:hAnsi="Angsana New"/>
                <w:sz w:val="30"/>
                <w:szCs w:val="30"/>
              </w:rPr>
              <w:t>,679</w:t>
            </w:r>
          </w:p>
        </w:tc>
      </w:tr>
      <w:tr w:rsidR="002A11CE" w:rsidRPr="005206D9" w14:paraId="13B2D636" w14:textId="77777777" w:rsidTr="00591975">
        <w:tc>
          <w:tcPr>
            <w:tcW w:w="2340" w:type="pct"/>
          </w:tcPr>
          <w:p w14:paraId="612062F2" w14:textId="77777777" w:rsidR="002A11CE" w:rsidRPr="005206D9" w:rsidRDefault="002A11CE" w:rsidP="002A11C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206D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592" w:type="pct"/>
          </w:tcPr>
          <w:p w14:paraId="0ECB7C27" w14:textId="062BA8A9" w:rsidR="002A11CE" w:rsidRPr="005206D9" w:rsidRDefault="00D54BE7" w:rsidP="002C1D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30,837</w:t>
            </w:r>
          </w:p>
        </w:tc>
        <w:tc>
          <w:tcPr>
            <w:tcW w:w="137" w:type="pct"/>
          </w:tcPr>
          <w:p w14:paraId="2F668F41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C92751A" w14:textId="66F76652" w:rsidR="002A11CE" w:rsidRPr="005206D9" w:rsidRDefault="002A11CE" w:rsidP="002A11C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48,515</w:t>
            </w:r>
          </w:p>
        </w:tc>
        <w:tc>
          <w:tcPr>
            <w:tcW w:w="137" w:type="pct"/>
          </w:tcPr>
          <w:p w14:paraId="69A31AAB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143031D" w14:textId="0525EC26" w:rsidR="002A11CE" w:rsidRPr="005206D9" w:rsidRDefault="00040F59" w:rsidP="002A11CE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2DB4613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11C3F3C" w14:textId="4F85807F" w:rsidR="002A11CE" w:rsidRPr="005206D9" w:rsidRDefault="002A11CE" w:rsidP="002A11CE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11CE" w:rsidRPr="005206D9" w14:paraId="6E04DC9C" w14:textId="77777777" w:rsidTr="00591975">
        <w:tc>
          <w:tcPr>
            <w:tcW w:w="2340" w:type="pct"/>
          </w:tcPr>
          <w:p w14:paraId="1F3AC132" w14:textId="26914CE6" w:rsidR="002A11CE" w:rsidRPr="005206D9" w:rsidRDefault="00485613" w:rsidP="002A11C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2" w:type="pct"/>
          </w:tcPr>
          <w:p w14:paraId="2C1269EA" w14:textId="402362FD" w:rsidR="002A11CE" w:rsidRPr="005206D9" w:rsidRDefault="00D54BE7" w:rsidP="002A11CE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(8,132)</w:t>
            </w:r>
          </w:p>
        </w:tc>
        <w:tc>
          <w:tcPr>
            <w:tcW w:w="137" w:type="pct"/>
          </w:tcPr>
          <w:p w14:paraId="59760C2D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0BDEFD8" w14:textId="0DB7FE16" w:rsidR="00D54BE7" w:rsidRPr="005206D9" w:rsidRDefault="00D54BE7" w:rsidP="00D54BE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1A6EE9D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C1CB8E7" w14:textId="669B4611" w:rsidR="002A11CE" w:rsidRPr="005206D9" w:rsidRDefault="00D54BE7" w:rsidP="00D54BE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4EE54C7" w14:textId="77777777" w:rsidR="002A11CE" w:rsidRPr="005206D9" w:rsidRDefault="002A11CE" w:rsidP="002A11C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6372EA2" w14:textId="6DDBF43B" w:rsidR="002A11CE" w:rsidRPr="005206D9" w:rsidRDefault="00D54BE7" w:rsidP="002A11CE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1975" w:rsidRPr="005206D9" w14:paraId="3E66D283" w14:textId="77777777" w:rsidTr="00591975">
        <w:tc>
          <w:tcPr>
            <w:tcW w:w="2340" w:type="pct"/>
          </w:tcPr>
          <w:p w14:paraId="6F41E09D" w14:textId="2193CFF5" w:rsidR="00591975" w:rsidRPr="005206D9" w:rsidRDefault="00591975" w:rsidP="0059197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206D9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92" w:type="pct"/>
          </w:tcPr>
          <w:p w14:paraId="7EE2D352" w14:textId="31FE9370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(10,587)</w:t>
            </w:r>
          </w:p>
        </w:tc>
        <w:tc>
          <w:tcPr>
            <w:tcW w:w="137" w:type="pct"/>
          </w:tcPr>
          <w:p w14:paraId="5ED1FE67" w14:textId="77777777" w:rsidR="00591975" w:rsidRPr="005206D9" w:rsidRDefault="00591975" w:rsidP="0059197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9199AF2" w14:textId="0E6AF9F2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35,762</w:t>
            </w:r>
          </w:p>
        </w:tc>
        <w:tc>
          <w:tcPr>
            <w:tcW w:w="137" w:type="pct"/>
          </w:tcPr>
          <w:p w14:paraId="265A147A" w14:textId="77777777" w:rsidR="00591975" w:rsidRPr="005206D9" w:rsidRDefault="00591975" w:rsidP="0059197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8D048A3" w14:textId="39036C9E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97F7786" w14:textId="77777777" w:rsidR="00591975" w:rsidRPr="005206D9" w:rsidRDefault="00591975" w:rsidP="0059197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A190F25" w14:textId="536AA99C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206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1975" w:rsidRPr="005206D9" w14:paraId="7904DEA7" w14:textId="77777777" w:rsidTr="00591975">
        <w:tc>
          <w:tcPr>
            <w:tcW w:w="2340" w:type="pct"/>
          </w:tcPr>
          <w:p w14:paraId="5C4C3853" w14:textId="373FB343" w:rsidR="00591975" w:rsidRPr="005206D9" w:rsidRDefault="00591975" w:rsidP="0059197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0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DE34B58" w14:textId="5BA5277C" w:rsidR="00591975" w:rsidRPr="005206D9" w:rsidRDefault="00591975" w:rsidP="002C1D5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1,222,754</w:t>
            </w:r>
          </w:p>
        </w:tc>
        <w:tc>
          <w:tcPr>
            <w:tcW w:w="137" w:type="pct"/>
          </w:tcPr>
          <w:p w14:paraId="53CE4DC1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C89B656" w14:textId="677567E0" w:rsidR="00591975" w:rsidRPr="005206D9" w:rsidRDefault="00591975" w:rsidP="0059197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210,636</w:t>
            </w:r>
          </w:p>
        </w:tc>
        <w:tc>
          <w:tcPr>
            <w:tcW w:w="137" w:type="pct"/>
          </w:tcPr>
          <w:p w14:paraId="3A24D730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32600D07" w14:textId="4A73E092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958,679</w:t>
            </w:r>
          </w:p>
        </w:tc>
        <w:tc>
          <w:tcPr>
            <w:tcW w:w="135" w:type="pct"/>
          </w:tcPr>
          <w:p w14:paraId="29E08F0D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6DCA078" w14:textId="550124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D9">
              <w:rPr>
                <w:rFonts w:ascii="Angsana New" w:hAnsi="Angsana New"/>
                <w:b/>
                <w:bCs/>
                <w:sz w:val="30"/>
                <w:szCs w:val="30"/>
              </w:rPr>
              <w:t>958,679</w:t>
            </w:r>
          </w:p>
        </w:tc>
      </w:tr>
      <w:tr w:rsidR="00591975" w:rsidRPr="005206D9" w14:paraId="46FE3AF5" w14:textId="77777777" w:rsidTr="00591975">
        <w:tc>
          <w:tcPr>
            <w:tcW w:w="2340" w:type="pct"/>
          </w:tcPr>
          <w:p w14:paraId="6DDBA1E4" w14:textId="77777777" w:rsidR="00591975" w:rsidRPr="005206D9" w:rsidRDefault="00591975" w:rsidP="0059197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592" w:type="pct"/>
          </w:tcPr>
          <w:p w14:paraId="026B0673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7" w:type="pct"/>
          </w:tcPr>
          <w:p w14:paraId="5EE31DC7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49FA3762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7" w:type="pct"/>
          </w:tcPr>
          <w:p w14:paraId="1F2B7E26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62933F96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" w:type="pct"/>
          </w:tcPr>
          <w:p w14:paraId="45FB37C8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5197C8C6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91975" w:rsidRPr="005206D9" w14:paraId="42962BA4" w14:textId="77777777" w:rsidTr="00591975">
        <w:tc>
          <w:tcPr>
            <w:tcW w:w="2340" w:type="pct"/>
          </w:tcPr>
          <w:p w14:paraId="2228997B" w14:textId="4CFF4D18" w:rsidR="00591975" w:rsidRPr="005206D9" w:rsidRDefault="00591975" w:rsidP="00591975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sz w:val="29"/>
                <w:szCs w:val="29"/>
              </w:rPr>
              <w:t>1</w:t>
            </w:r>
            <w:r w:rsidRPr="005206D9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06BC2C23" w14:textId="3D4AF00D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525,017</w:t>
            </w:r>
          </w:p>
        </w:tc>
        <w:tc>
          <w:tcPr>
            <w:tcW w:w="137" w:type="pct"/>
          </w:tcPr>
          <w:p w14:paraId="7BF60078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277CFFEB" w14:textId="68F2699F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95,742</w:t>
            </w:r>
          </w:p>
        </w:tc>
        <w:tc>
          <w:tcPr>
            <w:tcW w:w="137" w:type="pct"/>
          </w:tcPr>
          <w:p w14:paraId="0172ABD3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27365BC6" w14:textId="245B3845" w:rsidR="00591975" w:rsidRPr="005206D9" w:rsidRDefault="00591975" w:rsidP="00591975">
            <w:pPr>
              <w:tabs>
                <w:tab w:val="decimal" w:pos="878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212,670</w:t>
            </w:r>
          </w:p>
        </w:tc>
        <w:tc>
          <w:tcPr>
            <w:tcW w:w="135" w:type="pct"/>
          </w:tcPr>
          <w:p w14:paraId="6B6B9584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1953E573" w14:textId="77777777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03CB57B7" w14:textId="77777777" w:rsidTr="00591975">
        <w:tc>
          <w:tcPr>
            <w:tcW w:w="2340" w:type="pct"/>
          </w:tcPr>
          <w:p w14:paraId="16151BA1" w14:textId="71599834" w:rsidR="00591975" w:rsidRPr="005206D9" w:rsidRDefault="00591975" w:rsidP="00591975">
            <w:pPr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ส่วนแบ่งกำไรตามวิธีส่วนได้เสีย</w:t>
            </w:r>
          </w:p>
        </w:tc>
        <w:tc>
          <w:tcPr>
            <w:tcW w:w="592" w:type="pct"/>
          </w:tcPr>
          <w:p w14:paraId="033143B2" w14:textId="67B8A3DE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6,2</w:t>
            </w:r>
            <w:r w:rsidR="00C01B9A">
              <w:rPr>
                <w:rFonts w:ascii="Angsana New" w:hAnsi="Angsana New"/>
                <w:sz w:val="29"/>
                <w:szCs w:val="29"/>
              </w:rPr>
              <w:t>12</w:t>
            </w:r>
          </w:p>
        </w:tc>
        <w:tc>
          <w:tcPr>
            <w:tcW w:w="137" w:type="pct"/>
          </w:tcPr>
          <w:p w14:paraId="13FEAADB" w14:textId="77777777" w:rsidR="00591975" w:rsidRPr="005206D9" w:rsidRDefault="00591975" w:rsidP="00591975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2BED46F7" w14:textId="1EB34779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143</w:t>
            </w:r>
          </w:p>
        </w:tc>
        <w:tc>
          <w:tcPr>
            <w:tcW w:w="137" w:type="pct"/>
          </w:tcPr>
          <w:p w14:paraId="48C82D13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42760659" w14:textId="083AAA3C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44DE5302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202342EE" w14:textId="77777777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03D0C9BF" w14:textId="77777777" w:rsidTr="00591975">
        <w:tc>
          <w:tcPr>
            <w:tcW w:w="2340" w:type="pct"/>
          </w:tcPr>
          <w:p w14:paraId="52082C5D" w14:textId="63EA750E" w:rsidR="00591975" w:rsidRPr="005206D9" w:rsidRDefault="00591975" w:rsidP="00591975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จ่ายเพิ่มทุน</w:t>
            </w:r>
            <w:r w:rsidRPr="005206D9">
              <w:rPr>
                <w:rFonts w:ascii="Angsana New" w:hAnsi="Angsana New"/>
                <w:sz w:val="29"/>
                <w:szCs w:val="29"/>
              </w:rPr>
              <w:t xml:space="preserve"> / </w:t>
            </w:r>
            <w:r w:rsidRPr="005206D9">
              <w:rPr>
                <w:rFonts w:ascii="Angsana New" w:hAnsi="Angsana New"/>
                <w:sz w:val="29"/>
                <w:szCs w:val="29"/>
                <w:cs/>
              </w:rPr>
              <w:t>เรียกชำระทุนเพิ่ม</w:t>
            </w:r>
          </w:p>
        </w:tc>
        <w:tc>
          <w:tcPr>
            <w:tcW w:w="592" w:type="pct"/>
          </w:tcPr>
          <w:p w14:paraId="330F57A0" w14:textId="7EBB3FC5" w:rsidR="00591975" w:rsidRPr="00EF37FB" w:rsidRDefault="00591975" w:rsidP="00591975">
            <w:pPr>
              <w:tabs>
                <w:tab w:val="decimal" w:pos="59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7" w:type="pct"/>
          </w:tcPr>
          <w:p w14:paraId="6EA1631F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40649FD6" w14:textId="79616561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25,530</w:t>
            </w:r>
          </w:p>
        </w:tc>
        <w:tc>
          <w:tcPr>
            <w:tcW w:w="137" w:type="pct"/>
          </w:tcPr>
          <w:p w14:paraId="6F54AD15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1E80DE64" w14:textId="4DA165B6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50E05B33" w14:textId="269E2E1C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4A178832" w14:textId="1D5BAD42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404AC9A7" w14:textId="77777777" w:rsidTr="00591975">
        <w:tc>
          <w:tcPr>
            <w:tcW w:w="2340" w:type="pct"/>
          </w:tcPr>
          <w:p w14:paraId="6ED6E56B" w14:textId="15103866" w:rsidR="00591975" w:rsidRPr="005206D9" w:rsidRDefault="00591975" w:rsidP="00591975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การเปลี่ยนแปลงสถานะจากบริษัทย่อย</w:t>
            </w:r>
          </w:p>
        </w:tc>
        <w:tc>
          <w:tcPr>
            <w:tcW w:w="592" w:type="pct"/>
          </w:tcPr>
          <w:p w14:paraId="452C2BC3" w14:textId="708A6864" w:rsidR="00591975" w:rsidRPr="00EF37FB" w:rsidRDefault="00591975" w:rsidP="00591975">
            <w:pPr>
              <w:tabs>
                <w:tab w:val="decimal" w:pos="601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7" w:type="pct"/>
          </w:tcPr>
          <w:p w14:paraId="4A97B546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39122BAD" w14:textId="2A5070EE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403,602</w:t>
            </w:r>
          </w:p>
        </w:tc>
        <w:tc>
          <w:tcPr>
            <w:tcW w:w="137" w:type="pct"/>
          </w:tcPr>
          <w:p w14:paraId="09225F3F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06ACADBC" w14:textId="43C7CD82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2991C177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57B7C699" w14:textId="6B092610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212,670</w:t>
            </w:r>
          </w:p>
        </w:tc>
      </w:tr>
      <w:tr w:rsidR="00591975" w:rsidRPr="005206D9" w14:paraId="4418A20E" w14:textId="77777777" w:rsidTr="00591975">
        <w:tc>
          <w:tcPr>
            <w:tcW w:w="2340" w:type="pct"/>
          </w:tcPr>
          <w:p w14:paraId="56FC1AAF" w14:textId="120FCC7A" w:rsidR="00591975" w:rsidRPr="005206D9" w:rsidRDefault="00591975" w:rsidP="00591975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การเปลี่ยนแปลงสถานะ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เป็น</w:t>
            </w: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0988006" w14:textId="3903480D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(133,687)</w:t>
            </w:r>
          </w:p>
        </w:tc>
        <w:tc>
          <w:tcPr>
            <w:tcW w:w="137" w:type="pct"/>
          </w:tcPr>
          <w:p w14:paraId="1574257F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3CF3F46" w14:textId="4BC9B9CA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7" w:type="pct"/>
          </w:tcPr>
          <w:p w14:paraId="60BB1481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040E7BEC" w14:textId="6323DE9F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3AB4C528" w14:textId="77777777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3FC60C1" w14:textId="33BB4909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0C871546" w14:textId="77777777" w:rsidTr="00591975">
        <w:tc>
          <w:tcPr>
            <w:tcW w:w="2340" w:type="pct"/>
          </w:tcPr>
          <w:p w14:paraId="2AB85512" w14:textId="704CD3D3" w:rsidR="00591975" w:rsidRPr="005206D9" w:rsidRDefault="00591975" w:rsidP="00591975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06D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B1BF2E0" w14:textId="43EF6A4C" w:rsidR="00591975" w:rsidRPr="00D21814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  <w:highlight w:val="yellow"/>
              </w:rPr>
            </w:pPr>
            <w:r w:rsidRPr="00EF37FB">
              <w:rPr>
                <w:rFonts w:ascii="Angsana New" w:hAnsi="Angsana New"/>
                <w:b/>
                <w:bCs/>
                <w:sz w:val="29"/>
                <w:szCs w:val="29"/>
              </w:rPr>
              <w:t>397,</w:t>
            </w:r>
            <w:r w:rsidR="00B15708">
              <w:rPr>
                <w:rFonts w:ascii="Angsana New" w:hAnsi="Angsana New"/>
                <w:b/>
                <w:bCs/>
                <w:sz w:val="29"/>
                <w:szCs w:val="29"/>
              </w:rPr>
              <w:t>545</w:t>
            </w:r>
          </w:p>
        </w:tc>
        <w:tc>
          <w:tcPr>
            <w:tcW w:w="137" w:type="pct"/>
          </w:tcPr>
          <w:p w14:paraId="0A415A50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83267DD" w14:textId="3BF95BFA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25,017</w:t>
            </w:r>
          </w:p>
        </w:tc>
        <w:tc>
          <w:tcPr>
            <w:tcW w:w="137" w:type="pct"/>
          </w:tcPr>
          <w:p w14:paraId="10C730A0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44A12B76" w14:textId="23C14A8C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212,670</w:t>
            </w:r>
          </w:p>
        </w:tc>
        <w:tc>
          <w:tcPr>
            <w:tcW w:w="135" w:type="pct"/>
          </w:tcPr>
          <w:p w14:paraId="760D36B0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3F8028F" w14:textId="7C89CAC0" w:rsidR="00591975" w:rsidRPr="002A11CE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A11CE">
              <w:rPr>
                <w:rFonts w:ascii="Angsana New" w:hAnsi="Angsana New"/>
                <w:b/>
                <w:bCs/>
                <w:sz w:val="29"/>
                <w:szCs w:val="29"/>
              </w:rPr>
              <w:t>212,670</w:t>
            </w:r>
          </w:p>
        </w:tc>
      </w:tr>
      <w:tr w:rsidR="00591975" w:rsidRPr="005206D9" w14:paraId="496E046E" w14:textId="77777777" w:rsidTr="00591975">
        <w:tc>
          <w:tcPr>
            <w:tcW w:w="2340" w:type="pct"/>
          </w:tcPr>
          <w:p w14:paraId="60D07229" w14:textId="77777777" w:rsidR="00591975" w:rsidRPr="005206D9" w:rsidRDefault="00591975" w:rsidP="0059197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รวม</w:t>
            </w:r>
          </w:p>
        </w:tc>
        <w:tc>
          <w:tcPr>
            <w:tcW w:w="592" w:type="pct"/>
          </w:tcPr>
          <w:p w14:paraId="3A8DCF56" w14:textId="77777777" w:rsidR="00591975" w:rsidRPr="00D21814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7" w:type="pct"/>
          </w:tcPr>
          <w:p w14:paraId="6D57F759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62B8FAC1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7" w:type="pct"/>
          </w:tcPr>
          <w:p w14:paraId="6D78ADD4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49B1978D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" w:type="pct"/>
          </w:tcPr>
          <w:p w14:paraId="3D0FC7AD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216C0E51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91975" w:rsidRPr="005206D9" w14:paraId="31BBE683" w14:textId="77777777" w:rsidTr="00591975">
        <w:tc>
          <w:tcPr>
            <w:tcW w:w="2340" w:type="pct"/>
          </w:tcPr>
          <w:p w14:paraId="1CACC2FC" w14:textId="07710D3D" w:rsidR="00591975" w:rsidRPr="005206D9" w:rsidRDefault="00591975" w:rsidP="00591975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sz w:val="29"/>
                <w:szCs w:val="29"/>
              </w:rPr>
              <w:t>1</w:t>
            </w:r>
            <w:r w:rsidRPr="005206D9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4866B3C8" w14:textId="5509786E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1,735,653</w:t>
            </w:r>
          </w:p>
        </w:tc>
        <w:tc>
          <w:tcPr>
            <w:tcW w:w="137" w:type="pct"/>
          </w:tcPr>
          <w:p w14:paraId="270BD227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0B89FB7C" w14:textId="0B7DC31C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1,222,101</w:t>
            </w:r>
          </w:p>
        </w:tc>
        <w:tc>
          <w:tcPr>
            <w:tcW w:w="137" w:type="pct"/>
          </w:tcPr>
          <w:p w14:paraId="47818B4E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4FC9FF35" w14:textId="2AC1120C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1,171,349</w:t>
            </w:r>
          </w:p>
        </w:tc>
        <w:tc>
          <w:tcPr>
            <w:tcW w:w="135" w:type="pct"/>
          </w:tcPr>
          <w:p w14:paraId="13508639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1339F6C0" w14:textId="44DB64C0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958,679</w:t>
            </w:r>
          </w:p>
        </w:tc>
      </w:tr>
      <w:tr w:rsidR="00591975" w:rsidRPr="005206D9" w14:paraId="0D558D08" w14:textId="77777777" w:rsidTr="00591975">
        <w:tc>
          <w:tcPr>
            <w:tcW w:w="2340" w:type="pct"/>
          </w:tcPr>
          <w:p w14:paraId="1087035D" w14:textId="026B706C" w:rsidR="00591975" w:rsidRPr="005206D9" w:rsidRDefault="00591975" w:rsidP="00591975">
            <w:pPr>
              <w:ind w:left="162" w:hanging="162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ส่วนแบ่งกำไรตามวิธีส่วนได้เสีย</w:t>
            </w:r>
          </w:p>
        </w:tc>
        <w:tc>
          <w:tcPr>
            <w:tcW w:w="592" w:type="pct"/>
          </w:tcPr>
          <w:p w14:paraId="4C9BA919" w14:textId="561C0706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37,</w:t>
            </w:r>
            <w:r w:rsidR="00B15708">
              <w:rPr>
                <w:rFonts w:ascii="Angsana New" w:hAnsi="Angsana New"/>
                <w:sz w:val="29"/>
                <w:szCs w:val="29"/>
              </w:rPr>
              <w:t>049</w:t>
            </w:r>
          </w:p>
        </w:tc>
        <w:tc>
          <w:tcPr>
            <w:tcW w:w="137" w:type="pct"/>
          </w:tcPr>
          <w:p w14:paraId="0AB2FA54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0F3A1E9E" w14:textId="4DF63E3C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48,658</w:t>
            </w:r>
          </w:p>
        </w:tc>
        <w:tc>
          <w:tcPr>
            <w:tcW w:w="137" w:type="pct"/>
          </w:tcPr>
          <w:p w14:paraId="43B54C6B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1D41877B" w14:textId="58884583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75F72EA8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26C5CCFB" w14:textId="4D9E0642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6665C511" w14:textId="77777777" w:rsidTr="00591975">
        <w:tc>
          <w:tcPr>
            <w:tcW w:w="2340" w:type="pct"/>
          </w:tcPr>
          <w:p w14:paraId="27D05714" w14:textId="106A01F3" w:rsidR="00591975" w:rsidRPr="005206D9" w:rsidRDefault="00591975" w:rsidP="00591975">
            <w:pPr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592" w:type="pct"/>
          </w:tcPr>
          <w:p w14:paraId="7EA9662A" w14:textId="1F8A5670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(8,132)</w:t>
            </w:r>
          </w:p>
        </w:tc>
        <w:tc>
          <w:tcPr>
            <w:tcW w:w="137" w:type="pct"/>
          </w:tcPr>
          <w:p w14:paraId="43C15989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6B94B568" w14:textId="7545FA6F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7" w:type="pct"/>
          </w:tcPr>
          <w:p w14:paraId="4300526A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7E667B41" w14:textId="7EDF8B9A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3C936925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7E358615" w14:textId="67E3A3C2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21974A6F" w14:textId="77777777" w:rsidTr="00591975">
        <w:tc>
          <w:tcPr>
            <w:tcW w:w="2340" w:type="pct"/>
          </w:tcPr>
          <w:p w14:paraId="66E673F4" w14:textId="76EC0B3A" w:rsidR="00591975" w:rsidRPr="005206D9" w:rsidRDefault="00591975" w:rsidP="00591975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จ่ายเพิ่มทุน</w:t>
            </w:r>
            <w:r w:rsidRPr="005206D9">
              <w:rPr>
                <w:rFonts w:ascii="Angsana New" w:hAnsi="Angsana New"/>
                <w:sz w:val="29"/>
                <w:szCs w:val="29"/>
              </w:rPr>
              <w:t xml:space="preserve"> / </w:t>
            </w:r>
            <w:r w:rsidRPr="005206D9">
              <w:rPr>
                <w:rFonts w:ascii="Angsana New" w:hAnsi="Angsana New"/>
                <w:sz w:val="29"/>
                <w:szCs w:val="29"/>
                <w:cs/>
              </w:rPr>
              <w:t>เรียกชำระทุนเพิ่ม</w:t>
            </w:r>
          </w:p>
        </w:tc>
        <w:tc>
          <w:tcPr>
            <w:tcW w:w="592" w:type="pct"/>
          </w:tcPr>
          <w:p w14:paraId="0E71F8AB" w14:textId="65A4B9D5" w:rsidR="00591975" w:rsidRPr="00EF37FB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7" w:type="pct"/>
          </w:tcPr>
          <w:p w14:paraId="455D63F4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2AD06B72" w14:textId="1D6BBCB1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25,530</w:t>
            </w:r>
          </w:p>
        </w:tc>
        <w:tc>
          <w:tcPr>
            <w:tcW w:w="137" w:type="pct"/>
          </w:tcPr>
          <w:p w14:paraId="18B6CC28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37C2E8E8" w14:textId="60FB8B0E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4B6DE5F8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521C4531" w14:textId="75EB4CDB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34C03663" w14:textId="77777777" w:rsidTr="00591975">
        <w:tc>
          <w:tcPr>
            <w:tcW w:w="2340" w:type="pct"/>
          </w:tcPr>
          <w:p w14:paraId="5EE9A2B3" w14:textId="1B2EDBF0" w:rsidR="00591975" w:rsidRPr="005206D9" w:rsidRDefault="00591975" w:rsidP="00591975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การเปลี่ยนแปลงสถานะจากบริษัทย่อย</w:t>
            </w:r>
          </w:p>
        </w:tc>
        <w:tc>
          <w:tcPr>
            <w:tcW w:w="592" w:type="pct"/>
          </w:tcPr>
          <w:p w14:paraId="44138525" w14:textId="7B7A0E85" w:rsidR="00591975" w:rsidRPr="00EF37FB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7" w:type="pct"/>
          </w:tcPr>
          <w:p w14:paraId="3BE7A74C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4109D3B2" w14:textId="32909179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403,602</w:t>
            </w:r>
          </w:p>
        </w:tc>
        <w:tc>
          <w:tcPr>
            <w:tcW w:w="137" w:type="pct"/>
          </w:tcPr>
          <w:p w14:paraId="310B1946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11D56275" w14:textId="2D127885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422ED5AE" w14:textId="77777777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19C85060" w14:textId="4593677C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212,670</w:t>
            </w:r>
          </w:p>
        </w:tc>
      </w:tr>
      <w:tr w:rsidR="00591975" w:rsidRPr="005206D9" w14:paraId="7B36EE4B" w14:textId="77777777" w:rsidTr="00591975">
        <w:tc>
          <w:tcPr>
            <w:tcW w:w="2340" w:type="pct"/>
          </w:tcPr>
          <w:p w14:paraId="16A7AD19" w14:textId="08E64944" w:rsidR="00591975" w:rsidRPr="005206D9" w:rsidRDefault="00591975" w:rsidP="00591975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การเปลี่ยนแปลงสถานะ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เป็น</w:t>
            </w:r>
            <w:r w:rsidRPr="005206D9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39A85141" w14:textId="70551015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(133,68</w:t>
            </w:r>
            <w:r w:rsidR="009563CE">
              <w:rPr>
                <w:rFonts w:ascii="Angsana New" w:hAnsi="Angsana New"/>
                <w:sz w:val="29"/>
                <w:szCs w:val="29"/>
              </w:rPr>
              <w:t>4</w:t>
            </w:r>
            <w:r w:rsidRPr="00EF37FB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7" w:type="pct"/>
          </w:tcPr>
          <w:p w14:paraId="0941F4CC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4258E2D7" w14:textId="2EAA083F" w:rsidR="00591975" w:rsidRPr="004756E1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7" w:type="pct"/>
          </w:tcPr>
          <w:p w14:paraId="67033CCD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0240777E" w14:textId="38A65764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7E34C947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4A1AA4F4" w14:textId="4C0B313A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722B74BD" w14:textId="77777777" w:rsidTr="00591975">
        <w:tc>
          <w:tcPr>
            <w:tcW w:w="2340" w:type="pct"/>
          </w:tcPr>
          <w:p w14:paraId="440F51CD" w14:textId="392F0453" w:rsidR="00591975" w:rsidRPr="005206D9" w:rsidRDefault="00591975" w:rsidP="00591975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sz w:val="29"/>
                <w:szCs w:val="29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92" w:type="pct"/>
          </w:tcPr>
          <w:p w14:paraId="1E5E3DE5" w14:textId="0F519975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EF37FB">
              <w:rPr>
                <w:rFonts w:ascii="Angsana New" w:hAnsi="Angsana New"/>
                <w:sz w:val="29"/>
                <w:szCs w:val="29"/>
              </w:rPr>
              <w:t>(10,587)</w:t>
            </w:r>
          </w:p>
        </w:tc>
        <w:tc>
          <w:tcPr>
            <w:tcW w:w="137" w:type="pct"/>
          </w:tcPr>
          <w:p w14:paraId="207930F7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7" w:type="pct"/>
          </w:tcPr>
          <w:p w14:paraId="6458451A" w14:textId="4878C836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35,762</w:t>
            </w:r>
          </w:p>
        </w:tc>
        <w:tc>
          <w:tcPr>
            <w:tcW w:w="137" w:type="pct"/>
          </w:tcPr>
          <w:p w14:paraId="295FDA54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0" w:type="pct"/>
          </w:tcPr>
          <w:p w14:paraId="5D4780DC" w14:textId="5CA5ADFC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</w:tcPr>
          <w:p w14:paraId="1B27688B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2" w:type="pct"/>
          </w:tcPr>
          <w:p w14:paraId="51E25032" w14:textId="5B108BBD" w:rsidR="00591975" w:rsidRPr="005206D9" w:rsidRDefault="00591975" w:rsidP="00591975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5206D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1975" w:rsidRPr="005206D9" w14:paraId="3AF8B66F" w14:textId="77777777" w:rsidTr="00591975">
        <w:tc>
          <w:tcPr>
            <w:tcW w:w="2340" w:type="pct"/>
          </w:tcPr>
          <w:p w14:paraId="5EE21E95" w14:textId="05F3FABC" w:rsidR="00591975" w:rsidRPr="005206D9" w:rsidRDefault="00591975" w:rsidP="00591975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06D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6224B8C" w14:textId="5C150898" w:rsidR="00591975" w:rsidRPr="00EF37FB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F37FB">
              <w:rPr>
                <w:rFonts w:ascii="Angsana New" w:hAnsi="Angsana New"/>
                <w:b/>
                <w:bCs/>
                <w:sz w:val="29"/>
                <w:szCs w:val="29"/>
              </w:rPr>
              <w:t>1,620,</w:t>
            </w:r>
            <w:r w:rsidR="00B15708">
              <w:rPr>
                <w:rFonts w:ascii="Angsana New" w:hAnsi="Angsana New"/>
                <w:b/>
                <w:bCs/>
                <w:sz w:val="29"/>
                <w:szCs w:val="29"/>
              </w:rPr>
              <w:t>299</w:t>
            </w:r>
          </w:p>
        </w:tc>
        <w:tc>
          <w:tcPr>
            <w:tcW w:w="137" w:type="pct"/>
          </w:tcPr>
          <w:p w14:paraId="6CB8F1E7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E252607" w14:textId="526DE094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1,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735,653</w:t>
            </w:r>
          </w:p>
        </w:tc>
        <w:tc>
          <w:tcPr>
            <w:tcW w:w="137" w:type="pct"/>
          </w:tcPr>
          <w:p w14:paraId="42309ECE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5E490A85" w14:textId="00801738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1,171,349</w:t>
            </w:r>
          </w:p>
        </w:tc>
        <w:tc>
          <w:tcPr>
            <w:tcW w:w="135" w:type="pct"/>
          </w:tcPr>
          <w:p w14:paraId="3325674F" w14:textId="77777777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CF9171E" w14:textId="26B21030" w:rsidR="00591975" w:rsidRPr="005206D9" w:rsidRDefault="00591975" w:rsidP="00591975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06D9">
              <w:rPr>
                <w:rFonts w:ascii="Angsana New" w:hAnsi="Angsana New"/>
                <w:b/>
                <w:bCs/>
                <w:sz w:val="29"/>
                <w:szCs w:val="29"/>
              </w:rPr>
              <w:t>1,171,349</w:t>
            </w:r>
          </w:p>
        </w:tc>
      </w:tr>
    </w:tbl>
    <w:p w14:paraId="0C222A72" w14:textId="77777777" w:rsidR="0063317B" w:rsidRPr="002C1D5F" w:rsidRDefault="0063317B" w:rsidP="00037F45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725D2631" w14:textId="77777777" w:rsidR="00E23D4F" w:rsidRPr="002C58FF" w:rsidRDefault="00E23D4F" w:rsidP="00E23D4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2C58FF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บริษัทร่วม </w:t>
      </w:r>
    </w:p>
    <w:p w14:paraId="7A8F233A" w14:textId="77777777" w:rsidR="00E23D4F" w:rsidRPr="002C1D5F" w:rsidRDefault="00E23D4F" w:rsidP="00E23D4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2EDF9286" w14:textId="27DBC952" w:rsidR="00E23D4F" w:rsidRPr="00036BE1" w:rsidRDefault="00E23D4F" w:rsidP="00E23D4F">
      <w:pPr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2C58FF">
        <w:rPr>
          <w:rFonts w:ascii="Angsana New" w:hAnsi="Angsana New"/>
          <w:b/>
          <w:sz w:val="30"/>
          <w:szCs w:val="30"/>
          <w:cs/>
        </w:rPr>
        <w:t>บริษัทและผู้ถือหุ้นรายอื่น ๆ ได้นำหุ้นทั้งหมดของบริษัท กรีนเอิร์ธพาวเวอร์ (ไทยแลนด์) จำกัด</w:t>
      </w:r>
      <w:r w:rsidRPr="002C58FF">
        <w:rPr>
          <w:rFonts w:ascii="Angsana New" w:hAnsi="Angsana New"/>
          <w:bCs/>
          <w:sz w:val="30"/>
          <w:szCs w:val="30"/>
          <w:cs/>
        </w:rPr>
        <w:t xml:space="preserve"> </w:t>
      </w:r>
      <w:r w:rsidRPr="002C58FF">
        <w:rPr>
          <w:rFonts w:ascii="Angsana New" w:hAnsi="Angsana New"/>
          <w:bCs/>
          <w:sz w:val="30"/>
          <w:szCs w:val="30"/>
        </w:rPr>
        <w:t>(“GEPT”)</w:t>
      </w:r>
      <w:r w:rsidRPr="002C58FF">
        <w:rPr>
          <w:rFonts w:ascii="Angsana New" w:hAnsi="Angsana New"/>
          <w:b/>
          <w:sz w:val="30"/>
          <w:szCs w:val="30"/>
          <w:cs/>
        </w:rPr>
        <w:t xml:space="preserve"> 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</w:p>
    <w:p w14:paraId="134692DB" w14:textId="77777777" w:rsidR="005363FE" w:rsidRPr="006B07E9" w:rsidRDefault="005363FE" w:rsidP="00BF1A0E">
      <w:pPr>
        <w:tabs>
          <w:tab w:val="center" w:pos="4801"/>
        </w:tabs>
        <w:rPr>
          <w:rFonts w:ascii="Angsana New" w:hAnsi="Angsana New"/>
        </w:rPr>
        <w:sectPr w:rsidR="005363FE" w:rsidRPr="006B07E9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57C9A34" w14:textId="1EF1BFAF" w:rsidR="009210CB" w:rsidRPr="006B07E9" w:rsidRDefault="00DE5AC1" w:rsidP="00DD262D">
      <w:pPr>
        <w:pStyle w:val="acctfourfigures"/>
        <w:tabs>
          <w:tab w:val="clear" w:pos="765"/>
        </w:tabs>
        <w:spacing w:line="240" w:lineRule="atLeast"/>
        <w:ind w:left="450"/>
        <w:rPr>
          <w:rFonts w:ascii="Angsana New" w:hAnsi="Angsana New"/>
          <w:sz w:val="30"/>
          <w:szCs w:val="30"/>
          <w:lang w:bidi="th-TH"/>
        </w:rPr>
      </w:pPr>
      <w:r w:rsidRPr="006B07E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="009210CB" w:rsidRPr="006B07E9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ณ</w:t>
      </w:r>
      <w:r w:rsidR="009210CB" w:rsidRPr="006B07E9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4B0F5F" w:rsidRPr="006B07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605FF" w:rsidRPr="00C605FF">
        <w:rPr>
          <w:rFonts w:ascii="Angsana New" w:hAnsi="Angsana New"/>
          <w:sz w:val="30"/>
          <w:szCs w:val="30"/>
          <w:lang w:val="en-US" w:bidi="th-TH"/>
        </w:rPr>
        <w:t>31</w:t>
      </w:r>
      <w:r w:rsidR="00D13189" w:rsidRPr="006B07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ธันวาคม และเงินปันผลรับสำหรับ</w:t>
      </w:r>
      <w:r w:rsidR="003132D8" w:rsidRPr="006B07E9">
        <w:rPr>
          <w:rFonts w:ascii="Angsana New" w:hAnsi="Angsana New"/>
          <w:sz w:val="30"/>
          <w:szCs w:val="30"/>
          <w:cs/>
          <w:lang w:bidi="th-TH"/>
        </w:rPr>
        <w:t>แต่ละ</w:t>
      </w:r>
      <w:r w:rsidR="00E82C2E" w:rsidRPr="006B07E9">
        <w:rPr>
          <w:rFonts w:ascii="Angsana New" w:hAnsi="Angsana New"/>
          <w:sz w:val="30"/>
          <w:szCs w:val="30"/>
          <w:cs/>
          <w:lang w:bidi="th-TH"/>
        </w:rPr>
        <w:t>ปี</w:t>
      </w:r>
      <w:r w:rsidR="009210CB" w:rsidRPr="006B07E9">
        <w:rPr>
          <w:rFonts w:ascii="Angsana New" w:hAnsi="Angsana New"/>
          <w:sz w:val="30"/>
          <w:szCs w:val="30"/>
        </w:rPr>
        <w:t xml:space="preserve"> </w:t>
      </w:r>
      <w:r w:rsidR="009210CB" w:rsidRPr="006B07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 w:rsidR="009210CB" w:rsidRPr="006B07E9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22DD254" w14:textId="77777777" w:rsidR="00171168" w:rsidRPr="006B07E9" w:rsidRDefault="00113091" w:rsidP="00113091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  <w:r w:rsidRPr="006B07E9">
        <w:rPr>
          <w:rFonts w:ascii="Angsana New" w:hAnsi="Angsana New"/>
          <w:sz w:val="18"/>
          <w:szCs w:val="18"/>
          <w:cs/>
          <w:lang w:val="en-US" w:bidi="th-TH"/>
        </w:rPr>
        <w:t xml:space="preserve">  </w:t>
      </w: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FD043A" w:rsidRPr="00BA54C7" w14:paraId="430AC19E" w14:textId="77777777" w:rsidTr="00ED4DFB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32D5AA04" w14:textId="77777777" w:rsidR="00FD043A" w:rsidRPr="00BA54C7" w:rsidRDefault="00FD043A" w:rsidP="00CF5F02">
            <w:pPr>
              <w:tabs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26DE8E6D" w14:textId="7F1EE7A6" w:rsidR="00FD043A" w:rsidRPr="00BC6339" w:rsidRDefault="00FD043A" w:rsidP="003D648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C6339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392C67" w:rsidRPr="00BA54C7" w14:paraId="57325284" w14:textId="77777777" w:rsidTr="00DD11E0">
        <w:trPr>
          <w:cantSplit/>
          <w:tblHeader/>
        </w:trPr>
        <w:tc>
          <w:tcPr>
            <w:tcW w:w="2430" w:type="dxa"/>
          </w:tcPr>
          <w:p w14:paraId="1F1C16EB" w14:textId="77777777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3A7FECE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2EE6D89D" w14:textId="77777777" w:rsidR="00392C67" w:rsidRPr="00BA54C7" w:rsidRDefault="00392C67" w:rsidP="003D6482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910C637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3911B40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1856757D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7E602B1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5E0228AD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13DF4FAA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78FFE5ED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C24A5A5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4F357D2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367D0BED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763F47A7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00419A42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26243C84" w14:textId="6FC79956" w:rsidR="00392C67" w:rsidRPr="00BA54C7" w:rsidRDefault="00392C67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392C67" w:rsidRPr="00BA54C7" w14:paraId="5E054B30" w14:textId="77777777" w:rsidTr="00DD11E0">
        <w:trPr>
          <w:cantSplit/>
          <w:tblHeader/>
        </w:trPr>
        <w:tc>
          <w:tcPr>
            <w:tcW w:w="2430" w:type="dxa"/>
          </w:tcPr>
          <w:p w14:paraId="4094857E" w14:textId="77777777" w:rsidR="00392C67" w:rsidRPr="00BA54C7" w:rsidRDefault="00392C67" w:rsidP="00CF5F02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1CD21010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1BEEEC2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4DA641D" w14:textId="29551E35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 w:rsidR="002A11CE"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93F8BFE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F2AF40D" w14:textId="30A466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 w:rsidR="002A11CE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720" w:type="dxa"/>
            <w:vAlign w:val="bottom"/>
          </w:tcPr>
          <w:p w14:paraId="7960BBBF" w14:textId="2E156743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 w:rsidR="002A11CE"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F0F7604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0C5302B" w14:textId="2D5A6648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 w:rsidR="002A11CE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17D5A3EF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9FED825" w14:textId="64DF3C5D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 w:rsidR="002A11CE"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40B6F8DB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CB98A0B" w14:textId="61205C6F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 w:rsidR="002A11CE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64F18283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028D679" w14:textId="20C196B5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 w:rsidR="002A11CE"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9B8B599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4D6E02C" w14:textId="70990AB9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 w:rsidR="002A11CE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3" w:type="dxa"/>
            <w:vAlign w:val="bottom"/>
          </w:tcPr>
          <w:p w14:paraId="6262B13A" w14:textId="77777777" w:rsidR="00392C67" w:rsidRPr="00BA54C7" w:rsidRDefault="00392C67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F35F594" w14:textId="5C3C7BAB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 w:rsidR="002A11CE"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41B241A" w14:textId="77777777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3044E4AB" w14:textId="09A8E649" w:rsidR="00392C67" w:rsidRPr="00BA54C7" w:rsidRDefault="00392C67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 w:rsidR="002A11CE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</w:tr>
      <w:tr w:rsidR="00392C67" w:rsidRPr="00BA54C7" w14:paraId="3B2A7E6E" w14:textId="77777777" w:rsidTr="00DD11E0">
        <w:trPr>
          <w:cantSplit/>
          <w:trHeight w:val="270"/>
        </w:trPr>
        <w:tc>
          <w:tcPr>
            <w:tcW w:w="2430" w:type="dxa"/>
          </w:tcPr>
          <w:p w14:paraId="0C224CD4" w14:textId="77777777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1AEA1312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EA59E8" w14:textId="77777777" w:rsidR="00392C67" w:rsidRPr="00BA54C7" w:rsidRDefault="00392C67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5987CDE1" w14:textId="77777777" w:rsidR="00392C67" w:rsidRPr="00BA54C7" w:rsidRDefault="00392C67" w:rsidP="00BA54C7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687DBF8D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392C67" w:rsidRPr="00BA54C7" w14:paraId="3328A457" w14:textId="77777777" w:rsidTr="00DD11E0">
        <w:trPr>
          <w:cantSplit/>
          <w:trHeight w:val="270"/>
        </w:trPr>
        <w:tc>
          <w:tcPr>
            <w:tcW w:w="2430" w:type="dxa"/>
          </w:tcPr>
          <w:p w14:paraId="6841259D" w14:textId="77777777" w:rsidR="00392C67" w:rsidRPr="00BA54C7" w:rsidRDefault="00392C67" w:rsidP="00CF5F02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64CE834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F74E981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32EF92A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6C19B179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0BA5A7B" w14:textId="77777777" w:rsidR="00392C67" w:rsidRPr="00BA54C7" w:rsidRDefault="00392C67" w:rsidP="003D6482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4F6CF1E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5B74617A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1ACC6C46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F6282F0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145EBEE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278F2E3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50AB7D3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573AC675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4DC682D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6952885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73402332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7E932DCC" w14:textId="77777777" w:rsidR="00392C67" w:rsidRPr="00BA54C7" w:rsidRDefault="00392C67" w:rsidP="003D648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6F50D608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0B2FD28B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44ACC5AF" w14:textId="77777777" w:rsidR="00392C67" w:rsidRPr="00BA54C7" w:rsidRDefault="00392C67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2A11CE" w:rsidRPr="00BA54C7" w14:paraId="30616FBB" w14:textId="77777777" w:rsidTr="00DD11E0">
        <w:trPr>
          <w:cantSplit/>
          <w:trHeight w:val="270"/>
        </w:trPr>
        <w:tc>
          <w:tcPr>
            <w:tcW w:w="2430" w:type="dxa"/>
          </w:tcPr>
          <w:p w14:paraId="50EF7C36" w14:textId="49CDCA73" w:rsidR="002A11CE" w:rsidRPr="00BA54C7" w:rsidRDefault="002A11CE" w:rsidP="002A11CE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A54C7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A54C7">
              <w:rPr>
                <w:rFonts w:ascii="Angsana New" w:hAnsi="Angsana New"/>
                <w:sz w:val="20"/>
                <w:szCs w:val="20"/>
              </w:rPr>
              <w:t>)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E7CF179" w14:textId="7B530900" w:rsidR="002A11CE" w:rsidRPr="00BA54C7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A4857DE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45FC03A" w14:textId="45FC6CF7" w:rsidR="002A11CE" w:rsidRPr="00BA54C7" w:rsidRDefault="003D03E0" w:rsidP="002A11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85E7672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F2B32D" w14:textId="0DA995BF" w:rsidR="002A11CE" w:rsidRPr="00BA54C7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C7C01C" w14:textId="6AB5B17E" w:rsidR="002A11CE" w:rsidRPr="00BA54C7" w:rsidRDefault="002E1AEC" w:rsidP="003318B0">
            <w:pPr>
              <w:pStyle w:val="acctfourfigures"/>
              <w:tabs>
                <w:tab w:val="clear" w:pos="765"/>
                <w:tab w:val="left" w:pos="374"/>
              </w:tabs>
              <w:spacing w:line="240" w:lineRule="auto"/>
              <w:ind w:left="-139"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2A21BF0D" w14:textId="77777777" w:rsidR="002A11CE" w:rsidRPr="00BA54C7" w:rsidRDefault="002A11CE" w:rsidP="002A11C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BAB1722" w14:textId="18A954BB" w:rsidR="002A11CE" w:rsidRPr="00BA54C7" w:rsidRDefault="002A11CE" w:rsidP="002A11C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1DA36326" w14:textId="77777777" w:rsidR="002A11CE" w:rsidRPr="00BA54C7" w:rsidRDefault="002A11CE" w:rsidP="002A11C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01F5C95" w14:textId="622E8CEF" w:rsidR="002A11CE" w:rsidRPr="0067620D" w:rsidRDefault="002E1AEC" w:rsidP="002E1A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6E2F874F" w14:textId="77777777" w:rsidR="002A11CE" w:rsidRPr="0067620D" w:rsidRDefault="002A11CE" w:rsidP="002A11CE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066D0F8" w14:textId="237B3952" w:rsidR="002A11CE" w:rsidRPr="0067620D" w:rsidRDefault="002A11CE" w:rsidP="002A11CE">
            <w:pPr>
              <w:pStyle w:val="acctfourfigures"/>
              <w:tabs>
                <w:tab w:val="clear" w:pos="765"/>
                <w:tab w:val="left" w:pos="461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736B89E4" w14:textId="77777777" w:rsidR="002A11CE" w:rsidRPr="0067620D" w:rsidRDefault="002A11CE" w:rsidP="002A11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F95DAD2" w14:textId="600B9835" w:rsidR="002A11CE" w:rsidRPr="00BA54C7" w:rsidRDefault="0028163C" w:rsidP="002A11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1,222,754</w:t>
            </w:r>
          </w:p>
        </w:tc>
        <w:tc>
          <w:tcPr>
            <w:tcW w:w="180" w:type="dxa"/>
            <w:vAlign w:val="bottom"/>
          </w:tcPr>
          <w:p w14:paraId="32F8B92E" w14:textId="77777777" w:rsidR="002A11CE" w:rsidRPr="0067620D" w:rsidRDefault="002A11CE" w:rsidP="002A11CE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AE4DC2D" w14:textId="678DADFA" w:rsidR="002A11CE" w:rsidRPr="002A11CE" w:rsidRDefault="002A11CE" w:rsidP="002A11C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17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2A11CE">
              <w:rPr>
                <w:rFonts w:ascii="Angsana New" w:hAnsi="Angsana New"/>
                <w:sz w:val="20"/>
                <w:lang w:val="en-US" w:bidi="th-TH"/>
              </w:rPr>
              <w:t>1,210,636</w:t>
            </w:r>
          </w:p>
        </w:tc>
        <w:tc>
          <w:tcPr>
            <w:tcW w:w="183" w:type="dxa"/>
            <w:vAlign w:val="bottom"/>
          </w:tcPr>
          <w:p w14:paraId="08DF623F" w14:textId="77777777" w:rsidR="002A11CE" w:rsidRPr="00BA54C7" w:rsidRDefault="002A11CE" w:rsidP="002A11CE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CC8D1B1" w14:textId="2D9500E0" w:rsidR="002A11CE" w:rsidRPr="00BA54C7" w:rsidRDefault="0028163C" w:rsidP="00B80B14">
            <w:pPr>
              <w:pStyle w:val="acctfourfigures"/>
              <w:tabs>
                <w:tab w:val="clear" w:pos="765"/>
              </w:tabs>
              <w:spacing w:line="240" w:lineRule="auto"/>
              <w:ind w:left="-79" w:right="-3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  <w:r>
              <w:rPr>
                <w:rFonts w:ascii="Angsana New" w:hAnsi="Angsana New"/>
                <w:sz w:val="20"/>
                <w:lang w:val="en-US" w:bidi="th-TH"/>
              </w:rPr>
              <w:t>,132</w:t>
            </w:r>
          </w:p>
        </w:tc>
        <w:tc>
          <w:tcPr>
            <w:tcW w:w="180" w:type="dxa"/>
            <w:vAlign w:val="bottom"/>
          </w:tcPr>
          <w:p w14:paraId="3F216617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F5664AE" w14:textId="3ABEE3A5" w:rsidR="002A11CE" w:rsidRPr="00BA54C7" w:rsidRDefault="002A11CE" w:rsidP="002A11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2A11CE" w:rsidRPr="00BA54C7" w14:paraId="166CB254" w14:textId="77777777" w:rsidTr="00DD11E0">
        <w:trPr>
          <w:cantSplit/>
        </w:trPr>
        <w:tc>
          <w:tcPr>
            <w:tcW w:w="2430" w:type="dxa"/>
          </w:tcPr>
          <w:p w14:paraId="250830FA" w14:textId="77777777" w:rsidR="002A11CE" w:rsidRPr="00BA54C7" w:rsidRDefault="002A11CE" w:rsidP="002A11CE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464BAAB5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E0AAF5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0B649A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51F3B7D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A3A188E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ACF3B7E" w14:textId="77777777" w:rsidR="002A11CE" w:rsidRPr="00BA54C7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2A37CC" w14:textId="77777777" w:rsidR="002A11CE" w:rsidRPr="00BA54C7" w:rsidRDefault="002A11CE" w:rsidP="002A11C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DAB8406" w14:textId="77777777" w:rsidR="002A11CE" w:rsidRPr="00BA54C7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497D8" w14:textId="77777777" w:rsidR="002A11CE" w:rsidRPr="00BA54C7" w:rsidRDefault="002A11CE" w:rsidP="002A11C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D72261D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2D0EE8" w14:textId="77777777" w:rsidR="002A11CE" w:rsidRPr="0067620D" w:rsidRDefault="002A11CE" w:rsidP="002A11CE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EA1DB74" w14:textId="77777777" w:rsidR="002A11CE" w:rsidRPr="0067620D" w:rsidRDefault="002A11CE" w:rsidP="002A11CE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6CF70A" w14:textId="77777777" w:rsidR="002A11CE" w:rsidRPr="0067620D" w:rsidRDefault="002A11CE" w:rsidP="002A11C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4E04E3" w14:textId="77777777" w:rsidR="002A11CE" w:rsidRPr="0067620D" w:rsidRDefault="002A11CE" w:rsidP="002A11C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1E5287" w14:textId="77777777" w:rsidR="002A11CE" w:rsidRPr="0067620D" w:rsidRDefault="002A11CE" w:rsidP="002A11CE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50EB9F" w14:textId="77777777" w:rsidR="002A11CE" w:rsidRPr="002A11CE" w:rsidRDefault="002A11CE" w:rsidP="002A11C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26BFFCA" w14:textId="77777777" w:rsidR="002A11CE" w:rsidRPr="00BA54C7" w:rsidRDefault="002A11CE" w:rsidP="002A11CE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440B7BC" w14:textId="77777777" w:rsidR="002A11CE" w:rsidRPr="00BA54C7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5687C" w14:textId="77777777" w:rsidR="002A11CE" w:rsidRPr="00BA54C7" w:rsidRDefault="002A11CE" w:rsidP="002A11CE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531637EF" w14:textId="77777777" w:rsidR="002A11CE" w:rsidRPr="00BA54C7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2E1AEC" w:rsidRPr="00BA54C7" w14:paraId="465942EE" w14:textId="77777777" w:rsidTr="00DD11E0">
        <w:trPr>
          <w:cantSplit/>
        </w:trPr>
        <w:tc>
          <w:tcPr>
            <w:tcW w:w="2430" w:type="dxa"/>
          </w:tcPr>
          <w:p w14:paraId="63020692" w14:textId="50B30F44" w:rsidR="002E1AEC" w:rsidRPr="00BA54C7" w:rsidRDefault="002E1AEC" w:rsidP="002E1AEC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2340" w:type="dxa"/>
            <w:vAlign w:val="bottom"/>
          </w:tcPr>
          <w:p w14:paraId="5FC308DF" w14:textId="77777777" w:rsidR="002E1AEC" w:rsidRPr="00BA54C7" w:rsidRDefault="002E1AEC" w:rsidP="002E1AEC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00" w:type="dxa"/>
            <w:vAlign w:val="bottom"/>
          </w:tcPr>
          <w:p w14:paraId="58383A30" w14:textId="77777777" w:rsidR="002E1AEC" w:rsidRPr="00BA54C7" w:rsidRDefault="002E1AEC" w:rsidP="002E1A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01D21DA" w14:textId="48F4596A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A85693" w14:textId="77777777" w:rsidR="002E1AEC" w:rsidRPr="00BA54C7" w:rsidRDefault="002E1AEC" w:rsidP="002E1AE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D0E2FF3" w14:textId="2F7992F3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58.69</w:t>
            </w:r>
          </w:p>
        </w:tc>
        <w:tc>
          <w:tcPr>
            <w:tcW w:w="720" w:type="dxa"/>
            <w:vAlign w:val="bottom"/>
          </w:tcPr>
          <w:p w14:paraId="79BBFF6A" w14:textId="24CC15E6" w:rsidR="002E1AEC" w:rsidRPr="00BA54C7" w:rsidRDefault="002E1AEC" w:rsidP="002E1AEC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426FE8" w14:textId="77777777" w:rsidR="002E1AEC" w:rsidRPr="00BA54C7" w:rsidRDefault="002E1AEC" w:rsidP="002E1A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BCBEE6C" w14:textId="0FF2FB37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165,500</w:t>
            </w:r>
          </w:p>
        </w:tc>
        <w:tc>
          <w:tcPr>
            <w:tcW w:w="180" w:type="dxa"/>
            <w:vAlign w:val="bottom"/>
          </w:tcPr>
          <w:p w14:paraId="39868897" w14:textId="77777777" w:rsidR="002E1AEC" w:rsidRPr="00BA54C7" w:rsidRDefault="002E1AEC" w:rsidP="002E1A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932DD26" w14:textId="5D44BF9C" w:rsidR="002E1AEC" w:rsidRPr="00BA54C7" w:rsidRDefault="002E1AEC" w:rsidP="002E1AEC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5AE1E8" w14:textId="77777777" w:rsidR="002E1AEC" w:rsidRPr="0067620D" w:rsidRDefault="002E1AEC" w:rsidP="002E1AEC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C9958B9" w14:textId="08987DD2" w:rsidR="002E1AEC" w:rsidRPr="0067620D" w:rsidRDefault="002E1AEC" w:rsidP="002E1A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101,365</w:t>
            </w:r>
          </w:p>
        </w:tc>
        <w:tc>
          <w:tcPr>
            <w:tcW w:w="180" w:type="dxa"/>
            <w:vAlign w:val="bottom"/>
          </w:tcPr>
          <w:p w14:paraId="31ED8A13" w14:textId="77777777" w:rsidR="002E1AEC" w:rsidRPr="0067620D" w:rsidRDefault="002E1AEC" w:rsidP="002E1AEC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0D6BEB7" w14:textId="37DB1FCB" w:rsidR="002E1AEC" w:rsidRPr="0067620D" w:rsidRDefault="0028163C" w:rsidP="00754A6B">
            <w:pPr>
              <w:tabs>
                <w:tab w:val="decimal" w:pos="513"/>
              </w:tabs>
              <w:ind w:left="-115" w:right="-10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495F34B8" w14:textId="77777777" w:rsidR="002E1AEC" w:rsidRPr="0067620D" w:rsidRDefault="002E1AEC" w:rsidP="002E1AEC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4764033" w14:textId="70AA2E63" w:rsidR="002E1AEC" w:rsidRPr="002A11CE" w:rsidRDefault="002E1AEC" w:rsidP="002E1AEC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2A11CE">
              <w:rPr>
                <w:rFonts w:ascii="Angsana New" w:hAnsi="Angsana New"/>
                <w:sz w:val="20"/>
                <w:lang w:val="en-US" w:bidi="th-TH"/>
              </w:rPr>
              <w:t>132,958</w:t>
            </w:r>
          </w:p>
        </w:tc>
        <w:tc>
          <w:tcPr>
            <w:tcW w:w="183" w:type="dxa"/>
            <w:vAlign w:val="bottom"/>
          </w:tcPr>
          <w:p w14:paraId="2789C32A" w14:textId="77777777" w:rsidR="002E1AEC" w:rsidRPr="00BA54C7" w:rsidRDefault="002E1AEC" w:rsidP="002E1AEC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B10E58B" w14:textId="663E12E3" w:rsidR="002E1AEC" w:rsidRPr="00BA54C7" w:rsidRDefault="009861FC" w:rsidP="00754A6B">
            <w:pPr>
              <w:tabs>
                <w:tab w:val="decimal" w:pos="400"/>
              </w:tabs>
              <w:ind w:left="-115" w:right="-108"/>
              <w:rPr>
                <w:rFonts w:ascii="Angsana New" w:hAnsi="Angsana New"/>
                <w:sz w:val="20"/>
                <w:cs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0242E3AF" w14:textId="77777777" w:rsidR="002E1AEC" w:rsidRPr="00BA54C7" w:rsidRDefault="002E1AEC" w:rsidP="002E1AEC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5B25707D" w14:textId="2FF347D3" w:rsidR="002E1AEC" w:rsidRPr="00BA54C7" w:rsidRDefault="002E1AEC" w:rsidP="002E1AE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2E1AEC" w:rsidRPr="00BA54C7" w14:paraId="489695BE" w14:textId="77777777" w:rsidTr="00DD11E0">
        <w:trPr>
          <w:cantSplit/>
        </w:trPr>
        <w:tc>
          <w:tcPr>
            <w:tcW w:w="2430" w:type="dxa"/>
          </w:tcPr>
          <w:p w14:paraId="041A1C18" w14:textId="40E7B226" w:rsidR="002E1AEC" w:rsidRPr="00BA54C7" w:rsidRDefault="002E1AEC" w:rsidP="002E1AEC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78B484A1" w14:textId="0B4A2BEA" w:rsidR="002E1AEC" w:rsidRPr="00BA54C7" w:rsidRDefault="002E1AEC" w:rsidP="002E1AEC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A54C7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4051125E" w14:textId="14552634" w:rsidR="002E1AEC" w:rsidRPr="00BA54C7" w:rsidRDefault="002E1AEC" w:rsidP="002E1A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13A7FFC" w14:textId="28CA1112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3C4CA63D" w14:textId="77777777" w:rsidR="002E1AEC" w:rsidRPr="00BA54C7" w:rsidRDefault="002E1AEC" w:rsidP="002E1AE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39234C5" w14:textId="3F895AE0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3241CAFC" w14:textId="07A7385D" w:rsidR="002E1AEC" w:rsidRPr="00BA54C7" w:rsidRDefault="002E1AEC" w:rsidP="002E1AEC">
            <w:pPr>
              <w:pStyle w:val="acctfourfigures"/>
              <w:tabs>
                <w:tab w:val="clear" w:pos="765"/>
                <w:tab w:val="left" w:pos="564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2114E204" w14:textId="77777777" w:rsidR="002E1AEC" w:rsidRPr="00BA54C7" w:rsidRDefault="002E1AEC" w:rsidP="002E1A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92F7D55" w14:textId="3F44CFC2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left="-79" w:right="-25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6DE80376" w14:textId="77777777" w:rsidR="002E1AEC" w:rsidRPr="00BA54C7" w:rsidRDefault="002E1AEC" w:rsidP="002E1A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8D9C10C" w14:textId="3177A082" w:rsidR="002E1AEC" w:rsidRPr="00BA54C7" w:rsidRDefault="002E1AEC" w:rsidP="002E1A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54CFDAE0" w14:textId="77777777" w:rsidR="002E1AEC" w:rsidRPr="0067620D" w:rsidRDefault="002E1AEC" w:rsidP="002E1AEC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0CA468" w14:textId="216C9FED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8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110C0C3D" w14:textId="77777777" w:rsidR="002E1AEC" w:rsidRPr="0067620D" w:rsidRDefault="002E1AEC" w:rsidP="002E1AEC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3E4D90" w14:textId="61FE4E55" w:rsidR="002E1AEC" w:rsidRPr="0067620D" w:rsidRDefault="00C9204E" w:rsidP="002E1AE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379,</w:t>
            </w:r>
            <w:r w:rsidR="00B15708">
              <w:rPr>
                <w:rFonts w:ascii="Angsana New" w:hAnsi="Angsana New"/>
                <w:sz w:val="20"/>
                <w:lang w:val="en-US" w:bidi="th-TH"/>
              </w:rPr>
              <w:t>687</w:t>
            </w:r>
          </w:p>
        </w:tc>
        <w:tc>
          <w:tcPr>
            <w:tcW w:w="180" w:type="dxa"/>
            <w:vAlign w:val="bottom"/>
          </w:tcPr>
          <w:p w14:paraId="6F325923" w14:textId="77777777" w:rsidR="002E1AEC" w:rsidRPr="0067620D" w:rsidRDefault="002E1AEC" w:rsidP="002E1AEC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928D05" w14:textId="01881F5F" w:rsidR="002E1AEC" w:rsidRPr="002A11CE" w:rsidRDefault="002E1AEC" w:rsidP="002E1AEC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2A11CE">
              <w:rPr>
                <w:rFonts w:ascii="Angsana New" w:hAnsi="Angsana New"/>
                <w:sz w:val="20"/>
                <w:lang w:val="en-US" w:bidi="th-TH"/>
              </w:rPr>
              <w:t>370,936</w:t>
            </w:r>
          </w:p>
        </w:tc>
        <w:tc>
          <w:tcPr>
            <w:tcW w:w="183" w:type="dxa"/>
            <w:vAlign w:val="bottom"/>
          </w:tcPr>
          <w:p w14:paraId="0638FC05" w14:textId="77777777" w:rsidR="002E1AEC" w:rsidRPr="00BA54C7" w:rsidRDefault="002E1AEC" w:rsidP="002E1AEC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3290164" w14:textId="76676E38" w:rsidR="002E1AEC" w:rsidRPr="00BA54C7" w:rsidRDefault="009861FC" w:rsidP="00754A6B">
            <w:pPr>
              <w:tabs>
                <w:tab w:val="decimal" w:pos="400"/>
              </w:tabs>
              <w:ind w:left="-115" w:right="-108"/>
              <w:rPr>
                <w:rFonts w:ascii="Angsana New" w:hAnsi="Angsana New"/>
                <w:sz w:val="20"/>
                <w:cs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7272E4B" w14:textId="77777777" w:rsidR="002E1AEC" w:rsidRPr="00BA54C7" w:rsidRDefault="002E1AEC" w:rsidP="002E1AEC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527F2B2" w14:textId="68DC37D4" w:rsidR="002E1AEC" w:rsidRPr="00BA54C7" w:rsidRDefault="002E1AEC" w:rsidP="002E1AE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2E1AEC" w:rsidRPr="00BA54C7" w14:paraId="43949AA3" w14:textId="77777777" w:rsidTr="00DD11E0">
        <w:trPr>
          <w:cantSplit/>
        </w:trPr>
        <w:tc>
          <w:tcPr>
            <w:tcW w:w="2430" w:type="dxa"/>
          </w:tcPr>
          <w:p w14:paraId="1B426F00" w14:textId="046DA905" w:rsidR="002E1AEC" w:rsidRPr="00BA54C7" w:rsidRDefault="002E1AEC" w:rsidP="002E1AEC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5EA91097" w14:textId="3D6B4C25" w:rsidR="002E1AEC" w:rsidRPr="00BA54C7" w:rsidRDefault="002E1AEC" w:rsidP="002E1AEC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16EE5689" w14:textId="5404C801" w:rsidR="002E1AEC" w:rsidRPr="00BA54C7" w:rsidRDefault="002E1AEC" w:rsidP="002E1A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07A8BE7" w14:textId="6AFD9795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</w:tcPr>
          <w:p w14:paraId="0855F75C" w14:textId="77777777" w:rsidR="002E1AEC" w:rsidRPr="00BA54C7" w:rsidRDefault="002E1AEC" w:rsidP="002E1AE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4FF411D" w14:textId="4E46025A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720" w:type="dxa"/>
            <w:vAlign w:val="bottom"/>
          </w:tcPr>
          <w:p w14:paraId="3CEB1F03" w14:textId="352A05D4" w:rsidR="002E1AEC" w:rsidRPr="00BA54C7" w:rsidRDefault="002E1AEC" w:rsidP="002E1AEC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23118C09" w14:textId="77777777" w:rsidR="002E1AEC" w:rsidRPr="00BA54C7" w:rsidRDefault="002E1AEC" w:rsidP="002E1A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335F5DB" w14:textId="1BD0C823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line="240" w:lineRule="auto"/>
              <w:ind w:left="-79" w:right="-34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7825C26C" w14:textId="77777777" w:rsidR="002E1AEC" w:rsidRPr="00BA54C7" w:rsidRDefault="002E1AEC" w:rsidP="002E1A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A0B0C7" w14:textId="55557716" w:rsidR="002E1AEC" w:rsidRPr="00BA54C7" w:rsidRDefault="002E1AEC" w:rsidP="002E1A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3EAAB2C3" w14:textId="77777777" w:rsidR="002E1AEC" w:rsidRPr="0067620D" w:rsidRDefault="002E1AEC" w:rsidP="002E1A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98AEF8" w14:textId="37DB0447" w:rsidR="002E1AEC" w:rsidRPr="00BA54C7" w:rsidRDefault="002E1AEC" w:rsidP="002E1AEC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3D7D288D" w14:textId="77777777" w:rsidR="002E1AEC" w:rsidRPr="0067620D" w:rsidRDefault="002E1AEC" w:rsidP="002E1AE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897581" w14:textId="1CED0EA0" w:rsidR="002E1AEC" w:rsidRPr="0067620D" w:rsidRDefault="00C9204E" w:rsidP="002E1AE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17,858</w:t>
            </w:r>
          </w:p>
        </w:tc>
        <w:tc>
          <w:tcPr>
            <w:tcW w:w="180" w:type="dxa"/>
            <w:vAlign w:val="bottom"/>
          </w:tcPr>
          <w:p w14:paraId="056D85E5" w14:textId="77777777" w:rsidR="002E1AEC" w:rsidRPr="0067620D" w:rsidRDefault="002E1AEC" w:rsidP="002E1AE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B6663A" w14:textId="4832FA55" w:rsidR="002E1AEC" w:rsidRPr="002A11CE" w:rsidRDefault="002E1AEC" w:rsidP="002E1AEC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35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2A11CE">
              <w:rPr>
                <w:rFonts w:ascii="Angsana New" w:hAnsi="Angsana New"/>
                <w:sz w:val="20"/>
                <w:lang w:val="en-US" w:bidi="th-TH"/>
              </w:rPr>
              <w:t>21,123</w:t>
            </w:r>
          </w:p>
        </w:tc>
        <w:tc>
          <w:tcPr>
            <w:tcW w:w="183" w:type="dxa"/>
            <w:vAlign w:val="bottom"/>
          </w:tcPr>
          <w:p w14:paraId="517C9636" w14:textId="77777777" w:rsidR="002E1AEC" w:rsidRPr="00BA54C7" w:rsidRDefault="002E1AEC" w:rsidP="002E1AEC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39B78F9" w14:textId="78FC5FCA" w:rsidR="002E1AEC" w:rsidRPr="00BA54C7" w:rsidRDefault="009861FC" w:rsidP="00754A6B">
            <w:pPr>
              <w:tabs>
                <w:tab w:val="decimal" w:pos="400"/>
              </w:tabs>
              <w:ind w:left="-115" w:right="-108"/>
              <w:rPr>
                <w:rFonts w:ascii="Angsana New" w:hAnsi="Angsana New"/>
                <w:sz w:val="20"/>
                <w:cs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7CBCC0" w14:textId="77777777" w:rsidR="002E1AEC" w:rsidRPr="00BA54C7" w:rsidRDefault="002E1AEC" w:rsidP="002E1AEC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4261F8DA" w14:textId="18BD3EBC" w:rsidR="002E1AEC" w:rsidRPr="00BA54C7" w:rsidRDefault="002E1AEC" w:rsidP="002E1AE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5C0E70" w:rsidRPr="00BA54C7" w14:paraId="78F54EEF" w14:textId="77777777" w:rsidTr="00DD11E0">
        <w:trPr>
          <w:cantSplit/>
        </w:trPr>
        <w:tc>
          <w:tcPr>
            <w:tcW w:w="2430" w:type="dxa"/>
          </w:tcPr>
          <w:p w14:paraId="1E69B5AB" w14:textId="77777777" w:rsidR="005C0E70" w:rsidRPr="00BA54C7" w:rsidRDefault="005C0E70" w:rsidP="005C0E70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586B2322" w14:textId="77777777" w:rsidR="005C0E70" w:rsidRPr="00BA54C7" w:rsidRDefault="005C0E70" w:rsidP="005C0E70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12FAA2B" w14:textId="77777777" w:rsidR="005C0E70" w:rsidRPr="00BA54C7" w:rsidRDefault="005C0E70" w:rsidP="005C0E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C9FECCB" w14:textId="77777777" w:rsidR="005C0E70" w:rsidRDefault="005C0E70" w:rsidP="005C0E70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4BF1EC" w14:textId="77777777" w:rsidR="005C0E70" w:rsidRPr="00BA54C7" w:rsidRDefault="005C0E70" w:rsidP="005C0E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28CE432" w14:textId="77777777" w:rsidR="005C0E70" w:rsidRDefault="005C0E70" w:rsidP="005C0E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21B1680" w14:textId="77777777" w:rsidR="005C0E70" w:rsidRDefault="005C0E70" w:rsidP="005C0E70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3AF927" w14:textId="77777777" w:rsidR="005C0E70" w:rsidRPr="00BA54C7" w:rsidRDefault="005C0E70" w:rsidP="005C0E7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575200A" w14:textId="77777777" w:rsidR="005C0E70" w:rsidRDefault="005C0E70" w:rsidP="005C0E70">
            <w:pPr>
              <w:pStyle w:val="acctfourfigures"/>
              <w:tabs>
                <w:tab w:val="clear" w:pos="765"/>
              </w:tabs>
              <w:spacing w:line="240" w:lineRule="auto"/>
              <w:ind w:left="-79" w:right="-34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5AF56E" w14:textId="77777777" w:rsidR="005C0E70" w:rsidRPr="00BA54C7" w:rsidRDefault="005C0E70" w:rsidP="005C0E7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1862F9E" w14:textId="331E092F" w:rsidR="005C0E70" w:rsidRPr="00C9204E" w:rsidRDefault="003D03E0" w:rsidP="005C0E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403,602</w:t>
            </w:r>
          </w:p>
        </w:tc>
        <w:tc>
          <w:tcPr>
            <w:tcW w:w="180" w:type="dxa"/>
            <w:vAlign w:val="bottom"/>
          </w:tcPr>
          <w:p w14:paraId="13DD6BC9" w14:textId="77777777" w:rsidR="005C0E70" w:rsidRPr="00C9204E" w:rsidRDefault="005C0E70" w:rsidP="005C0E7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7CB804" w14:textId="289FAEEE" w:rsidR="005C0E70" w:rsidRPr="00C9204E" w:rsidRDefault="006F5561" w:rsidP="005C0E70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504,967</w:t>
            </w:r>
          </w:p>
        </w:tc>
        <w:tc>
          <w:tcPr>
            <w:tcW w:w="180" w:type="dxa"/>
            <w:vAlign w:val="bottom"/>
          </w:tcPr>
          <w:p w14:paraId="3BAC470F" w14:textId="77777777" w:rsidR="005C0E70" w:rsidRPr="00C9204E" w:rsidRDefault="005C0E70" w:rsidP="005C0E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2EE539" w14:textId="1AE2B19D" w:rsidR="005C0E70" w:rsidRPr="00C9204E" w:rsidRDefault="003C328E" w:rsidP="005C0E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39</w:t>
            </w:r>
            <w:r w:rsidR="00C9204E" w:rsidRPr="00C9204E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Pr="00C9204E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1465F">
              <w:rPr>
                <w:rFonts w:ascii="Angsana New" w:hAnsi="Angsana New"/>
                <w:sz w:val="20"/>
                <w:lang w:val="en-US" w:bidi="th-TH"/>
              </w:rPr>
              <w:t>545</w:t>
            </w:r>
          </w:p>
        </w:tc>
        <w:tc>
          <w:tcPr>
            <w:tcW w:w="180" w:type="dxa"/>
            <w:vAlign w:val="bottom"/>
          </w:tcPr>
          <w:p w14:paraId="311CAAE7" w14:textId="77777777" w:rsidR="005C0E70" w:rsidRPr="00C9204E" w:rsidRDefault="005C0E70" w:rsidP="005C0E7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D528AD" w14:textId="76671740" w:rsidR="005C0E70" w:rsidRPr="00C9204E" w:rsidRDefault="00D17E9C" w:rsidP="005C0E70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35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525,017</w:t>
            </w:r>
          </w:p>
        </w:tc>
        <w:tc>
          <w:tcPr>
            <w:tcW w:w="183" w:type="dxa"/>
            <w:vAlign w:val="bottom"/>
          </w:tcPr>
          <w:p w14:paraId="138636A3" w14:textId="77777777" w:rsidR="005C0E70" w:rsidRPr="00C9204E" w:rsidRDefault="005C0E70" w:rsidP="005C0E70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1EEAD120" w14:textId="6528BBFF" w:rsidR="005C0E70" w:rsidRPr="00C9204E" w:rsidRDefault="0028163C" w:rsidP="003D03E0">
            <w:pPr>
              <w:pStyle w:val="acctfourfigures"/>
              <w:tabs>
                <w:tab w:val="clear" w:pos="765"/>
              </w:tabs>
              <w:spacing w:line="240" w:lineRule="auto"/>
              <w:ind w:left="-79" w:right="-3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8,132</w:t>
            </w:r>
          </w:p>
        </w:tc>
        <w:tc>
          <w:tcPr>
            <w:tcW w:w="180" w:type="dxa"/>
            <w:vAlign w:val="bottom"/>
          </w:tcPr>
          <w:p w14:paraId="31657E29" w14:textId="77777777" w:rsidR="005C0E70" w:rsidRPr="00C9204E" w:rsidRDefault="005C0E70" w:rsidP="005C0E70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DA5B3F4" w14:textId="18D9195B" w:rsidR="005C0E70" w:rsidRPr="00C9204E" w:rsidRDefault="00C9204E" w:rsidP="005C0E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5C0E70" w:rsidRPr="0006270A" w14:paraId="26117B64" w14:textId="77777777" w:rsidTr="00DD11E0">
        <w:trPr>
          <w:cantSplit/>
        </w:trPr>
        <w:tc>
          <w:tcPr>
            <w:tcW w:w="2430" w:type="dxa"/>
          </w:tcPr>
          <w:p w14:paraId="07C757BB" w14:textId="2C821A80" w:rsidR="005C0E70" w:rsidRPr="0006270A" w:rsidRDefault="005C0E70" w:rsidP="005C0E70">
            <w:pPr>
              <w:tabs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57D528A" w14:textId="77777777" w:rsidR="005C0E70" w:rsidRPr="0006270A" w:rsidRDefault="005C0E70" w:rsidP="005C0E70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D4350D" w14:textId="77777777" w:rsidR="005C0E70" w:rsidRPr="0006270A" w:rsidRDefault="005C0E70" w:rsidP="005C0E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F04010C" w14:textId="77777777" w:rsidR="005C0E70" w:rsidRPr="0006270A" w:rsidRDefault="005C0E70" w:rsidP="005C0E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7A91496" w14:textId="77777777" w:rsidR="005C0E70" w:rsidRPr="0006270A" w:rsidRDefault="005C0E70" w:rsidP="005C0E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876F44" w14:textId="77777777" w:rsidR="005C0E70" w:rsidRPr="0006270A" w:rsidRDefault="005C0E70" w:rsidP="005C0E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2C48D6B" w14:textId="77777777" w:rsidR="005C0E70" w:rsidRPr="0006270A" w:rsidRDefault="005C0E70" w:rsidP="005C0E70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23CAD" w14:textId="77777777" w:rsidR="005C0E70" w:rsidRPr="0006270A" w:rsidRDefault="005C0E70" w:rsidP="005C0E7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E8EADF6" w14:textId="77777777" w:rsidR="005C0E70" w:rsidRPr="0006270A" w:rsidRDefault="005C0E70" w:rsidP="005C0E70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B48C9C" w14:textId="77777777" w:rsidR="005C0E70" w:rsidRPr="0006270A" w:rsidRDefault="005C0E70" w:rsidP="005C0E7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31922" w14:textId="52976835" w:rsidR="005C0E70" w:rsidRPr="0006270A" w:rsidRDefault="00395D34" w:rsidP="005C0E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395D34">
              <w:rPr>
                <w:rFonts w:ascii="Angsana New" w:hAnsi="Angsana New"/>
                <w:b/>
                <w:bCs/>
                <w:sz w:val="20"/>
                <w:lang w:val="en-US" w:bidi="th-TH"/>
              </w:rPr>
              <w:t>1,326,281</w:t>
            </w:r>
          </w:p>
        </w:tc>
        <w:tc>
          <w:tcPr>
            <w:tcW w:w="180" w:type="dxa"/>
            <w:vAlign w:val="bottom"/>
          </w:tcPr>
          <w:p w14:paraId="67680CBC" w14:textId="77777777" w:rsidR="005C0E70" w:rsidRPr="0006270A" w:rsidRDefault="005C0E70" w:rsidP="005C0E7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D6AE8" w14:textId="76C6F54C" w:rsidR="005C0E70" w:rsidRPr="0006270A" w:rsidRDefault="005C0E70" w:rsidP="005C0E70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1,463,646</w:t>
            </w:r>
          </w:p>
        </w:tc>
        <w:tc>
          <w:tcPr>
            <w:tcW w:w="180" w:type="dxa"/>
            <w:vAlign w:val="bottom"/>
          </w:tcPr>
          <w:p w14:paraId="06BAFB42" w14:textId="77777777" w:rsidR="005C0E70" w:rsidRPr="0006270A" w:rsidRDefault="005C0E70" w:rsidP="005C0E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5D690" w14:textId="4C1E8555" w:rsidR="005C0E70" w:rsidRPr="0006270A" w:rsidRDefault="00C9204E" w:rsidP="005C0E7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b/>
                <w:bCs/>
                <w:sz w:val="20"/>
                <w:lang w:val="en-US" w:bidi="th-TH"/>
              </w:rPr>
              <w:t>1,620,</w:t>
            </w:r>
            <w:r w:rsidR="0031465F">
              <w:rPr>
                <w:rFonts w:ascii="Angsana New" w:hAnsi="Angsana New"/>
                <w:b/>
                <w:bCs/>
                <w:sz w:val="20"/>
                <w:lang w:val="en-US" w:bidi="th-TH"/>
              </w:rPr>
              <w:t>299</w:t>
            </w:r>
          </w:p>
        </w:tc>
        <w:tc>
          <w:tcPr>
            <w:tcW w:w="180" w:type="dxa"/>
            <w:vAlign w:val="bottom"/>
          </w:tcPr>
          <w:p w14:paraId="68452601" w14:textId="77777777" w:rsidR="005C0E70" w:rsidRPr="0006270A" w:rsidRDefault="005C0E70" w:rsidP="005C0E7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FF072" w14:textId="17F9F066" w:rsidR="005C0E70" w:rsidRPr="0006270A" w:rsidRDefault="005C0E70" w:rsidP="005C0E70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1,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735,653</w:t>
            </w:r>
          </w:p>
        </w:tc>
        <w:tc>
          <w:tcPr>
            <w:tcW w:w="183" w:type="dxa"/>
            <w:vAlign w:val="bottom"/>
          </w:tcPr>
          <w:p w14:paraId="27481776" w14:textId="77777777" w:rsidR="005C0E70" w:rsidRPr="0006270A" w:rsidRDefault="005C0E70" w:rsidP="005C0E70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8DFBD" w14:textId="5B4777CF" w:rsidR="005C0E70" w:rsidRPr="0006270A" w:rsidRDefault="0028163C" w:rsidP="0049735A">
            <w:pPr>
              <w:pStyle w:val="acctfourfigures"/>
              <w:tabs>
                <w:tab w:val="clear" w:pos="765"/>
              </w:tabs>
              <w:spacing w:line="240" w:lineRule="auto"/>
              <w:ind w:left="-79" w:right="-345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8,132</w:t>
            </w:r>
          </w:p>
        </w:tc>
        <w:tc>
          <w:tcPr>
            <w:tcW w:w="180" w:type="dxa"/>
            <w:vAlign w:val="bottom"/>
          </w:tcPr>
          <w:p w14:paraId="366C0F48" w14:textId="77777777" w:rsidR="005C0E70" w:rsidRPr="0006270A" w:rsidRDefault="005C0E70" w:rsidP="005C0E70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30AC8" w14:textId="76F4E27F" w:rsidR="005C0E70" w:rsidRPr="002A11CE" w:rsidRDefault="005C0E70" w:rsidP="005C0E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2A11CE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676C250E" w14:textId="77777777" w:rsidR="00E66488" w:rsidRPr="006B07E9" w:rsidRDefault="00E66488">
      <w:pPr>
        <w:rPr>
          <w:rFonts w:ascii="Angsana New" w:hAnsi="Angsana New"/>
        </w:rPr>
      </w:pPr>
    </w:p>
    <w:tbl>
      <w:tblPr>
        <w:tblW w:w="1512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430"/>
        <w:gridCol w:w="900"/>
        <w:gridCol w:w="1080"/>
        <w:gridCol w:w="360"/>
        <w:gridCol w:w="990"/>
        <w:gridCol w:w="18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3"/>
      </w:tblGrid>
      <w:tr w:rsidR="00171168" w:rsidRPr="00B44C7B" w14:paraId="69C99D28" w14:textId="77777777" w:rsidTr="0059288A">
        <w:trPr>
          <w:cantSplit/>
          <w:tblHeader/>
        </w:trPr>
        <w:tc>
          <w:tcPr>
            <w:tcW w:w="2430" w:type="dxa"/>
          </w:tcPr>
          <w:p w14:paraId="65173ABE" w14:textId="77777777" w:rsidR="00171168" w:rsidRPr="00B44C7B" w:rsidRDefault="00171168" w:rsidP="003D6482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3" w:type="dxa"/>
            <w:gridSpan w:val="17"/>
            <w:vAlign w:val="bottom"/>
          </w:tcPr>
          <w:p w14:paraId="47357B57" w14:textId="77777777" w:rsidR="00171168" w:rsidRPr="00B44C7B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171168" w:rsidRPr="00B44C7B" w14:paraId="475AEC29" w14:textId="77777777" w:rsidTr="0059288A">
        <w:trPr>
          <w:cantSplit/>
          <w:tblHeader/>
        </w:trPr>
        <w:tc>
          <w:tcPr>
            <w:tcW w:w="2430" w:type="dxa"/>
          </w:tcPr>
          <w:p w14:paraId="769EFE97" w14:textId="77777777" w:rsidR="00171168" w:rsidRPr="00B44C7B" w:rsidRDefault="00171168" w:rsidP="003D6482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4C99D8BF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51CF4D3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02E9098A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430" w:type="dxa"/>
            <w:gridSpan w:val="3"/>
          </w:tcPr>
          <w:p w14:paraId="411FA02A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5504B77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46C0DC4" w14:textId="77777777" w:rsidR="00171168" w:rsidRPr="00B44C7B" w:rsidRDefault="00171168" w:rsidP="005A674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14:paraId="6058E3A7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227A7F" w14:textId="3D264524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EC24B81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3"/>
          </w:tcPr>
          <w:p w14:paraId="3ED766E2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892CFD4" w14:textId="77777777" w:rsidR="00171168" w:rsidRPr="00B44C7B" w:rsidRDefault="00171168" w:rsidP="005A674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3BEF26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50AF7A3" w14:textId="77777777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30ABBC13" w14:textId="30CAF47E" w:rsidR="00171168" w:rsidRPr="00B44C7B" w:rsidRDefault="00171168" w:rsidP="005A674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2B772E" w:rsidRPr="00B44C7B" w14:paraId="07FB3820" w14:textId="77777777" w:rsidTr="0059288A">
        <w:trPr>
          <w:cantSplit/>
          <w:tblHeader/>
        </w:trPr>
        <w:tc>
          <w:tcPr>
            <w:tcW w:w="2430" w:type="dxa"/>
          </w:tcPr>
          <w:p w14:paraId="0622B0C6" w14:textId="77777777" w:rsidR="002B772E" w:rsidRPr="00B44C7B" w:rsidRDefault="002B772E" w:rsidP="002B772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430" w:type="dxa"/>
          </w:tcPr>
          <w:p w14:paraId="7BE4412A" w14:textId="77777777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7EA4F306" w14:textId="77777777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7FC0822D" w14:textId="2B931191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360" w:type="dxa"/>
            <w:vAlign w:val="bottom"/>
          </w:tcPr>
          <w:p w14:paraId="174F025E" w14:textId="77777777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96BC01" w14:textId="0FD08C19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1B71CB4" w14:textId="77777777" w:rsidR="002B772E" w:rsidRPr="00B44C7B" w:rsidRDefault="002B772E" w:rsidP="002B772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8D4CA8E" w14:textId="792603AC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466B8706" w14:textId="77777777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03F8981" w14:textId="25A0AB5C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08AFAE6" w14:textId="77777777" w:rsidR="002B772E" w:rsidRPr="00B44C7B" w:rsidRDefault="002B772E" w:rsidP="002B772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EC805A5" w14:textId="499EC0F6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A8D7EB6" w14:textId="77777777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142BD31" w14:textId="1E290423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28610008" w14:textId="77777777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C4AF6DE" w14:textId="2C412B51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2ED72D2" w14:textId="77777777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A5AC9C3" w14:textId="14D185DC" w:rsidR="002B772E" w:rsidRPr="00B44C7B" w:rsidRDefault="002B772E" w:rsidP="002B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</w:tr>
      <w:tr w:rsidR="002B772E" w:rsidRPr="00B44C7B" w14:paraId="285E2C41" w14:textId="77777777" w:rsidTr="0059288A">
        <w:trPr>
          <w:cantSplit/>
          <w:trHeight w:val="270"/>
        </w:trPr>
        <w:tc>
          <w:tcPr>
            <w:tcW w:w="2430" w:type="dxa"/>
          </w:tcPr>
          <w:p w14:paraId="4BA4E7E2" w14:textId="77777777" w:rsidR="002B772E" w:rsidRPr="00B44C7B" w:rsidRDefault="002B772E" w:rsidP="002B772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14:paraId="1060B527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91249CB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</w:tcPr>
          <w:p w14:paraId="7DA5EC86" w14:textId="77777777" w:rsidR="002B772E" w:rsidRPr="00B44C7B" w:rsidRDefault="002B772E" w:rsidP="002B772E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</w:tcPr>
          <w:p w14:paraId="616FD394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50" w:type="dxa"/>
            <w:gridSpan w:val="11"/>
          </w:tcPr>
          <w:p w14:paraId="1A14BB32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2B772E" w:rsidRPr="00B44C7B" w14:paraId="619590D7" w14:textId="77777777" w:rsidTr="0059288A">
        <w:trPr>
          <w:cantSplit/>
          <w:trHeight w:val="270"/>
        </w:trPr>
        <w:tc>
          <w:tcPr>
            <w:tcW w:w="2430" w:type="dxa"/>
          </w:tcPr>
          <w:p w14:paraId="3FD49134" w14:textId="77777777" w:rsidR="002B772E" w:rsidRPr="00B44C7B" w:rsidRDefault="002B772E" w:rsidP="002B772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58D35EB1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FE48E3B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3156C9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360" w:type="dxa"/>
          </w:tcPr>
          <w:p w14:paraId="05DB1F56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24DD034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3E3929F1" w14:textId="77777777" w:rsidR="002B772E" w:rsidRPr="00B44C7B" w:rsidRDefault="002B772E" w:rsidP="002B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20ACE3B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3967271" w14:textId="77777777" w:rsidR="002B772E" w:rsidRPr="00B44C7B" w:rsidRDefault="002B772E" w:rsidP="002B772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1DB13E0E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33A6733B" w14:textId="77777777" w:rsidR="002B772E" w:rsidRPr="00B44C7B" w:rsidRDefault="002B772E" w:rsidP="002B772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139F779A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7BC0843" w14:textId="77777777" w:rsidR="002B772E" w:rsidRPr="00B44C7B" w:rsidRDefault="002B772E" w:rsidP="002B772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3395F0D2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A447325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4F021786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4D5BA7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18C1E5B2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C43249" w:rsidRPr="00B44C7B" w14:paraId="62A38954" w14:textId="77777777" w:rsidTr="0059288A">
        <w:trPr>
          <w:cantSplit/>
          <w:trHeight w:val="270"/>
        </w:trPr>
        <w:tc>
          <w:tcPr>
            <w:tcW w:w="2430" w:type="dxa"/>
          </w:tcPr>
          <w:p w14:paraId="252D6E94" w14:textId="2AF748BC" w:rsidR="00C43249" w:rsidRPr="00B44C7B" w:rsidRDefault="00C43249" w:rsidP="00C43249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B44C7B">
              <w:rPr>
                <w:rFonts w:ascii="Angsana New" w:hAnsi="Angsana New"/>
                <w:sz w:val="20"/>
                <w:szCs w:val="20"/>
              </w:rPr>
              <w:t>(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44C7B">
              <w:rPr>
                <w:rFonts w:ascii="Angsana New" w:hAnsi="Angsana New"/>
                <w:sz w:val="20"/>
                <w:szCs w:val="20"/>
              </w:rPr>
              <w:t>)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430" w:type="dxa"/>
            <w:vAlign w:val="bottom"/>
          </w:tcPr>
          <w:p w14:paraId="5AF7F07E" w14:textId="6F579C65" w:rsidR="00C43249" w:rsidRPr="00B44C7B" w:rsidRDefault="00C43249" w:rsidP="00C4324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74D1EB9C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3448B7B5" w14:textId="659F677A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after="100" w:afterAutospacing="1"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360" w:type="dxa"/>
          </w:tcPr>
          <w:p w14:paraId="64BC744B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CC63D69" w14:textId="28F770FD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after="100" w:afterAutospacing="1" w:line="240" w:lineRule="auto"/>
              <w:ind w:right="-72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4C2EA8A8" w14:textId="77777777" w:rsidR="00C43249" w:rsidRPr="00B44C7B" w:rsidRDefault="00C43249" w:rsidP="00C43249">
            <w:pPr>
              <w:tabs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0901C2" w14:textId="6279ACDD" w:rsidR="00C43249" w:rsidRPr="00B44C7B" w:rsidRDefault="00C43249" w:rsidP="00C43249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35954951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B2A7A19" w14:textId="3E153C34" w:rsidR="00C43249" w:rsidRPr="00B44C7B" w:rsidRDefault="00C43249" w:rsidP="00C432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25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679AEA78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21F22F" w14:textId="159ACBFD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4C0D3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650FF" w14:textId="286E81F5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0E0128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4F300C" w14:textId="09ED8D50" w:rsidR="00C43249" w:rsidRPr="00B44C7B" w:rsidRDefault="009861FC" w:rsidP="0049735A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-17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8</w:t>
            </w:r>
            <w:r>
              <w:rPr>
                <w:rFonts w:ascii="Angsana New" w:hAnsi="Angsana New"/>
                <w:sz w:val="20"/>
                <w:lang w:val="en-US" w:bidi="th-TH"/>
              </w:rPr>
              <w:t>,132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F343D4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7E0571" w14:textId="64379CAC" w:rsidR="00C43249" w:rsidRPr="00B44C7B" w:rsidRDefault="00C43249" w:rsidP="00C43249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C43249" w:rsidRPr="00B44C7B" w14:paraId="496753EF" w14:textId="77777777" w:rsidTr="0059288A">
        <w:trPr>
          <w:cantSplit/>
        </w:trPr>
        <w:tc>
          <w:tcPr>
            <w:tcW w:w="2430" w:type="dxa"/>
          </w:tcPr>
          <w:p w14:paraId="15A7CBC1" w14:textId="18CB5941" w:rsidR="00C43249" w:rsidRPr="00B44C7B" w:rsidRDefault="00C43249" w:rsidP="00C43249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430" w:type="dxa"/>
            <w:vAlign w:val="bottom"/>
          </w:tcPr>
          <w:p w14:paraId="6140554C" w14:textId="77777777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15288F" w14:textId="77777777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2C201FD" w14:textId="77777777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</w:tcPr>
          <w:p w14:paraId="77D3337A" w14:textId="77777777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6AD716" w14:textId="77777777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ind w:right="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9CA6C4B" w14:textId="77777777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A9321E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F47D91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C820741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5D31D1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94CD34D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53098A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3A1C16F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86920C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9D9E37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CB853D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C34628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40"/>
              </w:tabs>
              <w:spacing w:after="100" w:afterAutospacing="1" w:line="240" w:lineRule="auto"/>
              <w:ind w:right="504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C43249" w:rsidRPr="00B44C7B" w14:paraId="66F46176" w14:textId="77777777" w:rsidTr="0059288A">
        <w:trPr>
          <w:cantSplit/>
        </w:trPr>
        <w:tc>
          <w:tcPr>
            <w:tcW w:w="2430" w:type="dxa"/>
          </w:tcPr>
          <w:p w14:paraId="462AAFB0" w14:textId="4C2BD0E1" w:rsidR="00C43249" w:rsidRPr="00B44C7B" w:rsidRDefault="00C43249" w:rsidP="00C43249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430" w:type="dxa"/>
            <w:vAlign w:val="bottom"/>
          </w:tcPr>
          <w:p w14:paraId="6EA2DD68" w14:textId="47F91F67" w:rsidR="00C43249" w:rsidRPr="00B44C7B" w:rsidRDefault="00C43249" w:rsidP="0059288A">
            <w:pPr>
              <w:tabs>
                <w:tab w:val="decimal" w:pos="461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7914E340" w14:textId="3B36A030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315F13D9" w14:textId="2F519973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360" w:type="dxa"/>
          </w:tcPr>
          <w:p w14:paraId="27894094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77F31F3" w14:textId="687E783A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after="100" w:afterAutospacing="1"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45AC1C5B" w14:textId="77777777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C8AA2B" w14:textId="70E98881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0B352F08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259FFAE" w14:textId="32D01DE8" w:rsidR="00C43249" w:rsidRPr="002B772E" w:rsidRDefault="00C43249" w:rsidP="00C432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25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21B26B6A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4CF73A2" w14:textId="6E9063BA" w:rsidR="00C43249" w:rsidRPr="00B44C7B" w:rsidRDefault="00C43249" w:rsidP="000B19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3593FB8C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92600B4" w14:textId="68B19E9B" w:rsidR="00C43249" w:rsidRPr="002B772E" w:rsidRDefault="00C43249" w:rsidP="00C432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11F5C0E0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BF50FCB" w14:textId="7F64879F" w:rsidR="00C43249" w:rsidRPr="00B44C7B" w:rsidRDefault="009861FC" w:rsidP="00C43249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6B9DFD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298B212" w14:textId="57ADE731" w:rsidR="00C43249" w:rsidRPr="00B44C7B" w:rsidRDefault="00C43249" w:rsidP="00C43249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C43249" w:rsidRPr="00B44C7B" w14:paraId="7BB9372A" w14:textId="77777777" w:rsidTr="0059288A">
        <w:trPr>
          <w:cantSplit/>
        </w:trPr>
        <w:tc>
          <w:tcPr>
            <w:tcW w:w="2430" w:type="dxa"/>
          </w:tcPr>
          <w:p w14:paraId="3974D3CC" w14:textId="76B0526A" w:rsidR="00C43249" w:rsidRPr="00B44C7B" w:rsidRDefault="00C43249" w:rsidP="00C43249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430" w:type="dxa"/>
            <w:vAlign w:val="bottom"/>
          </w:tcPr>
          <w:p w14:paraId="51EE0396" w14:textId="021EDD4A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30C8076" w14:textId="751BFF6D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1A90916" w14:textId="68789A5B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360" w:type="dxa"/>
          </w:tcPr>
          <w:p w14:paraId="4CCE38C7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651572" w14:textId="1C2B73B7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1"/>
              </w:tabs>
              <w:spacing w:after="100" w:afterAutospacing="1"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  <w:vAlign w:val="bottom"/>
          </w:tcPr>
          <w:p w14:paraId="26F46B9D" w14:textId="77777777" w:rsidR="00C43249" w:rsidRPr="00B44C7B" w:rsidRDefault="00C43249" w:rsidP="00C4324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D13E87" w14:textId="4A269E1F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3B588860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E74A1B7" w14:textId="3A3D0676" w:rsidR="00C43249" w:rsidRPr="002B772E" w:rsidRDefault="00C43249" w:rsidP="00C432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25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6B6CD753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8D6FEE" w14:textId="344EC6F7" w:rsidR="00C43249" w:rsidRPr="00B44C7B" w:rsidRDefault="00C43249" w:rsidP="000B19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520BE323" w14:textId="77777777" w:rsidR="00C43249" w:rsidRPr="00B44C7B" w:rsidRDefault="00C43249" w:rsidP="00C4324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15A236" w14:textId="0DF81F2A" w:rsidR="00C43249" w:rsidRPr="002B772E" w:rsidRDefault="00C43249" w:rsidP="00C432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31FCCC0F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2D1824" w14:textId="4EB3E3FC" w:rsidR="00C43249" w:rsidRPr="00B44C7B" w:rsidRDefault="009861FC" w:rsidP="00C43249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03FBDD" w14:textId="77777777" w:rsidR="00C43249" w:rsidRPr="00B44C7B" w:rsidRDefault="00C43249" w:rsidP="00C4324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E21E83" w14:textId="05ED64B6" w:rsidR="00C43249" w:rsidRPr="00B44C7B" w:rsidRDefault="00C43249" w:rsidP="00C432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E9679C" w:rsidRPr="00B44C7B" w14:paraId="23287B67" w14:textId="77777777" w:rsidTr="0059288A">
        <w:trPr>
          <w:cantSplit/>
        </w:trPr>
        <w:tc>
          <w:tcPr>
            <w:tcW w:w="2430" w:type="dxa"/>
          </w:tcPr>
          <w:p w14:paraId="57ACD6BF" w14:textId="77777777" w:rsidR="00E9679C" w:rsidRPr="00B44C7B" w:rsidRDefault="00E9679C" w:rsidP="00657659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1CB753DA" w14:textId="77777777" w:rsidR="00E9679C" w:rsidRPr="00B44C7B" w:rsidRDefault="00E9679C" w:rsidP="0065765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0188C57" w14:textId="77777777" w:rsidR="00E9679C" w:rsidRPr="00B44C7B" w:rsidRDefault="00E9679C" w:rsidP="0065765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CCBDA6" w14:textId="77777777" w:rsidR="00E9679C" w:rsidRPr="00B44C7B" w:rsidRDefault="00E9679C" w:rsidP="0065765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60" w:type="dxa"/>
          </w:tcPr>
          <w:p w14:paraId="31944D31" w14:textId="77777777" w:rsidR="00E9679C" w:rsidRPr="00B44C7B" w:rsidRDefault="00E9679C" w:rsidP="0065765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1621A02" w14:textId="77777777" w:rsidR="00E9679C" w:rsidRPr="00B44C7B" w:rsidRDefault="00E9679C" w:rsidP="00657659">
            <w:pPr>
              <w:pStyle w:val="acctfourfigures"/>
              <w:tabs>
                <w:tab w:val="clear" w:pos="765"/>
                <w:tab w:val="decimal" w:pos="551"/>
              </w:tabs>
              <w:spacing w:after="100" w:afterAutospacing="1" w:line="240" w:lineRule="auto"/>
              <w:ind w:right="-7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8C83F6" w14:textId="77777777" w:rsidR="00E9679C" w:rsidRPr="00B44C7B" w:rsidRDefault="00E9679C" w:rsidP="00657659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AF47E9" w14:textId="77777777" w:rsidR="00E9679C" w:rsidRDefault="00E9679C" w:rsidP="00657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66A3CA" w14:textId="77777777" w:rsidR="00E9679C" w:rsidRPr="00B44C7B" w:rsidRDefault="00E9679C" w:rsidP="0065765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7A656AC" w14:textId="77777777" w:rsidR="00E9679C" w:rsidRDefault="00E9679C" w:rsidP="006576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25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57D99B" w14:textId="77777777" w:rsidR="00E9679C" w:rsidRPr="00B44C7B" w:rsidRDefault="00E9679C" w:rsidP="0065765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43CFF9" w14:textId="46AD3439" w:rsidR="00E9679C" w:rsidRPr="001F3193" w:rsidRDefault="00C43249" w:rsidP="000B19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1F3193">
              <w:rPr>
                <w:rFonts w:ascii="Angsana New" w:hAnsi="Angsana New"/>
                <w:sz w:val="20"/>
                <w:lang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608E53EE" w14:textId="77777777" w:rsidR="00E9679C" w:rsidRPr="001F3193" w:rsidRDefault="00E9679C" w:rsidP="0065765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36AE72" w14:textId="26E0AE4F" w:rsidR="00E9679C" w:rsidRPr="001F3193" w:rsidRDefault="008902DC" w:rsidP="006576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1F3193">
              <w:rPr>
                <w:rFonts w:ascii="Angsana New" w:hAnsi="Angsana New"/>
                <w:sz w:val="20"/>
                <w:lang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7FCF3536" w14:textId="77777777" w:rsidR="00E9679C" w:rsidRPr="001F3193" w:rsidRDefault="00E9679C" w:rsidP="00657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3944BD" w14:textId="716F8501" w:rsidR="00E9679C" w:rsidRPr="001F3193" w:rsidRDefault="009861FC" w:rsidP="001F3193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-17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1F3193">
              <w:rPr>
                <w:rFonts w:ascii="Angsana New" w:hAnsi="Angsana New"/>
                <w:sz w:val="20"/>
                <w:lang w:val="en-US" w:bidi="th-TH"/>
              </w:rPr>
              <w:t>8,132</w:t>
            </w:r>
          </w:p>
        </w:tc>
        <w:tc>
          <w:tcPr>
            <w:tcW w:w="180" w:type="dxa"/>
            <w:vAlign w:val="bottom"/>
          </w:tcPr>
          <w:p w14:paraId="6F0EE4B1" w14:textId="77777777" w:rsidR="00E9679C" w:rsidRPr="00B44C7B" w:rsidRDefault="00E9679C" w:rsidP="0065765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6858EE" w14:textId="6C805E41" w:rsidR="00E9679C" w:rsidRPr="00B44C7B" w:rsidRDefault="003E6B61" w:rsidP="006576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2B772E" w:rsidRPr="00B44C7B" w14:paraId="14758AA5" w14:textId="77777777" w:rsidTr="0059288A">
        <w:trPr>
          <w:cantSplit/>
        </w:trPr>
        <w:tc>
          <w:tcPr>
            <w:tcW w:w="2430" w:type="dxa"/>
          </w:tcPr>
          <w:p w14:paraId="5C3CB33F" w14:textId="6ABFFE74" w:rsidR="002B772E" w:rsidRPr="00B44C7B" w:rsidRDefault="002B772E" w:rsidP="002B772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FB56A28" w14:textId="77777777" w:rsidR="002B772E" w:rsidRPr="00B44C7B" w:rsidRDefault="002B772E" w:rsidP="002B772E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B63416" w14:textId="77777777" w:rsidR="002B772E" w:rsidRPr="00B44C7B" w:rsidRDefault="002B772E" w:rsidP="002B772E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1F8E245" w14:textId="77777777" w:rsidR="002B772E" w:rsidRPr="00B44C7B" w:rsidRDefault="002B772E" w:rsidP="002B772E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</w:tcPr>
          <w:p w14:paraId="640D4655" w14:textId="77777777" w:rsidR="002B772E" w:rsidRPr="00B44C7B" w:rsidRDefault="002B772E" w:rsidP="002B772E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C501FD7" w14:textId="77777777" w:rsidR="002B772E" w:rsidRPr="00B44C7B" w:rsidRDefault="002B772E" w:rsidP="002B772E">
            <w:pPr>
              <w:tabs>
                <w:tab w:val="decimal" w:pos="461"/>
              </w:tabs>
              <w:spacing w:line="240" w:lineRule="auto"/>
              <w:ind w:right="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8E269B3" w14:textId="77777777" w:rsidR="002B772E" w:rsidRPr="00B44C7B" w:rsidRDefault="002B772E" w:rsidP="002B772E">
            <w:pPr>
              <w:tabs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FDD5C4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FE7C99" w14:textId="77777777" w:rsidR="002B772E" w:rsidRPr="00B44C7B" w:rsidRDefault="002B772E" w:rsidP="002B772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1FEBC7E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921AFC" w14:textId="77777777" w:rsidR="002B772E" w:rsidRPr="00B44C7B" w:rsidRDefault="002B772E" w:rsidP="002B772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1F23D" w14:textId="6B290691" w:rsidR="002B772E" w:rsidRPr="00B44C7B" w:rsidRDefault="000B198D" w:rsidP="002B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0B198D">
              <w:rPr>
                <w:rFonts w:ascii="Angsana New" w:hAnsi="Angsana New"/>
                <w:b/>
                <w:bCs/>
                <w:sz w:val="20"/>
                <w:lang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0556ECF3" w14:textId="77777777" w:rsidR="002B772E" w:rsidRPr="00B44C7B" w:rsidRDefault="002B772E" w:rsidP="002B772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CD122" w14:textId="09B8EF02" w:rsidR="002B772E" w:rsidRPr="00B44C7B" w:rsidRDefault="002B772E" w:rsidP="002B77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368001A9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C710E" w14:textId="4E6E7AA9" w:rsidR="002B772E" w:rsidRPr="00B44C7B" w:rsidRDefault="009861FC" w:rsidP="0049735A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-17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8,132</w:t>
            </w:r>
          </w:p>
        </w:tc>
        <w:tc>
          <w:tcPr>
            <w:tcW w:w="180" w:type="dxa"/>
            <w:vAlign w:val="bottom"/>
          </w:tcPr>
          <w:p w14:paraId="291A1CED" w14:textId="77777777" w:rsidR="002B772E" w:rsidRPr="00B44C7B" w:rsidRDefault="002B772E" w:rsidP="002B772E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66B8" w14:textId="6B5B4E78" w:rsidR="002B772E" w:rsidRPr="00B44C7B" w:rsidRDefault="002B772E" w:rsidP="002B77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-</w:t>
            </w:r>
          </w:p>
        </w:tc>
      </w:tr>
    </w:tbl>
    <w:p w14:paraId="1B423FBF" w14:textId="77777777" w:rsidR="00DA292D" w:rsidRDefault="00DA292D" w:rsidP="00327B98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DA292D" w:rsidSect="00586A38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32280E3F" w14:textId="5937A640" w:rsidR="00327B98" w:rsidRPr="006B07E9" w:rsidRDefault="00327B98" w:rsidP="00327B98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lang w:val="en-US" w:bidi="th-TH"/>
        </w:rPr>
      </w:pPr>
      <w:r w:rsidRPr="006B07E9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  <w:r w:rsidR="0004188C" w:rsidRPr="006B07E9">
        <w:rPr>
          <w:rFonts w:ascii="Angsana New" w:hAnsi="Angsana New"/>
          <w:i/>
          <w:iCs/>
          <w:sz w:val="30"/>
          <w:szCs w:val="30"/>
          <w:cs/>
          <w:lang w:bidi="th-TH"/>
        </w:rPr>
        <w:t>และการร่วมค้า</w:t>
      </w:r>
      <w:r w:rsidR="00280B7B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45B754D1" w14:textId="77777777" w:rsidR="00327B98" w:rsidRPr="006B07E9" w:rsidRDefault="00327B98" w:rsidP="005D310F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28"/>
          <w:szCs w:val="28"/>
          <w:shd w:val="clear" w:color="auto" w:fill="E6E6E6"/>
          <w:lang w:val="en-US" w:bidi="th-TH"/>
        </w:rPr>
      </w:pPr>
    </w:p>
    <w:p w14:paraId="253D9CCF" w14:textId="1C389DAB" w:rsidR="00327B98" w:rsidRPr="006B07E9" w:rsidRDefault="00327B98" w:rsidP="00327B9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pacing w:val="-2"/>
          <w:sz w:val="30"/>
          <w:szCs w:val="30"/>
          <w:lang w:val="en-US"/>
        </w:rPr>
      </w:pPr>
      <w:r w:rsidRPr="0052660C">
        <w:rPr>
          <w:rFonts w:ascii="Angsana New" w:hAnsi="Angsana New"/>
          <w:spacing w:val="-2"/>
          <w:sz w:val="30"/>
          <w:szCs w:val="30"/>
          <w:cs/>
          <w:lang w:bidi="th-TH"/>
        </w:rPr>
        <w:t>ตารางต่อไปนี้สรุป</w:t>
      </w:r>
      <w:r w:rsidR="008E6603" w:rsidRPr="0052660C">
        <w:rPr>
          <w:rFonts w:ascii="Angsana New" w:hAnsi="Angsana New"/>
          <w:spacing w:val="-2"/>
          <w:sz w:val="30"/>
          <w:szCs w:val="30"/>
          <w:cs/>
          <w:lang w:bidi="th-TH"/>
        </w:rPr>
        <w:t>ข้อมูลทางการเงินของบริษัทร่วม</w:t>
      </w:r>
      <w:r w:rsidR="0004188C" w:rsidRPr="0052660C">
        <w:rPr>
          <w:rFonts w:ascii="Angsana New" w:hAnsi="Angsana New"/>
          <w:spacing w:val="-2"/>
          <w:sz w:val="30"/>
          <w:szCs w:val="30"/>
          <w:cs/>
          <w:lang w:bidi="th-TH"/>
        </w:rPr>
        <w:t>และการร่วมค้า</w:t>
      </w:r>
      <w:r w:rsidRPr="0052660C">
        <w:rPr>
          <w:rFonts w:ascii="Angsana New" w:hAnsi="Angsana New"/>
          <w:spacing w:val="-2"/>
          <w:sz w:val="30"/>
          <w:szCs w:val="30"/>
          <w:cs/>
          <w:lang w:bidi="th-TH"/>
        </w:rPr>
        <w:t>ที่</w:t>
      </w:r>
      <w:r w:rsidR="00280B7B" w:rsidRPr="0052660C">
        <w:rPr>
          <w:rFonts w:ascii="Angsana New" w:hAnsi="Angsana New" w:hint="cs"/>
          <w:spacing w:val="-2"/>
          <w:sz w:val="30"/>
          <w:szCs w:val="30"/>
          <w:cs/>
          <w:lang w:bidi="th-TH"/>
        </w:rPr>
        <w:t>มีสาระสำคัญซึ่งนำเสนอ</w:t>
      </w:r>
      <w:r w:rsidRPr="0052660C">
        <w:rPr>
          <w:rFonts w:ascii="Angsana New" w:hAnsi="Angsana New"/>
          <w:spacing w:val="-2"/>
          <w:sz w:val="30"/>
          <w:szCs w:val="30"/>
          <w:cs/>
          <w:lang w:bidi="th-TH"/>
        </w:rPr>
        <w:t>อยู่ในงบการเงินของบริษัทร่วม</w:t>
      </w:r>
      <w:r w:rsidR="0004188C" w:rsidRPr="0052660C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และการร่วมค้า </w:t>
      </w:r>
      <w:r w:rsidRPr="0052660C">
        <w:rPr>
          <w:rFonts w:ascii="Angsana New" w:hAnsi="Angsana New"/>
          <w:spacing w:val="-2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7B58498" w14:textId="03A61475" w:rsidR="00327B98" w:rsidRDefault="00327B98" w:rsidP="00327B98">
      <w:pPr>
        <w:pStyle w:val="block"/>
        <w:spacing w:after="0" w:line="240" w:lineRule="auto"/>
        <w:ind w:left="720"/>
        <w:jc w:val="thaiDistribute"/>
        <w:rPr>
          <w:rFonts w:ascii="Angsana New" w:hAnsi="Angsana New"/>
          <w:color w:val="0000FF"/>
          <w:sz w:val="28"/>
          <w:szCs w:val="28"/>
          <w:lang w:val="en-US" w:bidi="th-TH"/>
        </w:rPr>
      </w:pPr>
    </w:p>
    <w:tbl>
      <w:tblPr>
        <w:tblStyle w:val="TableGridLight1"/>
        <w:tblW w:w="1018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51"/>
        <w:gridCol w:w="253"/>
        <w:gridCol w:w="1178"/>
        <w:gridCol w:w="236"/>
        <w:gridCol w:w="1168"/>
        <w:gridCol w:w="236"/>
        <w:gridCol w:w="1330"/>
        <w:gridCol w:w="33"/>
      </w:tblGrid>
      <w:tr w:rsidR="00F94430" w:rsidRPr="003D03E0" w14:paraId="4651F99D" w14:textId="784F4901" w:rsidTr="00BA74C3">
        <w:trPr>
          <w:trHeight w:val="587"/>
          <w:tblHeader/>
        </w:trPr>
        <w:tc>
          <w:tcPr>
            <w:tcW w:w="4500" w:type="dxa"/>
          </w:tcPr>
          <w:p w14:paraId="599DA065" w14:textId="77777777" w:rsidR="00F94430" w:rsidRPr="00DA292D" w:rsidRDefault="00F94430" w:rsidP="00AA00E1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2" w:type="dxa"/>
            <w:gridSpan w:val="3"/>
          </w:tcPr>
          <w:p w14:paraId="0F1F2F31" w14:textId="77777777" w:rsidR="00F94430" w:rsidRPr="00326084" w:rsidRDefault="00F94430" w:rsidP="00AA00E1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กรีนเอิร์ธพาวเวอร์</w:t>
            </w:r>
            <w:r w:rsidRPr="003260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(ไทยแลนด์) จำกัด</w:t>
            </w:r>
          </w:p>
        </w:tc>
        <w:tc>
          <w:tcPr>
            <w:tcW w:w="236" w:type="dxa"/>
            <w:vAlign w:val="center"/>
          </w:tcPr>
          <w:p w14:paraId="3A621EE0" w14:textId="77777777" w:rsidR="00F94430" w:rsidRPr="00326084" w:rsidRDefault="00F94430" w:rsidP="00AA00E1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64" w:type="dxa"/>
            <w:gridSpan w:val="4"/>
          </w:tcPr>
          <w:p w14:paraId="14B0A6FF" w14:textId="1D9CDEB7" w:rsidR="00F94430" w:rsidRPr="00326084" w:rsidRDefault="00F94430" w:rsidP="00185022">
            <w:pPr>
              <w:pStyle w:val="acctfourfigures"/>
              <w:tabs>
                <w:tab w:val="clear" w:pos="765"/>
              </w:tabs>
              <w:spacing w:line="240" w:lineRule="atLeast"/>
              <w:ind w:left="69" w:right="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เครือข่ายก๊าซไทย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ญี่ปุ่น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F94430" w:rsidRPr="003D03E0" w14:paraId="57B0EA40" w14:textId="4A8FD3E8" w:rsidTr="00BA74C3">
        <w:trPr>
          <w:trHeight w:val="369"/>
          <w:tblHeader/>
        </w:trPr>
        <w:tc>
          <w:tcPr>
            <w:tcW w:w="4500" w:type="dxa"/>
          </w:tcPr>
          <w:p w14:paraId="39B3DB90" w14:textId="77777777" w:rsidR="00F94430" w:rsidRPr="00DA292D" w:rsidRDefault="00F94430" w:rsidP="00F94430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86" w:type="dxa"/>
            <w:gridSpan w:val="5"/>
          </w:tcPr>
          <w:p w14:paraId="7D3AA92F" w14:textId="77777777" w:rsidR="000034EC" w:rsidRDefault="000034EC" w:rsidP="000034E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1C0048" w14:textId="77777777" w:rsidR="00BC6CC5" w:rsidRDefault="00F100C4" w:rsidP="00BC6CC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 w:rsidR="009941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="0086623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สิ้นสุดวันที</w:t>
            </w:r>
            <w:r w:rsidR="00BC6C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่</w:t>
            </w:r>
          </w:p>
          <w:p w14:paraId="5AEDEDB5" w14:textId="63083667" w:rsidR="00F94430" w:rsidRPr="00326084" w:rsidRDefault="00866237" w:rsidP="00BC6CC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="00E508D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99" w:type="dxa"/>
            <w:gridSpan w:val="3"/>
          </w:tcPr>
          <w:p w14:paraId="0AC150D0" w14:textId="462F2599" w:rsidR="00F94430" w:rsidRPr="00326084" w:rsidRDefault="00CE528C" w:rsidP="00F944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สำหรับงวดตั้งแต่วันที่ </w:t>
            </w:r>
            <w:r w:rsidR="00F94430" w:rsidRPr="00326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94430" w:rsidRPr="003260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045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ถึง</w:t>
            </w:r>
            <w:r w:rsidR="00F94430" w:rsidRPr="00326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31</w:t>
            </w:r>
            <w:r w:rsidR="00F94430" w:rsidRPr="003260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94430" w:rsidRPr="003D03E0" w14:paraId="7AC1258F" w14:textId="264D4B74" w:rsidTr="00BA74C3">
        <w:trPr>
          <w:gridAfter w:val="1"/>
          <w:wAfter w:w="33" w:type="dxa"/>
          <w:tblHeader/>
        </w:trPr>
        <w:tc>
          <w:tcPr>
            <w:tcW w:w="4500" w:type="dxa"/>
          </w:tcPr>
          <w:p w14:paraId="0F3358CA" w14:textId="4818FECD" w:rsidR="00F94430" w:rsidRPr="00DA292D" w:rsidRDefault="00F94430" w:rsidP="00AA00E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1" w:type="dxa"/>
          </w:tcPr>
          <w:p w14:paraId="3FE1FC3F" w14:textId="54C00F73" w:rsidR="00F94430" w:rsidRPr="00326084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53" w:type="dxa"/>
          </w:tcPr>
          <w:p w14:paraId="5B96E5EF" w14:textId="77777777" w:rsidR="00F94430" w:rsidRPr="00326084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46FFF4FD" w14:textId="76822CF5" w:rsidR="00F94430" w:rsidRPr="00326084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64666EB7" w14:textId="77777777" w:rsidR="00F94430" w:rsidRPr="00326084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39AF793F" w14:textId="1DFD5196" w:rsidR="00F94430" w:rsidRPr="00326084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B6500C" w:rsidRPr="00326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BCB2E88" w14:textId="77777777" w:rsidR="00F94430" w:rsidRPr="00326084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0" w:type="dxa"/>
          </w:tcPr>
          <w:p w14:paraId="7E545A88" w14:textId="45B397C2" w:rsidR="00F94430" w:rsidRPr="00326084" w:rsidRDefault="00B6500C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6084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0C5010" w:rsidRPr="003D03E0" w14:paraId="5ACEFF48" w14:textId="77777777" w:rsidTr="00BA74C3">
        <w:trPr>
          <w:trHeight w:val="263"/>
          <w:tblHeader/>
        </w:trPr>
        <w:tc>
          <w:tcPr>
            <w:tcW w:w="4500" w:type="dxa"/>
          </w:tcPr>
          <w:p w14:paraId="5ECADC61" w14:textId="77777777" w:rsidR="00D43C5C" w:rsidRPr="00DA292D" w:rsidRDefault="00D43C5C" w:rsidP="00AA00E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82" w:type="dxa"/>
            <w:gridSpan w:val="8"/>
          </w:tcPr>
          <w:p w14:paraId="277551C7" w14:textId="77777777" w:rsidR="00D43C5C" w:rsidRPr="00326084" w:rsidRDefault="00D43C5C" w:rsidP="00AA00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2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34EC" w:rsidRPr="003D03E0" w14:paraId="1AFCECD8" w14:textId="4793BE4F" w:rsidTr="00BA74C3">
        <w:trPr>
          <w:trHeight w:val="344"/>
        </w:trPr>
        <w:tc>
          <w:tcPr>
            <w:tcW w:w="4500" w:type="dxa"/>
          </w:tcPr>
          <w:p w14:paraId="52244BA4" w14:textId="77777777" w:rsidR="000034EC" w:rsidRPr="00DA292D" w:rsidRDefault="000034EC" w:rsidP="00F94430">
            <w:pPr>
              <w:tabs>
                <w:tab w:val="decimal" w:pos="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51" w:type="dxa"/>
            <w:shd w:val="clear" w:color="auto" w:fill="auto"/>
          </w:tcPr>
          <w:p w14:paraId="4509334F" w14:textId="34935AB5" w:rsidR="000034EC" w:rsidRPr="00326084" w:rsidRDefault="000034EC" w:rsidP="00FB1660">
            <w:pPr>
              <w:tabs>
                <w:tab w:val="decimal" w:pos="955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334,011</w:t>
            </w:r>
          </w:p>
        </w:tc>
        <w:tc>
          <w:tcPr>
            <w:tcW w:w="253" w:type="dxa"/>
            <w:shd w:val="clear" w:color="auto" w:fill="auto"/>
          </w:tcPr>
          <w:p w14:paraId="0D024328" w14:textId="77777777" w:rsidR="000034EC" w:rsidRPr="00326084" w:rsidRDefault="000034EC" w:rsidP="00F94430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AD706C3" w14:textId="75C1C6D9" w:rsidR="000034EC" w:rsidRPr="00326084" w:rsidRDefault="000034EC" w:rsidP="00F94430">
            <w:pPr>
              <w:tabs>
                <w:tab w:val="decimal" w:pos="117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377,071</w:t>
            </w:r>
          </w:p>
        </w:tc>
        <w:tc>
          <w:tcPr>
            <w:tcW w:w="236" w:type="dxa"/>
            <w:shd w:val="clear" w:color="auto" w:fill="auto"/>
          </w:tcPr>
          <w:p w14:paraId="162B2748" w14:textId="77777777" w:rsidR="000034EC" w:rsidRPr="00326084" w:rsidRDefault="000034EC" w:rsidP="00F94430">
            <w:pPr>
              <w:tabs>
                <w:tab w:val="decimal" w:pos="615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08544E1" w14:textId="096C69CA" w:rsidR="000034EC" w:rsidRPr="00326084" w:rsidRDefault="000034EC" w:rsidP="00F94430">
            <w:pPr>
              <w:tabs>
                <w:tab w:val="decimal" w:pos="1210"/>
              </w:tabs>
              <w:ind w:left="-115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646,117</w:t>
            </w:r>
          </w:p>
        </w:tc>
        <w:tc>
          <w:tcPr>
            <w:tcW w:w="236" w:type="dxa"/>
            <w:shd w:val="clear" w:color="auto" w:fill="auto"/>
          </w:tcPr>
          <w:p w14:paraId="53B030E5" w14:textId="77777777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shd w:val="clear" w:color="auto" w:fill="auto"/>
          </w:tcPr>
          <w:p w14:paraId="404A0274" w14:textId="2D676AA5" w:rsidR="000034EC" w:rsidRPr="00326084" w:rsidRDefault="000034EC" w:rsidP="00FB1660">
            <w:pPr>
              <w:tabs>
                <w:tab w:val="decimal" w:pos="1210"/>
              </w:tabs>
              <w:ind w:left="-115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538,488</w:t>
            </w:r>
          </w:p>
        </w:tc>
      </w:tr>
      <w:tr w:rsidR="000034EC" w:rsidRPr="003D03E0" w14:paraId="2915DD6C" w14:textId="0AF180C3" w:rsidTr="00BA74C3">
        <w:trPr>
          <w:trHeight w:val="92"/>
        </w:trPr>
        <w:tc>
          <w:tcPr>
            <w:tcW w:w="4500" w:type="dxa"/>
          </w:tcPr>
          <w:p w14:paraId="7416E911" w14:textId="77777777" w:rsidR="000034EC" w:rsidRPr="00DA292D" w:rsidRDefault="000034EC" w:rsidP="00F9443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2E7A64E" w14:textId="77777777" w:rsidR="000034EC" w:rsidRPr="00326084" w:rsidRDefault="000034EC" w:rsidP="00F94430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BE3BABB" w14:textId="77777777" w:rsidR="000034EC" w:rsidRPr="003D03E0" w:rsidRDefault="000034EC" w:rsidP="00F94430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</w:tcPr>
          <w:p w14:paraId="5A7F5AD8" w14:textId="77777777" w:rsidR="000034EC" w:rsidRPr="00326084" w:rsidRDefault="000034EC" w:rsidP="00F94430">
            <w:pPr>
              <w:tabs>
                <w:tab w:val="decimal" w:pos="1170"/>
              </w:tabs>
              <w:spacing w:line="240" w:lineRule="auto"/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CCF22C" w14:textId="77777777" w:rsidR="000034EC" w:rsidRPr="00326084" w:rsidRDefault="000034EC" w:rsidP="00F94430">
            <w:pPr>
              <w:tabs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15C8A97" w14:textId="77777777" w:rsidR="000034EC" w:rsidRPr="00326084" w:rsidRDefault="000034EC" w:rsidP="00F94430">
            <w:pPr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3D628D" w14:textId="77777777" w:rsidR="000034EC" w:rsidRPr="00326084" w:rsidRDefault="000034EC" w:rsidP="00F94430">
            <w:pPr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</w:tcPr>
          <w:p w14:paraId="0B5ECE5F" w14:textId="77777777" w:rsidR="000034EC" w:rsidRPr="00326084" w:rsidRDefault="000034EC" w:rsidP="00F94430">
            <w:pPr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4EC" w:rsidRPr="003D03E0" w14:paraId="52FA6662" w14:textId="3E049909" w:rsidTr="00BA74C3">
        <w:tc>
          <w:tcPr>
            <w:tcW w:w="4500" w:type="dxa"/>
          </w:tcPr>
          <w:p w14:paraId="46DC353A" w14:textId="40C8C1A1" w:rsidR="000034EC" w:rsidRPr="00DA292D" w:rsidRDefault="000034EC" w:rsidP="00F94430">
            <w:pPr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จากการดำเนินงานอย่างต่อเนื่อง</w:t>
            </w:r>
            <w:r w:rsidRPr="00DA292D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 xml:space="preserve"> ก</w:t>
            </w:r>
          </w:p>
        </w:tc>
        <w:tc>
          <w:tcPr>
            <w:tcW w:w="1251" w:type="dxa"/>
          </w:tcPr>
          <w:p w14:paraId="64B0C4E2" w14:textId="0E5033C0" w:rsidR="000034EC" w:rsidRPr="00326084" w:rsidRDefault="000034EC" w:rsidP="00D755C6">
            <w:pPr>
              <w:tabs>
                <w:tab w:val="decimal" w:pos="973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90,807</w:t>
            </w:r>
          </w:p>
        </w:tc>
        <w:tc>
          <w:tcPr>
            <w:tcW w:w="253" w:type="dxa"/>
          </w:tcPr>
          <w:p w14:paraId="6C7E0FE7" w14:textId="77777777" w:rsidR="000034EC" w:rsidRPr="00326084" w:rsidRDefault="000034EC" w:rsidP="00F94430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B351026" w14:textId="7691A117" w:rsidR="000034EC" w:rsidRPr="00326084" w:rsidRDefault="000034EC" w:rsidP="00F94430">
            <w:pPr>
              <w:tabs>
                <w:tab w:val="decimal" w:pos="117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134,999</w:t>
            </w:r>
          </w:p>
        </w:tc>
        <w:tc>
          <w:tcPr>
            <w:tcW w:w="236" w:type="dxa"/>
          </w:tcPr>
          <w:p w14:paraId="7DB945C3" w14:textId="77777777" w:rsidR="000034EC" w:rsidRPr="00326084" w:rsidRDefault="000034EC" w:rsidP="00F94430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FB28CFF" w14:textId="054229AB" w:rsidR="000034EC" w:rsidRPr="00326084" w:rsidRDefault="000034EC" w:rsidP="00F94430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1</w:t>
            </w:r>
            <w:r w:rsidRPr="0032608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26084">
              <w:rPr>
                <w:rFonts w:ascii="Angsana New" w:hAnsi="Angsana New"/>
                <w:sz w:val="30"/>
                <w:szCs w:val="30"/>
              </w:rPr>
              <w:t>,</w:t>
            </w:r>
            <w:r w:rsidR="00EA160C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36" w:type="dxa"/>
          </w:tcPr>
          <w:p w14:paraId="0FD7E537" w14:textId="77777777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</w:tcPr>
          <w:p w14:paraId="60D0AAE7" w14:textId="73730093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(10,359)</w:t>
            </w:r>
          </w:p>
        </w:tc>
      </w:tr>
      <w:tr w:rsidR="000034EC" w:rsidRPr="003D03E0" w14:paraId="52E12EE5" w14:textId="3D8F5047" w:rsidTr="00BA74C3">
        <w:tc>
          <w:tcPr>
            <w:tcW w:w="4500" w:type="dxa"/>
          </w:tcPr>
          <w:p w14:paraId="6B368D53" w14:textId="07A0D4E3" w:rsidR="000034EC" w:rsidRPr="00DA292D" w:rsidRDefault="000034EC" w:rsidP="00F944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เบ็ดเสร็จอื่นสำหรับ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CAD0A6E" w14:textId="49DA23DB" w:rsidR="000034EC" w:rsidRPr="00326084" w:rsidRDefault="000034EC" w:rsidP="00D755C6">
            <w:pPr>
              <w:tabs>
                <w:tab w:val="decimal" w:pos="964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(26,468)</w:t>
            </w:r>
          </w:p>
        </w:tc>
        <w:tc>
          <w:tcPr>
            <w:tcW w:w="253" w:type="dxa"/>
          </w:tcPr>
          <w:p w14:paraId="75760D4D" w14:textId="77777777" w:rsidR="000034EC" w:rsidRPr="003D03E0" w:rsidRDefault="000034EC" w:rsidP="00F94430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CE94007" w14:textId="180BE303" w:rsidR="000034EC" w:rsidRPr="00326084" w:rsidRDefault="000034EC" w:rsidP="00F94430">
            <w:pPr>
              <w:tabs>
                <w:tab w:val="decimal" w:pos="90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89,406</w:t>
            </w:r>
          </w:p>
        </w:tc>
        <w:tc>
          <w:tcPr>
            <w:tcW w:w="236" w:type="dxa"/>
          </w:tcPr>
          <w:p w14:paraId="2B4A2C87" w14:textId="77777777" w:rsidR="000034EC" w:rsidRPr="00326084" w:rsidRDefault="000034EC" w:rsidP="00F94430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75CC842" w14:textId="186F9155" w:rsidR="000034EC" w:rsidRPr="00326084" w:rsidRDefault="000034EC" w:rsidP="00326084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7B958C" w14:textId="77777777" w:rsidR="000034EC" w:rsidRPr="00326084" w:rsidRDefault="000034EC" w:rsidP="00326084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</w:tcPr>
          <w:p w14:paraId="79A24A8B" w14:textId="1DE9EFEE" w:rsidR="000034EC" w:rsidRPr="00326084" w:rsidRDefault="000034EC" w:rsidP="00F94430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4EC" w:rsidRPr="003D03E0" w14:paraId="3451499F" w14:textId="5B74A9A5" w:rsidTr="00BA74C3">
        <w:tc>
          <w:tcPr>
            <w:tcW w:w="4500" w:type="dxa"/>
          </w:tcPr>
          <w:p w14:paraId="23D0EC0C" w14:textId="77777777" w:rsidR="000034EC" w:rsidRPr="00DA292D" w:rsidRDefault="000034EC" w:rsidP="00F944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เบ็ดเสร็จรวม (ร้อยละ </w:t>
            </w:r>
            <w:r w:rsidRPr="00DA292D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A5EF216" w14:textId="43DD1AB2" w:rsidR="000034EC" w:rsidRPr="00326084" w:rsidRDefault="000034EC" w:rsidP="00D755C6">
            <w:pPr>
              <w:tabs>
                <w:tab w:val="decimal" w:pos="973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64,339</w:t>
            </w:r>
          </w:p>
        </w:tc>
        <w:tc>
          <w:tcPr>
            <w:tcW w:w="253" w:type="dxa"/>
          </w:tcPr>
          <w:p w14:paraId="7779EE8F" w14:textId="77777777" w:rsidR="000034EC" w:rsidRPr="003D03E0" w:rsidRDefault="000034EC" w:rsidP="00F94430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1BC1E979" w14:textId="69E3998A" w:rsidR="000034EC" w:rsidRPr="00326084" w:rsidRDefault="000034EC" w:rsidP="00F94430">
            <w:pPr>
              <w:tabs>
                <w:tab w:val="decimal" w:pos="117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224,405</w:t>
            </w:r>
          </w:p>
        </w:tc>
        <w:tc>
          <w:tcPr>
            <w:tcW w:w="236" w:type="dxa"/>
          </w:tcPr>
          <w:p w14:paraId="792694CE" w14:textId="77777777" w:rsidR="000034EC" w:rsidRPr="00326084" w:rsidRDefault="000034EC" w:rsidP="00F94430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0F68A91" w14:textId="10965011" w:rsidR="000034EC" w:rsidRPr="00326084" w:rsidRDefault="000034EC" w:rsidP="00F94430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16,</w:t>
            </w:r>
            <w:r w:rsidR="00EA160C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36" w:type="dxa"/>
          </w:tcPr>
          <w:p w14:paraId="2D2EA090" w14:textId="77777777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F0C02" w14:textId="32A63FEC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(10,359)</w:t>
            </w:r>
          </w:p>
        </w:tc>
      </w:tr>
      <w:tr w:rsidR="000034EC" w:rsidRPr="003D03E0" w14:paraId="25DD26D0" w14:textId="68C0CC26" w:rsidTr="00BA74C3">
        <w:tc>
          <w:tcPr>
            <w:tcW w:w="4500" w:type="dxa"/>
          </w:tcPr>
          <w:p w14:paraId="4D0DE1A9" w14:textId="77777777" w:rsidR="000034EC" w:rsidRDefault="000034EC" w:rsidP="00F944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เบ็ดเสร็จรวม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ตามส่วนได้เสียของ</w:t>
            </w:r>
          </w:p>
          <w:p w14:paraId="7626F7C3" w14:textId="4D7B350E" w:rsidR="000034EC" w:rsidRPr="00F44CA2" w:rsidRDefault="000034EC" w:rsidP="00F944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กลุ่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9744E9C" w14:textId="77777777" w:rsidR="000034EC" w:rsidRDefault="000034EC" w:rsidP="00F94430">
            <w:pPr>
              <w:tabs>
                <w:tab w:val="decimal" w:pos="76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</w:p>
          <w:p w14:paraId="0E66CBFD" w14:textId="33E4BEB1" w:rsidR="000034EC" w:rsidRPr="00326084" w:rsidRDefault="000034EC" w:rsidP="00D755C6">
            <w:pPr>
              <w:tabs>
                <w:tab w:val="decimal" w:pos="964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25,736</w:t>
            </w:r>
          </w:p>
        </w:tc>
        <w:tc>
          <w:tcPr>
            <w:tcW w:w="253" w:type="dxa"/>
          </w:tcPr>
          <w:p w14:paraId="18AC53EC" w14:textId="77777777" w:rsidR="000034EC" w:rsidRPr="003D03E0" w:rsidRDefault="000034EC" w:rsidP="00F94430">
            <w:pPr>
              <w:tabs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22AC043A" w14:textId="77777777" w:rsidR="000034EC" w:rsidRDefault="000034EC" w:rsidP="00F94430">
            <w:pPr>
              <w:tabs>
                <w:tab w:val="decimal" w:pos="1170"/>
              </w:tabs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  <w:p w14:paraId="25266FF6" w14:textId="2950FAA3" w:rsidR="000034EC" w:rsidRPr="00326084" w:rsidRDefault="000034EC" w:rsidP="00F94430">
            <w:pPr>
              <w:tabs>
                <w:tab w:val="decimal" w:pos="1170"/>
              </w:tabs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89,762</w:t>
            </w:r>
          </w:p>
        </w:tc>
        <w:tc>
          <w:tcPr>
            <w:tcW w:w="236" w:type="dxa"/>
          </w:tcPr>
          <w:p w14:paraId="4EA1FA9F" w14:textId="77777777" w:rsidR="000034EC" w:rsidRPr="00326084" w:rsidRDefault="000034EC" w:rsidP="00F94430">
            <w:pPr>
              <w:tabs>
                <w:tab w:val="decimal" w:pos="97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46E9143" w14:textId="77777777" w:rsidR="000034EC" w:rsidRDefault="000034EC" w:rsidP="00F94430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sz w:val="30"/>
                <w:szCs w:val="30"/>
              </w:rPr>
            </w:pPr>
          </w:p>
          <w:p w14:paraId="230F0597" w14:textId="79746944" w:rsidR="000034EC" w:rsidRPr="00326084" w:rsidRDefault="000034EC" w:rsidP="00F94430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8,</w:t>
            </w:r>
            <w:r w:rsidR="00DD69A7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36" w:type="dxa"/>
          </w:tcPr>
          <w:p w14:paraId="12564614" w14:textId="77777777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</w:tcBorders>
          </w:tcPr>
          <w:p w14:paraId="72FF848B" w14:textId="77777777" w:rsidR="000034EC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245BB8D" w14:textId="30C79081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(5,185)</w:t>
            </w:r>
          </w:p>
        </w:tc>
      </w:tr>
      <w:tr w:rsidR="000034EC" w:rsidRPr="003D03E0" w14:paraId="3707693D" w14:textId="61287A31" w:rsidTr="00BA74C3">
        <w:tc>
          <w:tcPr>
            <w:tcW w:w="4500" w:type="dxa"/>
          </w:tcPr>
          <w:p w14:paraId="601FB5B0" w14:textId="77777777" w:rsidR="000034EC" w:rsidRDefault="000034EC" w:rsidP="00F944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</w:p>
          <w:p w14:paraId="2D92D86E" w14:textId="25E96F60" w:rsidR="000034EC" w:rsidRPr="00DA292D" w:rsidRDefault="000034EC" w:rsidP="00F944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A292D">
              <w:rPr>
                <w:rFonts w:ascii="Angsana New" w:hAnsi="Angsana New" w:cs="Angsana New"/>
                <w:sz w:val="30"/>
                <w:szCs w:val="30"/>
                <w:cs/>
              </w:rPr>
              <w:t>แบ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downstream</w:t>
            </w:r>
          </w:p>
        </w:tc>
        <w:tc>
          <w:tcPr>
            <w:tcW w:w="1251" w:type="dxa"/>
          </w:tcPr>
          <w:p w14:paraId="2DC5CE2D" w14:textId="77777777" w:rsidR="000034EC" w:rsidRDefault="000034EC" w:rsidP="00F85031">
            <w:pPr>
              <w:tabs>
                <w:tab w:val="decimal" w:pos="520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256C4EBB" w14:textId="418F33DF" w:rsidR="000034EC" w:rsidRPr="00F85031" w:rsidRDefault="000034EC" w:rsidP="00F85031">
            <w:pPr>
              <w:tabs>
                <w:tab w:val="decimal" w:pos="520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71516C1" w14:textId="77777777" w:rsidR="000034EC" w:rsidRPr="003D03E0" w:rsidRDefault="000034EC" w:rsidP="00F94430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</w:tcPr>
          <w:p w14:paraId="01CE5FA7" w14:textId="77777777" w:rsidR="000034EC" w:rsidRDefault="000034EC" w:rsidP="00F94430">
            <w:pPr>
              <w:tabs>
                <w:tab w:val="decimal" w:pos="54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</w:p>
          <w:p w14:paraId="0F16B425" w14:textId="188357DC" w:rsidR="000034EC" w:rsidRPr="00326084" w:rsidRDefault="000034EC" w:rsidP="00F94430">
            <w:pPr>
              <w:tabs>
                <w:tab w:val="decimal" w:pos="540"/>
              </w:tabs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09B499" w14:textId="77777777" w:rsidR="000034EC" w:rsidRPr="00326084" w:rsidRDefault="000034EC" w:rsidP="00F94430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98E861E" w14:textId="77777777" w:rsidR="000034EC" w:rsidRDefault="000034EC" w:rsidP="00F94430">
            <w:pPr>
              <w:tabs>
                <w:tab w:val="decimal" w:pos="1330"/>
              </w:tabs>
              <w:ind w:left="-115" w:right="34"/>
              <w:rPr>
                <w:rFonts w:ascii="Angsana New" w:hAnsi="Angsana New" w:cs="Angsana New"/>
                <w:sz w:val="30"/>
                <w:szCs w:val="30"/>
              </w:rPr>
            </w:pPr>
          </w:p>
          <w:p w14:paraId="7684AAF6" w14:textId="65383D24" w:rsidR="000034EC" w:rsidRPr="00326084" w:rsidRDefault="000034EC" w:rsidP="00F94430">
            <w:pPr>
              <w:tabs>
                <w:tab w:val="decimal" w:pos="1330"/>
              </w:tabs>
              <w:ind w:left="-115" w:righ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(191)</w:t>
            </w:r>
          </w:p>
        </w:tc>
        <w:tc>
          <w:tcPr>
            <w:tcW w:w="236" w:type="dxa"/>
          </w:tcPr>
          <w:p w14:paraId="5A9F9441" w14:textId="77777777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</w:tcPr>
          <w:p w14:paraId="64FCCD9E" w14:textId="77777777" w:rsidR="000034EC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9D827D0" w14:textId="2BBBF6EE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(2,910)</w:t>
            </w:r>
          </w:p>
        </w:tc>
      </w:tr>
      <w:tr w:rsidR="000034EC" w:rsidRPr="003D03E0" w14:paraId="3337696E" w14:textId="274E2DDC" w:rsidTr="00BA74C3">
        <w:tc>
          <w:tcPr>
            <w:tcW w:w="4500" w:type="dxa"/>
          </w:tcPr>
          <w:p w14:paraId="3026C10C" w14:textId="77777777" w:rsidR="000034EC" w:rsidRPr="00DA292D" w:rsidRDefault="000034EC" w:rsidP="00F944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1D93C89" w14:textId="03490C54" w:rsidR="000034EC" w:rsidRPr="00B847E3" w:rsidRDefault="000034EC" w:rsidP="00B847E3">
            <w:pPr>
              <w:tabs>
                <w:tab w:val="decimal" w:pos="117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(5,486)</w:t>
            </w:r>
          </w:p>
        </w:tc>
        <w:tc>
          <w:tcPr>
            <w:tcW w:w="253" w:type="dxa"/>
          </w:tcPr>
          <w:p w14:paraId="05F412F0" w14:textId="77777777" w:rsidR="000034EC" w:rsidRPr="003D03E0" w:rsidRDefault="000034EC" w:rsidP="00F94430">
            <w:pPr>
              <w:tabs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F873962" w14:textId="3E9713C5" w:rsidR="000034EC" w:rsidRPr="00326084" w:rsidRDefault="000034EC" w:rsidP="00F94430">
            <w:pPr>
              <w:tabs>
                <w:tab w:val="decimal" w:pos="117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(5,486)</w:t>
            </w:r>
          </w:p>
        </w:tc>
        <w:tc>
          <w:tcPr>
            <w:tcW w:w="236" w:type="dxa"/>
          </w:tcPr>
          <w:p w14:paraId="01B15E48" w14:textId="77777777" w:rsidR="000034EC" w:rsidRPr="00326084" w:rsidRDefault="000034EC" w:rsidP="00F94430">
            <w:pPr>
              <w:tabs>
                <w:tab w:val="decimal" w:pos="97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C0CA403" w14:textId="1154DAA1" w:rsidR="000034EC" w:rsidRPr="00326084" w:rsidRDefault="000034EC" w:rsidP="00326084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CF9CE" w14:textId="77777777" w:rsidR="000034EC" w:rsidRPr="00326084" w:rsidRDefault="000034EC" w:rsidP="00F94430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</w:tcPr>
          <w:p w14:paraId="4929B01A" w14:textId="531658D7" w:rsidR="000034EC" w:rsidRPr="00326084" w:rsidRDefault="000034EC" w:rsidP="00F94430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4EC" w:rsidRPr="003D03E0" w14:paraId="166B0877" w14:textId="0CD48C95" w:rsidTr="00BA74C3">
        <w:tc>
          <w:tcPr>
            <w:tcW w:w="4500" w:type="dxa"/>
          </w:tcPr>
          <w:p w14:paraId="6FD47614" w14:textId="77777777" w:rsidR="000034EC" w:rsidRPr="004E6D0A" w:rsidRDefault="000034EC" w:rsidP="00F94430">
            <w:pPr>
              <w:tabs>
                <w:tab w:val="decimal" w:pos="1882"/>
              </w:tabs>
              <w:ind w:left="-115" w:right="-108" w:firstLine="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เบ็ดเสร็จรวมส่วน</w:t>
            </w: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ที่เป็นของ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EF141CA" w14:textId="664729BD" w:rsidR="000034EC" w:rsidRPr="00B847E3" w:rsidRDefault="000034EC" w:rsidP="00D755C6">
            <w:pPr>
              <w:tabs>
                <w:tab w:val="decimal" w:pos="964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847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20,250</w:t>
            </w:r>
          </w:p>
        </w:tc>
        <w:tc>
          <w:tcPr>
            <w:tcW w:w="253" w:type="dxa"/>
          </w:tcPr>
          <w:p w14:paraId="0875ECB4" w14:textId="77777777" w:rsidR="000034EC" w:rsidRPr="003D03E0" w:rsidRDefault="000034EC" w:rsidP="00F9443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F0674DB" w14:textId="1B5D16B1" w:rsidR="000034EC" w:rsidRPr="00326084" w:rsidRDefault="000034EC" w:rsidP="00F94430">
            <w:pPr>
              <w:tabs>
                <w:tab w:val="decimal" w:pos="1170"/>
              </w:tabs>
              <w:ind w:left="-115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84,276</w:t>
            </w:r>
          </w:p>
        </w:tc>
        <w:tc>
          <w:tcPr>
            <w:tcW w:w="236" w:type="dxa"/>
          </w:tcPr>
          <w:p w14:paraId="25BDC9A1" w14:textId="77777777" w:rsidR="000034EC" w:rsidRPr="00326084" w:rsidRDefault="000034EC" w:rsidP="00F94430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69F5D51" w14:textId="40C07ECC" w:rsidR="000034EC" w:rsidRPr="00326084" w:rsidRDefault="000034EC" w:rsidP="00F94430">
            <w:pPr>
              <w:tabs>
                <w:tab w:val="decimal" w:pos="1330"/>
              </w:tabs>
              <w:ind w:left="-115" w:righ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6084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DD69A7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36" w:type="dxa"/>
          </w:tcPr>
          <w:p w14:paraId="7ACBB614" w14:textId="77777777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88485D" w14:textId="1B5B1470" w:rsidR="000034EC" w:rsidRPr="00326084" w:rsidRDefault="000034EC" w:rsidP="00F94430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084">
              <w:rPr>
                <w:rFonts w:ascii="Angsana New" w:hAnsi="Angsana New"/>
                <w:b/>
                <w:bCs/>
                <w:sz w:val="30"/>
                <w:szCs w:val="30"/>
              </w:rPr>
              <w:t>(8,095)</w:t>
            </w:r>
          </w:p>
        </w:tc>
      </w:tr>
      <w:tr w:rsidR="000034EC" w:rsidRPr="003D03E0" w14:paraId="0E0C1DF7" w14:textId="7E3B6885" w:rsidTr="00BA74C3">
        <w:tc>
          <w:tcPr>
            <w:tcW w:w="4500" w:type="dxa"/>
          </w:tcPr>
          <w:p w14:paraId="2330828B" w14:textId="5C915904" w:rsidR="000034EC" w:rsidRPr="00DA292D" w:rsidRDefault="000034EC" w:rsidP="00F94430">
            <w:pPr>
              <w:tabs>
                <w:tab w:val="decimal" w:pos="1882"/>
              </w:tabs>
              <w:ind w:left="-115" w:right="-108" w:firstLine="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เงินปันผลรับจากบริษัทร่วม </w:t>
            </w:r>
            <w:r w:rsidRPr="00DA292D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DA29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การร่วมค้าสำหรับปี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5F941DF7" w14:textId="73556724" w:rsidR="000034EC" w:rsidRPr="003D03E0" w:rsidRDefault="000034EC" w:rsidP="00D755C6">
            <w:pPr>
              <w:tabs>
                <w:tab w:val="decimal" w:pos="1330"/>
              </w:tabs>
              <w:ind w:left="-115" w:right="7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847E3">
              <w:rPr>
                <w:rFonts w:ascii="Angsana New" w:hAnsi="Angsana New"/>
                <w:sz w:val="30"/>
                <w:szCs w:val="30"/>
              </w:rPr>
              <w:t>8,132</w:t>
            </w:r>
          </w:p>
        </w:tc>
        <w:tc>
          <w:tcPr>
            <w:tcW w:w="253" w:type="dxa"/>
          </w:tcPr>
          <w:p w14:paraId="504E6765" w14:textId="77777777" w:rsidR="000034EC" w:rsidRPr="003D03E0" w:rsidRDefault="000034EC" w:rsidP="00F94430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6AE15F49" w14:textId="165E26D0" w:rsidR="000034EC" w:rsidRPr="00326084" w:rsidRDefault="000034EC" w:rsidP="00F94430">
            <w:pPr>
              <w:tabs>
                <w:tab w:val="decimal" w:pos="540"/>
              </w:tabs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116C4D" w14:textId="77777777" w:rsidR="000034EC" w:rsidRPr="00326084" w:rsidRDefault="000034EC" w:rsidP="00F94430">
            <w:pPr>
              <w:tabs>
                <w:tab w:val="decimal" w:pos="97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8A45605" w14:textId="177EC377" w:rsidR="000034EC" w:rsidRPr="00326084" w:rsidRDefault="000034EC" w:rsidP="00B847E3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84E332" w14:textId="77777777" w:rsidR="000034EC" w:rsidRPr="00326084" w:rsidRDefault="000034EC" w:rsidP="00F94430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tcBorders>
              <w:top w:val="double" w:sz="4" w:space="0" w:color="auto"/>
            </w:tcBorders>
          </w:tcPr>
          <w:p w14:paraId="04A20023" w14:textId="102BC87C" w:rsidR="000034EC" w:rsidRPr="00326084" w:rsidRDefault="000034EC" w:rsidP="00F94430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5B9FED" w14:textId="47B68441" w:rsidR="000100A8" w:rsidRDefault="000100A8"/>
    <w:p w14:paraId="3FFC93D8" w14:textId="77777777" w:rsidR="000100A8" w:rsidRDefault="000100A8">
      <w:r>
        <w:br w:type="page"/>
      </w:r>
    </w:p>
    <w:tbl>
      <w:tblPr>
        <w:tblStyle w:val="TableGridLight1"/>
        <w:tblW w:w="99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990"/>
        <w:gridCol w:w="253"/>
        <w:gridCol w:w="1007"/>
        <w:gridCol w:w="236"/>
        <w:gridCol w:w="34"/>
        <w:gridCol w:w="1046"/>
        <w:gridCol w:w="236"/>
        <w:gridCol w:w="1060"/>
      </w:tblGrid>
      <w:tr w:rsidR="00FD26B0" w:rsidRPr="004E6D0A" w14:paraId="4EC0E85A" w14:textId="77777777" w:rsidTr="00BD07A8">
        <w:trPr>
          <w:trHeight w:val="587"/>
          <w:tblHeader/>
        </w:trPr>
        <w:tc>
          <w:tcPr>
            <w:tcW w:w="4860" w:type="dxa"/>
          </w:tcPr>
          <w:p w14:paraId="7280AA3E" w14:textId="77777777" w:rsidR="00FD26B0" w:rsidRPr="004E6D0A" w:rsidRDefault="00FD26B0" w:rsidP="00DE60A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4"/>
          </w:tcPr>
          <w:p w14:paraId="4D0FF845" w14:textId="77777777" w:rsidR="00FD26B0" w:rsidRPr="00326084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กรีนเอิร์ธพาวเวอร์</w:t>
            </w:r>
            <w:r w:rsidRPr="003260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(ไทยแลนด์) จำกัด</w:t>
            </w:r>
          </w:p>
        </w:tc>
        <w:tc>
          <w:tcPr>
            <w:tcW w:w="236" w:type="dxa"/>
            <w:vAlign w:val="center"/>
          </w:tcPr>
          <w:p w14:paraId="78B450B2" w14:textId="77777777" w:rsidR="00FD26B0" w:rsidRPr="003D03E0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376" w:type="dxa"/>
            <w:gridSpan w:val="4"/>
          </w:tcPr>
          <w:p w14:paraId="13BD7E6A" w14:textId="77777777" w:rsidR="00FD26B0" w:rsidRPr="00326084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left="69" w:right="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เครือข่ายก๊าซไทย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ญี่ปุ่น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260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9F4B09" w:rsidRPr="004E6D0A" w14:paraId="27F8A27A" w14:textId="0E4F4E1E" w:rsidTr="00BD07A8">
        <w:trPr>
          <w:tblHeader/>
        </w:trPr>
        <w:tc>
          <w:tcPr>
            <w:tcW w:w="4860" w:type="dxa"/>
          </w:tcPr>
          <w:p w14:paraId="599E9F0F" w14:textId="77777777" w:rsidR="009F4B09" w:rsidRPr="004E6D0A" w:rsidRDefault="009F4B09" w:rsidP="00DE60A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E6D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gridSpan w:val="2"/>
          </w:tcPr>
          <w:p w14:paraId="3548DE89" w14:textId="1473AE27" w:rsidR="009F4B09" w:rsidRPr="00326084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53" w:type="dxa"/>
          </w:tcPr>
          <w:p w14:paraId="478E10AD" w14:textId="77777777" w:rsidR="009F4B09" w:rsidRPr="00326084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7" w:type="dxa"/>
          </w:tcPr>
          <w:p w14:paraId="30228DB2" w14:textId="7954EE0B" w:rsidR="009F4B09" w:rsidRPr="00326084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</w:tcPr>
          <w:p w14:paraId="38A2BF21" w14:textId="77777777" w:rsidR="009F4B09" w:rsidRPr="00326084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6" w:type="dxa"/>
          </w:tcPr>
          <w:p w14:paraId="51EDCB25" w14:textId="5AF0B346" w:rsidR="009F4B09" w:rsidRPr="00326084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2A97313F" w14:textId="77777777" w:rsidR="009F4B09" w:rsidRPr="00326084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0" w:type="dxa"/>
          </w:tcPr>
          <w:p w14:paraId="13748A7A" w14:textId="4B65D694" w:rsidR="009F4B09" w:rsidRPr="00326084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6084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0100A8" w:rsidRPr="004E6D0A" w14:paraId="0984A0BC" w14:textId="77777777" w:rsidTr="00BD07A8">
        <w:trPr>
          <w:trHeight w:val="263"/>
          <w:tblHeader/>
        </w:trPr>
        <w:tc>
          <w:tcPr>
            <w:tcW w:w="4860" w:type="dxa"/>
          </w:tcPr>
          <w:p w14:paraId="087DEE00" w14:textId="77777777" w:rsidR="000100A8" w:rsidRPr="004E6D0A" w:rsidRDefault="000100A8" w:rsidP="00DE60A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9"/>
          </w:tcPr>
          <w:p w14:paraId="62203B02" w14:textId="77777777" w:rsidR="000100A8" w:rsidRPr="00326084" w:rsidRDefault="000100A8" w:rsidP="00DE60A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2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037F" w:rsidRPr="004E6D0A" w14:paraId="572CB6D4" w14:textId="70D1C2C4" w:rsidTr="00326084">
        <w:trPr>
          <w:trHeight w:hRule="exact" w:val="308"/>
        </w:trPr>
        <w:tc>
          <w:tcPr>
            <w:tcW w:w="4860" w:type="dxa"/>
          </w:tcPr>
          <w:p w14:paraId="3F92113B" w14:textId="77777777" w:rsidR="002D037F" w:rsidRPr="004E6D0A" w:rsidRDefault="002D037F" w:rsidP="002D037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สินทรัพย์หมุนเวียน </w:t>
            </w:r>
            <w:r w:rsidRPr="004E6D0A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61ABD667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84D22AF" w14:textId="18225493" w:rsidR="002D037F" w:rsidRPr="00326084" w:rsidRDefault="00A11BE4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237,</w:t>
            </w:r>
            <w:r w:rsidR="00B847E3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53" w:type="dxa"/>
          </w:tcPr>
          <w:p w14:paraId="62385150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0BA5370" w14:textId="1C790B45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256,610</w:t>
            </w:r>
          </w:p>
        </w:tc>
        <w:tc>
          <w:tcPr>
            <w:tcW w:w="236" w:type="dxa"/>
          </w:tcPr>
          <w:p w14:paraId="47DA9A1A" w14:textId="77777777" w:rsidR="002D037F" w:rsidRPr="003D03E0" w:rsidRDefault="002D037F" w:rsidP="002D037F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7FA425A4" w14:textId="6ED047AC" w:rsidR="002D037F" w:rsidRPr="00326084" w:rsidRDefault="00602E78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163,60</w:t>
            </w:r>
            <w:r w:rsidR="00326084" w:rsidRPr="0032608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44FEEF" w14:textId="77777777" w:rsidR="002D037F" w:rsidRPr="003D03E0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03B70E85" w14:textId="3C5B7A94" w:rsidR="002D037F" w:rsidRPr="00326084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142,959</w:t>
            </w:r>
          </w:p>
        </w:tc>
      </w:tr>
      <w:tr w:rsidR="002D037F" w:rsidRPr="004E6D0A" w14:paraId="2E83313E" w14:textId="7CE5C6ED" w:rsidTr="00326084">
        <w:tc>
          <w:tcPr>
            <w:tcW w:w="4860" w:type="dxa"/>
          </w:tcPr>
          <w:p w14:paraId="696EB6A2" w14:textId="77777777" w:rsidR="002D037F" w:rsidRPr="004E6D0A" w:rsidRDefault="002D037F" w:rsidP="002D037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4E6D0A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ค</w:t>
            </w:r>
          </w:p>
        </w:tc>
        <w:tc>
          <w:tcPr>
            <w:tcW w:w="270" w:type="dxa"/>
          </w:tcPr>
          <w:p w14:paraId="576159F7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C52EE6" w14:textId="45D80E8C" w:rsidR="002D037F" w:rsidRPr="00326084" w:rsidRDefault="00A11BE4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4,570,330</w:t>
            </w:r>
          </w:p>
        </w:tc>
        <w:tc>
          <w:tcPr>
            <w:tcW w:w="253" w:type="dxa"/>
          </w:tcPr>
          <w:p w14:paraId="43A5030C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A548123" w14:textId="6AB2275C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4,391,587</w:t>
            </w:r>
          </w:p>
        </w:tc>
        <w:tc>
          <w:tcPr>
            <w:tcW w:w="236" w:type="dxa"/>
          </w:tcPr>
          <w:p w14:paraId="4A43EE84" w14:textId="77777777" w:rsidR="002D037F" w:rsidRPr="003D03E0" w:rsidRDefault="002D037F" w:rsidP="002D037F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7F257289" w14:textId="41CFD34B" w:rsidR="002D037F" w:rsidRPr="00326084" w:rsidRDefault="00602E78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404,915</w:t>
            </w:r>
          </w:p>
        </w:tc>
        <w:tc>
          <w:tcPr>
            <w:tcW w:w="236" w:type="dxa"/>
          </w:tcPr>
          <w:p w14:paraId="5AA7FF4F" w14:textId="77777777" w:rsidR="002D037F" w:rsidRPr="003D03E0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4EAF4D5E" w14:textId="1C7A497F" w:rsidR="002D037F" w:rsidRPr="00326084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444,237</w:t>
            </w:r>
          </w:p>
        </w:tc>
      </w:tr>
      <w:tr w:rsidR="002D037F" w:rsidRPr="004E6D0A" w14:paraId="4D768947" w14:textId="5220AE3B" w:rsidTr="007B0CCC">
        <w:tc>
          <w:tcPr>
            <w:tcW w:w="4860" w:type="dxa"/>
          </w:tcPr>
          <w:p w14:paraId="7A04D7F5" w14:textId="77777777" w:rsidR="002D037F" w:rsidRPr="004E6D0A" w:rsidRDefault="002D037F" w:rsidP="002D037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 </w:t>
            </w:r>
            <w:r w:rsidRPr="004E6D0A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ง</w:t>
            </w:r>
          </w:p>
        </w:tc>
        <w:tc>
          <w:tcPr>
            <w:tcW w:w="270" w:type="dxa"/>
          </w:tcPr>
          <w:p w14:paraId="26DDDA4D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80C7F09" w14:textId="61D38E25" w:rsidR="002D037F" w:rsidRPr="00326084" w:rsidRDefault="00A11BE4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(2,103,415)</w:t>
            </w:r>
          </w:p>
        </w:tc>
        <w:tc>
          <w:tcPr>
            <w:tcW w:w="253" w:type="dxa"/>
          </w:tcPr>
          <w:p w14:paraId="0272458E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B4629A0" w14:textId="4DAD1BAD" w:rsidR="002D037F" w:rsidRPr="00326084" w:rsidRDefault="002D037F" w:rsidP="00326084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(2,114,</w:t>
            </w:r>
            <w:r w:rsidR="00326084" w:rsidRPr="00326084">
              <w:rPr>
                <w:rFonts w:ascii="Angsana New" w:hAnsi="Angsana New" w:cs="Angsana New"/>
                <w:sz w:val="30"/>
                <w:szCs w:val="30"/>
              </w:rPr>
              <w:t>821)</w:t>
            </w:r>
          </w:p>
        </w:tc>
        <w:tc>
          <w:tcPr>
            <w:tcW w:w="236" w:type="dxa"/>
          </w:tcPr>
          <w:p w14:paraId="43476B06" w14:textId="77777777" w:rsidR="002D037F" w:rsidRPr="00326084" w:rsidRDefault="002D037F" w:rsidP="00326084">
            <w:pPr>
              <w:tabs>
                <w:tab w:val="decimal" w:pos="768"/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2CA9E5" w14:textId="43FC53AB" w:rsidR="002D037F" w:rsidRPr="00326084" w:rsidRDefault="00602E78" w:rsidP="002D037F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(1</w:t>
            </w:r>
            <w:r w:rsidR="00326084" w:rsidRPr="00326084">
              <w:rPr>
                <w:rFonts w:ascii="Angsana New" w:hAnsi="Angsana New"/>
                <w:sz w:val="30"/>
                <w:szCs w:val="30"/>
              </w:rPr>
              <w:t>3</w:t>
            </w:r>
            <w:r w:rsidR="006B466A">
              <w:rPr>
                <w:rFonts w:ascii="Angsana New" w:hAnsi="Angsana New"/>
                <w:sz w:val="30"/>
                <w:szCs w:val="30"/>
              </w:rPr>
              <w:t>5</w:t>
            </w:r>
            <w:r w:rsidRPr="00326084">
              <w:rPr>
                <w:rFonts w:ascii="Angsana New" w:hAnsi="Angsana New"/>
                <w:sz w:val="30"/>
                <w:szCs w:val="30"/>
              </w:rPr>
              <w:t>,</w:t>
            </w:r>
            <w:r w:rsidR="006B466A">
              <w:rPr>
                <w:rFonts w:ascii="Angsana New" w:hAnsi="Angsana New"/>
                <w:sz w:val="30"/>
                <w:szCs w:val="30"/>
              </w:rPr>
              <w:t>0</w:t>
            </w:r>
            <w:r w:rsidR="00326084" w:rsidRPr="00326084">
              <w:rPr>
                <w:rFonts w:ascii="Angsana New" w:hAnsi="Angsana New"/>
                <w:sz w:val="30"/>
                <w:szCs w:val="30"/>
              </w:rPr>
              <w:t>52</w:t>
            </w:r>
            <w:r w:rsidRPr="003260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7EAADA" w14:textId="77777777" w:rsidR="002D037F" w:rsidRPr="003D03E0" w:rsidRDefault="002D037F" w:rsidP="002D037F">
            <w:pPr>
              <w:tabs>
                <w:tab w:val="decimal" w:pos="880"/>
              </w:tabs>
              <w:ind w:left="-115"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7D29A121" w14:textId="1A625CCA" w:rsidR="002D037F" w:rsidRPr="00326084" w:rsidRDefault="002D037F" w:rsidP="002D037F">
            <w:pPr>
              <w:tabs>
                <w:tab w:val="decimal" w:pos="880"/>
              </w:tabs>
              <w:ind w:left="-115" w:right="-20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(182,237)</w:t>
            </w:r>
          </w:p>
        </w:tc>
      </w:tr>
      <w:tr w:rsidR="002D037F" w:rsidRPr="004E6D0A" w14:paraId="29E4BE51" w14:textId="151C373C" w:rsidTr="00840E1B">
        <w:tc>
          <w:tcPr>
            <w:tcW w:w="4860" w:type="dxa"/>
          </w:tcPr>
          <w:p w14:paraId="577D5956" w14:textId="77777777" w:rsidR="002D037F" w:rsidRPr="004E6D0A" w:rsidRDefault="002D037F" w:rsidP="002D037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หนี้สินไม่หมุนเวียน </w:t>
            </w:r>
            <w:r w:rsidRPr="004E6D0A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จ</w:t>
            </w:r>
          </w:p>
        </w:tc>
        <w:tc>
          <w:tcPr>
            <w:tcW w:w="270" w:type="dxa"/>
          </w:tcPr>
          <w:p w14:paraId="7ED90B56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4CCF0" w14:textId="1FCE7554" w:rsidR="002D037F" w:rsidRPr="00326084" w:rsidRDefault="00A11BE4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(156,508)</w:t>
            </w:r>
          </w:p>
        </w:tc>
        <w:tc>
          <w:tcPr>
            <w:tcW w:w="253" w:type="dxa"/>
          </w:tcPr>
          <w:p w14:paraId="52870634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4C752CE" w14:textId="625D8624" w:rsidR="002D037F" w:rsidRPr="00326084" w:rsidRDefault="002D037F" w:rsidP="00326084">
            <w:pPr>
              <w:tabs>
                <w:tab w:val="decimal" w:pos="76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(50,009)</w:t>
            </w:r>
          </w:p>
        </w:tc>
        <w:tc>
          <w:tcPr>
            <w:tcW w:w="236" w:type="dxa"/>
          </w:tcPr>
          <w:p w14:paraId="7666CDA1" w14:textId="77777777" w:rsidR="002D037F" w:rsidRPr="003D03E0" w:rsidRDefault="002D037F" w:rsidP="002D037F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74059E5" w14:textId="61403FB1" w:rsidR="002D037F" w:rsidRPr="00326084" w:rsidRDefault="00602E78" w:rsidP="002D037F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</w:t>
            </w:r>
            <w:r w:rsidR="00326084" w:rsidRPr="00326084">
              <w:rPr>
                <w:rFonts w:ascii="Angsana New" w:hAnsi="Angsana New"/>
                <w:sz w:val="30"/>
                <w:szCs w:val="30"/>
              </w:rPr>
              <w:t>20</w:t>
            </w:r>
            <w:r w:rsidRPr="00326084">
              <w:rPr>
                <w:rFonts w:ascii="Angsana New" w:hAnsi="Angsana New"/>
                <w:sz w:val="30"/>
                <w:szCs w:val="30"/>
              </w:rPr>
              <w:t>,</w:t>
            </w:r>
            <w:r w:rsidR="00326084" w:rsidRPr="00326084">
              <w:rPr>
                <w:rFonts w:ascii="Angsana New" w:hAnsi="Angsana New"/>
                <w:sz w:val="30"/>
                <w:szCs w:val="30"/>
              </w:rPr>
              <w:t>4</w:t>
            </w:r>
            <w:r w:rsidRPr="00326084">
              <w:rPr>
                <w:rFonts w:ascii="Angsana New" w:hAnsi="Angsana New"/>
                <w:sz w:val="30"/>
                <w:szCs w:val="30"/>
              </w:rPr>
              <w:t>2</w:t>
            </w:r>
            <w:r w:rsidR="00326084" w:rsidRPr="00326084">
              <w:rPr>
                <w:rFonts w:ascii="Angsana New" w:hAnsi="Angsana New"/>
                <w:sz w:val="30"/>
                <w:szCs w:val="30"/>
              </w:rPr>
              <w:t>0</w:t>
            </w:r>
            <w:r w:rsidRPr="003260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C598D5" w14:textId="77777777" w:rsidR="002D037F" w:rsidRPr="003D03E0" w:rsidRDefault="002D037F" w:rsidP="002D037F">
            <w:pPr>
              <w:tabs>
                <w:tab w:val="decimal" w:pos="880"/>
              </w:tabs>
              <w:ind w:left="-115"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68B70E5" w14:textId="4A8E6815" w:rsidR="002D037F" w:rsidRPr="00326084" w:rsidRDefault="002D037F" w:rsidP="002D037F">
            <w:pPr>
              <w:tabs>
                <w:tab w:val="decimal" w:pos="880"/>
              </w:tabs>
              <w:ind w:left="-115" w:right="-20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(8,663)</w:t>
            </w:r>
          </w:p>
        </w:tc>
      </w:tr>
      <w:tr w:rsidR="002D037F" w:rsidRPr="004E6D0A" w14:paraId="6CD0FBEC" w14:textId="0F515788" w:rsidTr="00840E1B">
        <w:tc>
          <w:tcPr>
            <w:tcW w:w="4860" w:type="dxa"/>
          </w:tcPr>
          <w:p w14:paraId="4765E60B" w14:textId="77777777" w:rsidR="002D037F" w:rsidRPr="004E6D0A" w:rsidRDefault="002D037F" w:rsidP="002D037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4E6D0A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4E6D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370BD0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CCFFE7" w14:textId="15B08BCB" w:rsidR="002D037F" w:rsidRPr="00326084" w:rsidRDefault="00A11BE4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2,547,70</w:t>
            </w:r>
            <w:r w:rsidR="00B847E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3" w:type="dxa"/>
          </w:tcPr>
          <w:p w14:paraId="48823CD9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DCF96F9" w14:textId="0551B405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2,483,367</w:t>
            </w:r>
          </w:p>
        </w:tc>
        <w:tc>
          <w:tcPr>
            <w:tcW w:w="236" w:type="dxa"/>
          </w:tcPr>
          <w:p w14:paraId="11A6BD31" w14:textId="77777777" w:rsidR="002D037F" w:rsidRPr="003D03E0" w:rsidRDefault="002D037F" w:rsidP="002D037F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F1049" w14:textId="450754BB" w:rsidR="002D037F" w:rsidRPr="00326084" w:rsidRDefault="00326084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413</w:t>
            </w:r>
            <w:r w:rsidR="00602E78" w:rsidRPr="00326084">
              <w:rPr>
                <w:rFonts w:ascii="Angsana New" w:hAnsi="Angsana New"/>
                <w:sz w:val="30"/>
                <w:szCs w:val="30"/>
              </w:rPr>
              <w:t>,</w:t>
            </w:r>
            <w:r w:rsidR="006B466A">
              <w:rPr>
                <w:rFonts w:ascii="Angsana New" w:hAnsi="Angsana New"/>
                <w:sz w:val="30"/>
                <w:szCs w:val="30"/>
              </w:rPr>
              <w:t>0</w:t>
            </w:r>
            <w:r w:rsidRPr="00326084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2BC0CD50" w14:textId="77777777" w:rsidR="002D037F" w:rsidRPr="003D03E0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2F30F64" w14:textId="543BB808" w:rsidR="002D037F" w:rsidRPr="00326084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396,296</w:t>
            </w:r>
          </w:p>
        </w:tc>
      </w:tr>
      <w:tr w:rsidR="002D037F" w:rsidRPr="004E6D0A" w14:paraId="73D70D74" w14:textId="20E7722B" w:rsidTr="003031D3">
        <w:tc>
          <w:tcPr>
            <w:tcW w:w="4860" w:type="dxa"/>
          </w:tcPr>
          <w:p w14:paraId="285D872B" w14:textId="77777777" w:rsidR="002D037F" w:rsidRPr="004E6D0A" w:rsidRDefault="002D037F" w:rsidP="002D037F">
            <w:pPr>
              <w:tabs>
                <w:tab w:val="left" w:pos="19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  <w:r w:rsidRPr="004E6D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7174EF8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3D4B79" w14:textId="737EC369" w:rsidR="002D037F" w:rsidRPr="00326084" w:rsidRDefault="00602E78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1,019,08</w:t>
            </w:r>
            <w:r w:rsidR="00B847E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3" w:type="dxa"/>
            <w:vAlign w:val="bottom"/>
          </w:tcPr>
          <w:p w14:paraId="7E853074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934BBA9" w14:textId="2A73DB0A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993,347</w:t>
            </w:r>
          </w:p>
        </w:tc>
        <w:tc>
          <w:tcPr>
            <w:tcW w:w="236" w:type="dxa"/>
            <w:vAlign w:val="bottom"/>
          </w:tcPr>
          <w:p w14:paraId="71173E22" w14:textId="77777777" w:rsidR="002D037F" w:rsidRPr="003D03E0" w:rsidRDefault="002D037F" w:rsidP="002D037F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98AAD5B" w14:textId="714020DC" w:rsidR="002D037F" w:rsidRPr="00326084" w:rsidRDefault="00326084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210</w:t>
            </w:r>
            <w:r w:rsidR="00602E78" w:rsidRPr="00326084">
              <w:rPr>
                <w:rFonts w:ascii="Angsana New" w:hAnsi="Angsana New"/>
                <w:sz w:val="30"/>
                <w:szCs w:val="30"/>
              </w:rPr>
              <w:t>,</w:t>
            </w:r>
            <w:r w:rsidR="006B466A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36" w:type="dxa"/>
          </w:tcPr>
          <w:p w14:paraId="58297691" w14:textId="77777777" w:rsidR="002D037F" w:rsidRPr="003D03E0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683033E" w14:textId="120FF2E9" w:rsidR="002D037F" w:rsidRPr="00326084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202,111</w:t>
            </w:r>
          </w:p>
        </w:tc>
      </w:tr>
      <w:tr w:rsidR="002D037F" w:rsidRPr="004E6D0A" w14:paraId="55D22E0C" w14:textId="2F501408" w:rsidTr="003031D3">
        <w:tc>
          <w:tcPr>
            <w:tcW w:w="4860" w:type="dxa"/>
          </w:tcPr>
          <w:p w14:paraId="1C2C1BB8" w14:textId="77777777" w:rsidR="002D037F" w:rsidRPr="004E6D0A" w:rsidRDefault="002D037F" w:rsidP="002D037F">
            <w:pPr>
              <w:tabs>
                <w:tab w:val="left" w:pos="191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63302FFE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AE0E6C" w14:textId="53FFEB18" w:rsidR="002D037F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 w:rsidRPr="00B847E3">
              <w:rPr>
                <w:rFonts w:ascii="Angsana New" w:hAnsi="Angsana New"/>
                <w:sz w:val="30"/>
                <w:szCs w:val="30"/>
              </w:rPr>
              <w:t>143,997</w:t>
            </w:r>
          </w:p>
        </w:tc>
        <w:tc>
          <w:tcPr>
            <w:tcW w:w="253" w:type="dxa"/>
            <w:vAlign w:val="bottom"/>
          </w:tcPr>
          <w:p w14:paraId="126C1556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6961F97" w14:textId="39A6E374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149,482</w:t>
            </w:r>
          </w:p>
        </w:tc>
        <w:tc>
          <w:tcPr>
            <w:tcW w:w="236" w:type="dxa"/>
            <w:vAlign w:val="bottom"/>
          </w:tcPr>
          <w:p w14:paraId="2E153402" w14:textId="77777777" w:rsidR="002D037F" w:rsidRPr="003D03E0" w:rsidRDefault="002D037F" w:rsidP="002D037F">
            <w:pPr>
              <w:tabs>
                <w:tab w:val="decimal" w:pos="972"/>
              </w:tabs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EB61DE3" w14:textId="03D93199" w:rsidR="002D037F" w:rsidRPr="00326084" w:rsidRDefault="00326084" w:rsidP="00326084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A57B76" w14:textId="77777777" w:rsidR="002D037F" w:rsidRPr="003D03E0" w:rsidRDefault="002D037F" w:rsidP="002D037F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056BC23" w14:textId="08E68C9F" w:rsidR="002D037F" w:rsidRPr="00326084" w:rsidRDefault="002D037F" w:rsidP="002D037F">
            <w:pPr>
              <w:tabs>
                <w:tab w:val="left" w:pos="516"/>
              </w:tabs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37F" w:rsidRPr="004E6D0A" w14:paraId="7D095192" w14:textId="55054B50" w:rsidTr="00840E1B">
        <w:tc>
          <w:tcPr>
            <w:tcW w:w="4860" w:type="dxa"/>
          </w:tcPr>
          <w:p w14:paraId="7B3D6869" w14:textId="77777777" w:rsidR="002D037F" w:rsidRPr="004E6D0A" w:rsidRDefault="002D037F" w:rsidP="002D037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7DDB6D1E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6042B" w14:textId="4621DD76" w:rsidR="002D037F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47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1,163,080</w:t>
            </w:r>
          </w:p>
        </w:tc>
        <w:tc>
          <w:tcPr>
            <w:tcW w:w="253" w:type="dxa"/>
          </w:tcPr>
          <w:p w14:paraId="2A0AD198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6A3085" w14:textId="5270A44B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1,142,829</w:t>
            </w:r>
          </w:p>
        </w:tc>
        <w:tc>
          <w:tcPr>
            <w:tcW w:w="236" w:type="dxa"/>
          </w:tcPr>
          <w:p w14:paraId="2D391810" w14:textId="77777777" w:rsidR="002D037F" w:rsidRPr="003D03E0" w:rsidRDefault="002D037F" w:rsidP="002D037F">
            <w:pPr>
              <w:tabs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7380C" w14:textId="362A41C4" w:rsidR="002D037F" w:rsidRPr="003D03E0" w:rsidRDefault="00326084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326084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  <w:r w:rsidR="00602E78" w:rsidRPr="003260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B466A"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236" w:type="dxa"/>
          </w:tcPr>
          <w:p w14:paraId="04FE1AC0" w14:textId="77777777" w:rsidR="002D037F" w:rsidRPr="003D03E0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8905881" w14:textId="0FAD572D" w:rsidR="002D037F" w:rsidRPr="00326084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084">
              <w:rPr>
                <w:rFonts w:ascii="Angsana New" w:hAnsi="Angsana New"/>
                <w:b/>
                <w:bCs/>
                <w:sz w:val="30"/>
                <w:szCs w:val="30"/>
              </w:rPr>
              <w:t>202,111</w:t>
            </w:r>
          </w:p>
        </w:tc>
      </w:tr>
      <w:tr w:rsidR="002D037F" w:rsidRPr="004E6D0A" w14:paraId="043D6740" w14:textId="5AA2CCD5" w:rsidTr="00840E1B">
        <w:trPr>
          <w:trHeight w:val="154"/>
        </w:trPr>
        <w:tc>
          <w:tcPr>
            <w:tcW w:w="4860" w:type="dxa"/>
          </w:tcPr>
          <w:p w14:paraId="698B4612" w14:textId="77777777" w:rsidR="002D037F" w:rsidRPr="004E6D0A" w:rsidRDefault="002D037F" w:rsidP="002D037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F0C2072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456B37" w14:textId="77777777" w:rsidR="002D037F" w:rsidRPr="003D03E0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152EE07E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5FED8474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left" w:pos="227"/>
                <w:tab w:val="decimal" w:pos="551"/>
                <w:tab w:val="decimal" w:pos="1170"/>
              </w:tabs>
              <w:spacing w:line="240" w:lineRule="auto"/>
              <w:ind w:right="-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06A41E58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1B3AEBE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2543838B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1B934A93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2D037F" w:rsidRPr="004E6D0A" w14:paraId="59A863E5" w14:textId="441DE079" w:rsidTr="00326084">
        <w:tc>
          <w:tcPr>
            <w:tcW w:w="4860" w:type="dxa"/>
          </w:tcPr>
          <w:p w14:paraId="42AEAADC" w14:textId="77777777" w:rsidR="002D037F" w:rsidRPr="004E6D0A" w:rsidRDefault="002D037F" w:rsidP="002D037F">
            <w:pPr>
              <w:tabs>
                <w:tab w:val="left" w:pos="19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DDA4FF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F0F93C4" w14:textId="77777777" w:rsidR="002D037F" w:rsidRPr="003D03E0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43A4AAD5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35CDB5BC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  <w:tab w:val="decimal" w:pos="1170"/>
              </w:tabs>
              <w:spacing w:line="240" w:lineRule="atLeast"/>
              <w:ind w:right="-2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311C4A4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57C0A33A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442CC2D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15B33257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D037F" w:rsidRPr="004E6D0A" w14:paraId="0FE1B41B" w14:textId="5B991736" w:rsidTr="00326084">
        <w:tc>
          <w:tcPr>
            <w:tcW w:w="4860" w:type="dxa"/>
          </w:tcPr>
          <w:p w14:paraId="2C0D1D29" w14:textId="77777777" w:rsidR="002D037F" w:rsidRPr="004E6D0A" w:rsidRDefault="002D037F" w:rsidP="002D037F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รวมรายการดอกเบี้ยรับ</w:t>
            </w:r>
          </w:p>
        </w:tc>
        <w:tc>
          <w:tcPr>
            <w:tcW w:w="270" w:type="dxa"/>
          </w:tcPr>
          <w:p w14:paraId="0E2486FD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A5B4A43" w14:textId="3161571B" w:rsidR="002D037F" w:rsidRPr="003D03E0" w:rsidRDefault="0039510D" w:rsidP="002D037F">
            <w:pPr>
              <w:tabs>
                <w:tab w:val="decimal" w:pos="768"/>
              </w:tabs>
              <w:ind w:right="-288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39510D">
              <w:rPr>
                <w:rFonts w:ascii="Angsana New" w:hAnsi="Angsana New" w:cs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53" w:type="dxa"/>
            <w:vAlign w:val="bottom"/>
          </w:tcPr>
          <w:p w14:paraId="0B3CC895" w14:textId="77777777" w:rsidR="002D037F" w:rsidRPr="003D03E0" w:rsidRDefault="002D037F" w:rsidP="002D037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71DA0026" w14:textId="465BB234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</w:tcPr>
          <w:p w14:paraId="11FB597F" w14:textId="77777777" w:rsidR="002D037F" w:rsidRPr="003D03E0" w:rsidRDefault="002D037F" w:rsidP="002D037F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4D614116" w14:textId="48E3C013" w:rsidR="002D037F" w:rsidRPr="003D03E0" w:rsidRDefault="00A67384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67384">
              <w:rPr>
                <w:rFonts w:ascii="Angsana New" w:hAnsi="Angsana New"/>
                <w:sz w:val="30"/>
                <w:szCs w:val="30"/>
              </w:rPr>
              <w:t>1,250</w:t>
            </w:r>
          </w:p>
        </w:tc>
        <w:tc>
          <w:tcPr>
            <w:tcW w:w="236" w:type="dxa"/>
          </w:tcPr>
          <w:p w14:paraId="270ACFB9" w14:textId="77777777" w:rsidR="002D037F" w:rsidRPr="003D03E0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5E1F2702" w14:textId="07F621A8" w:rsidR="002D037F" w:rsidRPr="002D2616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2616"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</w:tr>
      <w:tr w:rsidR="002D037F" w:rsidRPr="004E6D0A" w14:paraId="1EE40F26" w14:textId="3296AD3E" w:rsidTr="00326084">
        <w:tc>
          <w:tcPr>
            <w:tcW w:w="4860" w:type="dxa"/>
          </w:tcPr>
          <w:p w14:paraId="60C7399C" w14:textId="77777777" w:rsidR="002D037F" w:rsidRPr="004E6D0A" w:rsidRDefault="002D037F" w:rsidP="002D037F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</w:tcPr>
          <w:p w14:paraId="55FA12A7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5AA699B" w14:textId="1DFE5836" w:rsidR="002D037F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B847E3">
              <w:rPr>
                <w:rFonts w:ascii="Angsana New" w:hAnsi="Angsana New" w:cs="Angsana New"/>
                <w:sz w:val="30"/>
                <w:szCs w:val="30"/>
              </w:rPr>
              <w:t>69,596</w:t>
            </w:r>
          </w:p>
        </w:tc>
        <w:tc>
          <w:tcPr>
            <w:tcW w:w="253" w:type="dxa"/>
            <w:vAlign w:val="bottom"/>
          </w:tcPr>
          <w:p w14:paraId="25A25074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384C5E7" w14:textId="46D05061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79,573</w:t>
            </w:r>
          </w:p>
        </w:tc>
        <w:tc>
          <w:tcPr>
            <w:tcW w:w="236" w:type="dxa"/>
          </w:tcPr>
          <w:p w14:paraId="7F4EDD72" w14:textId="77777777" w:rsidR="002D037F" w:rsidRPr="003D03E0" w:rsidRDefault="002D037F" w:rsidP="002D037F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271A21AA" w14:textId="41D7323B" w:rsidR="002D037F" w:rsidRPr="003D03E0" w:rsidRDefault="00326084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D2616">
              <w:rPr>
                <w:rFonts w:ascii="Angsana New" w:hAnsi="Angsana New"/>
                <w:sz w:val="30"/>
                <w:szCs w:val="30"/>
              </w:rPr>
              <w:t>19,119</w:t>
            </w:r>
          </w:p>
        </w:tc>
        <w:tc>
          <w:tcPr>
            <w:tcW w:w="236" w:type="dxa"/>
          </w:tcPr>
          <w:p w14:paraId="308A4296" w14:textId="77777777" w:rsidR="002D037F" w:rsidRPr="003D03E0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25CE5CDF" w14:textId="0875E860" w:rsidR="002D037F" w:rsidRPr="002D2616" w:rsidRDefault="002D037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2616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2D037F" w:rsidRPr="004E6D0A" w14:paraId="1FA6ED7E" w14:textId="31C861B3" w:rsidTr="00326084">
        <w:tc>
          <w:tcPr>
            <w:tcW w:w="4860" w:type="dxa"/>
          </w:tcPr>
          <w:p w14:paraId="44E52795" w14:textId="77777777" w:rsidR="002D037F" w:rsidRPr="004E6D0A" w:rsidRDefault="002D037F" w:rsidP="002D037F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270" w:type="dxa"/>
          </w:tcPr>
          <w:p w14:paraId="262C560C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DEDD8D0" w14:textId="77777777" w:rsidR="002D037F" w:rsidRPr="00B847E3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78A35DDB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746F67D" w14:textId="77777777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3E9D9" w14:textId="77777777" w:rsidR="002D037F" w:rsidRPr="003D03E0" w:rsidRDefault="002D037F" w:rsidP="002D037F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17591520" w14:textId="77777777" w:rsidR="002D037F" w:rsidRPr="003D03E0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F8C2B0A" w14:textId="77777777" w:rsidR="002D037F" w:rsidRPr="003D03E0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3C8DFE33" w14:textId="77777777" w:rsidR="002D037F" w:rsidRPr="002D2616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37F" w:rsidRPr="004E6D0A" w14:paraId="2F41E33A" w14:textId="574EC8C5" w:rsidTr="00326084">
        <w:tc>
          <w:tcPr>
            <w:tcW w:w="4860" w:type="dxa"/>
          </w:tcPr>
          <w:p w14:paraId="61F1C134" w14:textId="77777777" w:rsidR="002D037F" w:rsidRPr="004E6D0A" w:rsidRDefault="002D037F" w:rsidP="002D037F">
            <w:pPr>
              <w:pStyle w:val="ListParagraph"/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128DDE35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7924376" w14:textId="66AC1512" w:rsidR="002D037F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B847E3">
              <w:rPr>
                <w:rFonts w:ascii="Angsana New" w:hAnsi="Angsana New" w:cs="Angsana New"/>
                <w:sz w:val="30"/>
                <w:szCs w:val="30"/>
              </w:rPr>
              <w:t>102,573</w:t>
            </w:r>
          </w:p>
        </w:tc>
        <w:tc>
          <w:tcPr>
            <w:tcW w:w="253" w:type="dxa"/>
            <w:vAlign w:val="bottom"/>
          </w:tcPr>
          <w:p w14:paraId="7132E626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6A133F00" w14:textId="40A86AC3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103,521</w:t>
            </w:r>
          </w:p>
        </w:tc>
        <w:tc>
          <w:tcPr>
            <w:tcW w:w="236" w:type="dxa"/>
          </w:tcPr>
          <w:p w14:paraId="42A16596" w14:textId="77777777" w:rsidR="002D037F" w:rsidRPr="003D03E0" w:rsidRDefault="002D037F" w:rsidP="002D037F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BEC5FDE" w14:textId="36897D14" w:rsidR="002D037F" w:rsidRPr="00326084" w:rsidRDefault="00326084" w:rsidP="00326084">
            <w:pPr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26B8F0" w14:textId="77777777" w:rsidR="002D037F" w:rsidRPr="00326084" w:rsidRDefault="002D037F" w:rsidP="00326084">
            <w:pPr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738D40D" w14:textId="2E606326" w:rsidR="002D037F" w:rsidRPr="002D2616" w:rsidRDefault="002D037F" w:rsidP="002D037F">
            <w:pPr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6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37F" w:rsidRPr="004E6D0A" w14:paraId="7FC80D06" w14:textId="711F1885" w:rsidTr="00326084">
        <w:tc>
          <w:tcPr>
            <w:tcW w:w="4860" w:type="dxa"/>
          </w:tcPr>
          <w:p w14:paraId="0DB6F9AC" w14:textId="77777777" w:rsidR="002D037F" w:rsidRPr="004E6D0A" w:rsidRDefault="002D037F" w:rsidP="002D037F">
            <w:pPr>
              <w:pStyle w:val="ListParagraph"/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ลูกหนี้จากข้อตกลงสัมปทานบริการ</w:t>
            </w:r>
          </w:p>
        </w:tc>
        <w:tc>
          <w:tcPr>
            <w:tcW w:w="270" w:type="dxa"/>
          </w:tcPr>
          <w:p w14:paraId="3F94E78B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E8391D7" w14:textId="1C2EF4A7" w:rsidR="002D037F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B847E3">
              <w:rPr>
                <w:rFonts w:ascii="Angsana New" w:hAnsi="Angsana New" w:cs="Angsana New"/>
                <w:sz w:val="30"/>
                <w:szCs w:val="30"/>
              </w:rPr>
              <w:t>2,565,443</w:t>
            </w:r>
          </w:p>
        </w:tc>
        <w:tc>
          <w:tcPr>
            <w:tcW w:w="253" w:type="dxa"/>
            <w:vAlign w:val="bottom"/>
          </w:tcPr>
          <w:p w14:paraId="287ED6D9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B94BFAD" w14:textId="1814864C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2,583,151</w:t>
            </w:r>
          </w:p>
        </w:tc>
        <w:tc>
          <w:tcPr>
            <w:tcW w:w="236" w:type="dxa"/>
          </w:tcPr>
          <w:p w14:paraId="4E9D1601" w14:textId="77777777" w:rsidR="002D037F" w:rsidRPr="003D03E0" w:rsidRDefault="002D037F" w:rsidP="002D037F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57A06E6C" w14:textId="3C010A6B" w:rsidR="002D037F" w:rsidRPr="00326084" w:rsidRDefault="00326084" w:rsidP="00326084">
            <w:pPr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B90B70" w14:textId="77777777" w:rsidR="002D037F" w:rsidRPr="00326084" w:rsidRDefault="002D037F" w:rsidP="00326084">
            <w:pPr>
              <w:ind w:left="-115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A2FB630" w14:textId="42C86C17" w:rsidR="002D037F" w:rsidRPr="002D2616" w:rsidRDefault="002D037F" w:rsidP="002D037F">
            <w:pPr>
              <w:ind w:left="-115"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6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037F" w:rsidRPr="004E6D0A" w14:paraId="6F327F41" w14:textId="20FA45E8" w:rsidTr="00326084">
        <w:tc>
          <w:tcPr>
            <w:tcW w:w="4860" w:type="dxa"/>
          </w:tcPr>
          <w:p w14:paraId="38A8A47A" w14:textId="77777777" w:rsidR="002D037F" w:rsidRPr="004E6D0A" w:rsidRDefault="002D037F" w:rsidP="002D037F">
            <w:pPr>
              <w:pStyle w:val="ListParagraph"/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38BABB8E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EBA0B41" w14:textId="0AA381EF" w:rsidR="002D037F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B847E3">
              <w:rPr>
                <w:rFonts w:ascii="Angsana New" w:hAnsi="Angsana New" w:cs="Angsana New"/>
                <w:sz w:val="30"/>
                <w:szCs w:val="30"/>
              </w:rPr>
              <w:t>5,797</w:t>
            </w:r>
          </w:p>
        </w:tc>
        <w:tc>
          <w:tcPr>
            <w:tcW w:w="253" w:type="dxa"/>
            <w:vAlign w:val="bottom"/>
          </w:tcPr>
          <w:p w14:paraId="724EA031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6A9DB44" w14:textId="6670C1B6" w:rsidR="002D037F" w:rsidRPr="00326084" w:rsidRDefault="002D037F" w:rsidP="002D037F">
            <w:pPr>
              <w:tabs>
                <w:tab w:val="decimal" w:pos="1170"/>
              </w:tabs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7,908</w:t>
            </w:r>
          </w:p>
        </w:tc>
        <w:tc>
          <w:tcPr>
            <w:tcW w:w="236" w:type="dxa"/>
          </w:tcPr>
          <w:p w14:paraId="1EECF7B0" w14:textId="77777777" w:rsidR="002D037F" w:rsidRPr="003D03E0" w:rsidRDefault="002D037F" w:rsidP="002D037F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2011420C" w14:textId="3464DD1C" w:rsidR="002D037F" w:rsidRPr="003D03E0" w:rsidRDefault="00C118EF" w:rsidP="002D037F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  <w:r w:rsidRPr="0032608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511F7DBB" w14:textId="77777777" w:rsidR="002D037F" w:rsidRPr="003D03E0" w:rsidRDefault="002D037F" w:rsidP="002D037F">
            <w:pPr>
              <w:ind w:left="-115" w:right="-740" w:firstLine="63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46D841E3" w14:textId="1DE78C8B" w:rsidR="002D037F" w:rsidRPr="002D2616" w:rsidRDefault="002D037F" w:rsidP="00326084">
            <w:pPr>
              <w:tabs>
                <w:tab w:val="decimal" w:pos="1210"/>
              </w:tabs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2616">
              <w:rPr>
                <w:rFonts w:ascii="Angsana New" w:hAnsi="Angsana New"/>
                <w:sz w:val="30"/>
                <w:szCs w:val="30"/>
              </w:rPr>
              <w:t>419,623</w:t>
            </w:r>
          </w:p>
        </w:tc>
      </w:tr>
      <w:tr w:rsidR="002D037F" w:rsidRPr="004E6D0A" w14:paraId="786F4CB9" w14:textId="2221790D" w:rsidTr="00326084">
        <w:tc>
          <w:tcPr>
            <w:tcW w:w="4860" w:type="dxa"/>
          </w:tcPr>
          <w:p w14:paraId="7F48D62C" w14:textId="77777777" w:rsidR="002D037F" w:rsidRPr="004E6D0A" w:rsidRDefault="002D037F" w:rsidP="002D037F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14:paraId="284D560A" w14:textId="77777777" w:rsidR="002D037F" w:rsidRPr="004E6D0A" w:rsidRDefault="002D037F" w:rsidP="002D037F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(ไม่รวมเจ้าหนี้การค้าและเจ้าหนี้หมุนเวียนอื่น</w:t>
            </w:r>
          </w:p>
          <w:p w14:paraId="39EA8172" w14:textId="77777777" w:rsidR="002D037F" w:rsidRPr="004E6D0A" w:rsidRDefault="002D037F" w:rsidP="002D037F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7474B4A6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3D4B0C6" w14:textId="77777777" w:rsid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5FE74825" w14:textId="77777777" w:rsid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32B730DF" w14:textId="518E6C8D" w:rsidR="002D037F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B847E3">
              <w:rPr>
                <w:rFonts w:ascii="Angsana New" w:hAnsi="Angsana New" w:cs="Angsana New"/>
                <w:sz w:val="30"/>
                <w:szCs w:val="30"/>
              </w:rPr>
              <w:t>(558,483)</w:t>
            </w:r>
          </w:p>
        </w:tc>
        <w:tc>
          <w:tcPr>
            <w:tcW w:w="253" w:type="dxa"/>
            <w:vAlign w:val="bottom"/>
          </w:tcPr>
          <w:p w14:paraId="38DA9F92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EC4547D" w14:textId="77777777" w:rsidR="002D037F" w:rsidRPr="00326084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1CE9EC12" w14:textId="77777777" w:rsidR="002D037F" w:rsidRPr="00326084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6A6A9DBF" w14:textId="55122BE8" w:rsidR="002D037F" w:rsidRPr="00326084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(556,756)</w:t>
            </w:r>
          </w:p>
        </w:tc>
        <w:tc>
          <w:tcPr>
            <w:tcW w:w="236" w:type="dxa"/>
          </w:tcPr>
          <w:p w14:paraId="2776BDE2" w14:textId="77777777" w:rsidR="002D037F" w:rsidRPr="003D03E0" w:rsidRDefault="002D037F" w:rsidP="002D037F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5D18F61" w14:textId="77777777" w:rsidR="00C118EF" w:rsidRDefault="00C118EF" w:rsidP="00C118E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5DE80DE7" w14:textId="77777777" w:rsidR="00C118EF" w:rsidRDefault="00C118EF" w:rsidP="00C118E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056E0115" w14:textId="337656AE" w:rsidR="002D037F" w:rsidRPr="003D03E0" w:rsidRDefault="00C118EF" w:rsidP="00C118E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118EF">
              <w:rPr>
                <w:rFonts w:ascii="Angsana New" w:hAnsi="Angsana New"/>
                <w:sz w:val="30"/>
                <w:szCs w:val="30"/>
              </w:rPr>
              <w:t>(87,231)</w:t>
            </w:r>
          </w:p>
        </w:tc>
        <w:tc>
          <w:tcPr>
            <w:tcW w:w="236" w:type="dxa"/>
          </w:tcPr>
          <w:p w14:paraId="682C23F8" w14:textId="77777777" w:rsidR="002D037F" w:rsidRPr="003D03E0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57077055" w14:textId="77777777" w:rsidR="002D037F" w:rsidRPr="002D2616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536D63CA" w14:textId="77777777" w:rsidR="002D037F" w:rsidRPr="002D2616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44DC3A80" w14:textId="269A2057" w:rsidR="002D037F" w:rsidRPr="002D2616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D2616">
              <w:rPr>
                <w:rFonts w:ascii="Angsana New" w:hAnsi="Angsana New"/>
                <w:sz w:val="30"/>
                <w:szCs w:val="30"/>
              </w:rPr>
              <w:t>(105,864)</w:t>
            </w:r>
          </w:p>
        </w:tc>
      </w:tr>
      <w:tr w:rsidR="002D037F" w:rsidRPr="004E6D0A" w14:paraId="4C1417A5" w14:textId="3E91648E" w:rsidTr="00326084">
        <w:tc>
          <w:tcPr>
            <w:tcW w:w="4860" w:type="dxa"/>
          </w:tcPr>
          <w:p w14:paraId="60DF4EAA" w14:textId="77777777" w:rsidR="002D037F" w:rsidRPr="004E6D0A" w:rsidRDefault="002D037F" w:rsidP="002D037F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รวมรายการหนี้สินทางการเงิน</w:t>
            </w:r>
            <w:r w:rsidRPr="004E6D0A"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หมุนเวียน </w:t>
            </w:r>
          </w:p>
          <w:p w14:paraId="71D9BA87" w14:textId="77777777" w:rsidR="002D037F" w:rsidRPr="004E6D0A" w:rsidRDefault="002D037F" w:rsidP="002D037F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(ไม่รวมเจ้าหนี้การค้าและเจ้าหนี้หมุนเวียนอื่น</w:t>
            </w:r>
          </w:p>
          <w:p w14:paraId="48D5C707" w14:textId="77777777" w:rsidR="002D037F" w:rsidRPr="004E6D0A" w:rsidRDefault="002D037F" w:rsidP="002D037F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D0A">
              <w:rPr>
                <w:rFonts w:ascii="Angsana New" w:hAnsi="Angsana New" w:cs="Angsana New"/>
                <w:sz w:val="30"/>
                <w:szCs w:val="30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4C41264B" w14:textId="77777777" w:rsidR="002D037F" w:rsidRPr="003D03E0" w:rsidRDefault="002D037F" w:rsidP="002D037F">
            <w:pPr>
              <w:tabs>
                <w:tab w:val="decimal" w:pos="1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AB48BE0" w14:textId="77777777" w:rsidR="00B847E3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0C2A7B" w14:textId="77777777" w:rsidR="00B847E3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25AF6495" w14:textId="6B66DBD3" w:rsidR="002D037F" w:rsidRPr="00B847E3" w:rsidRDefault="00B847E3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  <w:r w:rsidRPr="00B847E3">
              <w:rPr>
                <w:rFonts w:ascii="Angsana New" w:hAnsi="Angsana New" w:cs="Angsana New"/>
                <w:sz w:val="30"/>
                <w:szCs w:val="30"/>
              </w:rPr>
              <w:t>(8,422)</w:t>
            </w:r>
          </w:p>
        </w:tc>
        <w:tc>
          <w:tcPr>
            <w:tcW w:w="253" w:type="dxa"/>
            <w:vAlign w:val="bottom"/>
          </w:tcPr>
          <w:p w14:paraId="54B26AF7" w14:textId="77777777" w:rsidR="002D037F" w:rsidRPr="003D03E0" w:rsidRDefault="002D037F" w:rsidP="002D037F">
            <w:pPr>
              <w:tabs>
                <w:tab w:val="decimal" w:pos="882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352B340E" w14:textId="77777777" w:rsidR="002D037F" w:rsidRPr="00326084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5578CF95" w14:textId="77777777" w:rsidR="002D037F" w:rsidRPr="00326084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 w:cs="Angsana New"/>
                <w:sz w:val="30"/>
                <w:szCs w:val="30"/>
              </w:rPr>
            </w:pPr>
          </w:p>
          <w:p w14:paraId="3994C431" w14:textId="16C06072" w:rsidR="002D037F" w:rsidRPr="00326084" w:rsidRDefault="002D037F" w:rsidP="002D037F">
            <w:pPr>
              <w:tabs>
                <w:tab w:val="decimal" w:pos="76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 w:rsidRPr="00326084">
              <w:rPr>
                <w:rFonts w:ascii="Angsana New" w:hAnsi="Angsana New" w:cs="Angsana New"/>
                <w:sz w:val="30"/>
                <w:szCs w:val="30"/>
              </w:rPr>
              <w:t>(4,594)</w:t>
            </w:r>
          </w:p>
        </w:tc>
        <w:tc>
          <w:tcPr>
            <w:tcW w:w="236" w:type="dxa"/>
          </w:tcPr>
          <w:p w14:paraId="2078EBE3" w14:textId="77777777" w:rsidR="002D037F" w:rsidRPr="003D03E0" w:rsidRDefault="002D037F" w:rsidP="002D037F">
            <w:pPr>
              <w:tabs>
                <w:tab w:val="decimal" w:pos="1243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6BCA03E" w14:textId="77777777" w:rsidR="00C118EF" w:rsidRPr="00C118EF" w:rsidRDefault="00C118EF" w:rsidP="002D037F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6C0AC8" w14:textId="77777777" w:rsidR="00C118EF" w:rsidRPr="00C118EF" w:rsidRDefault="00C118EF" w:rsidP="002D037F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EB94B8D" w14:textId="636B2B3E" w:rsidR="002D037F" w:rsidRPr="00C118EF" w:rsidRDefault="00A808C0" w:rsidP="002D037F">
            <w:pPr>
              <w:tabs>
                <w:tab w:val="decimal" w:pos="880"/>
              </w:tabs>
              <w:ind w:left="-115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118EF" w:rsidRPr="00C118EF">
              <w:rPr>
                <w:rFonts w:ascii="Angsana New" w:hAnsi="Angsana New"/>
                <w:sz w:val="30"/>
                <w:szCs w:val="30"/>
              </w:rPr>
              <w:t>19,508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9458A3" w14:textId="77777777" w:rsidR="002D037F" w:rsidRPr="00C118EF" w:rsidRDefault="002D037F" w:rsidP="002D037F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1D768ED" w14:textId="77777777" w:rsidR="002D037F" w:rsidRPr="002D2616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3FE0EBDE" w14:textId="77777777" w:rsidR="002D037F" w:rsidRPr="002D2616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226D9A2D" w14:textId="32C57E17" w:rsidR="002D037F" w:rsidRPr="002D2616" w:rsidRDefault="002D037F" w:rsidP="002D037F">
            <w:pPr>
              <w:tabs>
                <w:tab w:val="decimal" w:pos="1243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D2616">
              <w:rPr>
                <w:rFonts w:ascii="Angsana New" w:hAnsi="Angsana New"/>
                <w:sz w:val="30"/>
                <w:szCs w:val="30"/>
              </w:rPr>
              <w:t>(8,117)</w:t>
            </w:r>
          </w:p>
        </w:tc>
      </w:tr>
    </w:tbl>
    <w:p w14:paraId="51354508" w14:textId="77777777" w:rsidR="00D43C5C" w:rsidRPr="006B07E9" w:rsidRDefault="00D43C5C" w:rsidP="00327B98">
      <w:pPr>
        <w:pStyle w:val="block"/>
        <w:spacing w:after="0" w:line="240" w:lineRule="auto"/>
        <w:ind w:left="720"/>
        <w:jc w:val="thaiDistribute"/>
        <w:rPr>
          <w:rFonts w:ascii="Angsana New" w:hAnsi="Angsana New"/>
          <w:color w:val="0000FF"/>
          <w:sz w:val="28"/>
          <w:szCs w:val="28"/>
          <w:lang w:val="en-US" w:bidi="th-TH"/>
        </w:rPr>
      </w:pPr>
    </w:p>
    <w:p w14:paraId="2E626D79" w14:textId="77777777" w:rsidR="00B678C1" w:rsidRDefault="00B678C1" w:rsidP="00B678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  <w:sectPr w:rsidR="00B678C1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3D9A1C7" w14:textId="169DA993" w:rsidR="002879EE" w:rsidRPr="00AE2820" w:rsidRDefault="002879EE" w:rsidP="00E533D7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>การดำเนินงานร่วมกัน</w:t>
      </w:r>
    </w:p>
    <w:p w14:paraId="4F200B3C" w14:textId="6F86ABD7" w:rsidR="002879EE" w:rsidRPr="006B07E9" w:rsidRDefault="002879EE" w:rsidP="002879E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F0E4EB2" w14:textId="40279C48" w:rsidR="003F3E8E" w:rsidRPr="006B07E9" w:rsidRDefault="003F3E8E" w:rsidP="003F3E8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2560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6B07E9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Pr="006B07E9">
        <w:rPr>
          <w:rFonts w:ascii="Angsana New" w:hAnsi="Angsana New"/>
          <w:sz w:val="30"/>
          <w:szCs w:val="30"/>
        </w:rPr>
        <w:t>(Other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</w:rPr>
        <w:t>joint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</w:rPr>
        <w:t>operator)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Pr="006B07E9">
        <w:rPr>
          <w:rFonts w:ascii="Angsana New" w:hAnsi="Angsana New"/>
          <w:sz w:val="30"/>
          <w:szCs w:val="30"/>
          <w:lang w:val="en-GB"/>
        </w:rPr>
        <w:t>“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6B07E9">
        <w:rPr>
          <w:rFonts w:ascii="Angsana New" w:hAnsi="Angsana New"/>
          <w:sz w:val="30"/>
          <w:szCs w:val="30"/>
          <w:lang w:val="en-GB"/>
        </w:rPr>
        <w:t xml:space="preserve">(NGV)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C605FF" w:rsidRPr="00C605FF">
        <w:rPr>
          <w:rFonts w:ascii="Angsana New" w:hAnsi="Angsana New"/>
          <w:sz w:val="30"/>
          <w:szCs w:val="30"/>
        </w:rPr>
        <w:t>489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คัน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="00C605FF" w:rsidRPr="00C605FF">
        <w:rPr>
          <w:rFonts w:ascii="Angsana New" w:hAnsi="Angsana New"/>
          <w:sz w:val="30"/>
          <w:szCs w:val="30"/>
        </w:rPr>
        <w:t>10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นับตั้งแต่วันเริ่มเดินรถยนต์โดยสารแต่ละคันเป็นต้นไปให้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กับองค์การขนส่งมวลชนกรุงเทพ     </w:t>
      </w:r>
      <w:r w:rsidR="007A744D" w:rsidRPr="006B07E9">
        <w:rPr>
          <w:rFonts w:ascii="Angsana New" w:hAnsi="Angsana New"/>
          <w:sz w:val="30"/>
          <w:szCs w:val="30"/>
          <w:lang w:val="en-GB"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6B07E9">
        <w:rPr>
          <w:rFonts w:ascii="Angsana New" w:hAnsi="Angsana New"/>
          <w:sz w:val="30"/>
          <w:szCs w:val="30"/>
          <w:lang w:val="en-GB"/>
        </w:rPr>
        <w:t>“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6B07E9">
        <w:rPr>
          <w:rFonts w:ascii="Angsana New" w:hAnsi="Angsana New"/>
          <w:sz w:val="30"/>
          <w:szCs w:val="30"/>
          <w:lang w:val="en-GB"/>
        </w:rPr>
        <w:t>.”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="00C605FF" w:rsidRPr="00C605FF">
        <w:rPr>
          <w:rFonts w:ascii="Angsana New" w:hAnsi="Angsana New"/>
          <w:sz w:val="30"/>
          <w:szCs w:val="30"/>
        </w:rPr>
        <w:t>50</w:t>
      </w:r>
      <w:r w:rsidRPr="006B07E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6B07E9">
        <w:rPr>
          <w:rFonts w:ascii="Angsana New" w:hAnsi="Angsana New" w:hint="cs"/>
          <w:sz w:val="30"/>
          <w:szCs w:val="30"/>
          <w:cs/>
        </w:rPr>
        <w:t xml:space="preserve">วางเงินมัดจำในนาม </w:t>
      </w:r>
      <w:r w:rsidRPr="006B07E9">
        <w:rPr>
          <w:rFonts w:ascii="Angsana New" w:hAnsi="Angsana New"/>
          <w:sz w:val="30"/>
          <w:szCs w:val="30"/>
        </w:rPr>
        <w:t>SCN-CHO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ให้แก่ขสมก. จำนวน </w:t>
      </w:r>
      <w:r w:rsidR="00C605FF" w:rsidRPr="00C605FF">
        <w:rPr>
          <w:rFonts w:ascii="Angsana New" w:hAnsi="Angsana New"/>
          <w:sz w:val="30"/>
          <w:szCs w:val="30"/>
        </w:rPr>
        <w:t>426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 xml:space="preserve">ล้านบาทเพื่อเป็นหลักประกันสัญญา ซึ่งเงินมัดจำดังกล่าวถูกจัดประเภทเป็นลูกหนี้ไม่หมุนเวียนอื่น </w:t>
      </w:r>
    </w:p>
    <w:p w14:paraId="19BC334D" w14:textId="77777777" w:rsidR="00DF60F2" w:rsidRPr="00EB0008" w:rsidRDefault="00DF60F2" w:rsidP="00EB000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9D68707" w14:textId="6B8AD6B3" w:rsidR="00B40951" w:rsidRPr="006B07E9" w:rsidRDefault="0065639D" w:rsidP="008B360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B3609">
        <w:rPr>
          <w:rFonts w:ascii="Angsana New" w:hAnsi="Angsana New" w:hint="cs"/>
          <w:sz w:val="30"/>
          <w:szCs w:val="30"/>
          <w:cs/>
        </w:rPr>
        <w:t xml:space="preserve">        </w:t>
      </w:r>
      <w:r w:rsidRPr="006B07E9">
        <w:rPr>
          <w:rFonts w:ascii="Angsana New" w:hAnsi="Angsana New"/>
          <w:sz w:val="30"/>
          <w:szCs w:val="30"/>
          <w:cs/>
        </w:rPr>
        <w:t>สำหรับแต่ละปีมีดังนี้</w:t>
      </w:r>
    </w:p>
    <w:p w14:paraId="22C172E6" w14:textId="6317EBD8" w:rsidR="00B40951" w:rsidRPr="00EB0008" w:rsidRDefault="00B40951" w:rsidP="00EB000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65639D" w:rsidRPr="006B07E9" w14:paraId="452C5C6A" w14:textId="77777777" w:rsidTr="00CF2ED7">
        <w:tc>
          <w:tcPr>
            <w:tcW w:w="5580" w:type="dxa"/>
          </w:tcPr>
          <w:p w14:paraId="122DBC5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FA056BC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639D" w:rsidRPr="006B07E9" w14:paraId="44384276" w14:textId="77777777" w:rsidTr="00CF2ED7">
        <w:tc>
          <w:tcPr>
            <w:tcW w:w="5580" w:type="dxa"/>
          </w:tcPr>
          <w:p w14:paraId="51E21A8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1C7CC" w14:textId="611859CD" w:rsidR="0065639D" w:rsidRPr="006B07E9" w:rsidRDefault="00C605F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772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FAD3DF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EE808" w14:textId="0F96AC4A" w:rsidR="0065639D" w:rsidRPr="006B07E9" w:rsidRDefault="00C605F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772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639D" w:rsidRPr="006B07E9" w14:paraId="562CA9DB" w14:textId="77777777" w:rsidTr="00CF2ED7">
        <w:tc>
          <w:tcPr>
            <w:tcW w:w="5580" w:type="dxa"/>
          </w:tcPr>
          <w:p w14:paraId="3D5A949D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7042C84" w14:textId="77777777" w:rsidR="0065639D" w:rsidRPr="006B07E9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72E" w:rsidRPr="006B07E9" w14:paraId="3BD811BF" w14:textId="77777777" w:rsidTr="00CF2ED7">
        <w:tc>
          <w:tcPr>
            <w:tcW w:w="5580" w:type="dxa"/>
          </w:tcPr>
          <w:p w14:paraId="0A7D119A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7B18E8A7" w14:textId="745EB71E" w:rsidR="002B772E" w:rsidRPr="006B07E9" w:rsidRDefault="00857AF8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44,720</w:t>
            </w:r>
          </w:p>
        </w:tc>
        <w:tc>
          <w:tcPr>
            <w:tcW w:w="270" w:type="dxa"/>
          </w:tcPr>
          <w:p w14:paraId="05A25937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4540E9" w14:textId="754C8B04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33,645</w:t>
            </w:r>
          </w:p>
        </w:tc>
      </w:tr>
      <w:tr w:rsidR="002B772E" w:rsidRPr="006B07E9" w14:paraId="5B2C4206" w14:textId="77777777" w:rsidTr="00CF2ED7">
        <w:tc>
          <w:tcPr>
            <w:tcW w:w="5580" w:type="dxa"/>
          </w:tcPr>
          <w:p w14:paraId="6B2DA3D3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0F2D4E1" w14:textId="39E61AEC" w:rsidR="002B772E" w:rsidRPr="006B07E9" w:rsidRDefault="00857AF8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214,570</w:t>
            </w:r>
          </w:p>
        </w:tc>
        <w:tc>
          <w:tcPr>
            <w:tcW w:w="270" w:type="dxa"/>
          </w:tcPr>
          <w:p w14:paraId="0EDDA611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3883FC" w14:textId="43F4FD3F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214,279</w:t>
            </w:r>
          </w:p>
        </w:tc>
      </w:tr>
      <w:tr w:rsidR="002B772E" w:rsidRPr="006B07E9" w14:paraId="72C4795E" w14:textId="77777777" w:rsidTr="00CF2ED7">
        <w:tc>
          <w:tcPr>
            <w:tcW w:w="5580" w:type="dxa"/>
          </w:tcPr>
          <w:p w14:paraId="4BEDB419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230DB4" w14:textId="1EC62ACB" w:rsidR="002B772E" w:rsidRPr="006B07E9" w:rsidRDefault="00857AF8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(32,483)</w:t>
            </w:r>
          </w:p>
        </w:tc>
        <w:tc>
          <w:tcPr>
            <w:tcW w:w="270" w:type="dxa"/>
          </w:tcPr>
          <w:p w14:paraId="50D19E70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B805D5" w14:textId="3BBDB6A2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(25,863)</w:t>
            </w:r>
          </w:p>
        </w:tc>
      </w:tr>
      <w:tr w:rsidR="002B772E" w:rsidRPr="006B07E9" w14:paraId="5D8441F6" w14:textId="77777777" w:rsidTr="00CF2ED7">
        <w:tc>
          <w:tcPr>
            <w:tcW w:w="5580" w:type="dxa"/>
          </w:tcPr>
          <w:p w14:paraId="767105CE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F89703" w14:textId="1A395D13" w:rsidR="002B772E" w:rsidRPr="006B07E9" w:rsidRDefault="00857AF8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226,807</w:t>
            </w:r>
          </w:p>
        </w:tc>
        <w:tc>
          <w:tcPr>
            <w:tcW w:w="270" w:type="dxa"/>
          </w:tcPr>
          <w:p w14:paraId="23C62C94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A8DF1E" w14:textId="3D0BEE95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222,061</w:t>
            </w:r>
          </w:p>
        </w:tc>
      </w:tr>
    </w:tbl>
    <w:p w14:paraId="4866EAF1" w14:textId="38EC5BD3" w:rsidR="00E51D3C" w:rsidRPr="00EB0008" w:rsidRDefault="00E51D3C" w:rsidP="00EB000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032975C5" w14:textId="57F82A7C" w:rsidR="00DD34A4" w:rsidRPr="006B07E9" w:rsidRDefault="00DD34A4" w:rsidP="00B61BC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รายการรายได้และค่าใช้จ่ายของการดำเนินงานร่วมกันซึ่งรวมอยู่ในงบกำไรขาดทุนเบ็ดเสร็จสำหรับ</w:t>
      </w:r>
      <w:r w:rsidR="00AF0B8B" w:rsidRPr="006B07E9">
        <w:rPr>
          <w:rFonts w:ascii="Angsana New" w:hAnsi="Angsana New"/>
          <w:sz w:val="30"/>
          <w:szCs w:val="30"/>
          <w:cs/>
        </w:rPr>
        <w:t>ปี</w:t>
      </w:r>
      <w:r w:rsidR="002D1B8A" w:rsidRPr="006B07E9">
        <w:rPr>
          <w:rFonts w:ascii="Angsana New" w:hAnsi="Angsana New"/>
          <w:sz w:val="30"/>
          <w:szCs w:val="30"/>
          <w:cs/>
        </w:rPr>
        <w:t>สิ้น</w:t>
      </w:r>
      <w:r w:rsidRPr="006B07E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="002D1B8A" w:rsidRPr="006B07E9">
        <w:rPr>
          <w:rFonts w:ascii="Angsana New" w:hAnsi="Angsana New"/>
          <w:sz w:val="30"/>
          <w:szCs w:val="30"/>
          <w:cs/>
        </w:rPr>
        <w:t>ธันวาคม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0C4F24F" w14:textId="6E907AEB" w:rsidR="002D1B8A" w:rsidRPr="00EB0008" w:rsidRDefault="002D1B8A" w:rsidP="00B61BC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2D1B8A" w:rsidRPr="006B07E9" w14:paraId="4535E283" w14:textId="77777777" w:rsidTr="002D1B8A">
        <w:tc>
          <w:tcPr>
            <w:tcW w:w="5580" w:type="dxa"/>
          </w:tcPr>
          <w:p w14:paraId="55F2AD36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9EBC6C9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B5C49" w:rsidRPr="006B07E9" w14:paraId="6429161A" w14:textId="77777777" w:rsidTr="002D1B8A">
        <w:tc>
          <w:tcPr>
            <w:tcW w:w="5580" w:type="dxa"/>
          </w:tcPr>
          <w:p w14:paraId="3F3F9F18" w14:textId="77777777" w:rsidR="001B5C49" w:rsidRPr="006B07E9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C73DF4" w14:textId="3F67FF92" w:rsidR="001B5C49" w:rsidRPr="006B07E9" w:rsidRDefault="00C605FF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772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A07223" w14:textId="77777777" w:rsidR="001B5C49" w:rsidRPr="006B07E9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4780E8" w14:textId="79537EA8" w:rsidR="001B5C49" w:rsidRPr="006B07E9" w:rsidRDefault="00C605FF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772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D1B8A" w:rsidRPr="006B07E9" w14:paraId="512A8482" w14:textId="77777777" w:rsidTr="002D1B8A">
        <w:tc>
          <w:tcPr>
            <w:tcW w:w="5580" w:type="dxa"/>
          </w:tcPr>
          <w:p w14:paraId="1741CAC6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20CD3E9" w14:textId="77777777" w:rsidR="002D1B8A" w:rsidRPr="006B07E9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72E" w:rsidRPr="006B07E9" w14:paraId="2843D18E" w14:textId="77777777" w:rsidTr="002D1B8A">
        <w:tc>
          <w:tcPr>
            <w:tcW w:w="5580" w:type="dxa"/>
          </w:tcPr>
          <w:p w14:paraId="672A5A86" w14:textId="253A77A6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5EDFA4B7" w14:textId="0A9C36BB" w:rsidR="002B772E" w:rsidRPr="006B07E9" w:rsidRDefault="00F70664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82,888</w:t>
            </w:r>
          </w:p>
        </w:tc>
        <w:tc>
          <w:tcPr>
            <w:tcW w:w="270" w:type="dxa"/>
          </w:tcPr>
          <w:p w14:paraId="44BED8BF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8DF02D" w14:textId="2B649453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75,624</w:t>
            </w:r>
          </w:p>
        </w:tc>
      </w:tr>
      <w:tr w:rsidR="002B772E" w:rsidRPr="006B07E9" w14:paraId="05AE34C0" w14:textId="77777777" w:rsidTr="002D1B8A">
        <w:tc>
          <w:tcPr>
            <w:tcW w:w="5580" w:type="dxa"/>
          </w:tcPr>
          <w:p w14:paraId="4CCAFAF1" w14:textId="3C14A16B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</w:tcPr>
          <w:p w14:paraId="2209DEE5" w14:textId="25ABE627" w:rsidR="002B772E" w:rsidRPr="006B07E9" w:rsidRDefault="00F70664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(62,042)</w:t>
            </w:r>
          </w:p>
        </w:tc>
        <w:tc>
          <w:tcPr>
            <w:tcW w:w="270" w:type="dxa"/>
          </w:tcPr>
          <w:p w14:paraId="6FB8CDE1" w14:textId="77777777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BF3703" w14:textId="6F6129E3" w:rsidR="002B772E" w:rsidRPr="006B07E9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C5366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2,909)</w:t>
            </w:r>
          </w:p>
        </w:tc>
      </w:tr>
      <w:tr w:rsidR="002B772E" w:rsidRPr="00B63AFC" w14:paraId="087AB0A5" w14:textId="77777777" w:rsidTr="002D1B8A">
        <w:tc>
          <w:tcPr>
            <w:tcW w:w="5580" w:type="dxa"/>
          </w:tcPr>
          <w:p w14:paraId="47E71329" w14:textId="20310FE2" w:rsidR="002B772E" w:rsidRPr="00B63AFC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D6E2E4" w14:textId="6204CEE2" w:rsidR="002B772E" w:rsidRPr="00B63AFC" w:rsidRDefault="00F70664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20,846</w:t>
            </w:r>
          </w:p>
        </w:tc>
        <w:tc>
          <w:tcPr>
            <w:tcW w:w="270" w:type="dxa"/>
          </w:tcPr>
          <w:p w14:paraId="7CCAF3E1" w14:textId="77777777" w:rsidR="002B772E" w:rsidRPr="00B63AFC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FB01A4" w14:textId="3B47381B" w:rsidR="002B772E" w:rsidRPr="00B63AFC" w:rsidRDefault="002B772E" w:rsidP="002B77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AFC">
              <w:rPr>
                <w:rFonts w:ascii="Angsana New" w:hAnsi="Angsana New"/>
                <w:b/>
                <w:bCs/>
                <w:sz w:val="30"/>
                <w:szCs w:val="30"/>
              </w:rPr>
              <w:t>12,715</w:t>
            </w:r>
          </w:p>
        </w:tc>
      </w:tr>
    </w:tbl>
    <w:p w14:paraId="3EB1CAE8" w14:textId="767DB2A4" w:rsidR="00B678C1" w:rsidRDefault="00B678C1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BA9E88B" w14:textId="3D853D54" w:rsidR="006E7C82" w:rsidRPr="00AE2820" w:rsidRDefault="000F6A64" w:rsidP="00E533D7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3B8E8546" w14:textId="77777777" w:rsidR="009A0AE7" w:rsidRPr="006B07E9" w:rsidRDefault="009A0AE7" w:rsidP="00ED467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0"/>
        <w:gridCol w:w="1673"/>
        <w:gridCol w:w="244"/>
        <w:gridCol w:w="1643"/>
      </w:tblGrid>
      <w:tr w:rsidR="00BA1315" w:rsidRPr="006B07E9" w14:paraId="12BB946C" w14:textId="77777777" w:rsidTr="00AF0B8B">
        <w:trPr>
          <w:tblHeader/>
        </w:trPr>
        <w:tc>
          <w:tcPr>
            <w:tcW w:w="2402" w:type="pct"/>
          </w:tcPr>
          <w:p w14:paraId="324FC72A" w14:textId="77777777" w:rsidR="00BA1315" w:rsidRPr="006B07E9" w:rsidRDefault="00BA1315" w:rsidP="006E7C82">
            <w:pPr>
              <w:pStyle w:val="BodyText"/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48AA95D" w14:textId="4E788E39" w:rsidR="00BA1315" w:rsidRPr="006B07E9" w:rsidRDefault="00BA1315" w:rsidP="000405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69023D5" w14:textId="77777777" w:rsidR="00BA1315" w:rsidRPr="006B07E9" w:rsidRDefault="00BA1315" w:rsidP="00040512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C49" w:rsidRPr="006B07E9" w14:paraId="7D97549E" w14:textId="77777777" w:rsidTr="00AF0B8B">
        <w:trPr>
          <w:tblHeader/>
        </w:trPr>
        <w:tc>
          <w:tcPr>
            <w:tcW w:w="2402" w:type="pct"/>
          </w:tcPr>
          <w:p w14:paraId="4139B865" w14:textId="77777777" w:rsidR="001B5C49" w:rsidRPr="006B07E9" w:rsidRDefault="001B5C49" w:rsidP="001B5C49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</w:tcPr>
          <w:p w14:paraId="34E06DF8" w14:textId="77777777" w:rsidR="001B5C49" w:rsidRPr="006B07E9" w:rsidRDefault="001B5C49" w:rsidP="001B5C4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0E79D03" w14:textId="788D2860" w:rsidR="001B5C49" w:rsidRPr="006B07E9" w:rsidRDefault="00C605FF" w:rsidP="001B5C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772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707F2E5D" w14:textId="77777777" w:rsidR="001B5C49" w:rsidRPr="006B07E9" w:rsidRDefault="001B5C49" w:rsidP="001B5C49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5A22A16A" w14:textId="38AF9FD8" w:rsidR="001B5C49" w:rsidRPr="006B07E9" w:rsidRDefault="00C605FF" w:rsidP="001B5C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2B772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1315" w:rsidRPr="006B07E9" w14:paraId="3BF72AC0" w14:textId="77777777" w:rsidTr="00AF0B8B">
        <w:trPr>
          <w:tblHeader/>
        </w:trPr>
        <w:tc>
          <w:tcPr>
            <w:tcW w:w="2402" w:type="pct"/>
          </w:tcPr>
          <w:p w14:paraId="31962DEE" w14:textId="77777777" w:rsidR="00BA1315" w:rsidRPr="006B07E9" w:rsidRDefault="00BA1315" w:rsidP="0004051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D1ABE4" w14:textId="77777777" w:rsidR="00BA1315" w:rsidRPr="006B07E9" w:rsidRDefault="00BA1315" w:rsidP="000405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9BBFD73" w14:textId="77777777" w:rsidR="00BA1315" w:rsidRPr="006B07E9" w:rsidRDefault="00BA1315" w:rsidP="00040512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72E" w:rsidRPr="006B07E9" w14:paraId="4DD6AE13" w14:textId="77777777" w:rsidTr="00AF0B8B">
        <w:trPr>
          <w:tblHeader/>
        </w:trPr>
        <w:tc>
          <w:tcPr>
            <w:tcW w:w="2402" w:type="pct"/>
          </w:tcPr>
          <w:p w14:paraId="142FD8E6" w14:textId="1880E07A" w:rsidR="002B772E" w:rsidRPr="006B07E9" w:rsidRDefault="002B772E" w:rsidP="002B77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</w:tcPr>
          <w:p w14:paraId="53BA2C1D" w14:textId="77777777" w:rsidR="002B772E" w:rsidRPr="006B07E9" w:rsidRDefault="002B772E" w:rsidP="002B772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83B4408" w14:textId="56822090" w:rsidR="002B772E" w:rsidRPr="006B07E9" w:rsidRDefault="00C0561E" w:rsidP="002B772E">
            <w:pPr>
              <w:pStyle w:val="BodyText"/>
              <w:tabs>
                <w:tab w:val="decimal" w:pos="13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681,808</w:t>
            </w:r>
          </w:p>
        </w:tc>
        <w:tc>
          <w:tcPr>
            <w:tcW w:w="133" w:type="pct"/>
          </w:tcPr>
          <w:p w14:paraId="04ADA52D" w14:textId="77777777" w:rsidR="002B772E" w:rsidRPr="006B07E9" w:rsidRDefault="002B772E" w:rsidP="002B77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4A660A7" w14:textId="36AE6C21" w:rsidR="002B772E" w:rsidRPr="006B07E9" w:rsidRDefault="002B772E" w:rsidP="002B772E">
            <w:pPr>
              <w:pStyle w:val="BodyText"/>
              <w:tabs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366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,100,445</w:t>
            </w:r>
          </w:p>
        </w:tc>
      </w:tr>
      <w:tr w:rsidR="002B772E" w:rsidRPr="006B07E9" w14:paraId="65299812" w14:textId="77777777" w:rsidTr="00AF0B8B">
        <w:trPr>
          <w:tblHeader/>
        </w:trPr>
        <w:tc>
          <w:tcPr>
            <w:tcW w:w="2402" w:type="pct"/>
          </w:tcPr>
          <w:p w14:paraId="1CF5104E" w14:textId="0D805F10" w:rsidR="002B772E" w:rsidRPr="006B07E9" w:rsidRDefault="002B772E" w:rsidP="002B77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59" w:type="pct"/>
          </w:tcPr>
          <w:p w14:paraId="007F3790" w14:textId="77777777" w:rsidR="002B772E" w:rsidRPr="006B07E9" w:rsidRDefault="002B772E" w:rsidP="002B772E">
            <w:pPr>
              <w:pStyle w:val="BodyText"/>
              <w:tabs>
                <w:tab w:val="decimal" w:pos="610"/>
              </w:tabs>
              <w:spacing w:after="0"/>
              <w:ind w:left="-12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pct"/>
          </w:tcPr>
          <w:p w14:paraId="2B833DC5" w14:textId="41C63A96" w:rsidR="002B772E" w:rsidRPr="006B07E9" w:rsidRDefault="00850B89" w:rsidP="001179AF">
            <w:pPr>
              <w:tabs>
                <w:tab w:val="decimal" w:pos="107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4E579B8" w14:textId="77777777" w:rsidR="002B772E" w:rsidRPr="006B07E9" w:rsidRDefault="002B772E" w:rsidP="002B77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527B744D" w14:textId="2F84A651" w:rsidR="002B772E" w:rsidRPr="00C605FF" w:rsidRDefault="002B772E" w:rsidP="002B772E">
            <w:pPr>
              <w:pStyle w:val="BodyText"/>
              <w:tabs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(418,637)</w:t>
            </w:r>
          </w:p>
        </w:tc>
      </w:tr>
      <w:tr w:rsidR="002B772E" w:rsidRPr="006B07E9" w14:paraId="4919A723" w14:textId="77777777" w:rsidTr="00AF0B8B">
        <w:trPr>
          <w:tblHeader/>
        </w:trPr>
        <w:tc>
          <w:tcPr>
            <w:tcW w:w="2402" w:type="pct"/>
          </w:tcPr>
          <w:p w14:paraId="4D0CA29C" w14:textId="556B938D" w:rsidR="002B772E" w:rsidRPr="006B07E9" w:rsidRDefault="002B772E" w:rsidP="002B772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59" w:type="pct"/>
          </w:tcPr>
          <w:p w14:paraId="0BD1B014" w14:textId="77777777" w:rsidR="002B772E" w:rsidRPr="006B07E9" w:rsidRDefault="002B772E" w:rsidP="002B772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</w:tcPr>
          <w:p w14:paraId="065CB3AE" w14:textId="01E5E8B8" w:rsidR="002B772E" w:rsidRPr="006B07E9" w:rsidRDefault="00850B89" w:rsidP="002B772E">
            <w:pPr>
              <w:pStyle w:val="BodyText"/>
              <w:tabs>
                <w:tab w:val="decimal" w:pos="13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681,808</w:t>
            </w:r>
          </w:p>
        </w:tc>
        <w:tc>
          <w:tcPr>
            <w:tcW w:w="133" w:type="pct"/>
          </w:tcPr>
          <w:p w14:paraId="2D65C778" w14:textId="77777777" w:rsidR="002B772E" w:rsidRPr="006B07E9" w:rsidRDefault="002B772E" w:rsidP="002B77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pct"/>
            <w:tcBorders>
              <w:top w:val="single" w:sz="4" w:space="0" w:color="auto"/>
              <w:bottom w:val="double" w:sz="4" w:space="0" w:color="auto"/>
            </w:tcBorders>
          </w:tcPr>
          <w:p w14:paraId="34A21558" w14:textId="4061C1E4" w:rsidR="002B772E" w:rsidRPr="006B07E9" w:rsidRDefault="002B772E" w:rsidP="002B772E">
            <w:pPr>
              <w:pStyle w:val="BodyText"/>
              <w:tabs>
                <w:tab w:val="decimal" w:pos="136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681,808</w:t>
            </w:r>
          </w:p>
        </w:tc>
      </w:tr>
    </w:tbl>
    <w:p w14:paraId="6FF6F1C8" w14:textId="77777777" w:rsidR="007F476C" w:rsidRDefault="007F476C" w:rsidP="006C5FF4">
      <w:pPr>
        <w:tabs>
          <w:tab w:val="center" w:pos="4801"/>
        </w:tabs>
        <w:rPr>
          <w:rFonts w:ascii="Angsana New" w:hAnsi="Angsana New"/>
          <w:sz w:val="30"/>
          <w:szCs w:val="30"/>
        </w:rPr>
      </w:pPr>
    </w:p>
    <w:p w14:paraId="782DBF34" w14:textId="786C5B49" w:rsidR="007F476C" w:rsidRPr="006B07E9" w:rsidRDefault="007F476C" w:rsidP="006C5FF4">
      <w:pPr>
        <w:tabs>
          <w:tab w:val="center" w:pos="4801"/>
        </w:tabs>
        <w:rPr>
          <w:rFonts w:ascii="Angsana New" w:hAnsi="Angsana New"/>
          <w:sz w:val="30"/>
          <w:szCs w:val="30"/>
          <w:cs/>
        </w:rPr>
        <w:sectPr w:rsidR="007F476C" w:rsidRPr="006B07E9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E0D37C3" w14:textId="77777777" w:rsidR="00BF3DAB" w:rsidRPr="006B07E9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2C20EFB6" w14:textId="2A64DFF8" w:rsidR="0065124E" w:rsidRPr="006B07E9" w:rsidRDefault="0065124E" w:rsidP="007276E0">
      <w:pPr>
        <w:pStyle w:val="BodyText"/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</w:t>
      </w:r>
      <w:r w:rsidR="00D30216" w:rsidRPr="006B07E9">
        <w:rPr>
          <w:rFonts w:ascii="Angsana New" w:hAnsi="Angsana New"/>
          <w:sz w:val="30"/>
          <w:szCs w:val="30"/>
          <w:cs/>
        </w:rPr>
        <w:t>ปี</w:t>
      </w:r>
      <w:r w:rsidR="00F83350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มีดังนี้</w:t>
      </w:r>
    </w:p>
    <w:p w14:paraId="0698D19E" w14:textId="23D070D2" w:rsidR="00BF3DAB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24"/>
          <w:szCs w:val="24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7F4CB6" w:rsidRPr="006B07E9" w14:paraId="0772329E" w14:textId="77777777" w:rsidTr="007F4CB6">
        <w:trPr>
          <w:cantSplit/>
          <w:tblHeader/>
        </w:trPr>
        <w:tc>
          <w:tcPr>
            <w:tcW w:w="4476" w:type="dxa"/>
          </w:tcPr>
          <w:p w14:paraId="1B7F4DE7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7DDC4C90" w14:textId="77777777" w:rsidR="007F4CB6" w:rsidRPr="006B07E9" w:rsidRDefault="007F4CB6" w:rsidP="00694420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2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F4CB6" w:rsidRPr="006B07E9" w14:paraId="18CC9C5F" w14:textId="77777777" w:rsidTr="00694420">
        <w:trPr>
          <w:cantSplit/>
          <w:tblHeader/>
        </w:trPr>
        <w:tc>
          <w:tcPr>
            <w:tcW w:w="4476" w:type="dxa"/>
          </w:tcPr>
          <w:p w14:paraId="430C8614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8BA7DC0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1576E500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50A44C5E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128E3C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EC1A83C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6660059F" w14:textId="77777777" w:rsidR="007F4CB6" w:rsidRPr="006B07E9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E4CF129" w14:textId="59D8DBAC" w:rsidR="008B3609" w:rsidRPr="008B3609" w:rsidRDefault="008B3609" w:rsidP="008B3609">
            <w:pPr>
              <w:jc w:val="center"/>
              <w:rPr>
                <w:cs/>
                <w:lang w:val="en-GB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7F4CB6" w:rsidRPr="006B07E9" w14:paraId="141F0E6B" w14:textId="77777777" w:rsidTr="00694420">
        <w:trPr>
          <w:cantSplit/>
          <w:tblHeader/>
        </w:trPr>
        <w:tc>
          <w:tcPr>
            <w:tcW w:w="4476" w:type="dxa"/>
          </w:tcPr>
          <w:p w14:paraId="191E6532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CEF14" w14:textId="19EAB496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B772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70CA9C7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DA3D7D" w14:textId="1CF4FBB5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B772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E75CA8A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7E7D9B6" w14:textId="415379EC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B772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4980332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F541A" w14:textId="57C67D05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B772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50A5977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16F2FD" w14:textId="2BF93830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B772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07495B3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9FB9F0" w14:textId="3582896F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B772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1ACF1B9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20F43" w14:textId="6F1E7691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B772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9D05B00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93FEACA" w14:textId="5FD076C4" w:rsidR="007F4CB6" w:rsidRPr="00C605F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B772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7F4CB6" w:rsidRPr="006B07E9" w14:paraId="6C0DF941" w14:textId="77777777" w:rsidTr="00694420">
        <w:trPr>
          <w:cantSplit/>
        </w:trPr>
        <w:tc>
          <w:tcPr>
            <w:tcW w:w="4476" w:type="dxa"/>
          </w:tcPr>
          <w:p w14:paraId="0678D9D8" w14:textId="77777777" w:rsidR="007F4CB6" w:rsidRPr="006B07E9" w:rsidRDefault="007F4CB6" w:rsidP="007F4CB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40" w:type="dxa"/>
            <w:gridSpan w:val="3"/>
          </w:tcPr>
          <w:p w14:paraId="6549E512" w14:textId="77777777" w:rsidR="007F4CB6" w:rsidRPr="006B07E9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E5C6D1" w14:textId="77777777" w:rsidR="007F4CB6" w:rsidRPr="006B07E9" w:rsidRDefault="007F4CB6" w:rsidP="007F4CB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3009339E" w14:textId="77777777" w:rsidR="007F4CB6" w:rsidRPr="006B07E9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A4D11" w:rsidRPr="006B07E9" w14:paraId="5E40B592" w14:textId="77777777" w:rsidTr="00694420">
        <w:trPr>
          <w:cantSplit/>
        </w:trPr>
        <w:tc>
          <w:tcPr>
            <w:tcW w:w="4476" w:type="dxa"/>
          </w:tcPr>
          <w:p w14:paraId="6F20300A" w14:textId="77777777" w:rsidR="005A4D11" w:rsidRPr="006B07E9" w:rsidRDefault="005A4D11" w:rsidP="005A4D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40DFF288" w14:textId="492BDAFC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A6831D5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A4C9DD5" w14:textId="2D4BAA61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84FCBF9" w14:textId="77777777" w:rsidR="005A4D11" w:rsidRPr="00DE7D3F" w:rsidRDefault="005A4D11" w:rsidP="005A4D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50CFE6" w14:textId="1F7307FA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6F44661F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0E9C9D" w14:textId="460F8C4E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19AF580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C8E766" w14:textId="05221BB9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2661FADD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7E1C837" w14:textId="22B0FDD2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4BCAB298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253CA" w14:textId="5FDE15C7" w:rsidR="005A4D11" w:rsidRPr="006B07E9" w:rsidRDefault="008979E4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C53105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2F64EFB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A4D11" w:rsidRPr="006B07E9" w14:paraId="5303B492" w14:textId="77777777" w:rsidTr="00694420">
        <w:trPr>
          <w:cantSplit/>
        </w:trPr>
        <w:tc>
          <w:tcPr>
            <w:tcW w:w="4476" w:type="dxa"/>
          </w:tcPr>
          <w:p w14:paraId="73827954" w14:textId="77777777" w:rsidR="005A4D11" w:rsidRPr="00DE7D3F" w:rsidRDefault="005A4D11" w:rsidP="005A4D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6F757CCE" w14:textId="327CC2B9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941DD41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ED1C82D" w14:textId="42CB398C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0F93DB8" w14:textId="77777777" w:rsidR="005A4D11" w:rsidRPr="00DE7D3F" w:rsidRDefault="005A4D11" w:rsidP="005A4D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C16761" w14:textId="1B05C9FB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AA7BC2B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EAA5D9" w14:textId="0A9160ED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7E942B6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B10188" w14:textId="088E2F2C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139487D7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2BF6E2" w14:textId="37624652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65AB0348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9D06C" w14:textId="65F662A2" w:rsidR="005A4D11" w:rsidRPr="006B07E9" w:rsidRDefault="008979E4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ADB552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811EED2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A4D11" w:rsidRPr="006B07E9" w14:paraId="7AD10FB3" w14:textId="77777777" w:rsidTr="00694420">
        <w:trPr>
          <w:cantSplit/>
        </w:trPr>
        <w:tc>
          <w:tcPr>
            <w:tcW w:w="4476" w:type="dxa"/>
          </w:tcPr>
          <w:p w14:paraId="50332D6A" w14:textId="77777777" w:rsidR="005A4D11" w:rsidRPr="00DE7D3F" w:rsidRDefault="005A4D11" w:rsidP="005A4D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56621652" w14:textId="7747107D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BFF2753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6946555" w14:textId="7E96DDCC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60040FA" w14:textId="77777777" w:rsidR="005A4D11" w:rsidRPr="00DE7D3F" w:rsidRDefault="005A4D11" w:rsidP="005A4D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2C97B28" w14:textId="48225296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26867A2F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0A2FF3" w14:textId="62C9E01A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71DE2CB4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5F4C4" w14:textId="51B46FD8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296BFB51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950C7F" w14:textId="6E674C2A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270D3536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BF20A0" w14:textId="3832DDE8" w:rsidR="005A4D11" w:rsidRPr="006B07E9" w:rsidRDefault="008979E4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5362F4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D0819C3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A4D11" w:rsidRPr="006B07E9" w14:paraId="219FC757" w14:textId="77777777" w:rsidTr="00694420">
        <w:trPr>
          <w:cantSplit/>
        </w:trPr>
        <w:tc>
          <w:tcPr>
            <w:tcW w:w="4476" w:type="dxa"/>
          </w:tcPr>
          <w:p w14:paraId="41543944" w14:textId="77777777" w:rsidR="005A4D11" w:rsidRPr="00DE7D3F" w:rsidRDefault="005A4D11" w:rsidP="005A4D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5725CDA1" w14:textId="7C509114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604E70DA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4C5375" w14:textId="1AD096D4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72A776F" w14:textId="77777777" w:rsidR="005A4D11" w:rsidRPr="00DE7D3F" w:rsidRDefault="005A4D11" w:rsidP="005A4D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34C58D" w14:textId="67C72B5E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A8B7F19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7C9DD" w14:textId="2748669E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27C65A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144D5" w14:textId="1233888A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50EA8CEC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2D2901" w14:textId="70DBD541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4C8ADB16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3BF06" w14:textId="1277ED31" w:rsidR="005A4D11" w:rsidRPr="006B07E9" w:rsidRDefault="008979E4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C40F76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4920A3D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A4D11" w:rsidRPr="006B07E9" w14:paraId="3EF11EDE" w14:textId="77777777" w:rsidTr="00694420">
        <w:trPr>
          <w:cantSplit/>
        </w:trPr>
        <w:tc>
          <w:tcPr>
            <w:tcW w:w="4476" w:type="dxa"/>
          </w:tcPr>
          <w:p w14:paraId="09AF0DC8" w14:textId="77777777" w:rsidR="005A4D11" w:rsidRPr="00DE7D3F" w:rsidRDefault="005A4D11" w:rsidP="005A4D11">
            <w:pPr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1BB05579" w14:textId="39DAAE44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6CBD60D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4DF9B6B" w14:textId="0CBD38E0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15A4AE2" w14:textId="77777777" w:rsidR="005A4D11" w:rsidRPr="00DE7D3F" w:rsidRDefault="005A4D11" w:rsidP="005A4D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FF7B956" w14:textId="5ED79E0C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4D8DEE2F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F76806" w14:textId="43C84DAB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65E9E0D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E21378" w14:textId="5E09CC28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7A11A5A7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E750" w14:textId="24F67982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1412B46B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023DF" w14:textId="1DD33776" w:rsidR="005A4D11" w:rsidRPr="006B07E9" w:rsidRDefault="008979E4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68CE1EE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5C4189D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A4D11" w:rsidRPr="006B07E9" w14:paraId="10BB6D79" w14:textId="77777777" w:rsidTr="00694420">
        <w:trPr>
          <w:cantSplit/>
        </w:trPr>
        <w:tc>
          <w:tcPr>
            <w:tcW w:w="4476" w:type="dxa"/>
          </w:tcPr>
          <w:p w14:paraId="5D738A39" w14:textId="77777777" w:rsidR="005A4D11" w:rsidRPr="00DE7D3F" w:rsidRDefault="005A4D11" w:rsidP="005A4D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348A8B58" w14:textId="155C463D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42107241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BFC05CD" w14:textId="57500296" w:rsidR="005A4D11" w:rsidRPr="00DE7D3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5E77494F" w14:textId="77777777" w:rsidR="005A4D11" w:rsidRPr="00DE7D3F" w:rsidRDefault="005A4D11" w:rsidP="005A4D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144529D" w14:textId="10D71797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55220EA0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7F5CE" w14:textId="3792F7D2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5EBDA5F8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94F589" w14:textId="38E9F2F3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699C4576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19EA7" w14:textId="01AE94BF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43D03DE4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329C6" w14:textId="4B03685B" w:rsidR="005A4D11" w:rsidRPr="00DE7D3F" w:rsidRDefault="008979E4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C65184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A3224D3" w14:textId="77777777" w:rsidR="005A4D11" w:rsidRPr="00DE7D3F" w:rsidRDefault="005A4D11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A4D11" w:rsidRPr="006B07E9" w14:paraId="0CC373F8" w14:textId="77777777" w:rsidTr="00694420">
        <w:trPr>
          <w:cantSplit/>
        </w:trPr>
        <w:tc>
          <w:tcPr>
            <w:tcW w:w="4476" w:type="dxa"/>
          </w:tcPr>
          <w:p w14:paraId="4F19C3EF" w14:textId="77777777" w:rsidR="005A4D11" w:rsidRPr="007407A5" w:rsidRDefault="005A4D11" w:rsidP="005A4D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ไอซีที จำกัด</w:t>
            </w:r>
          </w:p>
        </w:tc>
        <w:tc>
          <w:tcPr>
            <w:tcW w:w="1080" w:type="dxa"/>
          </w:tcPr>
          <w:p w14:paraId="2A7E9765" w14:textId="1F429ADC" w:rsidR="005A4D11" w:rsidRPr="00DE7D3F" w:rsidRDefault="005A4D11" w:rsidP="005A4D1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82C2ED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7CD1A5" w14:textId="09A431BD" w:rsidR="005A4D11" w:rsidRPr="00C605FF" w:rsidRDefault="005A4D11" w:rsidP="005A4D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836EBA" w14:textId="77777777" w:rsidR="005A4D11" w:rsidRPr="006B07E9" w:rsidRDefault="005A4D11" w:rsidP="005A4D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43B897F" w14:textId="67897461" w:rsidR="005A4D11" w:rsidRPr="00905E21" w:rsidRDefault="005A4D11" w:rsidP="005A4D1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16A241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B7EA3" w14:textId="1AEE24E3" w:rsidR="005A4D11" w:rsidRPr="00C605FF" w:rsidRDefault="005A4D11" w:rsidP="005A4D1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162A1F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5AF195" w14:textId="021A14A5" w:rsidR="005A4D11" w:rsidRPr="00905E21" w:rsidRDefault="005A4D11" w:rsidP="005A4D11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F2A098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07BB4A" w14:textId="49968EB4" w:rsidR="005A4D11" w:rsidRPr="00C605FF" w:rsidRDefault="005A4D11" w:rsidP="005A4D11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A8D815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765B11" w14:textId="25B2AC91" w:rsidR="005A4D11" w:rsidRDefault="001045EF" w:rsidP="001045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909948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6552D9C" w14:textId="5E948EB7" w:rsidR="005A4D11" w:rsidRDefault="005A4D11" w:rsidP="005A4D1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19B9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</w:tr>
      <w:tr w:rsidR="005A4D11" w:rsidRPr="006B07E9" w14:paraId="0C8FD02C" w14:textId="77777777" w:rsidTr="00694420">
        <w:trPr>
          <w:cantSplit/>
        </w:trPr>
        <w:tc>
          <w:tcPr>
            <w:tcW w:w="4476" w:type="dxa"/>
          </w:tcPr>
          <w:p w14:paraId="4144B0B5" w14:textId="77777777" w:rsidR="005A4D11" w:rsidRPr="006B07E9" w:rsidRDefault="005A4D11" w:rsidP="005A4D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33BF1C4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DB68FCC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FB7434D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9DC8AC" w14:textId="77777777" w:rsidR="005A4D11" w:rsidRPr="006B07E9" w:rsidRDefault="005A4D11" w:rsidP="005A4D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8574E" w14:textId="006C3966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,250</w:t>
            </w:r>
          </w:p>
        </w:tc>
        <w:tc>
          <w:tcPr>
            <w:tcW w:w="180" w:type="dxa"/>
          </w:tcPr>
          <w:p w14:paraId="4AAA4FF5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A5754" w14:textId="3F0C49C1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,250</w:t>
            </w:r>
          </w:p>
        </w:tc>
        <w:tc>
          <w:tcPr>
            <w:tcW w:w="180" w:type="dxa"/>
          </w:tcPr>
          <w:p w14:paraId="2784E585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65D50B" w14:textId="3D96B28B" w:rsidR="005A4D11" w:rsidRPr="00905E21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,808</w:t>
            </w:r>
          </w:p>
        </w:tc>
        <w:tc>
          <w:tcPr>
            <w:tcW w:w="180" w:type="dxa"/>
          </w:tcPr>
          <w:p w14:paraId="4DAADA8A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ECE47" w14:textId="3FC5C6CF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,808</w:t>
            </w:r>
          </w:p>
        </w:tc>
        <w:tc>
          <w:tcPr>
            <w:tcW w:w="180" w:type="dxa"/>
          </w:tcPr>
          <w:p w14:paraId="378C5415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27EC0" w14:textId="52930C65" w:rsidR="005A4D11" w:rsidRPr="006B07E9" w:rsidRDefault="001045EF" w:rsidP="001045E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454C6A" w14:textId="77777777" w:rsidR="005A4D11" w:rsidRPr="006B07E9" w:rsidRDefault="005A4D11" w:rsidP="005A4D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7914EFC" w14:textId="575B27A5" w:rsidR="005A4D11" w:rsidRPr="002B772E" w:rsidRDefault="005A4D11" w:rsidP="005A4D1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B772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</w:tr>
    </w:tbl>
    <w:p w14:paraId="1410FEE3" w14:textId="6B0F07FB" w:rsidR="00445CC6" w:rsidRDefault="00445CC6">
      <w:pPr>
        <w:rPr>
          <w:rFonts w:ascii="Angsana New" w:hAnsi="Angsana New"/>
          <w:sz w:val="24"/>
          <w:szCs w:val="24"/>
        </w:rPr>
      </w:pPr>
    </w:p>
    <w:p w14:paraId="661AF249" w14:textId="77777777" w:rsidR="007F476C" w:rsidRDefault="007F476C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1" w:name="OLE_LINK1"/>
    </w:p>
    <w:p w14:paraId="07B3A1BB" w14:textId="77777777" w:rsidR="007F476C" w:rsidRDefault="007F476C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504C48E6" w14:textId="77777777" w:rsidR="007F476C" w:rsidRDefault="007F476C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6354E7EC" w14:textId="77777777" w:rsidR="007F476C" w:rsidRDefault="007F476C" w:rsidP="007F476C">
      <w:pPr>
        <w:spacing w:after="100" w:afterAutospacing="1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7F476C" w:rsidSect="007F476C">
          <w:headerReference w:type="default" r:id="rId13"/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35D145F7" w14:textId="77777777" w:rsidR="007F476C" w:rsidRDefault="007F476C" w:rsidP="007F476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348CE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การจำหน่ายเงินลงทุนใน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</w:t>
      </w:r>
      <w:r w:rsidRPr="003348C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เครือข่ายก๊าซไทย-ญี่ปุ่น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จำกัด</w:t>
      </w:r>
      <w:r w:rsidRPr="003348C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(“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>TJN</w:t>
      </w:r>
      <w:r w:rsidRPr="003348CE">
        <w:rPr>
          <w:rFonts w:ascii="Angsana New" w:hAnsi="Angsana New" w:hint="cs"/>
          <w:i/>
          <w:iCs/>
          <w:spacing w:val="-4"/>
          <w:sz w:val="30"/>
          <w:szCs w:val="30"/>
          <w:cs/>
        </w:rPr>
        <w:t>”)</w:t>
      </w:r>
    </w:p>
    <w:p w14:paraId="3875D877" w14:textId="77777777" w:rsidR="007F476C" w:rsidRDefault="007F476C" w:rsidP="007F476C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15399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399A">
        <w:rPr>
          <w:rFonts w:ascii="Angsana New" w:hAnsi="Angsana New"/>
          <w:sz w:val="30"/>
          <w:szCs w:val="30"/>
        </w:rPr>
        <w:t xml:space="preserve">7 </w:t>
      </w:r>
      <w:r w:rsidRPr="0015399A">
        <w:rPr>
          <w:rFonts w:ascii="Angsana New" w:hAnsi="Angsana New" w:hint="cs"/>
          <w:sz w:val="30"/>
          <w:szCs w:val="30"/>
          <w:cs/>
        </w:rPr>
        <w:t>มกราคม</w:t>
      </w:r>
      <w:r w:rsidRPr="0015399A">
        <w:rPr>
          <w:rFonts w:ascii="Angsana New" w:hAnsi="Angsana New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</w:rPr>
        <w:t xml:space="preserve">2565 </w:t>
      </w:r>
      <w:r w:rsidRPr="0015399A">
        <w:rPr>
          <w:rFonts w:ascii="Angsana New" w:hAnsi="Angsana New" w:hint="cs"/>
          <w:sz w:val="30"/>
          <w:szCs w:val="30"/>
          <w:cs/>
        </w:rPr>
        <w:t>กลุ่ม</w:t>
      </w:r>
      <w:r w:rsidRPr="0015399A">
        <w:rPr>
          <w:rFonts w:ascii="Angsana New" w:hAnsi="Angsana New"/>
          <w:sz w:val="30"/>
          <w:szCs w:val="30"/>
          <w:cs/>
        </w:rPr>
        <w:t>บริษัทได้ขายส่วนได้เสียใน</w:t>
      </w:r>
      <w:r w:rsidRPr="0015399A">
        <w:rPr>
          <w:rFonts w:ascii="Angsana New" w:hAnsi="Angsana New"/>
          <w:sz w:val="30"/>
          <w:szCs w:val="30"/>
        </w:rPr>
        <w:t xml:space="preserve"> TJN</w:t>
      </w:r>
      <w:r w:rsidRPr="0015399A">
        <w:rPr>
          <w:rFonts w:ascii="Angsana New" w:hAnsi="Angsana New" w:hint="cs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  <w:cs/>
        </w:rPr>
        <w:t>ซึ่งเป็นบริษัทย่อยออกไปร้อยละ</w:t>
      </w:r>
      <w:r w:rsidRPr="0015399A">
        <w:rPr>
          <w:rFonts w:ascii="Angsana New" w:hAnsi="Angsana New"/>
          <w:sz w:val="30"/>
          <w:szCs w:val="30"/>
        </w:rPr>
        <w:t xml:space="preserve"> 49 </w:t>
      </w:r>
      <w:r w:rsidRPr="0015399A">
        <w:rPr>
          <w:rFonts w:ascii="Angsana New" w:hAnsi="Angsana New" w:hint="cs"/>
          <w:sz w:val="30"/>
          <w:szCs w:val="30"/>
          <w:cs/>
        </w:rPr>
        <w:t>ให้แก่กิจการที่ไม่เกี่ยวข้องกัน</w:t>
      </w:r>
      <w:r w:rsidRPr="0015399A">
        <w:rPr>
          <w:rFonts w:ascii="Angsana New" w:hAnsi="Angsana New"/>
          <w:sz w:val="30"/>
          <w:szCs w:val="30"/>
        </w:rPr>
        <w:t xml:space="preserve"> </w:t>
      </w:r>
      <w:r w:rsidRPr="0015399A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Pr="0015399A">
        <w:rPr>
          <w:rFonts w:ascii="Angsana New" w:hAnsi="Angsana New"/>
          <w:sz w:val="30"/>
          <w:szCs w:val="30"/>
        </w:rPr>
        <w:t>313</w:t>
      </w:r>
      <w:r w:rsidRPr="0015399A">
        <w:rPr>
          <w:rFonts w:ascii="Angsana New" w:hAnsi="Angsana New"/>
          <w:sz w:val="30"/>
          <w:szCs w:val="30"/>
          <w:cs/>
        </w:rPr>
        <w:t xml:space="preserve"> ล้านบาท ทำให้กลุ่มบริษัทจัดประเภทเงินลงทุนใน</w:t>
      </w:r>
      <w:r w:rsidRPr="0015399A">
        <w:rPr>
          <w:rFonts w:ascii="Angsana New" w:hAnsi="Angsana New"/>
          <w:sz w:val="30"/>
          <w:szCs w:val="30"/>
        </w:rPr>
        <w:t xml:space="preserve"> TJN </w:t>
      </w:r>
      <w:r w:rsidRPr="0015399A">
        <w:rPr>
          <w:rFonts w:ascii="Angsana New" w:hAnsi="Angsana New"/>
          <w:sz w:val="30"/>
          <w:szCs w:val="30"/>
          <w:cs/>
        </w:rPr>
        <w:t>เป็น</w:t>
      </w:r>
      <w:r w:rsidRPr="0015399A">
        <w:rPr>
          <w:rFonts w:ascii="Angsana New" w:hAnsi="Angsana New" w:hint="cs"/>
          <w:sz w:val="30"/>
          <w:szCs w:val="30"/>
          <w:cs/>
        </w:rPr>
        <w:t>การร่วมค้า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15399A">
        <w:rPr>
          <w:rFonts w:ascii="Angsana New" w:hAnsi="Angsana New" w:hint="cs"/>
          <w:sz w:val="30"/>
          <w:szCs w:val="30"/>
          <w:cs/>
        </w:rPr>
        <w:t>โดย</w:t>
      </w:r>
      <w:r w:rsidRPr="0015399A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 w:rsidRPr="0015399A">
        <w:rPr>
          <w:rFonts w:ascii="Angsana New" w:hAnsi="Angsana New"/>
          <w:sz w:val="30"/>
          <w:szCs w:val="30"/>
        </w:rPr>
        <w:t xml:space="preserve"> TJN </w:t>
      </w:r>
      <w:r w:rsidRPr="0015399A">
        <w:rPr>
          <w:rFonts w:ascii="Angsana New" w:hAnsi="Angsana New"/>
          <w:sz w:val="30"/>
          <w:szCs w:val="30"/>
          <w:cs/>
        </w:rPr>
        <w:t>ในงบการเงิน</w:t>
      </w:r>
      <w:r w:rsidRPr="0015399A">
        <w:rPr>
          <w:rFonts w:ascii="Angsana New" w:hAnsi="Angsana New" w:hint="cs"/>
          <w:sz w:val="30"/>
          <w:szCs w:val="30"/>
          <w:cs/>
        </w:rPr>
        <w:t>รวม</w:t>
      </w:r>
      <w:r w:rsidRPr="0015399A">
        <w:rPr>
          <w:rFonts w:ascii="Angsana New" w:hAnsi="Angsana New"/>
          <w:sz w:val="30"/>
          <w:szCs w:val="30"/>
          <w:cs/>
        </w:rPr>
        <w:t>ของกลุ่มบริษัท ณ วันที่ขายมีจำนวน</w:t>
      </w:r>
      <w:r w:rsidRPr="0015399A">
        <w:rPr>
          <w:rFonts w:ascii="Angsana New" w:hAnsi="Angsana New" w:hint="cs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</w:rPr>
        <w:t xml:space="preserve">201 </w:t>
      </w:r>
      <w:r w:rsidRPr="0015399A">
        <w:rPr>
          <w:rFonts w:ascii="Angsana New" w:hAnsi="Angsana New"/>
          <w:sz w:val="30"/>
          <w:szCs w:val="30"/>
          <w:cs/>
        </w:rPr>
        <w:t>ล้านบาท มูลค่ายุติธรรมของส่วนได้เสียของ</w:t>
      </w:r>
      <w:r w:rsidRPr="0015399A">
        <w:rPr>
          <w:rFonts w:ascii="Angsana New" w:hAnsi="Angsana New" w:hint="cs"/>
          <w:sz w:val="30"/>
          <w:szCs w:val="30"/>
          <w:cs/>
        </w:rPr>
        <w:t>การร่วมค้า</w:t>
      </w:r>
      <w:r w:rsidRPr="0015399A">
        <w:rPr>
          <w:rFonts w:ascii="Angsana New" w:hAnsi="Angsana New"/>
          <w:sz w:val="30"/>
          <w:szCs w:val="30"/>
          <w:cs/>
        </w:rPr>
        <w:t>ที่ยังคงอยู่ในกลุ่มบริษัท ณ วันที่สูญเสียอำนาจการควบคุมมีจำนวน</w:t>
      </w:r>
      <w:r w:rsidRPr="0015399A">
        <w:rPr>
          <w:rFonts w:ascii="Angsana New" w:hAnsi="Angsana New"/>
          <w:sz w:val="30"/>
          <w:szCs w:val="30"/>
        </w:rPr>
        <w:t xml:space="preserve"> 379 </w:t>
      </w:r>
      <w:r w:rsidRPr="0015399A">
        <w:rPr>
          <w:rFonts w:ascii="Angsana New" w:hAnsi="Angsana New"/>
          <w:sz w:val="30"/>
          <w:szCs w:val="30"/>
          <w:cs/>
        </w:rPr>
        <w:t>ล้านบาท ได้ถือเป็นมูลค่าเริ่มแรกของเงินลงทุนใน</w:t>
      </w:r>
      <w:r w:rsidRPr="0015399A">
        <w:rPr>
          <w:rFonts w:ascii="Angsana New" w:hAnsi="Angsana New" w:hint="cs"/>
          <w:sz w:val="30"/>
          <w:szCs w:val="30"/>
          <w:cs/>
        </w:rPr>
        <w:t>การร่วมค้า</w:t>
      </w:r>
      <w:r w:rsidRPr="0015399A">
        <w:rPr>
          <w:rFonts w:ascii="Angsana New" w:hAnsi="Angsana New"/>
          <w:sz w:val="30"/>
          <w:szCs w:val="30"/>
          <w:cs/>
        </w:rPr>
        <w:t>นั้น ณ วัน</w:t>
      </w:r>
      <w:r w:rsidRPr="0015399A">
        <w:rPr>
          <w:rFonts w:ascii="Angsana New" w:hAnsi="Angsana New" w:hint="cs"/>
          <w:sz w:val="30"/>
          <w:szCs w:val="30"/>
          <w:cs/>
        </w:rPr>
        <w:t>นั้น</w:t>
      </w:r>
      <w:r w:rsidRPr="0015399A">
        <w:rPr>
          <w:rFonts w:ascii="Angsana New" w:hAnsi="Angsana New"/>
          <w:sz w:val="30"/>
          <w:szCs w:val="30"/>
        </w:rPr>
        <w:t xml:space="preserve"> </w:t>
      </w:r>
      <w:r w:rsidRPr="0015399A">
        <w:rPr>
          <w:rFonts w:ascii="Angsana New" w:hAnsi="Angsana New" w:hint="cs"/>
          <w:sz w:val="30"/>
          <w:szCs w:val="30"/>
          <w:cs/>
        </w:rPr>
        <w:t>กลุ่ม</w:t>
      </w:r>
      <w:r w:rsidRPr="0015399A">
        <w:rPr>
          <w:rFonts w:ascii="Angsana New" w:hAnsi="Angsana New"/>
          <w:sz w:val="30"/>
          <w:szCs w:val="30"/>
          <w:cs/>
        </w:rPr>
        <w:t>บริษัทรับรู้กำไรจากการขาย</w:t>
      </w:r>
      <w:r w:rsidRPr="0015399A">
        <w:rPr>
          <w:rFonts w:ascii="Angsana New" w:hAnsi="Angsana New" w:hint="cs"/>
          <w:sz w:val="30"/>
          <w:szCs w:val="30"/>
          <w:cs/>
        </w:rPr>
        <w:t>และกำไรจากการเปลี่ยนสถานะเงินลงทุน</w:t>
      </w:r>
      <w:r w:rsidRPr="0015399A">
        <w:rPr>
          <w:rFonts w:ascii="Angsana New" w:hAnsi="Angsana New"/>
          <w:sz w:val="30"/>
          <w:szCs w:val="30"/>
        </w:rPr>
        <w:t xml:space="preserve"> </w:t>
      </w:r>
      <w:r w:rsidRPr="0015399A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15399A">
        <w:rPr>
          <w:rFonts w:ascii="Angsana New" w:hAnsi="Angsana New"/>
          <w:sz w:val="30"/>
          <w:szCs w:val="30"/>
        </w:rPr>
        <w:t>120</w:t>
      </w:r>
      <w:r w:rsidRPr="0015399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5399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5399A">
        <w:rPr>
          <w:rFonts w:ascii="Angsana New" w:hAnsi="Angsana New"/>
          <w:sz w:val="30"/>
          <w:szCs w:val="30"/>
        </w:rPr>
        <w:t>178</w:t>
      </w:r>
      <w:r w:rsidRPr="0015399A">
        <w:rPr>
          <w:rFonts w:ascii="Angsana New" w:hAnsi="Angsana New" w:hint="cs"/>
          <w:sz w:val="30"/>
          <w:szCs w:val="30"/>
          <w:cs/>
        </w:rPr>
        <w:t xml:space="preserve"> ล้านบาทตามลำดับในงบกำไรขาดทุนรวมสำหรับปีสิ้นสุดวันที่</w:t>
      </w:r>
      <w:r w:rsidRPr="0015399A">
        <w:rPr>
          <w:rFonts w:ascii="Angsana New" w:hAnsi="Angsana New"/>
          <w:sz w:val="30"/>
          <w:szCs w:val="30"/>
        </w:rPr>
        <w:t xml:space="preserve"> 31 </w:t>
      </w:r>
      <w:r w:rsidRPr="0015399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399A">
        <w:rPr>
          <w:rFonts w:ascii="Angsana New" w:hAnsi="Angsana New"/>
          <w:sz w:val="30"/>
          <w:szCs w:val="30"/>
        </w:rPr>
        <w:t>2565</w:t>
      </w:r>
    </w:p>
    <w:p w14:paraId="1BFE2EDD" w14:textId="77777777" w:rsidR="007F476C" w:rsidRPr="00443C4D" w:rsidRDefault="007F476C" w:rsidP="007F476C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24"/>
          <w:szCs w:val="24"/>
        </w:rPr>
      </w:pPr>
    </w:p>
    <w:p w14:paraId="0158A1C4" w14:textId="77777777" w:rsidR="007F476C" w:rsidRDefault="007F476C" w:rsidP="007F476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การจำหน่ายเงินลงทุนในบริษัท สแกน เมดิเฮิร์บ จำกัด (“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 xml:space="preserve">SMH”) </w:t>
      </w:r>
    </w:p>
    <w:p w14:paraId="404288A3" w14:textId="77777777" w:rsidR="007F476C" w:rsidRPr="00EB2848" w:rsidRDefault="007F476C" w:rsidP="007F476C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1539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399A">
        <w:rPr>
          <w:rFonts w:ascii="Angsana New" w:hAnsi="Angsana New"/>
          <w:sz w:val="30"/>
          <w:szCs w:val="30"/>
        </w:rPr>
        <w:t xml:space="preserve">13 </w:t>
      </w:r>
      <w:r w:rsidRPr="0015399A">
        <w:rPr>
          <w:rFonts w:ascii="Angsana New" w:hAnsi="Angsana New"/>
          <w:sz w:val="30"/>
          <w:szCs w:val="30"/>
          <w:cs/>
        </w:rPr>
        <w:t xml:space="preserve">มกราคม </w:t>
      </w:r>
      <w:r w:rsidRPr="0015399A">
        <w:rPr>
          <w:rFonts w:ascii="Angsana New" w:hAnsi="Angsana New"/>
          <w:sz w:val="30"/>
          <w:szCs w:val="30"/>
        </w:rPr>
        <w:t xml:space="preserve">2565 </w:t>
      </w:r>
      <w:r w:rsidRPr="0015399A">
        <w:rPr>
          <w:rFonts w:ascii="Angsana New" w:hAnsi="Angsana New"/>
          <w:sz w:val="30"/>
          <w:szCs w:val="30"/>
          <w:cs/>
        </w:rPr>
        <w:t xml:space="preserve">กลุ่มบริษัทได้ขายส่วนได้เสียใน </w:t>
      </w:r>
      <w:r w:rsidRPr="0015399A">
        <w:rPr>
          <w:rFonts w:ascii="Angsana New" w:hAnsi="Angsana New"/>
          <w:sz w:val="30"/>
          <w:szCs w:val="30"/>
        </w:rPr>
        <w:t xml:space="preserve">SMH </w:t>
      </w:r>
      <w:r w:rsidRPr="0015399A">
        <w:rPr>
          <w:rFonts w:ascii="Angsana New" w:hAnsi="Angsana New"/>
          <w:sz w:val="30"/>
          <w:szCs w:val="30"/>
          <w:cs/>
        </w:rPr>
        <w:t xml:space="preserve">ซึ่งเป็นบริษัทย่อยออกไปร้อยละ </w:t>
      </w:r>
      <w:r w:rsidRPr="0015399A">
        <w:rPr>
          <w:rFonts w:ascii="Angsana New" w:hAnsi="Angsana New"/>
          <w:sz w:val="30"/>
          <w:szCs w:val="30"/>
        </w:rPr>
        <w:t xml:space="preserve">49 </w:t>
      </w:r>
      <w:r w:rsidRPr="0015399A">
        <w:rPr>
          <w:rFonts w:ascii="Angsana New" w:hAnsi="Angsana New"/>
          <w:sz w:val="30"/>
          <w:szCs w:val="30"/>
          <w:cs/>
        </w:rPr>
        <w:t>ให้แก่บุคคล</w:t>
      </w:r>
      <w:r w:rsidRPr="00C63D17">
        <w:rPr>
          <w:rFonts w:ascii="Angsana New" w:hAnsi="Angsana New"/>
          <w:spacing w:val="-4"/>
          <w:sz w:val="30"/>
          <w:szCs w:val="30"/>
          <w:cs/>
        </w:rPr>
        <w:t xml:space="preserve">และกิจการที่ไม่เกี่ยวข้องกัน เป็นเงินสดจำนวน </w:t>
      </w:r>
      <w:r w:rsidRPr="00C63D17">
        <w:rPr>
          <w:rFonts w:ascii="Angsana New" w:hAnsi="Angsana New"/>
          <w:spacing w:val="-4"/>
          <w:sz w:val="30"/>
          <w:szCs w:val="30"/>
        </w:rPr>
        <w:t xml:space="preserve">2.45 </w:t>
      </w:r>
      <w:r w:rsidRPr="00C63D17">
        <w:rPr>
          <w:rFonts w:ascii="Angsana New" w:hAnsi="Angsana New"/>
          <w:spacing w:val="-4"/>
          <w:sz w:val="30"/>
          <w:szCs w:val="30"/>
          <w:cs/>
        </w:rPr>
        <w:t>ล้านบาท ทำให้สัดส่วนการถือหุ้นของกลุ่มบริษัทลดลงจากร้อยละ</w:t>
      </w:r>
      <w:r w:rsidRPr="0015399A">
        <w:rPr>
          <w:rFonts w:ascii="Angsana New" w:hAnsi="Angsana New"/>
          <w:sz w:val="30"/>
          <w:szCs w:val="30"/>
          <w:cs/>
        </w:rPr>
        <w:t xml:space="preserve"> </w:t>
      </w:r>
      <w:r w:rsidRPr="0015399A">
        <w:rPr>
          <w:rFonts w:ascii="Angsana New" w:hAnsi="Angsana New"/>
          <w:sz w:val="30"/>
          <w:szCs w:val="30"/>
        </w:rPr>
        <w:t xml:space="preserve">100 </w:t>
      </w:r>
      <w:r w:rsidRPr="0015399A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15399A">
        <w:rPr>
          <w:rFonts w:ascii="Angsana New" w:hAnsi="Angsana New"/>
          <w:sz w:val="30"/>
          <w:szCs w:val="30"/>
        </w:rPr>
        <w:t xml:space="preserve">51 </w:t>
      </w:r>
      <w:r w:rsidRPr="0015399A">
        <w:rPr>
          <w:rFonts w:ascii="Angsana New" w:hAnsi="Angsana New"/>
          <w:sz w:val="30"/>
          <w:szCs w:val="30"/>
          <w:cs/>
        </w:rPr>
        <w:t xml:space="preserve">ซึ่ง </w:t>
      </w:r>
      <w:r w:rsidRPr="0015399A">
        <w:rPr>
          <w:rFonts w:ascii="Angsana New" w:hAnsi="Angsana New"/>
          <w:sz w:val="30"/>
          <w:szCs w:val="30"/>
        </w:rPr>
        <w:t xml:space="preserve">SMH </w:t>
      </w:r>
      <w:r w:rsidRPr="0015399A">
        <w:rPr>
          <w:rFonts w:ascii="Angsana New" w:hAnsi="Angsana New"/>
          <w:sz w:val="30"/>
          <w:szCs w:val="30"/>
          <w:cs/>
        </w:rPr>
        <w:t>ยังคงเป็นบริษัทย่อยของกลุ่มบริษัท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ต่อมา</w:t>
      </w:r>
      <w:r w:rsidRPr="00EB2848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13</w:t>
      </w:r>
      <w:r w:rsidRPr="00EB2848">
        <w:rPr>
          <w:rFonts w:ascii="Angsana New" w:hAnsi="Angsana New"/>
          <w:sz w:val="30"/>
          <w:szCs w:val="30"/>
        </w:rPr>
        <w:t xml:space="preserve"> </w:t>
      </w:r>
      <w:r w:rsidRPr="00EB2848">
        <w:rPr>
          <w:rFonts w:ascii="Angsana New" w:hAnsi="Angsana New"/>
          <w:sz w:val="30"/>
          <w:szCs w:val="30"/>
          <w:cs/>
        </w:rPr>
        <w:t xml:space="preserve">มกราคม </w:t>
      </w:r>
      <w:r w:rsidRPr="00EB2848">
        <w:rPr>
          <w:rFonts w:ascii="Angsana New" w:hAnsi="Angsana New"/>
          <w:sz w:val="30"/>
          <w:szCs w:val="30"/>
        </w:rPr>
        <w:t xml:space="preserve">2565 SMH </w:t>
      </w:r>
      <w:r w:rsidRPr="00EB2848">
        <w:rPr>
          <w:rFonts w:ascii="Angsana New" w:hAnsi="Angsana New"/>
          <w:sz w:val="30"/>
          <w:szCs w:val="30"/>
          <w:cs/>
        </w:rPr>
        <w:t xml:space="preserve">ได้ตกลงทำสัญญาจองซื้อหุ้นกับผู้ถือหุ้นรายใหม่ โดยผู้ถือหุ้นรายใหม่จ่ายชำระค่าจองซื้อหุ้นงวดที่ </w:t>
      </w:r>
      <w:r w:rsidRPr="00EB2848">
        <w:rPr>
          <w:rFonts w:ascii="Angsana New" w:hAnsi="Angsana New"/>
          <w:sz w:val="30"/>
          <w:szCs w:val="30"/>
        </w:rPr>
        <w:t xml:space="preserve">1 </w:t>
      </w:r>
      <w:r w:rsidRPr="00EB284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EB2848">
        <w:rPr>
          <w:rFonts w:ascii="Angsana New" w:hAnsi="Angsana New"/>
          <w:sz w:val="30"/>
          <w:szCs w:val="30"/>
        </w:rPr>
        <w:t xml:space="preserve">18 </w:t>
      </w:r>
      <w:r w:rsidRPr="00EB2848">
        <w:rPr>
          <w:rFonts w:ascii="Angsana New" w:hAnsi="Angsana New"/>
          <w:sz w:val="30"/>
          <w:szCs w:val="30"/>
          <w:cs/>
        </w:rPr>
        <w:t xml:space="preserve">ล้านบาท และได้รับโอนหุ้นสามัญเพิ่มทุนจำนวน </w:t>
      </w:r>
      <w:r w:rsidRPr="00EB2848">
        <w:rPr>
          <w:rFonts w:ascii="Angsana New" w:hAnsi="Angsana New"/>
          <w:sz w:val="30"/>
          <w:szCs w:val="30"/>
        </w:rPr>
        <w:t xml:space="preserve">5,000 </w:t>
      </w:r>
      <w:r w:rsidRPr="00EB2848">
        <w:rPr>
          <w:rFonts w:ascii="Angsana New" w:hAnsi="Angsana New"/>
          <w:sz w:val="30"/>
          <w:szCs w:val="30"/>
          <w:cs/>
        </w:rPr>
        <w:t xml:space="preserve">หุ้น ทำให้สัดส่วนการถือหุ้นของกลุ่มบริษัทลดลงจากร้อยละ </w:t>
      </w:r>
      <w:r w:rsidRPr="00EB2848">
        <w:rPr>
          <w:rFonts w:ascii="Angsana New" w:hAnsi="Angsana New"/>
          <w:sz w:val="30"/>
          <w:szCs w:val="30"/>
        </w:rPr>
        <w:t xml:space="preserve">51 </w:t>
      </w:r>
      <w:r w:rsidRPr="00EB2848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EB2848">
        <w:rPr>
          <w:rFonts w:ascii="Angsana New" w:hAnsi="Angsana New"/>
          <w:sz w:val="30"/>
          <w:szCs w:val="30"/>
        </w:rPr>
        <w:t xml:space="preserve">46 </w:t>
      </w:r>
      <w:r w:rsidRPr="00EB2848">
        <w:rPr>
          <w:rFonts w:ascii="Angsana New" w:hAnsi="Angsana New"/>
          <w:sz w:val="30"/>
          <w:szCs w:val="30"/>
          <w:cs/>
        </w:rPr>
        <w:t xml:space="preserve">และ </w:t>
      </w:r>
      <w:r w:rsidRPr="00EB2848">
        <w:rPr>
          <w:rFonts w:ascii="Angsana New" w:hAnsi="Angsana New"/>
          <w:sz w:val="30"/>
          <w:szCs w:val="30"/>
        </w:rPr>
        <w:t xml:space="preserve">SMH </w:t>
      </w:r>
      <w:r w:rsidRPr="00EB2848">
        <w:rPr>
          <w:rFonts w:ascii="Angsana New" w:hAnsi="Angsana New"/>
          <w:sz w:val="30"/>
          <w:szCs w:val="30"/>
          <w:cs/>
        </w:rPr>
        <w:t xml:space="preserve">ได้จดทะเบียนการเพิ่มทุนดังกล่าวแล้วกับกระทรวงพาณิชย์ในวันที่ </w:t>
      </w:r>
      <w:r w:rsidRPr="00EB2848">
        <w:rPr>
          <w:rFonts w:ascii="Angsana New" w:hAnsi="Angsana New"/>
          <w:sz w:val="30"/>
          <w:szCs w:val="30"/>
        </w:rPr>
        <w:t xml:space="preserve">11 </w:t>
      </w:r>
      <w:r w:rsidRPr="00EB2848">
        <w:rPr>
          <w:rFonts w:ascii="Angsana New" w:hAnsi="Angsana New"/>
          <w:sz w:val="30"/>
          <w:szCs w:val="30"/>
          <w:cs/>
        </w:rPr>
        <w:t xml:space="preserve">มีนาคม </w:t>
      </w:r>
      <w:r w:rsidRPr="00EB2848">
        <w:rPr>
          <w:rFonts w:ascii="Angsana New" w:hAnsi="Angsana New"/>
          <w:sz w:val="30"/>
          <w:szCs w:val="30"/>
        </w:rPr>
        <w:t xml:space="preserve">2565 </w:t>
      </w:r>
      <w:r w:rsidRPr="00EB2848">
        <w:rPr>
          <w:rFonts w:ascii="Angsana New" w:hAnsi="Angsana New"/>
          <w:sz w:val="30"/>
          <w:szCs w:val="30"/>
          <w:cs/>
        </w:rPr>
        <w:t>ทำให้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B2848">
        <w:rPr>
          <w:rFonts w:ascii="Angsana New" w:hAnsi="Angsana New"/>
          <w:sz w:val="30"/>
          <w:szCs w:val="30"/>
          <w:cs/>
        </w:rPr>
        <w:t xml:space="preserve">กลุ่มบริษัทจัดประเภทเงินลงทุนใน </w:t>
      </w:r>
      <w:r w:rsidRPr="00EB2848">
        <w:rPr>
          <w:rFonts w:ascii="Angsana New" w:hAnsi="Angsana New"/>
          <w:sz w:val="30"/>
          <w:szCs w:val="30"/>
        </w:rPr>
        <w:t xml:space="preserve">SMH </w:t>
      </w:r>
      <w:r w:rsidRPr="00EB2848">
        <w:rPr>
          <w:rFonts w:ascii="Angsana New" w:hAnsi="Angsana New"/>
          <w:sz w:val="30"/>
          <w:szCs w:val="30"/>
          <w:cs/>
        </w:rPr>
        <w:t xml:space="preserve">เป็นการร่วมค้า มูลค่าตามบัญชีของสินทรัพย์สุทธิ </w:t>
      </w:r>
      <w:r w:rsidRPr="00EB2848">
        <w:rPr>
          <w:rFonts w:ascii="Angsana New" w:hAnsi="Angsana New"/>
          <w:sz w:val="30"/>
          <w:szCs w:val="30"/>
        </w:rPr>
        <w:t xml:space="preserve">SMH </w:t>
      </w:r>
      <w:r w:rsidRPr="00EB2848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วันที่สูญเสียการควบคุมมีจำนวน </w:t>
      </w:r>
      <w:r w:rsidRPr="00EB2848">
        <w:rPr>
          <w:rFonts w:ascii="Angsana New" w:hAnsi="Angsana New"/>
          <w:sz w:val="30"/>
          <w:szCs w:val="30"/>
        </w:rPr>
        <w:t xml:space="preserve">1 </w:t>
      </w:r>
      <w:r w:rsidRPr="00EB2848">
        <w:rPr>
          <w:rFonts w:ascii="Angsana New" w:hAnsi="Angsana New"/>
          <w:sz w:val="30"/>
          <w:szCs w:val="30"/>
          <w:cs/>
        </w:rPr>
        <w:t xml:space="preserve">ล้านบาท มูลค่ายุติธรรมของส่วนได้เสียของการร่วมค้าที่ยังคงอยู่ในกลุ่มบริษัท ณ วันที่สูญเสียอำนาจควบคุมมีจำนวน </w:t>
      </w:r>
      <w:r w:rsidRPr="00EB2848">
        <w:rPr>
          <w:rFonts w:ascii="Angsana New" w:hAnsi="Angsana New"/>
          <w:sz w:val="30"/>
          <w:szCs w:val="30"/>
        </w:rPr>
        <w:t xml:space="preserve">24 </w:t>
      </w:r>
      <w:r w:rsidRPr="00EB2848">
        <w:rPr>
          <w:rFonts w:ascii="Angsana New" w:hAnsi="Angsana New"/>
          <w:sz w:val="30"/>
          <w:szCs w:val="30"/>
          <w:cs/>
        </w:rPr>
        <w:t xml:space="preserve">ล้านบาท ได้ถือเป็นมูลค่าเริ่มแรกของเงินลงทุนในการร่วมค้า ณ วันนั้น กลุ่มบริษัทรับรู้กำไรจากการเปลี่ยนสถานะเงินลงทุนเป็นจำนวน </w:t>
      </w:r>
      <w:r w:rsidRPr="00EB2848">
        <w:rPr>
          <w:rFonts w:ascii="Angsana New" w:hAnsi="Angsana New"/>
          <w:sz w:val="30"/>
          <w:szCs w:val="30"/>
        </w:rPr>
        <w:t xml:space="preserve">23 </w:t>
      </w:r>
      <w:r w:rsidRPr="00EB2848">
        <w:rPr>
          <w:rFonts w:ascii="Angsana New" w:hAnsi="Angsana New"/>
          <w:sz w:val="30"/>
          <w:szCs w:val="30"/>
          <w:cs/>
        </w:rPr>
        <w:t>ล้านบาทในงบกำไรขาดทุนรวมสำหรับ</w:t>
      </w:r>
      <w:r w:rsidRPr="00EB2848">
        <w:rPr>
          <w:rFonts w:ascii="Angsana New" w:hAnsi="Angsana New" w:hint="cs"/>
          <w:sz w:val="30"/>
          <w:szCs w:val="30"/>
          <w:cs/>
        </w:rPr>
        <w:t>ปี</w:t>
      </w:r>
      <w:r w:rsidRPr="00EB28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B2848">
        <w:rPr>
          <w:rFonts w:ascii="Angsana New" w:hAnsi="Angsana New"/>
          <w:sz w:val="30"/>
          <w:szCs w:val="30"/>
        </w:rPr>
        <w:t xml:space="preserve">31 </w:t>
      </w:r>
      <w:r w:rsidRPr="00EB2848">
        <w:rPr>
          <w:rFonts w:ascii="Angsana New" w:hAnsi="Angsana New" w:hint="cs"/>
          <w:sz w:val="30"/>
          <w:szCs w:val="30"/>
          <w:cs/>
        </w:rPr>
        <w:t>ธันวาคม</w:t>
      </w:r>
      <w:r w:rsidRPr="00EB2848">
        <w:rPr>
          <w:rFonts w:ascii="Angsana New" w:hAnsi="Angsana New"/>
          <w:sz w:val="30"/>
          <w:szCs w:val="30"/>
          <w:cs/>
        </w:rPr>
        <w:t xml:space="preserve"> </w:t>
      </w:r>
      <w:r w:rsidRPr="00EB2848">
        <w:rPr>
          <w:rFonts w:ascii="Angsana New" w:hAnsi="Angsana New"/>
          <w:sz w:val="30"/>
          <w:szCs w:val="30"/>
        </w:rPr>
        <w:t>2565</w:t>
      </w:r>
    </w:p>
    <w:p w14:paraId="5380A40A" w14:textId="77777777" w:rsidR="007F476C" w:rsidRPr="00443C4D" w:rsidRDefault="007F476C" w:rsidP="007F476C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24"/>
          <w:szCs w:val="24"/>
        </w:rPr>
      </w:pPr>
    </w:p>
    <w:p w14:paraId="0921FC3D" w14:textId="77777777" w:rsidR="007F476C" w:rsidRPr="00B87AFB" w:rsidRDefault="007F476C" w:rsidP="007F476C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15399A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 </w:t>
      </w:r>
      <w:r w:rsidRPr="0015399A">
        <w:rPr>
          <w:rFonts w:ascii="Angsana New" w:hAnsi="Angsana New"/>
          <w:sz w:val="30"/>
          <w:szCs w:val="30"/>
        </w:rPr>
        <w:t xml:space="preserve">SMH </w:t>
      </w:r>
      <w:r w:rsidRPr="001539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399A">
        <w:rPr>
          <w:rFonts w:ascii="Angsana New" w:hAnsi="Angsana New"/>
          <w:sz w:val="30"/>
          <w:szCs w:val="30"/>
        </w:rPr>
        <w:t xml:space="preserve">1 </w:t>
      </w:r>
      <w:r w:rsidRPr="0015399A">
        <w:rPr>
          <w:rFonts w:ascii="Angsana New" w:hAnsi="Angsana New"/>
          <w:sz w:val="30"/>
          <w:szCs w:val="30"/>
          <w:cs/>
        </w:rPr>
        <w:t xml:space="preserve">มีนาคม </w:t>
      </w:r>
      <w:r w:rsidRPr="0015399A">
        <w:rPr>
          <w:rFonts w:ascii="Angsana New" w:hAnsi="Angsana New"/>
          <w:sz w:val="30"/>
          <w:szCs w:val="30"/>
        </w:rPr>
        <w:t xml:space="preserve">2565 </w:t>
      </w:r>
      <w:r w:rsidRPr="0015399A">
        <w:rPr>
          <w:rFonts w:ascii="Angsana New" w:hAnsi="Angsana New"/>
          <w:sz w:val="30"/>
          <w:szCs w:val="30"/>
          <w:cs/>
        </w:rPr>
        <w:t>ผู้ถือหุ้นมีมติอนุมัติเปลี่ยนชื่อบริษัทเป็นบริษัท</w:t>
      </w:r>
      <w:r>
        <w:rPr>
          <w:rFonts w:ascii="Angsana New" w:hAnsi="Angsana New"/>
          <w:sz w:val="30"/>
          <w:szCs w:val="30"/>
        </w:rPr>
        <w:t xml:space="preserve">   </w:t>
      </w:r>
      <w:r w:rsidRPr="00B87AFB">
        <w:rPr>
          <w:rFonts w:ascii="Angsana New" w:hAnsi="Angsana New"/>
          <w:sz w:val="30"/>
          <w:szCs w:val="30"/>
          <w:cs/>
        </w:rPr>
        <w:t xml:space="preserve">พืชเภสัชกรรม จำกัด และได้จดทะเบียนเปลี่ยนชื่อดังกล่าวกับกระทรวงพาณิชย์เมื่อวันที่ </w:t>
      </w:r>
      <w:r w:rsidRPr="00B87AFB">
        <w:rPr>
          <w:rFonts w:ascii="Angsana New" w:hAnsi="Angsana New"/>
          <w:sz w:val="30"/>
          <w:szCs w:val="30"/>
        </w:rPr>
        <w:t xml:space="preserve">9 </w:t>
      </w:r>
      <w:r w:rsidRPr="00B87AFB">
        <w:rPr>
          <w:rFonts w:ascii="Angsana New" w:hAnsi="Angsana New"/>
          <w:sz w:val="30"/>
          <w:szCs w:val="30"/>
          <w:cs/>
        </w:rPr>
        <w:t xml:space="preserve">มีนาคม </w:t>
      </w:r>
      <w:r w:rsidRPr="00B87AFB">
        <w:rPr>
          <w:rFonts w:ascii="Angsana New" w:hAnsi="Angsana New"/>
          <w:sz w:val="30"/>
          <w:szCs w:val="30"/>
        </w:rPr>
        <w:t>2565</w:t>
      </w:r>
    </w:p>
    <w:p w14:paraId="77D65326" w14:textId="77777777" w:rsidR="007F476C" w:rsidRPr="00443C4D" w:rsidRDefault="007F476C" w:rsidP="007F476C">
      <w:pPr>
        <w:pStyle w:val="ListParagraph"/>
        <w:spacing w:after="0" w:line="240" w:lineRule="auto"/>
        <w:ind w:left="547" w:right="-45"/>
        <w:jc w:val="thaiDistribute"/>
        <w:rPr>
          <w:rFonts w:ascii="Angsana New" w:hAnsi="Angsana New"/>
          <w:sz w:val="24"/>
          <w:szCs w:val="24"/>
        </w:rPr>
      </w:pPr>
    </w:p>
    <w:p w14:paraId="7440D256" w14:textId="77777777" w:rsidR="007F476C" w:rsidRPr="003348CE" w:rsidRDefault="007F476C" w:rsidP="007F476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การจำหน่ายเงินลงทุนในบริษัท สแกน ไอซีที จำกัด (“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>ICT”)</w:t>
      </w:r>
    </w:p>
    <w:p w14:paraId="75D21F0E" w14:textId="77777777" w:rsidR="007F476C" w:rsidRDefault="007F476C" w:rsidP="007F476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ในเดือนมีนาคม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2565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บริษัทได้ขายหุ้นทั้งหมดใน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ICT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เป็นจำนวนเงิน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0.64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ล้านบาท ให้แก่กิจการที่ไม่เกี่ยวข้องกัน 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โดยมูลค่าตามบัญชีของสินทรัพย์สุทธิ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ICT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ในงบการเงินของกลุ่มบริษัท ณ วันที่ขายมีจำนวน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0.12 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ล้านบาท กลุ่มบริษัทรับรู้กำไรจากการขายจำนวน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0.52 </w:t>
      </w:r>
      <w:r w:rsidRPr="003348CE">
        <w:rPr>
          <w:rFonts w:ascii="Angsana New" w:hAnsi="Angsana New"/>
          <w:spacing w:val="-4"/>
          <w:sz w:val="30"/>
          <w:szCs w:val="30"/>
          <w:cs/>
        </w:rPr>
        <w:t>ล้านบาทในงบกำไรขาดทุนรวมสำหรับ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3348CE"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3348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348CE">
        <w:rPr>
          <w:rFonts w:ascii="Angsana New" w:hAnsi="Angsana New"/>
          <w:spacing w:val="-4"/>
          <w:sz w:val="30"/>
          <w:szCs w:val="30"/>
        </w:rPr>
        <w:t>2565</w:t>
      </w:r>
    </w:p>
    <w:p w14:paraId="18FE58FE" w14:textId="77777777" w:rsidR="007F476C" w:rsidRPr="0037542B" w:rsidRDefault="007F476C" w:rsidP="007F476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  <w:r>
        <w:rPr>
          <w:rFonts w:ascii="Angsana New" w:hAnsi="Angsana New"/>
          <w:spacing w:val="-4"/>
          <w:sz w:val="10"/>
          <w:szCs w:val="10"/>
        </w:rPr>
        <w:br w:type="page"/>
      </w:r>
    </w:p>
    <w:p w14:paraId="70A8DA51" w14:textId="77777777" w:rsidR="007F476C" w:rsidRPr="003348CE" w:rsidRDefault="007F476C" w:rsidP="007F476C">
      <w:pPr>
        <w:ind w:right="560"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จำหน่าย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เงินลงทุนในบริษัท สแกน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เอิร์ธ พาวเวอร์ </w:t>
      </w:r>
      <w:r w:rsidRPr="003348CE">
        <w:rPr>
          <w:rFonts w:ascii="Angsana New" w:hAnsi="Angsana New"/>
          <w:i/>
          <w:iCs/>
          <w:spacing w:val="-4"/>
          <w:sz w:val="30"/>
          <w:szCs w:val="30"/>
          <w:cs/>
        </w:rPr>
        <w:t>จำกัด (“</w:t>
      </w:r>
      <w:r>
        <w:rPr>
          <w:rFonts w:ascii="Angsana New" w:hAnsi="Angsana New"/>
          <w:i/>
          <w:iCs/>
          <w:spacing w:val="-4"/>
          <w:sz w:val="30"/>
          <w:szCs w:val="30"/>
        </w:rPr>
        <w:t>SEP</w:t>
      </w:r>
      <w:r w:rsidRPr="003348CE">
        <w:rPr>
          <w:rFonts w:ascii="Angsana New" w:hAnsi="Angsana New"/>
          <w:i/>
          <w:iCs/>
          <w:spacing w:val="-4"/>
          <w:sz w:val="30"/>
          <w:szCs w:val="30"/>
        </w:rPr>
        <w:t>”)</w:t>
      </w:r>
    </w:p>
    <w:p w14:paraId="18CC51A9" w14:textId="77777777" w:rsidR="007F476C" w:rsidRDefault="007F476C" w:rsidP="007F476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7C5366">
        <w:rPr>
          <w:rFonts w:ascii="Angsana New" w:hAnsi="Angsana New"/>
          <w:spacing w:val="-4"/>
          <w:sz w:val="30"/>
          <w:szCs w:val="30"/>
        </w:rPr>
        <w:t>26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Pr="007C5366">
        <w:rPr>
          <w:rFonts w:ascii="Angsana New" w:hAnsi="Angsana New"/>
          <w:spacing w:val="-4"/>
          <w:sz w:val="30"/>
          <w:szCs w:val="30"/>
        </w:rPr>
        <w:t>2565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ที่ประชุมคณะกรรมการบริษัทได้มีมติอนุมัติให้ปรับโครงสร้างการถือหุ้นในบริษัท สแกน เอิร์ธ พาวเวอร์ จำกัด (“</w:t>
      </w:r>
      <w:r w:rsidRPr="006E4DFF">
        <w:rPr>
          <w:rFonts w:ascii="Angsana New" w:hAnsi="Angsana New"/>
          <w:spacing w:val="-4"/>
          <w:sz w:val="30"/>
          <w:szCs w:val="30"/>
        </w:rPr>
        <w:t xml:space="preserve">SEP”) </w:t>
      </w:r>
      <w:r w:rsidRPr="006E4DFF">
        <w:rPr>
          <w:rFonts w:ascii="Angsana New" w:hAnsi="Angsana New"/>
          <w:spacing w:val="-4"/>
          <w:sz w:val="30"/>
          <w:szCs w:val="30"/>
          <w:cs/>
        </w:rPr>
        <w:t>บริษัทย่อยของบริษัท เพื่อให้อยู่ในกลุ่มธุรกิจพลังงานทดแทน (</w:t>
      </w:r>
      <w:r w:rsidRPr="006E4DFF">
        <w:rPr>
          <w:rFonts w:ascii="Angsana New" w:hAnsi="Angsana New"/>
          <w:spacing w:val="-4"/>
          <w:sz w:val="30"/>
          <w:szCs w:val="30"/>
        </w:rPr>
        <w:t xml:space="preserve">Renewable Energy) 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โดยบริษัทขายหุ้นที่ถือทางตรงทั้งหมดใน </w:t>
      </w:r>
      <w:r w:rsidRPr="006E4DFF">
        <w:rPr>
          <w:rFonts w:ascii="Angsana New" w:hAnsi="Angsana New"/>
          <w:spacing w:val="-4"/>
          <w:sz w:val="30"/>
          <w:szCs w:val="30"/>
        </w:rPr>
        <w:t xml:space="preserve">SEP 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7C5366">
        <w:rPr>
          <w:rFonts w:ascii="Angsana New" w:hAnsi="Angsana New"/>
          <w:spacing w:val="-4"/>
          <w:sz w:val="30"/>
          <w:szCs w:val="30"/>
        </w:rPr>
        <w:t>9</w:t>
      </w:r>
      <w:r w:rsidRPr="006E4DFF">
        <w:rPr>
          <w:rFonts w:ascii="Angsana New" w:hAnsi="Angsana New"/>
          <w:spacing w:val="-4"/>
          <w:sz w:val="30"/>
          <w:szCs w:val="30"/>
        </w:rPr>
        <w:t>,</w:t>
      </w:r>
      <w:r w:rsidRPr="007C5366">
        <w:rPr>
          <w:rFonts w:ascii="Angsana New" w:hAnsi="Angsana New"/>
          <w:spacing w:val="-4"/>
          <w:sz w:val="30"/>
          <w:szCs w:val="30"/>
        </w:rPr>
        <w:t>997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หุ้น หรือคิดป็นร้อยละ </w:t>
      </w:r>
      <w:r w:rsidRPr="007C5366">
        <w:rPr>
          <w:rFonts w:ascii="Angsana New" w:hAnsi="Angsana New"/>
          <w:spacing w:val="-4"/>
          <w:sz w:val="30"/>
          <w:szCs w:val="30"/>
        </w:rPr>
        <w:t>99</w:t>
      </w:r>
      <w:r w:rsidRPr="006E4DFF">
        <w:rPr>
          <w:rFonts w:ascii="Angsana New" w:hAnsi="Angsana New"/>
          <w:spacing w:val="-4"/>
          <w:sz w:val="30"/>
          <w:szCs w:val="30"/>
          <w:cs/>
        </w:rPr>
        <w:t>.</w:t>
      </w:r>
      <w:r w:rsidRPr="007C5366">
        <w:rPr>
          <w:rFonts w:ascii="Angsana New" w:hAnsi="Angsana New"/>
          <w:spacing w:val="-4"/>
          <w:sz w:val="30"/>
          <w:szCs w:val="30"/>
        </w:rPr>
        <w:t>97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ให้แก่บริษัท คอนโทร์โน จำกัด (“</w:t>
      </w:r>
      <w:r w:rsidRPr="006E4DFF">
        <w:rPr>
          <w:rFonts w:ascii="Angsana New" w:hAnsi="Angsana New"/>
          <w:spacing w:val="-4"/>
          <w:sz w:val="30"/>
          <w:szCs w:val="30"/>
        </w:rPr>
        <w:t xml:space="preserve">CCL”) 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บริษัทย่อยของบริษัท เป็นจำนวนเงิน </w:t>
      </w:r>
      <w:r w:rsidRPr="007C5366">
        <w:rPr>
          <w:rFonts w:ascii="Angsana New" w:hAnsi="Angsana New"/>
          <w:spacing w:val="-4"/>
          <w:sz w:val="30"/>
          <w:szCs w:val="30"/>
        </w:rPr>
        <w:t>850</w:t>
      </w:r>
      <w:r w:rsidRPr="006E4DFF">
        <w:rPr>
          <w:rFonts w:ascii="Angsana New" w:hAnsi="Angsana New"/>
          <w:spacing w:val="-4"/>
          <w:sz w:val="30"/>
          <w:szCs w:val="30"/>
        </w:rPr>
        <w:t>,</w:t>
      </w:r>
      <w:r w:rsidRPr="007C5366">
        <w:rPr>
          <w:rFonts w:ascii="Angsana New" w:hAnsi="Angsana New"/>
          <w:spacing w:val="-4"/>
          <w:sz w:val="30"/>
          <w:szCs w:val="30"/>
        </w:rPr>
        <w:t>000</w:t>
      </w:r>
      <w:r w:rsidRPr="006E4DFF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</w:p>
    <w:p w14:paraId="1647EA67" w14:textId="6CA10F5C" w:rsidR="007F476C" w:rsidRDefault="007F476C" w:rsidP="007F476C">
      <w:pPr>
        <w:spacing w:after="100" w:afterAutospacing="1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9D721B9" w14:textId="4D35A639" w:rsidR="007F476C" w:rsidRDefault="007F476C" w:rsidP="007F476C">
      <w:pPr>
        <w:spacing w:after="100" w:afterAutospacing="1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E36C7D4" w14:textId="369CD1CE" w:rsidR="007F476C" w:rsidRPr="007F476C" w:rsidRDefault="007F476C" w:rsidP="007F476C">
      <w:pPr>
        <w:spacing w:after="100" w:afterAutospacing="1"/>
        <w:rPr>
          <w:rFonts w:ascii="Angsana New" w:hAnsi="Angsana New"/>
          <w:b/>
          <w:bCs/>
          <w:sz w:val="30"/>
          <w:szCs w:val="30"/>
        </w:rPr>
      </w:pPr>
    </w:p>
    <w:p w14:paraId="392991BF" w14:textId="0AC911EC" w:rsidR="007F476C" w:rsidRDefault="007F476C" w:rsidP="007F476C">
      <w:pPr>
        <w:spacing w:after="100" w:afterAutospacing="1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EC153CA" w14:textId="39B84A0B" w:rsidR="007F476C" w:rsidRDefault="007F476C" w:rsidP="007F476C">
      <w:pPr>
        <w:spacing w:after="100" w:afterAutospacing="1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DFD63C8" w14:textId="77777777" w:rsidR="007F476C" w:rsidRDefault="007F476C" w:rsidP="007F476C">
      <w:pPr>
        <w:spacing w:after="100" w:afterAutospacing="1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DC9DDE" w14:textId="77777777" w:rsidR="007F476C" w:rsidRDefault="007F476C">
      <w:pPr>
        <w:rPr>
          <w:rFonts w:ascii="Angsana New" w:hAnsi="Angsana New"/>
          <w:b/>
          <w:bCs/>
          <w:sz w:val="30"/>
          <w:szCs w:val="30"/>
          <w:cs/>
          <w:lang w:val="th-TH"/>
        </w:rPr>
        <w:sectPr w:rsidR="007F476C" w:rsidSect="007F476C">
          <w:pgSz w:w="11909" w:h="16834" w:code="9"/>
          <w:pgMar w:top="1084" w:right="1152" w:bottom="1080" w:left="1080" w:header="720" w:footer="720" w:gutter="0"/>
          <w:cols w:space="720"/>
          <w:docGrid w:linePitch="245"/>
        </w:sectPr>
      </w:pPr>
    </w:p>
    <w:p w14:paraId="5D0B40CB" w14:textId="77151F0F" w:rsidR="00297A37" w:rsidRPr="00AE2820" w:rsidRDefault="00297A37" w:rsidP="000F621B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13C19A45" w14:textId="77777777" w:rsidR="00297A37" w:rsidRPr="00CD0D17" w:rsidRDefault="00297A37" w:rsidP="00AD6D2E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4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720"/>
        <w:gridCol w:w="1080"/>
        <w:gridCol w:w="268"/>
        <w:gridCol w:w="1082"/>
        <w:gridCol w:w="270"/>
        <w:gridCol w:w="1080"/>
        <w:gridCol w:w="270"/>
        <w:gridCol w:w="1170"/>
        <w:gridCol w:w="236"/>
        <w:gridCol w:w="1294"/>
        <w:gridCol w:w="246"/>
        <w:gridCol w:w="1104"/>
        <w:gridCol w:w="270"/>
        <w:gridCol w:w="1170"/>
        <w:gridCol w:w="248"/>
        <w:gridCol w:w="1012"/>
      </w:tblGrid>
      <w:tr w:rsidR="001D11EF" w:rsidRPr="0095017D" w14:paraId="1A3A7F7F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0547F979" w14:textId="77777777" w:rsidR="001D11EF" w:rsidRPr="0095017D" w:rsidRDefault="001D11EF" w:rsidP="00E054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531BFFE6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5"/>
            <w:shd w:val="clear" w:color="auto" w:fill="auto"/>
            <w:vAlign w:val="bottom"/>
          </w:tcPr>
          <w:p w14:paraId="353A5779" w14:textId="7AFCE64D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11EF" w:rsidRPr="0095017D" w14:paraId="68FE9F89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5139EA00" w14:textId="77777777" w:rsidR="001D11EF" w:rsidRPr="0095017D" w:rsidRDefault="001D11EF" w:rsidP="00E054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5C213C83" w14:textId="77777777" w:rsidR="001D11EF" w:rsidRPr="0095017D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AC121F1" w14:textId="77777777" w:rsidR="001D11EF" w:rsidRPr="0095017D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E349C81" w14:textId="7FD7A0BC" w:rsidR="001D11EF" w:rsidRPr="0095017D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D2EB0D" w14:textId="7434F1FE" w:rsidR="001D11EF" w:rsidRPr="0095017D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901E85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EFDB7C" w14:textId="77777777" w:rsidR="001D11EF" w:rsidRPr="0095017D" w:rsidRDefault="001D11EF" w:rsidP="00F56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  <w:p w14:paraId="02C417F7" w14:textId="755C6BF5" w:rsidR="001D11EF" w:rsidRPr="0095017D" w:rsidRDefault="001D11EF" w:rsidP="00F56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7471F5" w:rsidRPr="0095017D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Pr="0095017D">
              <w:rPr>
                <w:rFonts w:ascii="Angsana New" w:hAnsi="Angsana New"/>
                <w:sz w:val="30"/>
                <w:szCs w:val="30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37D81235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3F4CED" w14:textId="77777777" w:rsidR="001D11EF" w:rsidRPr="0095017D" w:rsidRDefault="001D11EF" w:rsidP="00E054B3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7107D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076EF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F7B67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4DEA53" w14:textId="77777777" w:rsidR="001D11EF" w:rsidRPr="0095017D" w:rsidRDefault="001D11EF" w:rsidP="00140FA9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532325B4" w14:textId="77777777" w:rsidR="001D11EF" w:rsidRPr="0095017D" w:rsidRDefault="001D11EF" w:rsidP="00140FA9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A4309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59A5F2D" w14:textId="77777777" w:rsidR="001D11EF" w:rsidRPr="0095017D" w:rsidRDefault="001D11EF" w:rsidP="00D377D4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420FF2" w14:textId="77777777" w:rsidR="001D11EF" w:rsidRPr="0095017D" w:rsidRDefault="001D11EF" w:rsidP="00D3724F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6AA582" w14:textId="77777777" w:rsidR="001D11EF" w:rsidRPr="0095017D" w:rsidRDefault="001D11EF" w:rsidP="00D3724F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95017D">
              <w:rPr>
                <w:rFonts w:ascii="Angsana New" w:hAnsi="Angsana New"/>
                <w:sz w:val="30"/>
                <w:szCs w:val="30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5C49F6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C8E4520" w14:textId="77777777" w:rsidR="001D11EF" w:rsidRPr="0095017D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D11EF" w:rsidRPr="0095017D" w14:paraId="6890E5E0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0B3B2C7B" w14:textId="77777777" w:rsidR="001D11EF" w:rsidRPr="0095017D" w:rsidRDefault="001D11EF" w:rsidP="00E054B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BDFA2D4" w14:textId="77777777" w:rsidR="001D11EF" w:rsidRPr="0095017D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0" w:type="dxa"/>
            <w:gridSpan w:val="15"/>
          </w:tcPr>
          <w:p w14:paraId="782618C3" w14:textId="3364C4D3" w:rsidR="001D11EF" w:rsidRPr="0095017D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501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501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D11EF" w:rsidRPr="0095017D" w14:paraId="56C0C32D" w14:textId="77777777" w:rsidTr="00D8330F">
        <w:tc>
          <w:tcPr>
            <w:tcW w:w="3330" w:type="dxa"/>
            <w:shd w:val="clear" w:color="auto" w:fill="auto"/>
          </w:tcPr>
          <w:p w14:paraId="19CFB817" w14:textId="77777777" w:rsidR="001D11EF" w:rsidRPr="0095017D" w:rsidRDefault="001D11EF" w:rsidP="00A44C7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1152A5E9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60B8B" w14:textId="0D766022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E85AE62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97FCC1B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5EDDE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43311F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03313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43E51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757CF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406462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C57E8AF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3863653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EE332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BED538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F06C073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111E666" w14:textId="77777777" w:rsidR="001D11EF" w:rsidRPr="0095017D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72E" w:rsidRPr="0095017D" w14:paraId="5EC30596" w14:textId="77777777" w:rsidTr="00D8330F">
        <w:tc>
          <w:tcPr>
            <w:tcW w:w="3330" w:type="dxa"/>
            <w:shd w:val="clear" w:color="auto" w:fill="auto"/>
          </w:tcPr>
          <w:p w14:paraId="3C0C7362" w14:textId="1FC0C70F" w:rsidR="002B772E" w:rsidRPr="0095017D" w:rsidRDefault="002B772E" w:rsidP="002B772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017D">
              <w:rPr>
                <w:rFonts w:ascii="Angsana New" w:hAnsi="Angsana New"/>
                <w:sz w:val="30"/>
                <w:szCs w:val="30"/>
              </w:rPr>
              <w:t>1</w:t>
            </w:r>
            <w:r w:rsidRPr="0095017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5017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720" w:type="dxa"/>
          </w:tcPr>
          <w:p w14:paraId="480A4CF7" w14:textId="77777777" w:rsidR="002B772E" w:rsidRPr="0095017D" w:rsidRDefault="002B772E" w:rsidP="002B77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34EDE" w14:textId="4D41D12C" w:rsidR="002B772E" w:rsidRPr="0095017D" w:rsidRDefault="002B772E" w:rsidP="00BB156E">
            <w:pPr>
              <w:pStyle w:val="acctfourfigures"/>
              <w:tabs>
                <w:tab w:val="clear" w:pos="765"/>
                <w:tab w:val="left" w:pos="79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702,489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E57371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8A72E4" w14:textId="00DA6EE6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807,467</w:t>
            </w:r>
          </w:p>
        </w:tc>
        <w:tc>
          <w:tcPr>
            <w:tcW w:w="270" w:type="dxa"/>
          </w:tcPr>
          <w:p w14:paraId="1866818D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84C734" w14:textId="7E936731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605,768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AEC96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B2F009" w14:textId="066CD67D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191,745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F7649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559D9BD" w14:textId="2E6E5D00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60,936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02EE05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271FECD" w14:textId="296F2301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786,128</w:t>
            </w:r>
          </w:p>
        </w:tc>
        <w:tc>
          <w:tcPr>
            <w:tcW w:w="270" w:type="dxa"/>
          </w:tcPr>
          <w:p w14:paraId="3A48AECD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6CE62" w14:textId="0B214305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187,410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84C43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96264D4" w14:textId="371A2B7D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3,341,943</w:t>
            </w:r>
          </w:p>
        </w:tc>
      </w:tr>
      <w:tr w:rsidR="002B772E" w:rsidRPr="0095017D" w14:paraId="2CAE7122" w14:textId="77777777" w:rsidTr="00D8330F">
        <w:tc>
          <w:tcPr>
            <w:tcW w:w="3330" w:type="dxa"/>
            <w:shd w:val="clear" w:color="auto" w:fill="auto"/>
          </w:tcPr>
          <w:p w14:paraId="395743EE" w14:textId="25DBF803" w:rsidR="002B772E" w:rsidRPr="0095017D" w:rsidRDefault="002B772E" w:rsidP="002B772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63D5D0A9" w14:textId="77777777" w:rsidR="002B772E" w:rsidRPr="0095017D" w:rsidRDefault="002B772E" w:rsidP="002B77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2BD03" w14:textId="4CF5EF95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09D8DC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D12F4F" w14:textId="7DEB6182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14:paraId="4810DD2A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16A93" w14:textId="4B9545E9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26CD5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602A4" w14:textId="1C594954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0308F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E3B5C5" w14:textId="5C7EE6AC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2,353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C0F58C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598D16E" w14:textId="1DAB13D1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6,186</w:t>
            </w:r>
          </w:p>
        </w:tc>
        <w:tc>
          <w:tcPr>
            <w:tcW w:w="270" w:type="dxa"/>
          </w:tcPr>
          <w:p w14:paraId="22A72D13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8E9A7" w14:textId="4BF9B182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15,469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86489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E25D6CE" w14:textId="4EEBE5F2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24,724</w:t>
            </w:r>
          </w:p>
        </w:tc>
      </w:tr>
      <w:tr w:rsidR="002B772E" w:rsidRPr="0095017D" w14:paraId="0B81F581" w14:textId="77777777" w:rsidTr="00FA7021">
        <w:tc>
          <w:tcPr>
            <w:tcW w:w="3330" w:type="dxa"/>
            <w:shd w:val="clear" w:color="auto" w:fill="auto"/>
          </w:tcPr>
          <w:p w14:paraId="602FA179" w14:textId="566957D4" w:rsidR="002B772E" w:rsidRPr="0095017D" w:rsidRDefault="002B772E" w:rsidP="002B772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720" w:type="dxa"/>
          </w:tcPr>
          <w:p w14:paraId="1E528875" w14:textId="77777777" w:rsidR="002B772E" w:rsidRPr="0095017D" w:rsidRDefault="002B772E" w:rsidP="002B77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49C0C0" w14:textId="3ED987D5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 w:bidi="th-TH"/>
              </w:rPr>
              <w:t>9,093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747432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9A71F7" w14:textId="47F8FDF1" w:rsidR="002B772E" w:rsidRPr="0095017D" w:rsidRDefault="002B772E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(27,864)</w:t>
            </w:r>
          </w:p>
        </w:tc>
        <w:tc>
          <w:tcPr>
            <w:tcW w:w="270" w:type="dxa"/>
          </w:tcPr>
          <w:p w14:paraId="1912D55E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03950" w14:textId="580B172E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</w:rPr>
              <w:t>2,064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37472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73713" w14:textId="5CBB7F28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88F79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C4D7F1" w14:textId="3ADA933A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2,976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9D2139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4107E77" w14:textId="64027C11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25,531</w:t>
            </w:r>
          </w:p>
        </w:tc>
        <w:tc>
          <w:tcPr>
            <w:tcW w:w="270" w:type="dxa"/>
          </w:tcPr>
          <w:p w14:paraId="67D0979C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52997" w14:textId="1B8A6F9F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(25,332)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29719B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EF8026C" w14:textId="0CD7707C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(13,532)</w:t>
            </w:r>
          </w:p>
        </w:tc>
      </w:tr>
      <w:tr w:rsidR="002B772E" w:rsidRPr="0095017D" w14:paraId="151E2D6F" w14:textId="77777777" w:rsidTr="003E032E">
        <w:tc>
          <w:tcPr>
            <w:tcW w:w="3330" w:type="dxa"/>
            <w:shd w:val="clear" w:color="auto" w:fill="auto"/>
          </w:tcPr>
          <w:p w14:paraId="7CB2EF40" w14:textId="78CC1BFB" w:rsidR="002B772E" w:rsidRPr="0095017D" w:rsidRDefault="002B772E" w:rsidP="002B772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7916761" w14:textId="77777777" w:rsidR="002B772E" w:rsidRPr="0095017D" w:rsidRDefault="002B772E" w:rsidP="002B77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7DB44" w14:textId="4D163D93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 w:bidi="th-TH"/>
              </w:rPr>
              <w:t>(74,707)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9E39041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A21CB34" w14:textId="1AA0A770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(126,296)</w:t>
            </w:r>
          </w:p>
        </w:tc>
        <w:tc>
          <w:tcPr>
            <w:tcW w:w="270" w:type="dxa"/>
          </w:tcPr>
          <w:p w14:paraId="0D7D6F92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2DFA2D" w14:textId="7218027F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</w:rPr>
              <w:t>(145,761)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3446D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4C64B" w14:textId="003DF804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(745)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7E3AC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E5E857" w14:textId="60D072D9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(2,128)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0F4DEA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B2CCA98" w14:textId="2FF87729" w:rsidR="002B772E" w:rsidRPr="0095017D" w:rsidRDefault="002B772E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(106,944)</w:t>
            </w:r>
          </w:p>
        </w:tc>
        <w:tc>
          <w:tcPr>
            <w:tcW w:w="270" w:type="dxa"/>
          </w:tcPr>
          <w:p w14:paraId="10651917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0421A" w14:textId="2554D73D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(187)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74A283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58B1E82" w14:textId="0E66E596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(456,768)</w:t>
            </w:r>
          </w:p>
        </w:tc>
      </w:tr>
      <w:tr w:rsidR="0095017D" w:rsidRPr="0095017D" w14:paraId="455856FB" w14:textId="77777777" w:rsidTr="0095017D">
        <w:tc>
          <w:tcPr>
            <w:tcW w:w="3330" w:type="dxa"/>
            <w:shd w:val="clear" w:color="auto" w:fill="auto"/>
          </w:tcPr>
          <w:p w14:paraId="13D69F2A" w14:textId="12EFCCFF" w:rsidR="0095017D" w:rsidRPr="0095017D" w:rsidRDefault="0095017D" w:rsidP="0095017D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2BA4C542" w14:textId="77777777" w:rsidR="0095017D" w:rsidRPr="0095017D" w:rsidRDefault="0095017D" w:rsidP="002B77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034E3" w14:textId="77777777" w:rsidR="0095017D" w:rsidRPr="0095017D" w:rsidRDefault="0095017D" w:rsidP="002B77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369E658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69DCE" w14:textId="77777777" w:rsidR="0095017D" w:rsidRPr="0095017D" w:rsidRDefault="0095017D" w:rsidP="002B77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D0A786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B7A8A7" w14:textId="77777777" w:rsidR="0095017D" w:rsidRPr="0095017D" w:rsidRDefault="0095017D" w:rsidP="002B77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E067A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B613F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2E6915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21123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D842A2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2810F4D" w14:textId="77777777" w:rsidR="0095017D" w:rsidRDefault="0095017D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34DDA1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4F77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6206A50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49B4FFC" w14:textId="77777777" w:rsidR="0095017D" w:rsidRPr="0095017D" w:rsidRDefault="0095017D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B772E" w:rsidRPr="0095017D" w14:paraId="37D70962" w14:textId="77777777" w:rsidTr="0095017D">
        <w:tc>
          <w:tcPr>
            <w:tcW w:w="3330" w:type="dxa"/>
            <w:shd w:val="clear" w:color="auto" w:fill="auto"/>
          </w:tcPr>
          <w:p w14:paraId="109DA6FB" w14:textId="575881E7" w:rsidR="002B772E" w:rsidRPr="0095017D" w:rsidRDefault="0095017D" w:rsidP="0095017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2B772E"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2B772E" w:rsidRPr="0095017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772E"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B772E" w:rsidRPr="0095017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0B1BA854" w14:textId="77777777" w:rsidR="002B772E" w:rsidRPr="0095017D" w:rsidRDefault="002B772E" w:rsidP="002B77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55A62" w14:textId="1496950B" w:rsidR="002B772E" w:rsidRPr="0095017D" w:rsidRDefault="002B772E" w:rsidP="002B77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636,875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394076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C6AC70E" w14:textId="6FE090B9" w:rsidR="002B772E" w:rsidRPr="0095017D" w:rsidRDefault="002B772E" w:rsidP="002B77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653,444</w:t>
            </w:r>
          </w:p>
        </w:tc>
        <w:tc>
          <w:tcPr>
            <w:tcW w:w="270" w:type="dxa"/>
          </w:tcPr>
          <w:p w14:paraId="27635C46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D7AA65" w14:textId="151CFF39" w:rsidR="002B772E" w:rsidRPr="0095017D" w:rsidRDefault="002B772E" w:rsidP="002B772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AAAC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07B5B" w14:textId="1477E47C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191,579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8F0A2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942E87" w14:textId="5685140E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64,137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C9AE72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</w:tcPr>
          <w:p w14:paraId="623632DA" w14:textId="29545F82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710,901</w:t>
            </w:r>
          </w:p>
        </w:tc>
        <w:tc>
          <w:tcPr>
            <w:tcW w:w="270" w:type="dxa"/>
          </w:tcPr>
          <w:p w14:paraId="5449B8D9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454D00" w14:textId="434C2271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177,360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A7CF9F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6CD4B956" w14:textId="5AD2134E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2,896,367</w:t>
            </w:r>
          </w:p>
        </w:tc>
      </w:tr>
      <w:tr w:rsidR="002B772E" w:rsidRPr="0095017D" w14:paraId="7FA46FB4" w14:textId="77777777" w:rsidTr="00D8330F">
        <w:tc>
          <w:tcPr>
            <w:tcW w:w="3330" w:type="dxa"/>
            <w:shd w:val="clear" w:color="auto" w:fill="auto"/>
          </w:tcPr>
          <w:p w14:paraId="11DCDF88" w14:textId="319AA96D" w:rsidR="002B772E" w:rsidRPr="0095017D" w:rsidRDefault="002B772E" w:rsidP="002B772E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61781E66" w14:textId="77777777" w:rsidR="002B772E" w:rsidRPr="0095017D" w:rsidRDefault="002B772E" w:rsidP="002B77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331F85" w14:textId="307D7E7B" w:rsidR="002B772E" w:rsidRPr="0095017D" w:rsidRDefault="00477061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4D23CF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6384A7" w14:textId="5ABEB13C" w:rsidR="002B772E" w:rsidRPr="0095017D" w:rsidRDefault="00477061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62E4ED4E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70C63F" w14:textId="6E0B788D" w:rsidR="002B772E" w:rsidRPr="0095017D" w:rsidRDefault="00477061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20A7F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97909" w14:textId="423D5194" w:rsidR="002B772E" w:rsidRPr="0095017D" w:rsidRDefault="00477061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3,961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53261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1A5A21" w14:textId="61F938F9" w:rsidR="002B772E" w:rsidRPr="0095017D" w:rsidRDefault="00477061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1,46</w:t>
            </w:r>
            <w:r w:rsidR="008E4B63" w:rsidRPr="0095017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0061E0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AB7CFED" w14:textId="36E024BE" w:rsidR="002B772E" w:rsidRPr="0095017D" w:rsidRDefault="00477061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68B0932F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0B54FA" w14:textId="3C4489D6" w:rsidR="002B772E" w:rsidRPr="0095017D" w:rsidRDefault="008E4B63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3,256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C7F209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B9CF65E" w14:textId="2B9BD4CB" w:rsidR="002B772E" w:rsidRPr="0095017D" w:rsidRDefault="008E4B63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9,577</w:t>
            </w:r>
          </w:p>
        </w:tc>
      </w:tr>
      <w:tr w:rsidR="002B772E" w:rsidRPr="0095017D" w14:paraId="485D7A22" w14:textId="77777777" w:rsidTr="008B3609">
        <w:tc>
          <w:tcPr>
            <w:tcW w:w="3330" w:type="dxa"/>
            <w:shd w:val="clear" w:color="auto" w:fill="auto"/>
          </w:tcPr>
          <w:p w14:paraId="6FCED8D7" w14:textId="0CCC23BF" w:rsidR="002B772E" w:rsidRPr="0095017D" w:rsidRDefault="002B772E" w:rsidP="002B772E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6D61AC56" w14:textId="77777777" w:rsidR="002B772E" w:rsidRPr="0095017D" w:rsidRDefault="002B772E" w:rsidP="002B77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1D3F60" w14:textId="0046D083" w:rsidR="002B772E" w:rsidRPr="0095017D" w:rsidRDefault="00D43908" w:rsidP="008E4B6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8152184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DB37E0C" w14:textId="6FDAA799" w:rsidR="002B772E" w:rsidRPr="0095017D" w:rsidRDefault="00477061" w:rsidP="00200402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29,70</w:t>
            </w:r>
            <w:r w:rsidR="0055493A" w:rsidRPr="0095017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9F77BEE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A571D" w14:textId="6DDA1E27" w:rsidR="002B772E" w:rsidRPr="0095017D" w:rsidRDefault="00477061" w:rsidP="008E4B63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CE4D3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736511" w14:textId="55AD4DAB" w:rsidR="002B772E" w:rsidRPr="0095017D" w:rsidRDefault="00477061" w:rsidP="008E4B6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92508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0E4DF2" w14:textId="7F721B40" w:rsidR="002B772E" w:rsidRPr="0095017D" w:rsidRDefault="00477061" w:rsidP="008E4B6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D0EC92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8106499" w14:textId="1B96708D" w:rsidR="002B772E" w:rsidRPr="0095017D" w:rsidRDefault="00477061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109,169</w:t>
            </w:r>
          </w:p>
        </w:tc>
        <w:tc>
          <w:tcPr>
            <w:tcW w:w="270" w:type="dxa"/>
          </w:tcPr>
          <w:p w14:paraId="67F006F7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81335" w14:textId="128AEB70" w:rsidR="002B772E" w:rsidRPr="0095017D" w:rsidRDefault="00477061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(32,965)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15E485" w14:textId="77777777" w:rsidR="002B772E" w:rsidRPr="0095017D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8EC9D5B" w14:textId="129B09DC" w:rsidR="002B772E" w:rsidRPr="0095017D" w:rsidRDefault="00773A8A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106,2</w:t>
            </w:r>
            <w:r w:rsidR="00AD4C9E" w:rsidRPr="009501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80</w:t>
            </w:r>
          </w:p>
        </w:tc>
      </w:tr>
      <w:tr w:rsidR="004009FD" w:rsidRPr="0095017D" w14:paraId="083FF77B" w14:textId="77777777" w:rsidTr="008B3609">
        <w:tc>
          <w:tcPr>
            <w:tcW w:w="3330" w:type="dxa"/>
            <w:shd w:val="clear" w:color="auto" w:fill="auto"/>
          </w:tcPr>
          <w:p w14:paraId="11973054" w14:textId="141E7BBF" w:rsidR="004009FD" w:rsidRPr="0095017D" w:rsidRDefault="004009FD" w:rsidP="004009FD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95017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025B7D1" w14:textId="77777777" w:rsidR="004009FD" w:rsidRPr="0095017D" w:rsidRDefault="004009FD" w:rsidP="004009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09BAB1" w14:textId="789F58A2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A4C1C8C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4F017A0" w14:textId="141831CB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C73D34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83B2D5" w14:textId="7F3B04CB" w:rsidR="004009FD" w:rsidRPr="0095017D" w:rsidRDefault="004009FD" w:rsidP="00BB156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</w:rPr>
              <w:t>(4,894)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05F08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AA4F4" w14:textId="1633EDF6" w:rsidR="004009FD" w:rsidRPr="0095017D" w:rsidRDefault="004009F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</w:rPr>
              <w:t>(23,543)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96DF76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0077BE5" w14:textId="613CC6EA" w:rsidR="004009FD" w:rsidRPr="0095017D" w:rsidRDefault="004009F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</w:rPr>
              <w:t>(3,073)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28EBB7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EE7980F" w14:textId="73A7E2F6" w:rsidR="004009FD" w:rsidRPr="0095017D" w:rsidRDefault="004009F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17D">
              <w:rPr>
                <w:rFonts w:ascii="Angsana New" w:hAnsi="Angsana New"/>
                <w:sz w:val="30"/>
                <w:szCs w:val="30"/>
              </w:rPr>
              <w:t>(54,640)</w:t>
            </w:r>
          </w:p>
        </w:tc>
        <w:tc>
          <w:tcPr>
            <w:tcW w:w="270" w:type="dxa"/>
          </w:tcPr>
          <w:p w14:paraId="05C1435B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41AD9C" w14:textId="0ABADD0C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CAE1251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D015C56" w14:textId="3DBEDB91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sz w:val="30"/>
                <w:szCs w:val="30"/>
                <w:lang w:val="en-US"/>
              </w:rPr>
              <w:t>(86,150)</w:t>
            </w:r>
          </w:p>
        </w:tc>
      </w:tr>
      <w:tr w:rsidR="004009FD" w:rsidRPr="0095017D" w14:paraId="1F47C646" w14:textId="77777777" w:rsidTr="00D8330F">
        <w:tc>
          <w:tcPr>
            <w:tcW w:w="3330" w:type="dxa"/>
            <w:shd w:val="clear" w:color="auto" w:fill="auto"/>
          </w:tcPr>
          <w:p w14:paraId="1A7641E9" w14:textId="6BCADD24" w:rsidR="004009FD" w:rsidRPr="0095017D" w:rsidRDefault="004009FD" w:rsidP="004009FD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45CB42FD" w14:textId="77777777" w:rsidR="004009FD" w:rsidRPr="0095017D" w:rsidRDefault="004009FD" w:rsidP="004009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B85B" w14:textId="1F64FCE6" w:rsidR="004009FD" w:rsidRPr="0095017D" w:rsidRDefault="004009FD" w:rsidP="004009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1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636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,875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0E49BC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F8080" w14:textId="21E8D09A" w:rsidR="004009FD" w:rsidRPr="0095017D" w:rsidRDefault="004009FD" w:rsidP="004009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683,97</w:t>
            </w:r>
            <w:r w:rsidRPr="009501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36161C0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FE5E1" w14:textId="7EDDC048" w:rsidR="004009FD" w:rsidRPr="0095017D" w:rsidRDefault="004009FD" w:rsidP="004009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457,177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2E57F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AFD40" w14:textId="3712E3B2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237FF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B27DF" w14:textId="37874D43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62,532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3587FA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BAE663A" w14:textId="6E73C5AF" w:rsidR="004009FD" w:rsidRPr="0095017D" w:rsidRDefault="004009F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765,494</w:t>
            </w:r>
          </w:p>
        </w:tc>
        <w:tc>
          <w:tcPr>
            <w:tcW w:w="270" w:type="dxa"/>
          </w:tcPr>
          <w:p w14:paraId="0C9481D6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9C26" w14:textId="3E4BB2D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A0A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</w:t>
            </w:r>
            <w:r w:rsidR="00EA0A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843A7D" w14:textId="77777777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C1B3" w14:textId="1B08D768" w:rsidR="004009FD" w:rsidRPr="0095017D" w:rsidRDefault="004009FD" w:rsidP="004009F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B4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D320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9501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</w:t>
            </w:r>
            <w:r w:rsidR="00B4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</w:p>
        </w:tc>
      </w:tr>
    </w:tbl>
    <w:p w14:paraId="2F52F095" w14:textId="72C8BDCD" w:rsidR="0056050C" w:rsidRDefault="0056050C" w:rsidP="002936ED">
      <w:pPr>
        <w:spacing w:after="100" w:afterAutospacing="1"/>
      </w:pP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0"/>
        <w:gridCol w:w="597"/>
        <w:gridCol w:w="1084"/>
        <w:gridCol w:w="270"/>
        <w:gridCol w:w="1083"/>
        <w:gridCol w:w="270"/>
        <w:gridCol w:w="1080"/>
        <w:gridCol w:w="275"/>
        <w:gridCol w:w="1078"/>
        <w:gridCol w:w="236"/>
        <w:gridCol w:w="1206"/>
        <w:gridCol w:w="277"/>
        <w:gridCol w:w="1095"/>
        <w:gridCol w:w="272"/>
        <w:gridCol w:w="1075"/>
        <w:gridCol w:w="236"/>
        <w:gridCol w:w="1281"/>
      </w:tblGrid>
      <w:tr w:rsidR="002E63A1" w:rsidRPr="00513B0A" w14:paraId="2B1EA2A3" w14:textId="77777777" w:rsidTr="0058054D">
        <w:tc>
          <w:tcPr>
            <w:tcW w:w="3310" w:type="dxa"/>
          </w:tcPr>
          <w:p w14:paraId="3C5DE312" w14:textId="25822CBB" w:rsidR="0056050C" w:rsidRPr="00CD0D17" w:rsidRDefault="0056050C" w:rsidP="00E43B2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dxa"/>
          </w:tcPr>
          <w:p w14:paraId="423EC3BF" w14:textId="77777777" w:rsidR="0056050C" w:rsidRPr="00CD0D17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1A1ED002" w14:textId="1B951E8B" w:rsidR="0056050C" w:rsidRPr="00CD0D17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4F5B" w:rsidRPr="00513B0A" w14:paraId="58E9C536" w14:textId="77777777" w:rsidTr="0058054D">
        <w:tc>
          <w:tcPr>
            <w:tcW w:w="3310" w:type="dxa"/>
          </w:tcPr>
          <w:p w14:paraId="71F882C9" w14:textId="77777777" w:rsidR="0056050C" w:rsidRPr="00CD0D17" w:rsidRDefault="0056050C" w:rsidP="00E43B2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dxa"/>
          </w:tcPr>
          <w:p w14:paraId="65BE3E8C" w14:textId="77777777" w:rsidR="0056050C" w:rsidRPr="00CD0D17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725F7E" w14:textId="16F804EC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C64E6D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05727C1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  <w:p w14:paraId="16BB636C" w14:textId="0A9D0C15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ส่วน</w:t>
            </w:r>
            <w:r w:rsidRPr="00CD0D17">
              <w:rPr>
                <w:rFonts w:ascii="Angsana New" w:hAnsi="Angsana New" w:hint="cs"/>
                <w:sz w:val="26"/>
                <w:szCs w:val="26"/>
                <w:cs/>
              </w:rPr>
              <w:t>ป</w:t>
            </w:r>
            <w:r w:rsidRPr="00CD0D17">
              <w:rPr>
                <w:rFonts w:ascii="Angsana New" w:hAnsi="Angsana New"/>
                <w:sz w:val="26"/>
                <w:szCs w:val="26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2DE1E613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443773" w14:textId="0F5164C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101ABC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DE5D9C" w14:textId="2FBAB606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A162B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00EF26C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  <w:p w14:paraId="0CF14A10" w14:textId="5876C0B8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ติดตั้งและเครื่องใช้สำนักงาน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FB30482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7CF7DE7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4D0F45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77984D" w14:textId="77777777" w:rsidR="00CD0D17" w:rsidRPr="00CD0D17" w:rsidRDefault="00CD0D17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1C0A7A6" w14:textId="5E1DDA50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2" w:type="dxa"/>
          </w:tcPr>
          <w:p w14:paraId="46EC5C87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A67CFC" w14:textId="01AFEA78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CD0D17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5B680" w14:textId="77777777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06071629" w14:textId="2609FE61" w:rsidR="0056050C" w:rsidRPr="00CD0D1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E63A1" w:rsidRPr="00513B0A" w14:paraId="0CCB512A" w14:textId="77777777" w:rsidTr="0058054D">
        <w:tc>
          <w:tcPr>
            <w:tcW w:w="3310" w:type="dxa"/>
          </w:tcPr>
          <w:p w14:paraId="63FC2715" w14:textId="77777777" w:rsidR="0056050C" w:rsidRPr="00CD0D17" w:rsidRDefault="0056050C" w:rsidP="00E43B2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dxa"/>
          </w:tcPr>
          <w:p w14:paraId="5B7449F5" w14:textId="77777777" w:rsidR="0056050C" w:rsidRPr="00CD0D17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45669E14" w14:textId="46B59BD2" w:rsidR="0056050C" w:rsidRPr="00CD0D17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D0D1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E92D6C" w:rsidRPr="00513B0A" w14:paraId="676CD797" w14:textId="77777777" w:rsidTr="0058054D">
        <w:tc>
          <w:tcPr>
            <w:tcW w:w="3907" w:type="dxa"/>
            <w:gridSpan w:val="2"/>
            <w:shd w:val="clear" w:color="auto" w:fill="auto"/>
          </w:tcPr>
          <w:p w14:paraId="15740E86" w14:textId="54987F75" w:rsidR="00E43B20" w:rsidRPr="00CD0D17" w:rsidRDefault="00E43B20" w:rsidP="00E43B2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8006CA" w:rsidRPr="00CD0D1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05DFA68" w14:textId="62F41E18" w:rsidR="00E43B20" w:rsidRPr="00CD0D17" w:rsidRDefault="00E43B20" w:rsidP="00E43B20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5C2572" w14:textId="77777777" w:rsidR="00E43B20" w:rsidRPr="00CD0D1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A15730F" w14:textId="77777777" w:rsidR="00E43B20" w:rsidRPr="00CD0D17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BEED4" w14:textId="77777777" w:rsidR="00E43B20" w:rsidRPr="00CD0D1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5EF8B" w14:textId="77777777" w:rsidR="00E43B20" w:rsidRPr="00CD0D17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93367A3" w14:textId="77777777" w:rsidR="00E43B20" w:rsidRPr="00CD0D1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41B9E47" w14:textId="77777777" w:rsidR="00E43B20" w:rsidRPr="00CD0D17" w:rsidRDefault="00E43B20" w:rsidP="00E43B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3B6E7" w14:textId="77777777" w:rsidR="00E43B20" w:rsidRPr="00CD0D1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DC7CBA" w14:textId="77777777" w:rsidR="00E43B20" w:rsidRPr="00CD0D17" w:rsidRDefault="00E43B20" w:rsidP="00E43B20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0A9F058" w14:textId="77777777" w:rsidR="00E43B20" w:rsidRPr="00CD0D1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</w:tcPr>
          <w:p w14:paraId="72764BCA" w14:textId="77777777" w:rsidR="00E43B20" w:rsidRPr="00CD0D17" w:rsidRDefault="00E43B20" w:rsidP="00E43B2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3F466CD5" w14:textId="77777777" w:rsidR="00E43B20" w:rsidRPr="00CD0D1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BCA0950" w14:textId="77777777" w:rsidR="00E43B20" w:rsidRPr="00CD0D17" w:rsidRDefault="00E43B20" w:rsidP="00E43B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D4050C" w14:textId="77777777" w:rsidR="00E43B20" w:rsidRPr="00CD0D1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0D28609" w14:textId="77777777" w:rsidR="00E43B20" w:rsidRPr="00CD0D17" w:rsidRDefault="00E43B20" w:rsidP="00E43B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B772E" w:rsidRPr="00182628" w14:paraId="106FF87F" w14:textId="77777777" w:rsidTr="0058054D">
        <w:tc>
          <w:tcPr>
            <w:tcW w:w="3907" w:type="dxa"/>
            <w:gridSpan w:val="2"/>
            <w:shd w:val="clear" w:color="auto" w:fill="auto"/>
          </w:tcPr>
          <w:p w14:paraId="5597B144" w14:textId="20170F24" w:rsidR="002B772E" w:rsidRPr="00CD0D17" w:rsidRDefault="002B772E" w:rsidP="002B772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D0D17">
              <w:rPr>
                <w:rFonts w:ascii="Angsana New" w:hAnsi="Angsana New"/>
                <w:sz w:val="26"/>
                <w:szCs w:val="26"/>
              </w:rPr>
              <w:t>1</w:t>
            </w:r>
            <w:r w:rsidRPr="00CD0D1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CD0D1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7786FBF" w14:textId="4A96324E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3B766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67F82B1" w14:textId="5B3C5265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(322,861)</w:t>
            </w:r>
          </w:p>
        </w:tc>
        <w:tc>
          <w:tcPr>
            <w:tcW w:w="270" w:type="dxa"/>
          </w:tcPr>
          <w:p w14:paraId="44C5BACF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9C705C" w14:textId="74F61CF0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(297,825)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C8F7F78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819F6C8" w14:textId="29E262D2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(145,819)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D4ED7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A66756E" w14:textId="30BB67CF" w:rsidR="002B772E" w:rsidRPr="00CD0D17" w:rsidRDefault="002B772E" w:rsidP="00824A66">
            <w:pPr>
              <w:pStyle w:val="acctfourfigures"/>
              <w:tabs>
                <w:tab w:val="clear" w:pos="765"/>
                <w:tab w:val="left" w:pos="877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(46,042)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7B3E94E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2C0A4834" w14:textId="72E2C357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(640,820)</w:t>
            </w:r>
          </w:p>
        </w:tc>
        <w:tc>
          <w:tcPr>
            <w:tcW w:w="272" w:type="dxa"/>
          </w:tcPr>
          <w:p w14:paraId="2180B7D4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218F7B0" w14:textId="67FFA4BA" w:rsidR="002B772E" w:rsidRPr="00CD0D17" w:rsidRDefault="002B772E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2F333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798EAAF" w14:textId="454BE538" w:rsidR="002B772E" w:rsidRPr="00CD0D17" w:rsidRDefault="002B772E" w:rsidP="002B772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(1,453,367)</w:t>
            </w:r>
          </w:p>
        </w:tc>
      </w:tr>
      <w:tr w:rsidR="002B772E" w:rsidRPr="00513B0A" w14:paraId="5BEBF13E" w14:textId="77777777" w:rsidTr="0058054D">
        <w:tc>
          <w:tcPr>
            <w:tcW w:w="3907" w:type="dxa"/>
            <w:gridSpan w:val="2"/>
            <w:shd w:val="clear" w:color="auto" w:fill="auto"/>
          </w:tcPr>
          <w:p w14:paraId="329CC71A" w14:textId="77777777" w:rsidR="002B772E" w:rsidRPr="00CD0D17" w:rsidRDefault="002B772E" w:rsidP="002B772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38EF54E" w14:textId="643FB466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58867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82EB3CD" w14:textId="3046D838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(38,081)</w:t>
            </w:r>
          </w:p>
        </w:tc>
        <w:tc>
          <w:tcPr>
            <w:tcW w:w="270" w:type="dxa"/>
          </w:tcPr>
          <w:p w14:paraId="32B4BE41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F383FA" w14:textId="75BAFEE2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(29,206)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B1AE8C8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2612E20" w14:textId="6C1D7C1A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(7,838)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3369ED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0737CF1" w14:textId="1C8C2F67" w:rsidR="002B772E" w:rsidRPr="00CD0D17" w:rsidRDefault="002B772E" w:rsidP="002B772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(5,108)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98D0D35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4340740F" w14:textId="1ED7DA18" w:rsidR="002B772E" w:rsidRPr="00CD0D17" w:rsidRDefault="002B772E" w:rsidP="002B772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(24,477)</w:t>
            </w:r>
          </w:p>
        </w:tc>
        <w:tc>
          <w:tcPr>
            <w:tcW w:w="272" w:type="dxa"/>
          </w:tcPr>
          <w:p w14:paraId="1AB13A12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C0D771E" w14:textId="16606292" w:rsidR="002B772E" w:rsidRPr="00CD0D17" w:rsidRDefault="002B772E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F84AD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1B1C554" w14:textId="709570C9" w:rsidR="002B772E" w:rsidRPr="00CD0D17" w:rsidRDefault="002B772E" w:rsidP="002B772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(104,710)</w:t>
            </w:r>
          </w:p>
        </w:tc>
      </w:tr>
      <w:tr w:rsidR="002B772E" w:rsidRPr="00513B0A" w14:paraId="5A766377" w14:textId="77777777" w:rsidTr="0058054D">
        <w:tc>
          <w:tcPr>
            <w:tcW w:w="3907" w:type="dxa"/>
            <w:gridSpan w:val="2"/>
            <w:shd w:val="clear" w:color="auto" w:fill="auto"/>
          </w:tcPr>
          <w:p w14:paraId="63DF64DA" w14:textId="52AEFEDE" w:rsidR="002B772E" w:rsidRPr="00CD0D17" w:rsidRDefault="002B772E" w:rsidP="002B772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D0D17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C2CF1FD" w14:textId="3014CD80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C34E1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955789" w14:textId="291C725B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15,791</w:t>
            </w:r>
          </w:p>
        </w:tc>
        <w:tc>
          <w:tcPr>
            <w:tcW w:w="270" w:type="dxa"/>
          </w:tcPr>
          <w:p w14:paraId="354BD44C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1C43EC" w14:textId="435BD225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66862F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367D8F" w14:textId="34999B0D" w:rsidR="002B772E" w:rsidRPr="00CD0D17" w:rsidRDefault="002B772E" w:rsidP="00824A66">
            <w:pPr>
              <w:pStyle w:val="acctfourfigures"/>
              <w:tabs>
                <w:tab w:val="clear" w:pos="765"/>
                <w:tab w:val="left" w:pos="470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7BB18A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956C5C3" w14:textId="03DE11C0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0EDA063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372EA193" w14:textId="795BA5EC" w:rsidR="002B772E" w:rsidRPr="00CD0D17" w:rsidRDefault="002B772E" w:rsidP="002B772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(16,687)</w:t>
            </w:r>
          </w:p>
        </w:tc>
        <w:tc>
          <w:tcPr>
            <w:tcW w:w="272" w:type="dxa"/>
          </w:tcPr>
          <w:p w14:paraId="12F9534E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1FDA08C" w14:textId="4BF95142" w:rsidR="002B772E" w:rsidRPr="00CD0D17" w:rsidRDefault="002B772E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4B9BA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2560E7C" w14:textId="36AF3B00" w:rsidR="002B772E" w:rsidRPr="00CD0D17" w:rsidRDefault="002B772E" w:rsidP="002B772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(896)</w:t>
            </w:r>
          </w:p>
        </w:tc>
      </w:tr>
      <w:tr w:rsidR="002B772E" w:rsidRPr="00513B0A" w14:paraId="1ADBB65B" w14:textId="77777777" w:rsidTr="0058054D">
        <w:tc>
          <w:tcPr>
            <w:tcW w:w="3907" w:type="dxa"/>
            <w:gridSpan w:val="2"/>
            <w:shd w:val="clear" w:color="auto" w:fill="auto"/>
          </w:tcPr>
          <w:p w14:paraId="5F375FBA" w14:textId="77777777" w:rsidR="002B772E" w:rsidRPr="00CD0D17" w:rsidRDefault="002B772E" w:rsidP="002B772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537C" w14:textId="2A51D05B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FB1FD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BE6A4" w14:textId="31E8F1E7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6,396</w:t>
            </w:r>
          </w:p>
        </w:tc>
        <w:tc>
          <w:tcPr>
            <w:tcW w:w="270" w:type="dxa"/>
          </w:tcPr>
          <w:p w14:paraId="479BF01A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56FD12" w14:textId="7D1B7838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8377D65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6E12" w14:textId="26C6312E" w:rsidR="002B772E" w:rsidRPr="00CD0D17" w:rsidRDefault="002B772E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59556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D432" w14:textId="2FE16DB3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1,282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FAF2E60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E92D2CB" w14:textId="3512C1C3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2,198</w:t>
            </w:r>
          </w:p>
        </w:tc>
        <w:tc>
          <w:tcPr>
            <w:tcW w:w="272" w:type="dxa"/>
          </w:tcPr>
          <w:p w14:paraId="11AD9F40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30422" w14:textId="37B46187" w:rsidR="002B772E" w:rsidRPr="00CD0D17" w:rsidRDefault="002B772E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27ACB" w14:textId="77777777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DB3E8" w14:textId="23FB38B6" w:rsidR="002B772E" w:rsidRPr="00CD0D1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9,962</w:t>
            </w:r>
          </w:p>
        </w:tc>
      </w:tr>
      <w:tr w:rsidR="000D1C5C" w:rsidRPr="00866559" w14:paraId="7E730F12" w14:textId="77777777" w:rsidTr="00134061">
        <w:tc>
          <w:tcPr>
            <w:tcW w:w="3907" w:type="dxa"/>
            <w:gridSpan w:val="2"/>
            <w:shd w:val="clear" w:color="auto" w:fill="auto"/>
          </w:tcPr>
          <w:p w14:paraId="1B1C2ADE" w14:textId="77777777" w:rsidR="008B01E9" w:rsidRDefault="00CD0D17" w:rsidP="000D1C5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953810" w14:textId="7328C6A1" w:rsidR="000D1C5C" w:rsidRPr="00CD0D17" w:rsidRDefault="008B01E9" w:rsidP="000D1C5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CD0D17"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="00CD0D17" w:rsidRPr="00CD0D1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</w:t>
            </w:r>
            <w:r w:rsidR="00CD0D17"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D0D17" w:rsidRPr="00CD0D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894BBEA" w14:textId="5A9422F5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9F4D1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C31FD06" w14:textId="33B77275" w:rsidR="000D1C5C" w:rsidRPr="00CD0D17" w:rsidRDefault="000D1C5C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(338,755)</w:t>
            </w:r>
          </w:p>
        </w:tc>
        <w:tc>
          <w:tcPr>
            <w:tcW w:w="270" w:type="dxa"/>
          </w:tcPr>
          <w:p w14:paraId="44C495D6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B51799" w14:textId="0DFC6123" w:rsidR="000D1C5C" w:rsidRPr="00CD0D17" w:rsidRDefault="000D1C5C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(327,031)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2570EC9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F3CCB" w14:textId="49724F27" w:rsidR="000D1C5C" w:rsidRPr="00CD0D17" w:rsidRDefault="000D1C5C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(153,571)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BF051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3AF3296" w14:textId="36E6B471" w:rsidR="000D1C5C" w:rsidRPr="00CD0D17" w:rsidRDefault="000D1C5C" w:rsidP="000D1C5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(49,868)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3347231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395ED06E" w14:textId="77777777" w:rsidR="008B01E9" w:rsidRDefault="008B01E9" w:rsidP="008B01E9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  <w:p w14:paraId="1D2C7C54" w14:textId="7E590D43" w:rsidR="000D1C5C" w:rsidRPr="00CD0D17" w:rsidRDefault="000D1C5C" w:rsidP="008B01E9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(679,786)</w:t>
            </w:r>
          </w:p>
        </w:tc>
        <w:tc>
          <w:tcPr>
            <w:tcW w:w="272" w:type="dxa"/>
          </w:tcPr>
          <w:p w14:paraId="4EAA5A7D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85E3B2F" w14:textId="3785BE81" w:rsidR="000D1C5C" w:rsidRPr="008B01E9" w:rsidRDefault="000D1C5C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01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168BE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0EC25CE" w14:textId="558FBC91" w:rsidR="000D1C5C" w:rsidRPr="00CD0D17" w:rsidRDefault="000D1C5C" w:rsidP="000D1C5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(1,549,011)</w:t>
            </w:r>
          </w:p>
        </w:tc>
      </w:tr>
      <w:tr w:rsidR="000D1C5C" w:rsidRPr="00513B0A" w14:paraId="333BD1DD" w14:textId="77777777" w:rsidTr="002B4E45">
        <w:tc>
          <w:tcPr>
            <w:tcW w:w="3907" w:type="dxa"/>
            <w:gridSpan w:val="2"/>
            <w:shd w:val="clear" w:color="auto" w:fill="auto"/>
          </w:tcPr>
          <w:p w14:paraId="1F16316F" w14:textId="77777777" w:rsidR="000D1C5C" w:rsidRPr="00CD0D17" w:rsidRDefault="000D1C5C" w:rsidP="000D1C5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1733323" w14:textId="09F7AF5A" w:rsidR="000D1C5C" w:rsidRPr="00CD0D17" w:rsidRDefault="00773A8A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D87F4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D56500" w14:textId="6E84CD4C" w:rsidR="000D1C5C" w:rsidRPr="00CD0D17" w:rsidRDefault="00773A8A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2936ED" w:rsidRPr="00CD0D17">
              <w:rPr>
                <w:rFonts w:ascii="Angsana New" w:hAnsi="Angsana New"/>
                <w:sz w:val="26"/>
                <w:szCs w:val="26"/>
                <w:lang w:val="en-US"/>
              </w:rPr>
              <w:t>38,181</w:t>
            </w: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A905DCE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6B9980" w14:textId="11372847" w:rsidR="000D1C5C" w:rsidRPr="00CD0D17" w:rsidRDefault="00773A8A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(28,459)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DECB266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C849FF0" w14:textId="2511FCC1" w:rsidR="000D1C5C" w:rsidRPr="00CD0D17" w:rsidRDefault="00773A8A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2936ED" w:rsidRPr="00CD0D17">
              <w:rPr>
                <w:rFonts w:ascii="Angsana New" w:hAnsi="Angsana New"/>
                <w:sz w:val="26"/>
                <w:szCs w:val="26"/>
                <w:lang w:val="en-US"/>
              </w:rPr>
              <w:t>6,538</w:t>
            </w: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88C76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8314F47" w14:textId="5030FD91" w:rsidR="000D1C5C" w:rsidRPr="00CD0D17" w:rsidRDefault="00773A8A" w:rsidP="000D1C5C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(5,0</w:t>
            </w:r>
            <w:r w:rsidR="002936ED" w:rsidRPr="00CD0D17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BB2A69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0556F343" w14:textId="1E8E5CCE" w:rsidR="000D1C5C" w:rsidRPr="00CD0D17" w:rsidRDefault="00773A8A" w:rsidP="000D1C5C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2936ED" w:rsidRPr="00CD0D17">
              <w:rPr>
                <w:rFonts w:ascii="Angsana New" w:hAnsi="Angsana New"/>
                <w:sz w:val="26"/>
                <w:szCs w:val="26"/>
                <w:lang w:val="en-US"/>
              </w:rPr>
              <w:t>17,330</w:t>
            </w: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" w:type="dxa"/>
          </w:tcPr>
          <w:p w14:paraId="73BF0137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19E9DCF" w14:textId="2ACC2099" w:rsidR="000D1C5C" w:rsidRPr="00CD0D17" w:rsidRDefault="00773A8A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8C75F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A551B0" w14:textId="4E2505DF" w:rsidR="000D1C5C" w:rsidRPr="00CD0D17" w:rsidRDefault="00773A8A" w:rsidP="000D1C5C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(95,</w:t>
            </w:r>
            <w:r w:rsidR="002936ED" w:rsidRPr="00CD0D17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="004009FD" w:rsidRPr="00CD0D17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D1C5C" w:rsidRPr="00513B0A" w14:paraId="3C3129A7" w14:textId="77777777" w:rsidTr="007F476C">
        <w:tc>
          <w:tcPr>
            <w:tcW w:w="3907" w:type="dxa"/>
            <w:gridSpan w:val="2"/>
            <w:shd w:val="clear" w:color="auto" w:fill="auto"/>
          </w:tcPr>
          <w:p w14:paraId="035B243E" w14:textId="63A7D0AD" w:rsidR="000D1C5C" w:rsidRPr="00CD0D17" w:rsidRDefault="000D1C5C" w:rsidP="000D1C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D0D17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A8A0A94" w14:textId="1A08A223" w:rsidR="000D1C5C" w:rsidRPr="00CD0D17" w:rsidRDefault="00773A8A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C4C879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4BBBB3" w14:textId="01214312" w:rsidR="000D1C5C" w:rsidRPr="00CD0D17" w:rsidRDefault="00773A8A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86C91AE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1D76E9" w14:textId="47A0A99E" w:rsidR="000D1C5C" w:rsidRPr="00CD0D17" w:rsidRDefault="00773A8A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D67930D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811B5B" w14:textId="4315D640" w:rsidR="000D1C5C" w:rsidRPr="00CD0D17" w:rsidRDefault="00773A8A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376C1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4EFBE54" w14:textId="76E1B288" w:rsidR="000D1C5C" w:rsidRPr="00CD0D17" w:rsidRDefault="00773A8A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C656BCA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19E504F8" w14:textId="11D7417A" w:rsidR="000D1C5C" w:rsidRPr="00CD0D17" w:rsidRDefault="00773A8A" w:rsidP="000D1C5C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(50,340)</w:t>
            </w:r>
          </w:p>
        </w:tc>
        <w:tc>
          <w:tcPr>
            <w:tcW w:w="272" w:type="dxa"/>
          </w:tcPr>
          <w:p w14:paraId="01FC56BE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89876CA" w14:textId="740B6565" w:rsidR="000D1C5C" w:rsidRPr="00CD0D17" w:rsidRDefault="00773A8A" w:rsidP="00EB00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1ECF8" w14:textId="77777777" w:rsidR="000D1C5C" w:rsidRPr="00CD0D1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6BC9871" w14:textId="44ACC854" w:rsidR="000D1C5C" w:rsidRPr="00CD0D17" w:rsidRDefault="00773A8A" w:rsidP="000D1C5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(50,340)</w:t>
            </w:r>
          </w:p>
        </w:tc>
      </w:tr>
      <w:tr w:rsidR="007F476C" w:rsidRPr="00513B0A" w14:paraId="612860B5" w14:textId="77777777" w:rsidTr="007F476C">
        <w:tc>
          <w:tcPr>
            <w:tcW w:w="3907" w:type="dxa"/>
            <w:gridSpan w:val="2"/>
            <w:shd w:val="clear" w:color="auto" w:fill="auto"/>
          </w:tcPr>
          <w:p w14:paraId="3584D4CE" w14:textId="2B293E76" w:rsidR="007F476C" w:rsidRPr="00CD0D17" w:rsidRDefault="007F476C" w:rsidP="007F47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3E4A958" w14:textId="684DFD9F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416BE3" w14:textId="77777777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6D4B1EB" w14:textId="1307A4EA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8BA3EAB" w14:textId="77777777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02E5BD" w14:textId="274E6AEB" w:rsidR="007F476C" w:rsidRPr="00CD0D17" w:rsidRDefault="007F476C" w:rsidP="008B01E9">
            <w:pPr>
              <w:pStyle w:val="acctfourfigures"/>
              <w:tabs>
                <w:tab w:val="clear" w:pos="765"/>
              </w:tabs>
              <w:spacing w:line="240" w:lineRule="atLeast"/>
              <w:ind w:left="-126" w:right="9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4,89</w:t>
            </w:r>
            <w:r w:rsidRPr="00CD0D1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6343F4D" w14:textId="77777777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6D5D49" w14:textId="06687EE9" w:rsidR="007F476C" w:rsidRPr="00CD0D17" w:rsidRDefault="007F476C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23,541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0C46F" w14:textId="77777777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D9CCD8A" w14:textId="71D95355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3,098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385DA3C" w14:textId="77777777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611204FD" w14:textId="395EE7E7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54,422</w:t>
            </w:r>
          </w:p>
        </w:tc>
        <w:tc>
          <w:tcPr>
            <w:tcW w:w="272" w:type="dxa"/>
          </w:tcPr>
          <w:p w14:paraId="0B564BE9" w14:textId="77777777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8AACFA3" w14:textId="08F364DC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C5737" w14:textId="77777777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4DA98E5" w14:textId="7C70FA86" w:rsidR="007F476C" w:rsidRPr="00CD0D1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 w:bidi="th-TH"/>
              </w:rPr>
              <w:t>85,956</w:t>
            </w:r>
          </w:p>
        </w:tc>
      </w:tr>
      <w:tr w:rsidR="0095017D" w:rsidRPr="00513B0A" w14:paraId="35F52888" w14:textId="77777777" w:rsidTr="0095017D">
        <w:trPr>
          <w:trHeight w:val="342"/>
        </w:trPr>
        <w:tc>
          <w:tcPr>
            <w:tcW w:w="3907" w:type="dxa"/>
            <w:gridSpan w:val="2"/>
            <w:shd w:val="clear" w:color="auto" w:fill="auto"/>
          </w:tcPr>
          <w:p w14:paraId="3175AC4B" w14:textId="47B5D48E" w:rsidR="0095017D" w:rsidRPr="00CD0D17" w:rsidRDefault="0095017D" w:rsidP="0095017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D0D1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34C7" w14:textId="5840E4C4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E67D1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BF9A" w14:textId="7416AABB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904864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360F2E" w14:textId="5D40A2C8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EF10BEF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C0D2" w14:textId="2816A5E2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8FF8B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6DBB" w14:textId="597F89CD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B9E910D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D2F6BC7" w14:textId="1D9264E2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2" w:type="dxa"/>
          </w:tcPr>
          <w:p w14:paraId="0F4672C9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E330F" w14:textId="5C6914E3" w:rsidR="0095017D" w:rsidRPr="00CD0D17" w:rsidRDefault="0095017D" w:rsidP="0095017D">
            <w:pPr>
              <w:pStyle w:val="acctfourfigures"/>
              <w:tabs>
                <w:tab w:val="clear" w:pos="765"/>
                <w:tab w:val="left" w:pos="817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 w:bidi="th-TH"/>
              </w:rPr>
              <w:t>(43,981)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9761A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4B15D" w14:textId="7CBF91BA" w:rsidR="0095017D" w:rsidRPr="00CD0D1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D0D17">
              <w:rPr>
                <w:rFonts w:ascii="Angsana New" w:hAnsi="Angsana New"/>
                <w:sz w:val="26"/>
                <w:szCs w:val="26"/>
                <w:lang w:val="en-US" w:bidi="th-TH"/>
              </w:rPr>
              <w:t>(43,981)</w:t>
            </w:r>
          </w:p>
        </w:tc>
      </w:tr>
      <w:tr w:rsidR="0095017D" w:rsidRPr="004D39B8" w14:paraId="26089E12" w14:textId="77777777" w:rsidTr="0058054D">
        <w:tc>
          <w:tcPr>
            <w:tcW w:w="3907" w:type="dxa"/>
            <w:gridSpan w:val="2"/>
            <w:shd w:val="clear" w:color="auto" w:fill="auto"/>
          </w:tcPr>
          <w:p w14:paraId="4A254D9D" w14:textId="7432B496" w:rsidR="0095017D" w:rsidRPr="00CD0D1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4D37" w14:textId="4C951B0E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1EDE8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09639" w14:textId="03A0CF68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(376,936)</w:t>
            </w:r>
          </w:p>
        </w:tc>
        <w:tc>
          <w:tcPr>
            <w:tcW w:w="270" w:type="dxa"/>
          </w:tcPr>
          <w:p w14:paraId="1F400AB6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A136" w14:textId="41FA2AD4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(350,59</w:t>
            </w:r>
            <w:r w:rsidRPr="00CD0D1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5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F207E31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5F519" w14:textId="6D7E637C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(136,568)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864A5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A005B" w14:textId="15C0A297" w:rsidR="0095017D" w:rsidRPr="00CD0D1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(51,850)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A9C8AFD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028CBCEB" w14:textId="56E1995B" w:rsidR="0095017D" w:rsidRPr="00CD0D1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(693,034)</w:t>
            </w:r>
          </w:p>
        </w:tc>
        <w:tc>
          <w:tcPr>
            <w:tcW w:w="272" w:type="dxa"/>
          </w:tcPr>
          <w:p w14:paraId="6C382EE7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C4237" w14:textId="51699E98" w:rsidR="0095017D" w:rsidRPr="00CD0D17" w:rsidRDefault="00C449C9" w:rsidP="00BB156E">
            <w:pPr>
              <w:pStyle w:val="acctfourfigures"/>
              <w:tabs>
                <w:tab w:val="clear" w:pos="765"/>
                <w:tab w:val="left" w:pos="817"/>
              </w:tabs>
              <w:spacing w:line="240" w:lineRule="atLeast"/>
              <w:ind w:left="-1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(43,981)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3510EB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6F883" w14:textId="681C037F" w:rsidR="0095017D" w:rsidRPr="00CD0D1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(1,6</w:t>
            </w:r>
            <w:r w:rsidR="00A21F3A"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52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,9</w:t>
            </w:r>
            <w:r w:rsidR="00A21F3A"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5017D" w:rsidRPr="004D39B8" w14:paraId="3AAE674A" w14:textId="77777777" w:rsidTr="00307542">
        <w:tc>
          <w:tcPr>
            <w:tcW w:w="3907" w:type="dxa"/>
            <w:gridSpan w:val="2"/>
            <w:shd w:val="clear" w:color="auto" w:fill="auto"/>
          </w:tcPr>
          <w:p w14:paraId="1ABD2325" w14:textId="77777777" w:rsidR="0095017D" w:rsidRPr="00CD0D1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1157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781AB5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5855E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2FA4B68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2B899B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C4ADB53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CCBBB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B090D6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13BA8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34A74AB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A6ABFC2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3C4B1DDD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57D74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6AA0A2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14A5C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5017D" w:rsidRPr="00513B0A" w14:paraId="50D3CC67" w14:textId="77777777" w:rsidTr="00AE7130">
        <w:tc>
          <w:tcPr>
            <w:tcW w:w="3907" w:type="dxa"/>
            <w:gridSpan w:val="2"/>
            <w:shd w:val="clear" w:color="auto" w:fill="auto"/>
          </w:tcPr>
          <w:p w14:paraId="77F27AC0" w14:textId="77777777" w:rsidR="0095017D" w:rsidRPr="00CD0D1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C5C1F86" w14:textId="02F228B3" w:rsidR="0095017D" w:rsidRPr="00CD0D17" w:rsidRDefault="0095017D" w:rsidP="0095017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21040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CA64669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E7F7D9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1C012B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C65B772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3B6EAD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11A9A8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4A65E76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D8292D4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</w:tcPr>
          <w:p w14:paraId="1547D78A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0247AD1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2884173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3A1FD" w14:textId="77777777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DAA1427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5017D" w:rsidRPr="00866559" w14:paraId="1C0D5783" w14:textId="77777777" w:rsidTr="0058054D">
        <w:tc>
          <w:tcPr>
            <w:tcW w:w="3907" w:type="dxa"/>
            <w:gridSpan w:val="2"/>
            <w:shd w:val="clear" w:color="auto" w:fill="auto"/>
          </w:tcPr>
          <w:p w14:paraId="7C1A96AA" w14:textId="191621BD" w:rsidR="0095017D" w:rsidRPr="00CD0D1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302AD" w14:textId="3726063B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636,875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A77B2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AEC121" w14:textId="04AC84EA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314,689</w:t>
            </w:r>
          </w:p>
        </w:tc>
        <w:tc>
          <w:tcPr>
            <w:tcW w:w="270" w:type="dxa"/>
          </w:tcPr>
          <w:p w14:paraId="7333E42E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C5A6B5" w14:textId="17A73CA7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135,040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1993A1B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56FB2C" w14:textId="6089B944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38,008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E86E6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B9FD13" w14:textId="5FA4FE4E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14,269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02E7B60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023FD191" w14:textId="0157625A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31,115</w:t>
            </w:r>
          </w:p>
        </w:tc>
        <w:tc>
          <w:tcPr>
            <w:tcW w:w="272" w:type="dxa"/>
          </w:tcPr>
          <w:p w14:paraId="65576A49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55EB7" w14:textId="0539D0D6" w:rsidR="0095017D" w:rsidRPr="00CD0D17" w:rsidRDefault="0095017D" w:rsidP="00D06E75">
            <w:pPr>
              <w:pStyle w:val="acctfourfigures"/>
              <w:tabs>
                <w:tab w:val="clear" w:pos="765"/>
              </w:tabs>
              <w:spacing w:line="240" w:lineRule="atLeast"/>
              <w:ind w:left="-126" w:right="70" w:firstLine="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177,360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5F8E6A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E73C9F" w14:textId="16284280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1,347,356</w:t>
            </w:r>
          </w:p>
        </w:tc>
      </w:tr>
      <w:tr w:rsidR="0095017D" w:rsidRPr="00866559" w14:paraId="0946D745" w14:textId="77777777" w:rsidTr="0058054D">
        <w:tc>
          <w:tcPr>
            <w:tcW w:w="3907" w:type="dxa"/>
            <w:gridSpan w:val="2"/>
            <w:shd w:val="clear" w:color="auto" w:fill="auto"/>
          </w:tcPr>
          <w:p w14:paraId="192F6289" w14:textId="56F78D0B" w:rsidR="0095017D" w:rsidRPr="00CD0D1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D0D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E3DED6" w14:textId="546143F1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636,875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89301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C7059" w14:textId="621397E7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307,038</w:t>
            </w:r>
          </w:p>
        </w:tc>
        <w:tc>
          <w:tcPr>
            <w:tcW w:w="270" w:type="dxa"/>
          </w:tcPr>
          <w:p w14:paraId="234EB7C9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DED6F5E" w14:textId="6315BBD4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106,582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8D6185B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711F2C" w14:textId="733211A2" w:rsidR="0095017D" w:rsidRPr="00CD0D17" w:rsidRDefault="0095017D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35,803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C592BA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9AEF2C" w14:textId="2B3D9750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10,682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6D6195E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7EF56" w14:textId="0AFEE97C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72,460</w:t>
            </w:r>
          </w:p>
        </w:tc>
        <w:tc>
          <w:tcPr>
            <w:tcW w:w="272" w:type="dxa"/>
          </w:tcPr>
          <w:p w14:paraId="15C574F6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24B61E" w14:textId="7F94DCA6" w:rsidR="0095017D" w:rsidRPr="00CD0D17" w:rsidRDefault="0095017D" w:rsidP="0095017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103,670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B71F1" w14:textId="77777777" w:rsidR="0095017D" w:rsidRPr="00CD0D1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F0A9C" w14:textId="1C335182" w:rsidR="0095017D" w:rsidRPr="00CD0D1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D0D1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1,273,110</w:t>
            </w:r>
          </w:p>
        </w:tc>
      </w:tr>
    </w:tbl>
    <w:p w14:paraId="3EEE53CE" w14:textId="77777777" w:rsidR="00CD0D17" w:rsidRDefault="00CD0D17" w:rsidP="0095017D">
      <w:pPr>
        <w:rPr>
          <w:rFonts w:ascii="Angsana New" w:hAnsi="Angsana New"/>
          <w:b/>
          <w:bCs/>
          <w:sz w:val="26"/>
          <w:szCs w:val="26"/>
        </w:rPr>
        <w:sectPr w:rsidR="00CD0D17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487"/>
        <w:gridCol w:w="1084"/>
        <w:gridCol w:w="256"/>
        <w:gridCol w:w="1097"/>
        <w:gridCol w:w="236"/>
        <w:gridCol w:w="1114"/>
        <w:gridCol w:w="275"/>
        <w:gridCol w:w="1078"/>
        <w:gridCol w:w="236"/>
        <w:gridCol w:w="1265"/>
        <w:gridCol w:w="236"/>
        <w:gridCol w:w="1185"/>
        <w:gridCol w:w="272"/>
        <w:gridCol w:w="1168"/>
        <w:gridCol w:w="236"/>
        <w:gridCol w:w="1080"/>
      </w:tblGrid>
      <w:tr w:rsidR="00E92D6C" w:rsidRPr="0086023B" w14:paraId="0388B302" w14:textId="77777777" w:rsidTr="002E63A1">
        <w:trPr>
          <w:trHeight w:val="414"/>
        </w:trPr>
        <w:tc>
          <w:tcPr>
            <w:tcW w:w="3420" w:type="dxa"/>
            <w:shd w:val="clear" w:color="auto" w:fill="auto"/>
          </w:tcPr>
          <w:p w14:paraId="05DE3743" w14:textId="77777777" w:rsidR="00E92D6C" w:rsidRPr="00FB12EB" w:rsidRDefault="00E92D6C" w:rsidP="00E43B20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44D24FD4" w14:textId="77777777" w:rsidR="00E92D6C" w:rsidRPr="00FB12EB" w:rsidRDefault="00E92D6C" w:rsidP="00E43B2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5"/>
          </w:tcPr>
          <w:p w14:paraId="38FAAB41" w14:textId="5B1B63D9" w:rsidR="00E92D6C" w:rsidRPr="00FB12EB" w:rsidRDefault="00E92D6C" w:rsidP="00E43B2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6E4" w:rsidRPr="0086023B" w14:paraId="4A764711" w14:textId="77777777" w:rsidTr="002E63A1">
        <w:trPr>
          <w:trHeight w:val="1101"/>
        </w:trPr>
        <w:tc>
          <w:tcPr>
            <w:tcW w:w="3420" w:type="dxa"/>
            <w:shd w:val="clear" w:color="auto" w:fill="auto"/>
          </w:tcPr>
          <w:p w14:paraId="2E4817C3" w14:textId="77777777" w:rsidR="00E92D6C" w:rsidRPr="00FB12EB" w:rsidRDefault="00E92D6C" w:rsidP="00E43B2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56198973" w14:textId="77777777" w:rsidR="00E92D6C" w:rsidRPr="00FB12EB" w:rsidRDefault="00E92D6C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EC46AFC" w14:textId="534D433E" w:rsidR="00E92D6C" w:rsidRPr="00FB12EB" w:rsidRDefault="00E92D6C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0490289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BF33C6D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7D6208C5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4F77257" w14:textId="77777777" w:rsidR="00E92D6C" w:rsidRPr="00FB12EB" w:rsidRDefault="00E92D6C" w:rsidP="00E43B20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3EA485A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DE668E2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264D1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F2810B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7C4D31AC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799E8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F582E06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54EA86BA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43F72A6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FB12EB">
              <w:rPr>
                <w:rFonts w:ascii="Angsana New" w:hAnsi="Angsana New"/>
                <w:sz w:val="30"/>
                <w:szCs w:val="30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E256B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E4EEB" w14:textId="77777777" w:rsidR="00E92D6C" w:rsidRPr="00FB12EB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12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A0A51" w:rsidRPr="0086023B" w14:paraId="57C442BA" w14:textId="77777777" w:rsidTr="002E63A1">
        <w:trPr>
          <w:trHeight w:val="403"/>
        </w:trPr>
        <w:tc>
          <w:tcPr>
            <w:tcW w:w="3420" w:type="dxa"/>
            <w:shd w:val="clear" w:color="auto" w:fill="auto"/>
          </w:tcPr>
          <w:p w14:paraId="0564F52F" w14:textId="77777777" w:rsidR="007A0A51" w:rsidRPr="00FB12EB" w:rsidRDefault="007A0A51" w:rsidP="00E43B2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0D1EC9F8" w14:textId="77777777" w:rsidR="007A0A51" w:rsidRPr="00FB12EB" w:rsidRDefault="007A0A51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07F4DCB8" w14:textId="370AFB57" w:rsidR="007A0A51" w:rsidRPr="00FB12EB" w:rsidRDefault="007A0A51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12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6E4" w:rsidRPr="0086023B" w14:paraId="425FAA98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04BC6290" w14:textId="77777777" w:rsidR="00E92D6C" w:rsidRPr="00FB12EB" w:rsidRDefault="00E92D6C" w:rsidP="00E43B2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7" w:type="dxa"/>
          </w:tcPr>
          <w:p w14:paraId="1702D557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A1DEB01" w14:textId="2CBAD825" w:rsidR="00E92D6C" w:rsidRPr="00FB12EB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left="-126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78CD6425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A87D706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0FD7C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196512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7475A5F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762F1DD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E56ECB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1D854D5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B6F96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A3478E0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0E09BB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983B68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2BAA9E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3D6531" w14:textId="77777777" w:rsidR="00E92D6C" w:rsidRPr="00FB12EB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C5C" w:rsidRPr="0086023B" w14:paraId="34CCA640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11CCDD71" w14:textId="5771A82C" w:rsidR="000D1C5C" w:rsidRPr="00FB12EB" w:rsidRDefault="000D1C5C" w:rsidP="000D1C5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B12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12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B12E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87" w:type="dxa"/>
          </w:tcPr>
          <w:p w14:paraId="6469D856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B57E920" w14:textId="3782EEA6" w:rsidR="000D1C5C" w:rsidRPr="00FB12EB" w:rsidRDefault="000D1C5C" w:rsidP="00BB156E">
            <w:pPr>
              <w:pStyle w:val="acctfourfigures"/>
              <w:tabs>
                <w:tab w:val="clear" w:pos="765"/>
                <w:tab w:val="left" w:pos="751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193,234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6976FDA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AAE885" w14:textId="61985C1D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512,662</w:t>
            </w:r>
          </w:p>
        </w:tc>
        <w:tc>
          <w:tcPr>
            <w:tcW w:w="236" w:type="dxa"/>
          </w:tcPr>
          <w:p w14:paraId="79A70690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7B3B0C2" w14:textId="40E7BCCD" w:rsidR="000D1C5C" w:rsidRPr="00FB12EB" w:rsidRDefault="000D1C5C" w:rsidP="00FB12EB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234,508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390D26C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E5722B" w14:textId="42F5621D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139,903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9BBE8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38A766B" w14:textId="5507305C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53,257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EDB71F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6796E857" w14:textId="4B6C2798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634,109</w:t>
            </w:r>
          </w:p>
        </w:tc>
        <w:tc>
          <w:tcPr>
            <w:tcW w:w="272" w:type="dxa"/>
          </w:tcPr>
          <w:p w14:paraId="235C47C5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3A1534" w14:textId="6BD85EE5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48,040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4C2E0E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8F917A" w14:textId="08D7664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1,815,713</w:t>
            </w:r>
          </w:p>
        </w:tc>
      </w:tr>
      <w:tr w:rsidR="000D1C5C" w:rsidRPr="0086023B" w14:paraId="0F602964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082E4EA0" w14:textId="090F753C" w:rsidR="000D1C5C" w:rsidRPr="00FB12EB" w:rsidRDefault="000D1C5C" w:rsidP="000D1C5C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2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6CBECD9F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8AFC2E" w14:textId="79480C7D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5F9696C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C4E1FB0" w14:textId="0759B08D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5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227968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19855C8" w14:textId="47F17C73" w:rsidR="000D1C5C" w:rsidRPr="00FB12EB" w:rsidRDefault="000D1C5C" w:rsidP="00FB12EB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C1FD309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BF00A5C" w14:textId="35EED538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A62A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936BA64" w14:textId="2BB7EE6F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2,182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6A9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4F9A0727" w14:textId="03FAF653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272" w:type="dxa"/>
          </w:tcPr>
          <w:p w14:paraId="63115223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A88E2EE" w14:textId="1ED17E4B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13,403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6929C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E355D2" w14:textId="622FE405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16,800</w:t>
            </w:r>
          </w:p>
        </w:tc>
      </w:tr>
      <w:tr w:rsidR="000D1C5C" w:rsidRPr="0086023B" w14:paraId="0751470C" w14:textId="77777777" w:rsidTr="00CC6470">
        <w:trPr>
          <w:trHeight w:val="337"/>
        </w:trPr>
        <w:tc>
          <w:tcPr>
            <w:tcW w:w="3420" w:type="dxa"/>
            <w:shd w:val="clear" w:color="auto" w:fill="auto"/>
          </w:tcPr>
          <w:p w14:paraId="4D995D48" w14:textId="31112709" w:rsidR="000D1C5C" w:rsidRPr="00FB12EB" w:rsidRDefault="000D1C5C" w:rsidP="000D1C5C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2E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87" w:type="dxa"/>
          </w:tcPr>
          <w:p w14:paraId="1E661000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9C6C79" w14:textId="04DF9F01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(1,500)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EFA2536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D727EDA" w14:textId="66B9769C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(27,865)</w:t>
            </w:r>
          </w:p>
        </w:tc>
        <w:tc>
          <w:tcPr>
            <w:tcW w:w="236" w:type="dxa"/>
            <w:vAlign w:val="bottom"/>
          </w:tcPr>
          <w:p w14:paraId="0C79635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7E3C00B" w14:textId="7633C4AA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74B2083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82B3C79" w14:textId="6DABE871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BBC39A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74BB605" w14:textId="04D6E89C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2,976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2DE2B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4361F73B" w14:textId="5DD40A60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23,116</w:t>
            </w:r>
          </w:p>
        </w:tc>
        <w:tc>
          <w:tcPr>
            <w:tcW w:w="272" w:type="dxa"/>
          </w:tcPr>
          <w:p w14:paraId="20566395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371A1B" w14:textId="2DBB8E2B" w:rsidR="000D1C5C" w:rsidRPr="00FB12EB" w:rsidRDefault="000D1C5C" w:rsidP="000D1C5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(12,675)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14285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91B173" w14:textId="1EC8CFA6" w:rsidR="000D1C5C" w:rsidRPr="00FB12EB" w:rsidRDefault="000D1C5C" w:rsidP="003E110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(15,948)</w:t>
            </w:r>
          </w:p>
        </w:tc>
      </w:tr>
      <w:tr w:rsidR="000D1C5C" w:rsidRPr="0086023B" w14:paraId="740E2FB3" w14:textId="77777777" w:rsidTr="001A5435">
        <w:trPr>
          <w:trHeight w:val="337"/>
        </w:trPr>
        <w:tc>
          <w:tcPr>
            <w:tcW w:w="3420" w:type="dxa"/>
            <w:shd w:val="clear" w:color="auto" w:fill="auto"/>
          </w:tcPr>
          <w:p w14:paraId="4E546C58" w14:textId="1F640CA1" w:rsidR="000D1C5C" w:rsidRPr="00FB12EB" w:rsidRDefault="000D1C5C" w:rsidP="000D1C5C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2E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7" w:type="dxa"/>
          </w:tcPr>
          <w:p w14:paraId="44D91366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D425D" w14:textId="6948F684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(1,800)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877ADD2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286E" w14:textId="629BC058" w:rsidR="000D1C5C" w:rsidRPr="00FB12EB" w:rsidRDefault="000D1C5C" w:rsidP="000D1C5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(8,057)</w:t>
            </w:r>
          </w:p>
        </w:tc>
        <w:tc>
          <w:tcPr>
            <w:tcW w:w="236" w:type="dxa"/>
            <w:vAlign w:val="bottom"/>
          </w:tcPr>
          <w:p w14:paraId="519FE751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E79E2B7" w14:textId="7C0084D9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4FB93F2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7825B" w14:textId="756DA8CF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 w:hanging="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00B5ED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08E9" w14:textId="7FF3BD06" w:rsidR="000D1C5C" w:rsidRPr="00FB12EB" w:rsidRDefault="000D1C5C" w:rsidP="000D1C5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(2,179)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294E2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9C66B75" w14:textId="6CA183FF" w:rsidR="000D1C5C" w:rsidRPr="00FB12EB" w:rsidRDefault="000D1C5C" w:rsidP="000D1C5C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(7,116)</w:t>
            </w:r>
          </w:p>
        </w:tc>
        <w:tc>
          <w:tcPr>
            <w:tcW w:w="272" w:type="dxa"/>
          </w:tcPr>
          <w:p w14:paraId="2C153AAD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8CA27" w14:textId="5AA63632" w:rsidR="000D1C5C" w:rsidRPr="00FB12EB" w:rsidRDefault="000D1C5C" w:rsidP="000D1C5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(184)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002B3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A46046" w14:textId="24ED5E5F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(19,403)</w:t>
            </w:r>
          </w:p>
        </w:tc>
      </w:tr>
      <w:tr w:rsidR="00FB12EB" w:rsidRPr="0086023B" w14:paraId="5605FA60" w14:textId="77777777" w:rsidTr="00FB12EB">
        <w:trPr>
          <w:trHeight w:val="337"/>
        </w:trPr>
        <w:tc>
          <w:tcPr>
            <w:tcW w:w="3420" w:type="dxa"/>
            <w:shd w:val="clear" w:color="auto" w:fill="auto"/>
          </w:tcPr>
          <w:p w14:paraId="4CA0B6E0" w14:textId="7B157EAE" w:rsidR="00FB12EB" w:rsidRPr="00FB12EB" w:rsidRDefault="00FB12EB" w:rsidP="000D1C5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87" w:type="dxa"/>
          </w:tcPr>
          <w:p w14:paraId="4C9488FD" w14:textId="77777777" w:rsidR="00FB12EB" w:rsidRPr="00FB12EB" w:rsidRDefault="00FB12EB" w:rsidP="000D1C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958350A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47F7A663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2B6F138" w14:textId="77777777" w:rsidR="00FB12EB" w:rsidRPr="00FB12EB" w:rsidRDefault="00FB12EB" w:rsidP="000D1C5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0AF3C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55F6BFD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8BE9591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7C8830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 w:hanging="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8148DE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0D545AA" w14:textId="77777777" w:rsidR="00FB12EB" w:rsidRPr="00FB12EB" w:rsidRDefault="00FB12EB" w:rsidP="000D1C5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DE5C82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0D8FA139" w14:textId="77777777" w:rsidR="00FB12EB" w:rsidRPr="00FB12EB" w:rsidRDefault="00FB12EB" w:rsidP="000D1C5C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A28D1CF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B05E4B0" w14:textId="77777777" w:rsidR="00FB12EB" w:rsidRPr="00FB12EB" w:rsidRDefault="00FB12EB" w:rsidP="000D1C5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2322C1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F938D4" w14:textId="77777777" w:rsidR="00FB12EB" w:rsidRPr="00FB12EB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1C5C" w:rsidRPr="007B625F" w14:paraId="295B60EF" w14:textId="77777777" w:rsidTr="00FB12EB">
        <w:trPr>
          <w:trHeight w:val="348"/>
        </w:trPr>
        <w:tc>
          <w:tcPr>
            <w:tcW w:w="3420" w:type="dxa"/>
            <w:shd w:val="clear" w:color="auto" w:fill="auto"/>
          </w:tcPr>
          <w:p w14:paraId="7423FEE7" w14:textId="0DD3C964" w:rsidR="000D1C5C" w:rsidRPr="00FB12EB" w:rsidRDefault="00FB12EB" w:rsidP="000D1C5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0D1C5C" w:rsidRPr="00FB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0D1C5C" w:rsidRPr="00FB1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D1C5C" w:rsidRPr="00FB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D1C5C" w:rsidRPr="00FB1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87" w:type="dxa"/>
          </w:tcPr>
          <w:p w14:paraId="2123B9C5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3F6E865" w14:textId="5571702F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189,934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23E2390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E71FFC" w14:textId="4DBD2741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476,740</w:t>
            </w:r>
          </w:p>
        </w:tc>
        <w:tc>
          <w:tcPr>
            <w:tcW w:w="236" w:type="dxa"/>
          </w:tcPr>
          <w:p w14:paraId="21C2C3C4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7DCF90A" w14:textId="1464F551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234,508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34ACF60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8024813" w14:textId="7B607C1A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139,981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3F592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940A566" w14:textId="10551049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61F36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0BB81657" w14:textId="06ED9449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651,179</w:t>
            </w:r>
          </w:p>
        </w:tc>
        <w:tc>
          <w:tcPr>
            <w:tcW w:w="272" w:type="dxa"/>
          </w:tcPr>
          <w:p w14:paraId="303DB22B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9E8D5B1" w14:textId="351F31F6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B861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76002E2" w14:textId="25CB3B8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1,797,162</w:t>
            </w:r>
          </w:p>
        </w:tc>
      </w:tr>
      <w:tr w:rsidR="000D1C5C" w:rsidRPr="0086023B" w14:paraId="5325E31F" w14:textId="77777777" w:rsidTr="002E63A1">
        <w:trPr>
          <w:trHeight w:val="337"/>
        </w:trPr>
        <w:tc>
          <w:tcPr>
            <w:tcW w:w="3420" w:type="dxa"/>
          </w:tcPr>
          <w:p w14:paraId="42D05D7E" w14:textId="6A59534D" w:rsidR="000D1C5C" w:rsidRPr="00FB12EB" w:rsidRDefault="000D1C5C" w:rsidP="000D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2B177B2D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9F81EA" w14:textId="7B9167DC" w:rsidR="000D1C5C" w:rsidRPr="00FB12EB" w:rsidRDefault="00BA4417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2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847D15D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637B114" w14:textId="1EBA6EB6" w:rsidR="000D1C5C" w:rsidRPr="00FB12EB" w:rsidRDefault="00BA4417" w:rsidP="009C3C3A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36" w:type="dxa"/>
          </w:tcPr>
          <w:p w14:paraId="3191335E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A6C7497" w14:textId="61F37806" w:rsidR="000D1C5C" w:rsidRPr="00FB12EB" w:rsidRDefault="00BA4417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DC19DB9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7CC8605" w14:textId="31358D1F" w:rsidR="000D1C5C" w:rsidRPr="00FB12EB" w:rsidRDefault="00BA4417" w:rsidP="00FB12EB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2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 w:rsidRPr="00FB12EB">
              <w:rPr>
                <w:rFonts w:ascii="Angsana New" w:hAnsi="Angsana New"/>
                <w:sz w:val="30"/>
                <w:szCs w:val="30"/>
                <w:lang w:val="en-US" w:bidi="th-TH"/>
              </w:rPr>
              <w:t>,378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E300D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8C65271" w14:textId="512D6B23" w:rsidR="000D1C5C" w:rsidRPr="00FB12EB" w:rsidRDefault="0002257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 w:bidi="th-TH"/>
              </w:rPr>
              <w:t>1,225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58C4B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7BF411E1" w14:textId="6C5D33B3" w:rsidR="000D1C5C" w:rsidRPr="00FB12EB" w:rsidRDefault="0002257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2" w:type="dxa"/>
          </w:tcPr>
          <w:p w14:paraId="5D5ECF8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4BA84A" w14:textId="4CC4E20A" w:rsidR="000D1C5C" w:rsidRPr="00FB12EB" w:rsidRDefault="0002257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F5667B" w:rsidRPr="00FB12E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3CE3E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8BCC36" w14:textId="3D38BDBD" w:rsidR="000D1C5C" w:rsidRPr="00FB12EB" w:rsidRDefault="0002257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5,51</w:t>
            </w:r>
            <w:r w:rsidR="00F5667B" w:rsidRPr="00FB12E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D1C5C" w:rsidRPr="0086023B" w14:paraId="7C66D6B8" w14:textId="77777777" w:rsidTr="002E63A1">
        <w:trPr>
          <w:trHeight w:val="337"/>
        </w:trPr>
        <w:tc>
          <w:tcPr>
            <w:tcW w:w="3420" w:type="dxa"/>
          </w:tcPr>
          <w:p w14:paraId="6F86FC3E" w14:textId="72315313" w:rsidR="000D1C5C" w:rsidRPr="00FB12EB" w:rsidRDefault="000D1C5C" w:rsidP="000D1C5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12E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87" w:type="dxa"/>
          </w:tcPr>
          <w:p w14:paraId="47DEA6AE" w14:textId="27B97532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87CA84" w14:textId="144A5185" w:rsidR="000D1C5C" w:rsidRPr="00FB12EB" w:rsidRDefault="00BA4417" w:rsidP="00C202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2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C70E45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1F40ABD" w14:textId="17A7C9EE" w:rsidR="000D1C5C" w:rsidRPr="00FB12EB" w:rsidRDefault="00BA4417" w:rsidP="009C3C3A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6,927</w:t>
            </w:r>
          </w:p>
        </w:tc>
        <w:tc>
          <w:tcPr>
            <w:tcW w:w="236" w:type="dxa"/>
            <w:vAlign w:val="bottom"/>
          </w:tcPr>
          <w:p w14:paraId="5A4CAC55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A7C1125" w14:textId="54507850" w:rsidR="000D1C5C" w:rsidRPr="00FB12EB" w:rsidRDefault="00BA4417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AA913C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9267A3" w14:textId="6E73ADAF" w:rsidR="000D1C5C" w:rsidRPr="00FB12EB" w:rsidRDefault="00BA4417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EC4F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2F5F43E" w14:textId="56740112" w:rsidR="000D1C5C" w:rsidRPr="00FB12EB" w:rsidRDefault="00022577" w:rsidP="00C202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7CC2F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70510E53" w14:textId="6CF25CEF" w:rsidR="000D1C5C" w:rsidRPr="00FB12EB" w:rsidRDefault="00022577" w:rsidP="00C202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709F6BAD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EF2D0D9" w14:textId="6F5E1A7B" w:rsidR="000D1C5C" w:rsidRPr="00FB12EB" w:rsidRDefault="00022577" w:rsidP="000D1C5C">
            <w:pPr>
              <w:pStyle w:val="acctfourfigures"/>
              <w:tabs>
                <w:tab w:val="clear" w:pos="765"/>
                <w:tab w:val="decimal" w:pos="450"/>
                <w:tab w:val="decimal" w:pos="1044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(6,927)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2D83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6CB4F5" w14:textId="3092EC7A" w:rsidR="000D1C5C" w:rsidRPr="00FB12EB" w:rsidRDefault="00022577" w:rsidP="00C202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157C6" w:rsidRPr="0086023B" w14:paraId="7F6BFDA6" w14:textId="77777777" w:rsidTr="002E63A1">
        <w:trPr>
          <w:trHeight w:val="337"/>
        </w:trPr>
        <w:tc>
          <w:tcPr>
            <w:tcW w:w="3420" w:type="dxa"/>
          </w:tcPr>
          <w:p w14:paraId="56D41E25" w14:textId="165E7FC5" w:rsidR="00F157C6" w:rsidRPr="00FB12EB" w:rsidRDefault="00F157C6" w:rsidP="000D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E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7" w:type="dxa"/>
          </w:tcPr>
          <w:p w14:paraId="229547D6" w14:textId="77777777" w:rsidR="00F157C6" w:rsidRPr="00FB12EB" w:rsidRDefault="00F157C6" w:rsidP="000D1C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3F1A0C7" w14:textId="236EDB7E" w:rsidR="00F157C6" w:rsidRPr="00FB12EB" w:rsidRDefault="00F157C6" w:rsidP="00C202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B12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7B1C96E" w14:textId="77777777" w:rsidR="00F157C6" w:rsidRPr="00FB12EB" w:rsidRDefault="00F157C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A898AAD" w14:textId="6FDE2D01" w:rsidR="00F157C6" w:rsidRPr="00FB12EB" w:rsidRDefault="00F157C6" w:rsidP="00F157C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12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9A09A9" w14:textId="77777777" w:rsidR="00F157C6" w:rsidRPr="00FB12EB" w:rsidRDefault="00F157C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57140C7" w14:textId="335F0C98" w:rsidR="00F157C6" w:rsidRPr="00FB12EB" w:rsidRDefault="00F157C6" w:rsidP="00FB12EB">
            <w:pPr>
              <w:pStyle w:val="acctfourfigures"/>
              <w:tabs>
                <w:tab w:val="clear" w:pos="765"/>
              </w:tabs>
              <w:spacing w:line="240" w:lineRule="atLeast"/>
              <w:ind w:left="-126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(4,894)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CF0ED4" w14:textId="77777777" w:rsidR="00F157C6" w:rsidRPr="00FB12EB" w:rsidRDefault="00F157C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788A4B" w14:textId="2813088D" w:rsidR="00F157C6" w:rsidRPr="00FB12EB" w:rsidRDefault="00F157C6" w:rsidP="00F157C6">
            <w:pPr>
              <w:pStyle w:val="acctfourfigures"/>
              <w:tabs>
                <w:tab w:val="clear" w:pos="765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(23,543)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E50B0" w14:textId="77777777" w:rsidR="00F157C6" w:rsidRPr="00FB12EB" w:rsidRDefault="00F157C6" w:rsidP="00F157C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24A49EC" w14:textId="7025AEFE" w:rsidR="00F157C6" w:rsidRPr="00FB12EB" w:rsidRDefault="00F157C6" w:rsidP="00F157C6">
            <w:pPr>
              <w:pStyle w:val="acctfourfigures"/>
              <w:tabs>
                <w:tab w:val="clear" w:pos="765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(3,073)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2E8B5" w14:textId="77777777" w:rsidR="00F157C6" w:rsidRPr="00FB12EB" w:rsidRDefault="00F157C6" w:rsidP="00F157C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35A638E7" w14:textId="06A1CDB2" w:rsidR="00F157C6" w:rsidRPr="00FB12EB" w:rsidRDefault="00F157C6" w:rsidP="00F157C6">
            <w:pPr>
              <w:pStyle w:val="acctfourfigures"/>
              <w:tabs>
                <w:tab w:val="clear" w:pos="765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(54,640)</w:t>
            </w:r>
          </w:p>
        </w:tc>
        <w:tc>
          <w:tcPr>
            <w:tcW w:w="272" w:type="dxa"/>
          </w:tcPr>
          <w:p w14:paraId="44E1C4E4" w14:textId="77777777" w:rsidR="00F157C6" w:rsidRPr="00FB12EB" w:rsidRDefault="00F157C6" w:rsidP="00F157C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44B49E7" w14:textId="7F616E68" w:rsidR="00F157C6" w:rsidRPr="00FB12EB" w:rsidRDefault="00F157C6" w:rsidP="00F157C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EEC0C" w14:textId="77777777" w:rsidR="00F157C6" w:rsidRPr="00FB12EB" w:rsidRDefault="00F157C6" w:rsidP="00F157C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926CFE" w14:textId="0D5C61A9" w:rsidR="00F157C6" w:rsidRPr="00FB12EB" w:rsidRDefault="00F157C6" w:rsidP="00F157C6">
            <w:pPr>
              <w:pStyle w:val="acctfourfigures"/>
              <w:tabs>
                <w:tab w:val="clear" w:pos="765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sz w:val="30"/>
                <w:szCs w:val="30"/>
                <w:lang w:val="en-US"/>
              </w:rPr>
              <w:t>(86,150)</w:t>
            </w:r>
          </w:p>
        </w:tc>
      </w:tr>
      <w:tr w:rsidR="000D1C5C" w:rsidRPr="007B625F" w14:paraId="082F71A7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5CCE7083" w14:textId="7F2BBC1C" w:rsidR="000D1C5C" w:rsidRPr="00FB12EB" w:rsidRDefault="000D1C5C" w:rsidP="000D1C5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B1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87" w:type="dxa"/>
          </w:tcPr>
          <w:p w14:paraId="67387437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3FCE" w14:textId="04AEFF5B" w:rsidR="000D1C5C" w:rsidRPr="00FB12EB" w:rsidRDefault="00BA441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B12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189</w:t>
            </w: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1FFC975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EA6" w14:textId="620B2E13" w:rsidR="000D1C5C" w:rsidRPr="00FB12EB" w:rsidRDefault="00BA441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484,147</w:t>
            </w:r>
          </w:p>
        </w:tc>
        <w:tc>
          <w:tcPr>
            <w:tcW w:w="236" w:type="dxa"/>
          </w:tcPr>
          <w:p w14:paraId="769BFBA4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DCD" w14:textId="5DE78AA9" w:rsidR="000D1C5C" w:rsidRPr="00FB12EB" w:rsidRDefault="00BA441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B12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229</w:t>
            </w: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,614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45689E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B3263" w14:textId="1BE25EF4" w:rsidR="000D1C5C" w:rsidRPr="00FB12EB" w:rsidRDefault="00BA441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8FAA0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8CF0" w14:textId="1511BC4D" w:rsidR="000D1C5C" w:rsidRPr="00FB12EB" w:rsidRDefault="0002257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2B198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6B40F53" w14:textId="038858C4" w:rsidR="000D1C5C" w:rsidRPr="00FB12EB" w:rsidRDefault="0002257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596,60</w:t>
            </w:r>
            <w:r w:rsidR="00F5667B"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2" w:type="dxa"/>
          </w:tcPr>
          <w:p w14:paraId="74BCCDB3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C3142" w14:textId="10C3BC9B" w:rsidR="000D1C5C" w:rsidRPr="00FB12EB" w:rsidRDefault="00152EF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022577"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A73BC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6ED6D" w14:textId="06972135" w:rsidR="000D1C5C" w:rsidRPr="00FB12EB" w:rsidRDefault="0002257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</w:t>
            </w:r>
            <w:r w:rsidR="00152EFC"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A75407" w:rsidRPr="00FB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</w:t>
            </w:r>
          </w:p>
        </w:tc>
      </w:tr>
    </w:tbl>
    <w:p w14:paraId="741D8744" w14:textId="73FE3B95" w:rsidR="00A20EB2" w:rsidRDefault="00A20EB2"/>
    <w:p w14:paraId="7B40C67A" w14:textId="77777777" w:rsidR="00A20EB2" w:rsidRDefault="00A20EB2">
      <w:pPr>
        <w:spacing w:line="240" w:lineRule="auto"/>
        <w:rPr>
          <w:cs/>
        </w:rPr>
      </w:pPr>
      <w:r>
        <w:br w:type="page"/>
      </w:r>
    </w:p>
    <w:tbl>
      <w:tblPr>
        <w:tblW w:w="1466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20"/>
        <w:gridCol w:w="540"/>
        <w:gridCol w:w="1084"/>
        <w:gridCol w:w="256"/>
        <w:gridCol w:w="14"/>
        <w:gridCol w:w="1083"/>
        <w:gridCol w:w="236"/>
        <w:gridCol w:w="1114"/>
        <w:gridCol w:w="275"/>
        <w:gridCol w:w="1078"/>
        <w:gridCol w:w="236"/>
        <w:gridCol w:w="1265"/>
        <w:gridCol w:w="12"/>
        <w:gridCol w:w="224"/>
        <w:gridCol w:w="12"/>
        <w:gridCol w:w="1173"/>
        <w:gridCol w:w="12"/>
        <w:gridCol w:w="260"/>
        <w:gridCol w:w="12"/>
        <w:gridCol w:w="1104"/>
        <w:gridCol w:w="236"/>
        <w:gridCol w:w="1023"/>
      </w:tblGrid>
      <w:tr w:rsidR="007F1ED1" w:rsidRPr="0086023B" w14:paraId="5B58275E" w14:textId="77777777" w:rsidTr="00F13575">
        <w:trPr>
          <w:trHeight w:val="270"/>
        </w:trPr>
        <w:tc>
          <w:tcPr>
            <w:tcW w:w="3420" w:type="dxa"/>
            <w:shd w:val="clear" w:color="auto" w:fill="auto"/>
          </w:tcPr>
          <w:p w14:paraId="59D1D116" w14:textId="77777777" w:rsidR="007F1ED1" w:rsidRPr="00FB12EB" w:rsidRDefault="007F1ED1" w:rsidP="00BB507B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614F1D9F" w14:textId="77777777" w:rsidR="007F1ED1" w:rsidRPr="00FB12EB" w:rsidRDefault="007F1ED1" w:rsidP="00BB50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9" w:type="dxa"/>
            <w:gridSpan w:val="20"/>
          </w:tcPr>
          <w:p w14:paraId="3330346E" w14:textId="77777777" w:rsidR="007F1ED1" w:rsidRPr="00FB12EB" w:rsidRDefault="007F1ED1" w:rsidP="00BB50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ED1" w:rsidRPr="0086023B" w14:paraId="17FDBEB3" w14:textId="77777777" w:rsidTr="00F13575">
        <w:trPr>
          <w:trHeight w:val="1101"/>
        </w:trPr>
        <w:tc>
          <w:tcPr>
            <w:tcW w:w="3420" w:type="dxa"/>
            <w:shd w:val="clear" w:color="auto" w:fill="auto"/>
          </w:tcPr>
          <w:p w14:paraId="5FEB1EF5" w14:textId="77777777" w:rsidR="007F1ED1" w:rsidRPr="00FB12EB" w:rsidRDefault="007F1ED1" w:rsidP="00BB507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5A0F86BA" w14:textId="77777777" w:rsidR="007F1ED1" w:rsidRPr="00FB12EB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B072BA" w14:textId="77777777" w:rsidR="007F1ED1" w:rsidRPr="00FB12EB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C2E054A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7C8DB8CD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63F79744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730337" w14:textId="77777777" w:rsidR="007F1ED1" w:rsidRPr="00FB12EB" w:rsidRDefault="007F1ED1" w:rsidP="00BB507B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34F23F4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E2332B7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D5F9C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429C84C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  <w:p w14:paraId="31F609A4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DC9FFC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18F2645C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2" w:type="dxa"/>
            <w:gridSpan w:val="2"/>
          </w:tcPr>
          <w:p w14:paraId="2600E0C9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ABC3DD0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FB12EB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C1047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8296B14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1ED1" w:rsidRPr="0086023B" w14:paraId="2BB76216" w14:textId="77777777" w:rsidTr="00F13575">
        <w:trPr>
          <w:trHeight w:val="403"/>
        </w:trPr>
        <w:tc>
          <w:tcPr>
            <w:tcW w:w="3420" w:type="dxa"/>
            <w:shd w:val="clear" w:color="auto" w:fill="auto"/>
          </w:tcPr>
          <w:p w14:paraId="7C89AA19" w14:textId="77777777" w:rsidR="007F1ED1" w:rsidRPr="00FB12EB" w:rsidRDefault="007F1ED1" w:rsidP="00BB507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484F6F74" w14:textId="77777777" w:rsidR="007F1ED1" w:rsidRPr="00FB12EB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09" w:type="dxa"/>
            <w:gridSpan w:val="20"/>
            <w:shd w:val="clear" w:color="auto" w:fill="auto"/>
            <w:vAlign w:val="bottom"/>
          </w:tcPr>
          <w:p w14:paraId="2A737E0C" w14:textId="77777777" w:rsidR="007F1ED1" w:rsidRPr="00FB12EB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B12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2175" w:rsidRPr="0086023B" w14:paraId="6D0A8397" w14:textId="77777777" w:rsidTr="00F13575">
        <w:tc>
          <w:tcPr>
            <w:tcW w:w="3420" w:type="dxa"/>
            <w:shd w:val="clear" w:color="auto" w:fill="auto"/>
          </w:tcPr>
          <w:p w14:paraId="667D3790" w14:textId="06AD3E27" w:rsidR="00052175" w:rsidRPr="00FB12EB" w:rsidRDefault="00052175" w:rsidP="00AD51A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965A39" w:rsidRPr="00FB12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540" w:type="dxa"/>
          </w:tcPr>
          <w:p w14:paraId="0E8531FC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C97CA1" w14:textId="7A9A6E23" w:rsidR="00052175" w:rsidRPr="00FB12EB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BF2D38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367338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EEF5D3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596841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B018630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85D3F4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0FC81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5839191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74440F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</w:tcPr>
          <w:p w14:paraId="7E63F239" w14:textId="77777777" w:rsidR="00052175" w:rsidRPr="00FB12EB" w:rsidRDefault="00052175" w:rsidP="00D046E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5B5081CC" w14:textId="77777777" w:rsidR="00052175" w:rsidRPr="00FB12EB" w:rsidRDefault="00052175" w:rsidP="00D046E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A904A26" w14:textId="77777777" w:rsidR="00052175" w:rsidRPr="00FB12EB" w:rsidRDefault="00052175" w:rsidP="00D046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730" w:right="-9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7961E1" w14:textId="77777777" w:rsidR="00052175" w:rsidRPr="00FB12EB" w:rsidRDefault="00052175" w:rsidP="00D046E4">
            <w:pPr>
              <w:pStyle w:val="acctfourfigures"/>
              <w:tabs>
                <w:tab w:val="clear" w:pos="765"/>
                <w:tab w:val="decimal" w:pos="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7ACD8EA" w14:textId="77777777" w:rsidR="00052175" w:rsidRPr="00FB12EB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1C5C" w:rsidRPr="0086023B" w14:paraId="301261F7" w14:textId="77777777" w:rsidTr="00F13575">
        <w:tc>
          <w:tcPr>
            <w:tcW w:w="3420" w:type="dxa"/>
            <w:shd w:val="clear" w:color="auto" w:fill="auto"/>
          </w:tcPr>
          <w:p w14:paraId="476717FD" w14:textId="5B271C84" w:rsidR="000D1C5C" w:rsidRPr="00FB12EB" w:rsidRDefault="000D1C5C" w:rsidP="000D1C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12EB">
              <w:rPr>
                <w:rFonts w:ascii="Angsana New" w:hAnsi="Angsana New"/>
                <w:sz w:val="28"/>
                <w:szCs w:val="28"/>
              </w:rPr>
              <w:t>1</w:t>
            </w:r>
            <w:r w:rsidRPr="00FB12E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B12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40" w:type="dxa"/>
          </w:tcPr>
          <w:p w14:paraId="486DE214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10208C" w14:textId="2F1FD669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BD7A5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20A5F00" w14:textId="5D81BE49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(275,604)</w:t>
            </w:r>
          </w:p>
        </w:tc>
        <w:tc>
          <w:tcPr>
            <w:tcW w:w="236" w:type="dxa"/>
          </w:tcPr>
          <w:p w14:paraId="52EB5A37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9F0DA4E" w14:textId="74F57C04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(176,753)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7F3B283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B140CB3" w14:textId="08703748" w:rsidR="000D1C5C" w:rsidRPr="00FB12EB" w:rsidRDefault="000D1C5C" w:rsidP="000D1C5C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(125,327)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8294F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495A652" w14:textId="733EF602" w:rsidR="000D1C5C" w:rsidRPr="00FB12EB" w:rsidRDefault="000D1C5C" w:rsidP="000D1C5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(40,587)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1A83D6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60407FBB" w14:textId="6A29607B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(585,118)</w:t>
            </w:r>
          </w:p>
        </w:tc>
        <w:tc>
          <w:tcPr>
            <w:tcW w:w="272" w:type="dxa"/>
            <w:gridSpan w:val="2"/>
          </w:tcPr>
          <w:p w14:paraId="257124B8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09A5D05" w14:textId="21900296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F48CE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C8E552" w14:textId="5A6C38AB" w:rsidR="000D1C5C" w:rsidRPr="00FB12EB" w:rsidRDefault="000D1C5C" w:rsidP="008C72B0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(1,203,389)</w:t>
            </w:r>
          </w:p>
        </w:tc>
      </w:tr>
      <w:tr w:rsidR="000D1C5C" w:rsidRPr="0086023B" w14:paraId="1FD93ABE" w14:textId="77777777" w:rsidTr="00F13575">
        <w:tc>
          <w:tcPr>
            <w:tcW w:w="3420" w:type="dxa"/>
            <w:shd w:val="clear" w:color="auto" w:fill="auto"/>
          </w:tcPr>
          <w:p w14:paraId="4C451F24" w14:textId="77777777" w:rsidR="000D1C5C" w:rsidRPr="00FB12EB" w:rsidRDefault="000D1C5C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0" w:type="dxa"/>
          </w:tcPr>
          <w:p w14:paraId="67D57135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2C87CD3" w14:textId="5C0CA98B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696ED7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7CDECD2" w14:textId="2F7A5267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(26,550)</w:t>
            </w:r>
          </w:p>
        </w:tc>
        <w:tc>
          <w:tcPr>
            <w:tcW w:w="236" w:type="dxa"/>
          </w:tcPr>
          <w:p w14:paraId="12030F68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A72B777" w14:textId="67F33D3D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(16,093)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DF509ED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C8A9DB0" w14:textId="6B184FCB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(5,293)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06BE9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C8B6F8" w14:textId="6290410F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(3,903)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1FFC2B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1B19E0AE" w14:textId="1501E793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(22,748)</w:t>
            </w:r>
          </w:p>
        </w:tc>
        <w:tc>
          <w:tcPr>
            <w:tcW w:w="272" w:type="dxa"/>
            <w:gridSpan w:val="2"/>
          </w:tcPr>
          <w:p w14:paraId="4ACD2BA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C0FB713" w14:textId="61512DCA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F29D8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252A6C" w14:textId="4FA456F3" w:rsidR="000D1C5C" w:rsidRPr="00FB12EB" w:rsidRDefault="000D1C5C" w:rsidP="008C72B0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(74,587)</w:t>
            </w:r>
          </w:p>
        </w:tc>
      </w:tr>
      <w:tr w:rsidR="000D1C5C" w:rsidRPr="0086023B" w14:paraId="3FDBAE1D" w14:textId="77777777" w:rsidTr="00F13575">
        <w:tc>
          <w:tcPr>
            <w:tcW w:w="3420" w:type="dxa"/>
            <w:shd w:val="clear" w:color="auto" w:fill="auto"/>
          </w:tcPr>
          <w:p w14:paraId="7DBACCF5" w14:textId="22986970" w:rsidR="000D1C5C" w:rsidRPr="00FB12EB" w:rsidRDefault="000D1C5C" w:rsidP="000D1C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12EB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540" w:type="dxa"/>
          </w:tcPr>
          <w:p w14:paraId="0255CFFD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118CF7D" w14:textId="6EA880B1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DCB93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1B961EB" w14:textId="515E0408" w:rsidR="000D1C5C" w:rsidRPr="00FB12EB" w:rsidRDefault="000D1C5C" w:rsidP="008B01E9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3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15,791</w:t>
            </w:r>
          </w:p>
        </w:tc>
        <w:tc>
          <w:tcPr>
            <w:tcW w:w="236" w:type="dxa"/>
          </w:tcPr>
          <w:p w14:paraId="6FEE5B65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635289B" w14:textId="1ECD78F5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0637FF9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31601A" w14:textId="4BA5FE82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0ADD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D592C1B" w14:textId="3A21A136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7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FDC0FA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31E1275D" w14:textId="3732623E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(16,008)</w:t>
            </w:r>
          </w:p>
        </w:tc>
        <w:tc>
          <w:tcPr>
            <w:tcW w:w="272" w:type="dxa"/>
            <w:gridSpan w:val="2"/>
          </w:tcPr>
          <w:p w14:paraId="25AFEDE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6945BB6F" w14:textId="22EFC542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48457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0C5D07B" w14:textId="636F3B8F" w:rsidR="000D1C5C" w:rsidRPr="00FB12EB" w:rsidRDefault="000D1C5C" w:rsidP="008C72B0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(217)</w:t>
            </w:r>
          </w:p>
        </w:tc>
      </w:tr>
      <w:tr w:rsidR="000D1C5C" w:rsidRPr="0086023B" w14:paraId="732104E6" w14:textId="77777777" w:rsidTr="00F13575">
        <w:tc>
          <w:tcPr>
            <w:tcW w:w="3420" w:type="dxa"/>
            <w:shd w:val="clear" w:color="auto" w:fill="auto"/>
          </w:tcPr>
          <w:p w14:paraId="48F295E0" w14:textId="77777777" w:rsidR="000D1C5C" w:rsidRPr="00FB12EB" w:rsidRDefault="000D1C5C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40" w:type="dxa"/>
          </w:tcPr>
          <w:p w14:paraId="61B1E123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8972" w14:textId="43A86E12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E1906F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EF11A" w14:textId="4A11887F" w:rsidR="000D1C5C" w:rsidRPr="00FB12EB" w:rsidRDefault="000D1C5C" w:rsidP="008B01E9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3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6,396</w:t>
            </w:r>
          </w:p>
        </w:tc>
        <w:tc>
          <w:tcPr>
            <w:tcW w:w="236" w:type="dxa"/>
          </w:tcPr>
          <w:p w14:paraId="6224592C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77DC7F3" w14:textId="407BA2F6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6C7C63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CA3E7" w14:textId="21F1FBD3" w:rsidR="000D1C5C" w:rsidRPr="00FB12EB" w:rsidRDefault="000D1C5C" w:rsidP="008C72B0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8A8C3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247E" w14:textId="25A6A6FC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1,261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37E5F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5E7D252B" w14:textId="6CE643AD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1,520</w:t>
            </w:r>
          </w:p>
        </w:tc>
        <w:tc>
          <w:tcPr>
            <w:tcW w:w="272" w:type="dxa"/>
            <w:gridSpan w:val="2"/>
          </w:tcPr>
          <w:p w14:paraId="0207BB9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4E16" w14:textId="3ADC4CE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7ACD6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E6E7A" w14:textId="16F7A1B6" w:rsidR="000D1C5C" w:rsidRPr="00FB12EB" w:rsidRDefault="000D1C5C" w:rsidP="008C72B0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9,244</w:t>
            </w:r>
          </w:p>
        </w:tc>
      </w:tr>
      <w:tr w:rsidR="000D1C5C" w:rsidRPr="00182628" w14:paraId="3F5870DC" w14:textId="77777777" w:rsidTr="008B01E9">
        <w:tc>
          <w:tcPr>
            <w:tcW w:w="3420" w:type="dxa"/>
            <w:shd w:val="clear" w:color="auto" w:fill="auto"/>
          </w:tcPr>
          <w:p w14:paraId="46E37F66" w14:textId="77777777" w:rsidR="008B01E9" w:rsidRDefault="000D1C5C" w:rsidP="000D1C5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88D7C3D" w14:textId="31337EAD" w:rsidR="000D1C5C" w:rsidRPr="00FB12EB" w:rsidRDefault="008B01E9" w:rsidP="000D1C5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0D1C5C"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0D1C5C" w:rsidRPr="00FB12E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D1C5C"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0D1C5C" w:rsidRPr="00FB12E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40" w:type="dxa"/>
          </w:tcPr>
          <w:p w14:paraId="095E7F7E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1828" w14:textId="73F346DE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7FBB3B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9448" w14:textId="390338AA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(279,967)</w:t>
            </w:r>
          </w:p>
        </w:tc>
        <w:tc>
          <w:tcPr>
            <w:tcW w:w="236" w:type="dxa"/>
          </w:tcPr>
          <w:p w14:paraId="7DCB83CA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38BE355" w14:textId="10F6A426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(192,846)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89CEC9A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D96AE" w14:textId="7328522D" w:rsidR="000D1C5C" w:rsidRPr="00FB12EB" w:rsidRDefault="000D1C5C" w:rsidP="000D1C5C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(130,553)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A56AC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BC693" w14:textId="39FF9A36" w:rsidR="000D1C5C" w:rsidRPr="00FB12EB" w:rsidRDefault="000D1C5C" w:rsidP="000D1C5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(43,229)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5DB0D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bottom"/>
          </w:tcPr>
          <w:p w14:paraId="7D131AF1" w14:textId="203C8C61" w:rsidR="000D1C5C" w:rsidRPr="00FB12EB" w:rsidRDefault="000D1C5C" w:rsidP="008B01E9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(622,354)</w:t>
            </w:r>
          </w:p>
        </w:tc>
        <w:tc>
          <w:tcPr>
            <w:tcW w:w="272" w:type="dxa"/>
            <w:gridSpan w:val="2"/>
          </w:tcPr>
          <w:p w14:paraId="60FD857C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E2A6" w14:textId="4341EE0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61FD2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BA85" w14:textId="0E35DCB9" w:rsidR="000D1C5C" w:rsidRPr="00FB12EB" w:rsidRDefault="000D1C5C" w:rsidP="008C72B0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(1,268,949)</w:t>
            </w:r>
          </w:p>
        </w:tc>
      </w:tr>
      <w:tr w:rsidR="000D1C5C" w:rsidRPr="0086023B" w14:paraId="1401E334" w14:textId="77777777" w:rsidTr="00F13575">
        <w:tc>
          <w:tcPr>
            <w:tcW w:w="3420" w:type="dxa"/>
            <w:shd w:val="clear" w:color="auto" w:fill="auto"/>
          </w:tcPr>
          <w:p w14:paraId="3EEE7B2B" w14:textId="77777777" w:rsidR="000D1C5C" w:rsidRPr="00FB12EB" w:rsidRDefault="000D1C5C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0" w:type="dxa"/>
          </w:tcPr>
          <w:p w14:paraId="04353F0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DF7F2E4" w14:textId="525F04E3" w:rsidR="000D1C5C" w:rsidRPr="00FB12EB" w:rsidRDefault="001B53D5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2E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2DFF9B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B38A90" w14:textId="76792390" w:rsidR="000D1C5C" w:rsidRPr="00FB12EB" w:rsidRDefault="00637299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(25,891)</w:t>
            </w:r>
          </w:p>
        </w:tc>
        <w:tc>
          <w:tcPr>
            <w:tcW w:w="236" w:type="dxa"/>
          </w:tcPr>
          <w:p w14:paraId="11D7AB6E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9D84AC5" w14:textId="63B40271" w:rsidR="000D1C5C" w:rsidRPr="00FB12EB" w:rsidRDefault="00637299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(15,380)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9B916B3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CA88E2B" w14:textId="0DBEA61A" w:rsidR="000D1C5C" w:rsidRPr="00FB12EB" w:rsidRDefault="00637299" w:rsidP="000D1C5C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(4,330)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2E9DB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2B22F22" w14:textId="6B0982AA" w:rsidR="000D1C5C" w:rsidRPr="00FB12EB" w:rsidRDefault="00637299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(3,844)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C6E427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512B5382" w14:textId="39C529E8" w:rsidR="000D1C5C" w:rsidRPr="00FB12EB" w:rsidRDefault="00637299" w:rsidP="000D1C5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(12,770)</w:t>
            </w:r>
          </w:p>
        </w:tc>
        <w:tc>
          <w:tcPr>
            <w:tcW w:w="272" w:type="dxa"/>
            <w:gridSpan w:val="2"/>
          </w:tcPr>
          <w:p w14:paraId="062F7A90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667D906C" w14:textId="4CDF9E94" w:rsidR="000D1C5C" w:rsidRPr="00FB12EB" w:rsidRDefault="00637299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A5C38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50BA24" w14:textId="4A6A528F" w:rsidR="000D1C5C" w:rsidRPr="00FB12EB" w:rsidRDefault="00637299" w:rsidP="008C72B0">
            <w:pPr>
              <w:pStyle w:val="acctfourfigures"/>
              <w:tabs>
                <w:tab w:val="clear" w:pos="765"/>
                <w:tab w:val="decimal" w:pos="1020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 w:bidi="th-TH"/>
              </w:rPr>
              <w:t>(62,215)</w:t>
            </w:r>
          </w:p>
        </w:tc>
      </w:tr>
      <w:tr w:rsidR="00A73982" w:rsidRPr="0086023B" w14:paraId="60FCDE81" w14:textId="77777777" w:rsidTr="00F13575">
        <w:tc>
          <w:tcPr>
            <w:tcW w:w="3420" w:type="dxa"/>
            <w:shd w:val="clear" w:color="auto" w:fill="auto"/>
          </w:tcPr>
          <w:p w14:paraId="1A2B2728" w14:textId="78477E41" w:rsidR="00A73982" w:rsidRPr="00FB12EB" w:rsidRDefault="00A73982" w:rsidP="00A7398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40" w:type="dxa"/>
          </w:tcPr>
          <w:p w14:paraId="0489F224" w14:textId="77777777" w:rsidR="00A73982" w:rsidRPr="00FB12EB" w:rsidRDefault="00A73982" w:rsidP="00A7398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B1B02EE" w14:textId="69C377A3" w:rsidR="00A73982" w:rsidRPr="00FB12EB" w:rsidRDefault="00A73982" w:rsidP="00A7398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12E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4C329D" w14:textId="77777777" w:rsidR="00A73982" w:rsidRPr="00FB12EB" w:rsidRDefault="00A73982" w:rsidP="00A7398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43E75D3" w14:textId="0AD19FBB" w:rsidR="00A73982" w:rsidRPr="00FB12EB" w:rsidRDefault="00A73982" w:rsidP="00A73982">
            <w:pPr>
              <w:pStyle w:val="acctfourfigures"/>
              <w:tabs>
                <w:tab w:val="clear" w:pos="765"/>
              </w:tabs>
              <w:spacing w:line="240" w:lineRule="atLeast"/>
              <w:ind w:left="-470" w:right="3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B3AC963" w14:textId="77777777" w:rsidR="00A73982" w:rsidRPr="00FB12EB" w:rsidRDefault="00A73982" w:rsidP="00A7398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94CBB79" w14:textId="26E9718C" w:rsidR="00A73982" w:rsidRPr="00FB12EB" w:rsidRDefault="00A73982" w:rsidP="00A7398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4,894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C0E900" w14:textId="77777777" w:rsidR="00A73982" w:rsidRPr="00FB12EB" w:rsidRDefault="00A73982" w:rsidP="00A7398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B768E3" w14:textId="64B5CC91" w:rsidR="00A73982" w:rsidRPr="00FB12EB" w:rsidRDefault="00A73982" w:rsidP="008C72B0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23</w:t>
            </w:r>
            <w:r w:rsidRPr="00FB12E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B12E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F95AC" w14:textId="77777777" w:rsidR="00A73982" w:rsidRPr="00FB12EB" w:rsidRDefault="00A73982" w:rsidP="00A7398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35DACB7" w14:textId="2D75C62C" w:rsidR="00A73982" w:rsidRPr="00FB12EB" w:rsidRDefault="00A73982" w:rsidP="00A73982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3,098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B7E263" w14:textId="77777777" w:rsidR="00A73982" w:rsidRPr="00FB12EB" w:rsidRDefault="00A73982" w:rsidP="00A7398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0874DE30" w14:textId="1A404441" w:rsidR="00A73982" w:rsidRPr="00FB12EB" w:rsidRDefault="00A73982" w:rsidP="00A73982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54,422</w:t>
            </w:r>
          </w:p>
        </w:tc>
        <w:tc>
          <w:tcPr>
            <w:tcW w:w="272" w:type="dxa"/>
            <w:gridSpan w:val="2"/>
          </w:tcPr>
          <w:p w14:paraId="067C9269" w14:textId="77777777" w:rsidR="00A73982" w:rsidRPr="00FB12EB" w:rsidRDefault="00A73982" w:rsidP="00A7398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40977BF" w14:textId="2E8722EB" w:rsidR="00A73982" w:rsidRPr="00FB12EB" w:rsidRDefault="00A73982" w:rsidP="00A7398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43BDAB" w14:textId="77777777" w:rsidR="00A73982" w:rsidRPr="00FB12EB" w:rsidRDefault="00A73982" w:rsidP="00A7398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3D01687" w14:textId="115358C8" w:rsidR="00A73982" w:rsidRPr="00FB12EB" w:rsidRDefault="00A73982" w:rsidP="008C72B0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85,955</w:t>
            </w:r>
          </w:p>
        </w:tc>
      </w:tr>
      <w:tr w:rsidR="000D1C5C" w:rsidRPr="0086023B" w14:paraId="181ACDF7" w14:textId="77777777" w:rsidTr="00F13575">
        <w:tc>
          <w:tcPr>
            <w:tcW w:w="3420" w:type="dxa"/>
            <w:shd w:val="clear" w:color="auto" w:fill="auto"/>
          </w:tcPr>
          <w:p w14:paraId="2775F97D" w14:textId="444FF9C3" w:rsidR="000D1C5C" w:rsidRPr="00FB12EB" w:rsidRDefault="00A73982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40" w:type="dxa"/>
          </w:tcPr>
          <w:p w14:paraId="7828EDAB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101B4" w14:textId="6275205A" w:rsidR="000D1C5C" w:rsidRPr="00FB12EB" w:rsidRDefault="001B53D5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2E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DB59A9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B197" w14:textId="4DB8B1A6" w:rsidR="000D1C5C" w:rsidRPr="00FB12EB" w:rsidRDefault="00637299" w:rsidP="00637299">
            <w:pPr>
              <w:pStyle w:val="acctfourfigures"/>
              <w:tabs>
                <w:tab w:val="clear" w:pos="765"/>
              </w:tabs>
              <w:spacing w:line="240" w:lineRule="atLeast"/>
              <w:ind w:left="-470" w:right="3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4A8B7CF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7A064C1" w14:textId="75A291F2" w:rsidR="000D1C5C" w:rsidRPr="00FB12EB" w:rsidRDefault="00A73982" w:rsidP="00A7398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4610D0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FC717" w14:textId="4AED68DB" w:rsidR="000D1C5C" w:rsidRPr="00FB12EB" w:rsidRDefault="00A73982" w:rsidP="00A7398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59ACB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24A0" w14:textId="1BC16E93" w:rsidR="000D1C5C" w:rsidRPr="00FB12EB" w:rsidRDefault="00A73982" w:rsidP="00A7398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7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DA07E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636D4962" w14:textId="2D2826D7" w:rsidR="000D1C5C" w:rsidRPr="00FB12EB" w:rsidRDefault="00A73982" w:rsidP="00BB20BF">
            <w:pPr>
              <w:pStyle w:val="acctfourfigures"/>
              <w:tabs>
                <w:tab w:val="clear" w:pos="765"/>
              </w:tabs>
              <w:spacing w:line="240" w:lineRule="atLeast"/>
              <w:ind w:left="-514" w:right="3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14:paraId="72A51E19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9BB2" w14:textId="03E35BC6" w:rsidR="000D1C5C" w:rsidRPr="00FB12EB" w:rsidRDefault="00A73982" w:rsidP="00BB20BF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(10,129)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1C3D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260E" w14:textId="0EB42FD2" w:rsidR="000D1C5C" w:rsidRPr="00FB12EB" w:rsidRDefault="00A73982" w:rsidP="008C72B0">
            <w:pPr>
              <w:pStyle w:val="acctfourfigures"/>
              <w:tabs>
                <w:tab w:val="clear" w:pos="765"/>
                <w:tab w:val="decimal" w:pos="1020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sz w:val="28"/>
                <w:szCs w:val="28"/>
                <w:lang w:val="en-US"/>
              </w:rPr>
              <w:t>(10,129)</w:t>
            </w:r>
          </w:p>
        </w:tc>
      </w:tr>
      <w:tr w:rsidR="000D1C5C" w:rsidRPr="00182628" w14:paraId="69D2F466" w14:textId="77777777" w:rsidTr="00F13575">
        <w:tc>
          <w:tcPr>
            <w:tcW w:w="3420" w:type="dxa"/>
            <w:shd w:val="clear" w:color="auto" w:fill="auto"/>
          </w:tcPr>
          <w:p w14:paraId="575C3F57" w14:textId="79EA9921" w:rsidR="000D1C5C" w:rsidRPr="00FB12EB" w:rsidRDefault="000D1C5C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40" w:type="dxa"/>
          </w:tcPr>
          <w:p w14:paraId="1664AA45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6D8CE" w14:textId="42670585" w:rsidR="000D1C5C" w:rsidRPr="00FB12EB" w:rsidRDefault="001B53D5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B12E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E81568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9DD98" w14:textId="70C160B7" w:rsidR="000D1C5C" w:rsidRPr="00FB12EB" w:rsidRDefault="00637299" w:rsidP="000D1C5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(305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858)</w:t>
            </w:r>
          </w:p>
        </w:tc>
        <w:tc>
          <w:tcPr>
            <w:tcW w:w="236" w:type="dxa"/>
          </w:tcPr>
          <w:p w14:paraId="5E06ED8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58A3" w14:textId="66AABFC1" w:rsidR="000D1C5C" w:rsidRPr="00FB12EB" w:rsidRDefault="00637299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(203,332)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9F38D7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4387E" w14:textId="7DE39ABB" w:rsidR="000D1C5C" w:rsidRPr="00FB12EB" w:rsidRDefault="00637299" w:rsidP="000D1C5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(111,342)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080FF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87D0C" w14:textId="1E8273F7" w:rsidR="000D1C5C" w:rsidRPr="00FB12EB" w:rsidRDefault="00637299" w:rsidP="000D1C5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(43,975)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CC20FCC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E82A" w14:textId="27A9E145" w:rsidR="000D1C5C" w:rsidRPr="00FB12EB" w:rsidRDefault="00637299" w:rsidP="000D1C5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(580,702)</w:t>
            </w:r>
          </w:p>
        </w:tc>
        <w:tc>
          <w:tcPr>
            <w:tcW w:w="272" w:type="dxa"/>
            <w:gridSpan w:val="2"/>
          </w:tcPr>
          <w:p w14:paraId="47AB7231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A10A" w14:textId="23204059" w:rsidR="000D1C5C" w:rsidRPr="00FB12EB" w:rsidRDefault="00A75407" w:rsidP="00A75407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(10,129)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6AAF0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89CC5" w14:textId="457EB238" w:rsidR="000D1C5C" w:rsidRPr="00FB12EB" w:rsidRDefault="00637299" w:rsidP="008C72B0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(1,2</w:t>
            </w:r>
            <w:r w:rsidR="00AE384E"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</w:t>
            </w:r>
            <w:r w:rsidR="00AE384E"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338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F859F6" w:rsidRPr="00182628" w14:paraId="207F97B2" w14:textId="77777777" w:rsidTr="00F859F6">
        <w:tc>
          <w:tcPr>
            <w:tcW w:w="3420" w:type="dxa"/>
            <w:shd w:val="clear" w:color="auto" w:fill="auto"/>
          </w:tcPr>
          <w:p w14:paraId="359718DE" w14:textId="77777777" w:rsidR="00F859F6" w:rsidRPr="00FB12EB" w:rsidRDefault="00F859F6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00A1D6DE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AA6F" w14:textId="77777777" w:rsidR="00F859F6" w:rsidRPr="00FB12EB" w:rsidRDefault="00F859F6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E34F78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CB084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ABCB6F5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4C3AA59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16AEDE7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7B06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BD99A7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8671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7E70AB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</w:tcPr>
          <w:p w14:paraId="34B5453C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92DE4F7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5AD39" w14:textId="77777777" w:rsidR="00F859F6" w:rsidRPr="00FB12EB" w:rsidRDefault="00F859F6" w:rsidP="00F157C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C34736" w14:textId="77777777" w:rsidR="00F859F6" w:rsidRPr="00FB12EB" w:rsidRDefault="00F859F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FC4D9" w14:textId="77777777" w:rsidR="00F859F6" w:rsidRPr="00FB12EB" w:rsidRDefault="00F859F6" w:rsidP="008C72B0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1C5C" w:rsidRPr="0086023B" w14:paraId="0E510BD3" w14:textId="77777777" w:rsidTr="00F13575">
        <w:tc>
          <w:tcPr>
            <w:tcW w:w="3420" w:type="dxa"/>
            <w:shd w:val="clear" w:color="auto" w:fill="auto"/>
          </w:tcPr>
          <w:p w14:paraId="3AB222B7" w14:textId="77777777" w:rsidR="000D1C5C" w:rsidRPr="00FB12EB" w:rsidRDefault="000D1C5C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52E8ED19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EEA9395" w14:textId="0EA97DBC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2C9172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0D4A5D9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8EB2ABB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0D32AEB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0222AD3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D1B5FE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3FD8AA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567FAA8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7AD1D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2E890036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58D9E6D1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A78B98A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72C643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22CDE19" w14:textId="77777777" w:rsidR="000D1C5C" w:rsidRPr="00FB12EB" w:rsidRDefault="000D1C5C" w:rsidP="008C72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D1C5C" w:rsidRPr="00182628" w14:paraId="17055AEB" w14:textId="77777777" w:rsidTr="00F13575">
        <w:trPr>
          <w:trHeight w:val="108"/>
        </w:trPr>
        <w:tc>
          <w:tcPr>
            <w:tcW w:w="3420" w:type="dxa"/>
            <w:shd w:val="clear" w:color="auto" w:fill="auto"/>
          </w:tcPr>
          <w:p w14:paraId="6A6AA6CB" w14:textId="6FC3D3B4" w:rsidR="000D1C5C" w:rsidRPr="00FB12EB" w:rsidRDefault="000D1C5C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0" w:type="dxa"/>
          </w:tcPr>
          <w:p w14:paraId="30CC3333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DBA8D" w14:textId="20554E35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189,934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3A6FEB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E442CB" w14:textId="12B01CAD" w:rsidR="000D1C5C" w:rsidRPr="00FB12EB" w:rsidRDefault="000D1C5C" w:rsidP="008B01E9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196,773</w:t>
            </w:r>
          </w:p>
        </w:tc>
        <w:tc>
          <w:tcPr>
            <w:tcW w:w="236" w:type="dxa"/>
          </w:tcPr>
          <w:p w14:paraId="4BE336F8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66C09E09" w14:textId="4A3D8D8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41,662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67BA63A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4A236" w14:textId="50328AC5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FD2B9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3ECA2" w14:textId="018D000F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49CC21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D29008E" w14:textId="7A2DA986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28,825</w:t>
            </w:r>
          </w:p>
        </w:tc>
        <w:tc>
          <w:tcPr>
            <w:tcW w:w="272" w:type="dxa"/>
            <w:gridSpan w:val="2"/>
          </w:tcPr>
          <w:p w14:paraId="39071716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D761D" w14:textId="18B4415E" w:rsidR="000D1C5C" w:rsidRPr="00FB12EB" w:rsidRDefault="000D1C5C" w:rsidP="00BB20BF">
            <w:pPr>
              <w:pStyle w:val="acctfourfigures"/>
              <w:tabs>
                <w:tab w:val="clear" w:pos="765"/>
              </w:tabs>
              <w:spacing w:line="240" w:lineRule="atLeast"/>
              <w:ind w:left="-126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48,584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92F8A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1CEBF" w14:textId="69D49048" w:rsidR="000D1C5C" w:rsidRPr="00FB12EB" w:rsidRDefault="000D1C5C" w:rsidP="008C72B0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528,213</w:t>
            </w:r>
          </w:p>
        </w:tc>
      </w:tr>
      <w:tr w:rsidR="000D1C5C" w:rsidRPr="00182628" w14:paraId="70030DA2" w14:textId="77777777" w:rsidTr="00F13575">
        <w:tc>
          <w:tcPr>
            <w:tcW w:w="3420" w:type="dxa"/>
            <w:shd w:val="clear" w:color="auto" w:fill="auto"/>
          </w:tcPr>
          <w:p w14:paraId="0E451A33" w14:textId="046F4097" w:rsidR="000D1C5C" w:rsidRPr="00FB12EB" w:rsidRDefault="000D1C5C" w:rsidP="000D1C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12E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40" w:type="dxa"/>
          </w:tcPr>
          <w:p w14:paraId="48945EB2" w14:textId="77777777" w:rsidR="000D1C5C" w:rsidRPr="00FB12EB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ADE9D" w14:textId="6C35C643" w:rsidR="000D1C5C" w:rsidRPr="00FB12EB" w:rsidRDefault="001B53D5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189,934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0AD679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2A497" w14:textId="2FB06F81" w:rsidR="000D1C5C" w:rsidRPr="00FB12EB" w:rsidRDefault="001B53D5" w:rsidP="008B01E9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178,289</w:t>
            </w:r>
          </w:p>
        </w:tc>
        <w:tc>
          <w:tcPr>
            <w:tcW w:w="236" w:type="dxa"/>
          </w:tcPr>
          <w:p w14:paraId="16011D62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D0FB10" w14:textId="14E133E0" w:rsidR="000D1C5C" w:rsidRPr="00FB12EB" w:rsidRDefault="001B53D5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26,28</w:t>
            </w:r>
            <w:r w:rsidR="00F5667B"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33C7313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766B7" w14:textId="385EEECA" w:rsidR="000D1C5C" w:rsidRPr="00FB12EB" w:rsidRDefault="001B53D5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CC208A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0958D4" w14:textId="0FFEDFAD" w:rsidR="000D1C5C" w:rsidRPr="00FB12EB" w:rsidRDefault="001B53D5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10,41</w:t>
            </w:r>
            <w:r w:rsidR="00F5667B"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A1846C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B62010B" w14:textId="6071FCBA" w:rsidR="000D1C5C" w:rsidRPr="00FB12EB" w:rsidRDefault="001B53D5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15,901</w:t>
            </w:r>
          </w:p>
        </w:tc>
        <w:tc>
          <w:tcPr>
            <w:tcW w:w="272" w:type="dxa"/>
            <w:gridSpan w:val="2"/>
          </w:tcPr>
          <w:p w14:paraId="09CEECB9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C33FF" w14:textId="51E8D30F" w:rsidR="000D1C5C" w:rsidRPr="00FB12EB" w:rsidRDefault="001B53D5" w:rsidP="00BB20BF">
            <w:pPr>
              <w:pStyle w:val="acctfourfigures"/>
              <w:tabs>
                <w:tab w:val="clear" w:pos="765"/>
              </w:tabs>
              <w:spacing w:line="240" w:lineRule="atLeast"/>
              <w:ind w:left="-126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31,89</w:t>
            </w:r>
            <w:r w:rsidR="00F5667B"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39FB9" w14:textId="77777777" w:rsidR="000D1C5C" w:rsidRPr="00FB12EB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5326C4" w14:textId="25F1DDEE" w:rsidR="000D1C5C" w:rsidRPr="00FB12EB" w:rsidRDefault="001B53D5" w:rsidP="008C72B0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B12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461,189</w:t>
            </w:r>
          </w:p>
        </w:tc>
      </w:tr>
    </w:tbl>
    <w:p w14:paraId="5AC6E5BE" w14:textId="026BA833" w:rsidR="00FB12EB" w:rsidRPr="006B07E9" w:rsidRDefault="00FB12EB" w:rsidP="00BC4731">
      <w:pPr>
        <w:pStyle w:val="ListParagraph"/>
        <w:tabs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B12EB" w:rsidRPr="006B07E9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5E6D812C" w14:textId="2F308273" w:rsidR="00981BA6" w:rsidRPr="00981BA6" w:rsidRDefault="00981BA6" w:rsidP="00F435D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1BA6">
        <w:rPr>
          <w:rFonts w:ascii="Angsana New" w:hAnsi="Angsana New"/>
          <w:sz w:val="30"/>
          <w:szCs w:val="30"/>
          <w:cs/>
        </w:rPr>
        <w:t>ใน</w:t>
      </w:r>
      <w:r w:rsidR="00F435D0">
        <w:rPr>
          <w:rFonts w:ascii="Angsana New" w:hAnsi="Angsana New" w:hint="cs"/>
          <w:sz w:val="30"/>
          <w:szCs w:val="30"/>
          <w:cs/>
        </w:rPr>
        <w:t xml:space="preserve">ปี </w:t>
      </w:r>
      <w:r w:rsidR="00F435D0">
        <w:rPr>
          <w:rFonts w:ascii="Angsana New" w:hAnsi="Angsana New"/>
          <w:sz w:val="30"/>
          <w:szCs w:val="30"/>
        </w:rPr>
        <w:t>2566</w:t>
      </w:r>
      <w:r w:rsidRPr="00981BA6">
        <w:rPr>
          <w:rFonts w:ascii="Angsana New" w:hAnsi="Angsana New"/>
          <w:sz w:val="30"/>
          <w:szCs w:val="30"/>
        </w:rPr>
        <w:t xml:space="preserve"> </w:t>
      </w:r>
      <w:r w:rsidRPr="00981BA6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กลุ่มบริษัทและบริษัทได้บันทึกรายการขาดทุนจากการด้อยค่าของสินทรัพย์จำนวน </w:t>
      </w:r>
      <w:r w:rsidRPr="00981BA6">
        <w:rPr>
          <w:rFonts w:ascii="Angsana New" w:hAnsi="Angsana New"/>
          <w:sz w:val="30"/>
          <w:szCs w:val="30"/>
        </w:rPr>
        <w:t xml:space="preserve">43.98 </w:t>
      </w:r>
      <w:r w:rsidRPr="00981BA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Pr="00981BA6">
        <w:rPr>
          <w:rFonts w:ascii="Angsana New" w:hAnsi="Angsana New"/>
          <w:sz w:val="30"/>
          <w:szCs w:val="30"/>
        </w:rPr>
        <w:t xml:space="preserve">10.13 </w:t>
      </w:r>
      <w:r w:rsidRPr="00981BA6">
        <w:rPr>
          <w:rFonts w:ascii="Angsana New" w:hAnsi="Angsana New"/>
          <w:sz w:val="30"/>
          <w:szCs w:val="30"/>
          <w:cs/>
        </w:rPr>
        <w:t>ล้านบาท ตามลำดับ จากสินทรัพย์ที่กลุ่มบริษัทคาดว่าจะไม่ก่อให้เกิดประโยชน์ในอนาคต</w:t>
      </w:r>
    </w:p>
    <w:p w14:paraId="02803C33" w14:textId="797FE78F" w:rsidR="00981BA6" w:rsidRPr="00AA4DFA" w:rsidRDefault="00981BA6" w:rsidP="00B453C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2092A23" w14:textId="6FC56352" w:rsidR="00BD70B7" w:rsidRPr="00AE2820" w:rsidRDefault="00BD70B7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36C5CCDF" w14:textId="40C11334" w:rsidR="00BD70B7" w:rsidRDefault="00BD70B7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114"/>
        <w:gridCol w:w="270"/>
        <w:gridCol w:w="1170"/>
        <w:gridCol w:w="270"/>
        <w:gridCol w:w="1170"/>
      </w:tblGrid>
      <w:tr w:rsidR="00EA794A" w:rsidRPr="006B07E9" w14:paraId="337234BE" w14:textId="77777777" w:rsidTr="003F6689">
        <w:trPr>
          <w:trHeight w:val="20"/>
          <w:tblHeader/>
        </w:trPr>
        <w:tc>
          <w:tcPr>
            <w:tcW w:w="3780" w:type="dxa"/>
          </w:tcPr>
          <w:p w14:paraId="4179994D" w14:textId="1C46E8BA" w:rsidR="00EA794A" w:rsidRPr="006B07E9" w:rsidRDefault="00EA794A" w:rsidP="00010D3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79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520" w:type="dxa"/>
            <w:gridSpan w:val="3"/>
            <w:vAlign w:val="center"/>
          </w:tcPr>
          <w:p w14:paraId="70FAED46" w14:textId="77777777" w:rsidR="00EA794A" w:rsidRPr="003D03E0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F2B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6D8027" w14:textId="77777777" w:rsidR="00EA794A" w:rsidRPr="003D03E0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10" w:type="dxa"/>
            <w:gridSpan w:val="3"/>
          </w:tcPr>
          <w:p w14:paraId="34DA3D66" w14:textId="77777777" w:rsidR="00EA794A" w:rsidRPr="003D03E0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F2B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94A" w:rsidRPr="006B07E9" w14:paraId="1A883B55" w14:textId="77777777" w:rsidTr="003F6689">
        <w:trPr>
          <w:trHeight w:val="20"/>
          <w:tblHeader/>
        </w:trPr>
        <w:tc>
          <w:tcPr>
            <w:tcW w:w="3780" w:type="dxa"/>
          </w:tcPr>
          <w:p w14:paraId="3F5E29D3" w14:textId="41250783" w:rsidR="00EA794A" w:rsidRPr="006B07E9" w:rsidRDefault="00B57E70" w:rsidP="00010D3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A794A" w:rsidRPr="006B0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A794A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A794A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EA794A" w:rsidRPr="006B0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A776476" w14:textId="58DB5C4E" w:rsidR="00EA794A" w:rsidRPr="006B07E9" w:rsidRDefault="00C605FF" w:rsidP="00010D39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0D1C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7155D06A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042972A4" w14:textId="7452FA7D" w:rsidR="00EA794A" w:rsidRPr="006B07E9" w:rsidRDefault="00C605FF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0D1C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1FA211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99519F" w14:textId="47D2610B" w:rsidR="00EA794A" w:rsidRPr="006B07E9" w:rsidRDefault="00C605FF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0D1C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DD2CBC" w14:textId="77777777" w:rsidR="00EA794A" w:rsidRPr="006B07E9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09F851" w14:textId="2A3319A2" w:rsidR="00EA794A" w:rsidRPr="006B07E9" w:rsidRDefault="00C605FF" w:rsidP="00010D39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0D1C5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A794A" w:rsidRPr="006B07E9" w14:paraId="5C3456F9" w14:textId="77777777" w:rsidTr="003F6689">
        <w:trPr>
          <w:trHeight w:val="20"/>
          <w:tblHeader/>
        </w:trPr>
        <w:tc>
          <w:tcPr>
            <w:tcW w:w="3780" w:type="dxa"/>
          </w:tcPr>
          <w:p w14:paraId="7758E1C0" w14:textId="77777777" w:rsidR="00EA794A" w:rsidRPr="006B07E9" w:rsidRDefault="00EA794A" w:rsidP="00010D39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7D97398" w14:textId="77777777" w:rsidR="00EA794A" w:rsidRPr="006B07E9" w:rsidRDefault="00EA794A" w:rsidP="00010D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D1C5C" w:rsidRPr="006B07E9" w14:paraId="606B4F35" w14:textId="77777777" w:rsidTr="003F6689">
        <w:trPr>
          <w:trHeight w:val="20"/>
        </w:trPr>
        <w:tc>
          <w:tcPr>
            <w:tcW w:w="3780" w:type="dxa"/>
          </w:tcPr>
          <w:p w14:paraId="2AE3552C" w14:textId="5AB23D16" w:rsidR="000D1C5C" w:rsidRPr="006B07E9" w:rsidRDefault="000D1C5C" w:rsidP="000D1C5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6E4733F3" w14:textId="7B572804" w:rsidR="000D1C5C" w:rsidRPr="001F75C6" w:rsidRDefault="001F75C6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F75C6">
              <w:rPr>
                <w:rFonts w:ascii="Angsana New" w:hAnsi="Angsana New"/>
                <w:sz w:val="30"/>
                <w:szCs w:val="30"/>
              </w:rPr>
              <w:t>10</w:t>
            </w:r>
            <w:r w:rsidR="00073415" w:rsidRPr="001F75C6">
              <w:rPr>
                <w:rFonts w:ascii="Angsana New" w:hAnsi="Angsana New"/>
                <w:sz w:val="30"/>
                <w:szCs w:val="30"/>
              </w:rPr>
              <w:t>,</w:t>
            </w:r>
            <w:r w:rsidRPr="001F75C6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236" w:type="dxa"/>
          </w:tcPr>
          <w:p w14:paraId="3CA0EF9B" w14:textId="77777777" w:rsidR="000D1C5C" w:rsidRPr="00C20210" w:rsidRDefault="000D1C5C" w:rsidP="000D1C5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0514F0BE" w14:textId="0873443B" w:rsidR="000D1C5C" w:rsidRPr="00AF2BAE" w:rsidRDefault="000D1C5C" w:rsidP="000D1C5C">
            <w:pPr>
              <w:tabs>
                <w:tab w:val="decimal" w:pos="884"/>
              </w:tabs>
              <w:spacing w:after="100" w:afterAutospacing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BAE">
              <w:rPr>
                <w:rFonts w:ascii="Angsana New" w:hAnsi="Angsana New"/>
                <w:sz w:val="30"/>
                <w:szCs w:val="30"/>
              </w:rPr>
              <w:t>6,528</w:t>
            </w:r>
          </w:p>
        </w:tc>
        <w:tc>
          <w:tcPr>
            <w:tcW w:w="270" w:type="dxa"/>
          </w:tcPr>
          <w:p w14:paraId="0F645DED" w14:textId="77777777" w:rsidR="000D1C5C" w:rsidRPr="006B07E9" w:rsidRDefault="000D1C5C" w:rsidP="000D1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409B8" w14:textId="3832A48C" w:rsidR="000D1C5C" w:rsidRPr="00D968CE" w:rsidRDefault="009D5B38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</w:t>
            </w:r>
            <w:r w:rsidR="00C202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A5894C" w14:textId="77777777" w:rsidR="000D1C5C" w:rsidRPr="006B07E9" w:rsidRDefault="000D1C5C" w:rsidP="000D1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90FDF5" w14:textId="163A3F2E" w:rsidR="000D1C5C" w:rsidRPr="006B07E9" w:rsidRDefault="000D1C5C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6,528</w:t>
            </w:r>
          </w:p>
        </w:tc>
      </w:tr>
      <w:tr w:rsidR="000D1C5C" w:rsidRPr="006B07E9" w14:paraId="780EE3C6" w14:textId="77777777" w:rsidTr="003F6689">
        <w:trPr>
          <w:trHeight w:val="20"/>
        </w:trPr>
        <w:tc>
          <w:tcPr>
            <w:tcW w:w="3780" w:type="dxa"/>
          </w:tcPr>
          <w:p w14:paraId="7A34CA32" w14:textId="02DE5B59" w:rsidR="000D1C5C" w:rsidRPr="006B07E9" w:rsidRDefault="000D1C5C" w:rsidP="000D1C5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563DCE88" w14:textId="61BCF061" w:rsidR="000D1C5C" w:rsidRPr="001F75C6" w:rsidRDefault="00073415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F75C6">
              <w:rPr>
                <w:rFonts w:ascii="Angsana New" w:hAnsi="Angsana New"/>
                <w:sz w:val="30"/>
                <w:szCs w:val="30"/>
              </w:rPr>
              <w:t>10</w:t>
            </w:r>
            <w:r w:rsidR="00AF2BAE" w:rsidRPr="001F75C6">
              <w:rPr>
                <w:rFonts w:ascii="Angsana New" w:hAnsi="Angsana New"/>
                <w:sz w:val="30"/>
                <w:szCs w:val="30"/>
              </w:rPr>
              <w:t>6</w:t>
            </w:r>
            <w:r w:rsidRPr="001F75C6">
              <w:rPr>
                <w:rFonts w:ascii="Angsana New" w:hAnsi="Angsana New"/>
                <w:sz w:val="30"/>
                <w:szCs w:val="30"/>
              </w:rPr>
              <w:t>,</w:t>
            </w:r>
            <w:r w:rsidR="00AF2BAE" w:rsidRPr="001F75C6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36" w:type="dxa"/>
          </w:tcPr>
          <w:p w14:paraId="1C2926AD" w14:textId="77777777" w:rsidR="000D1C5C" w:rsidRPr="00C20210" w:rsidRDefault="000D1C5C" w:rsidP="000D1C5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71BD8A92" w14:textId="1C2AA2B5" w:rsidR="000D1C5C" w:rsidRPr="00AF2BAE" w:rsidRDefault="000D1C5C" w:rsidP="000D1C5C">
            <w:pPr>
              <w:tabs>
                <w:tab w:val="decimal" w:pos="884"/>
              </w:tabs>
              <w:spacing w:after="100" w:afterAutospacing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BAE">
              <w:rPr>
                <w:rFonts w:ascii="Angsana New" w:hAnsi="Angsana New"/>
                <w:sz w:val="30"/>
                <w:szCs w:val="30"/>
              </w:rPr>
              <w:t>95,909</w:t>
            </w:r>
          </w:p>
        </w:tc>
        <w:tc>
          <w:tcPr>
            <w:tcW w:w="270" w:type="dxa"/>
          </w:tcPr>
          <w:p w14:paraId="0F79E712" w14:textId="77777777" w:rsidR="000D1C5C" w:rsidRPr="006B07E9" w:rsidRDefault="000D1C5C" w:rsidP="000D1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263E5" w14:textId="1470515A" w:rsidR="000D1C5C" w:rsidRPr="006B07E9" w:rsidRDefault="009D5B38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40,201</w:t>
            </w:r>
          </w:p>
        </w:tc>
        <w:tc>
          <w:tcPr>
            <w:tcW w:w="270" w:type="dxa"/>
          </w:tcPr>
          <w:p w14:paraId="3ADF3789" w14:textId="77777777" w:rsidR="000D1C5C" w:rsidRPr="006B07E9" w:rsidRDefault="000D1C5C" w:rsidP="000D1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25977" w14:textId="4F1D70D1" w:rsidR="000D1C5C" w:rsidRPr="006B07E9" w:rsidRDefault="000D1C5C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18,395</w:t>
            </w:r>
          </w:p>
        </w:tc>
      </w:tr>
      <w:tr w:rsidR="000D1C5C" w:rsidRPr="006B07E9" w14:paraId="3C15EB8F" w14:textId="77777777" w:rsidTr="003F6689">
        <w:trPr>
          <w:trHeight w:val="20"/>
        </w:trPr>
        <w:tc>
          <w:tcPr>
            <w:tcW w:w="3780" w:type="dxa"/>
          </w:tcPr>
          <w:p w14:paraId="11633E27" w14:textId="47B162C9" w:rsidR="000D1C5C" w:rsidRPr="006B07E9" w:rsidRDefault="000D1C5C" w:rsidP="000D1C5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41205" w14:textId="100E9287" w:rsidR="000D1C5C" w:rsidRPr="001F75C6" w:rsidRDefault="001F75C6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F75C6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5F4417F7" w14:textId="77777777" w:rsidR="000D1C5C" w:rsidRPr="00C20210" w:rsidRDefault="000D1C5C" w:rsidP="000D1C5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25849E1" w14:textId="58BB8D8B" w:rsidR="000D1C5C" w:rsidRPr="00AF2BAE" w:rsidRDefault="000D1C5C" w:rsidP="000D1C5C">
            <w:pPr>
              <w:tabs>
                <w:tab w:val="decimal" w:pos="884"/>
              </w:tabs>
              <w:spacing w:after="100" w:afterAutospacing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BAE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20170CD7" w14:textId="77777777" w:rsidR="000D1C5C" w:rsidRPr="006B07E9" w:rsidRDefault="000D1C5C" w:rsidP="000D1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544E40" w14:textId="337A53B6" w:rsidR="000D1C5C" w:rsidRPr="006B07E9" w:rsidRDefault="009D5B38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04AC54A" w14:textId="77777777" w:rsidR="000D1C5C" w:rsidRPr="006B07E9" w:rsidRDefault="000D1C5C" w:rsidP="000D1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7F9221" w14:textId="71E64590" w:rsidR="000D1C5C" w:rsidRPr="00C605FF" w:rsidRDefault="000D1C5C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0D1C5C" w:rsidRPr="006B07E9" w14:paraId="519A0455" w14:textId="77777777" w:rsidTr="003F6689">
        <w:trPr>
          <w:trHeight w:val="20"/>
        </w:trPr>
        <w:tc>
          <w:tcPr>
            <w:tcW w:w="3780" w:type="dxa"/>
          </w:tcPr>
          <w:p w14:paraId="5B3B2DA4" w14:textId="27631D75" w:rsidR="000D1C5C" w:rsidRPr="006B07E9" w:rsidRDefault="000D1C5C" w:rsidP="000D1C5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2C55F" w14:textId="08B67514" w:rsidR="000D1C5C" w:rsidRPr="001F75C6" w:rsidRDefault="00073415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75C6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AF2BAE" w:rsidRPr="001F75C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F75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2BAE" w:rsidRPr="001F75C6">
              <w:rPr>
                <w:rFonts w:ascii="Angsana New" w:hAnsi="Angsana New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236" w:type="dxa"/>
          </w:tcPr>
          <w:p w14:paraId="6A6A8A5A" w14:textId="77777777" w:rsidR="000D1C5C" w:rsidRPr="00C20210" w:rsidRDefault="000D1C5C" w:rsidP="000D1C5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44A8B6B" w14:textId="4AFD85FE" w:rsidR="000D1C5C" w:rsidRPr="00AF2BAE" w:rsidRDefault="000D1C5C" w:rsidP="000D1C5C">
            <w:pPr>
              <w:tabs>
                <w:tab w:val="decimal" w:pos="920"/>
              </w:tabs>
              <w:spacing w:after="100" w:afterAutospacing="1"/>
              <w:ind w:lef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BAE">
              <w:rPr>
                <w:rFonts w:ascii="Angsana New" w:hAnsi="Angsana New"/>
                <w:b/>
                <w:bCs/>
                <w:sz w:val="30"/>
                <w:szCs w:val="30"/>
              </w:rPr>
              <w:t>102,612</w:t>
            </w:r>
          </w:p>
        </w:tc>
        <w:tc>
          <w:tcPr>
            <w:tcW w:w="270" w:type="dxa"/>
          </w:tcPr>
          <w:p w14:paraId="0AD350DB" w14:textId="77777777" w:rsidR="000D1C5C" w:rsidRPr="006B07E9" w:rsidRDefault="000D1C5C" w:rsidP="000D1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191E3" w14:textId="056E2308" w:rsidR="000D1C5C" w:rsidRPr="00B57E70" w:rsidRDefault="009D5B38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42,661</w:t>
            </w:r>
          </w:p>
        </w:tc>
        <w:tc>
          <w:tcPr>
            <w:tcW w:w="270" w:type="dxa"/>
          </w:tcPr>
          <w:p w14:paraId="6DD6915F" w14:textId="77777777" w:rsidR="000D1C5C" w:rsidRPr="006B07E9" w:rsidRDefault="000D1C5C" w:rsidP="000D1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93D688" w14:textId="00C1DD96" w:rsidR="000D1C5C" w:rsidRPr="00B57E70" w:rsidRDefault="000D1C5C" w:rsidP="000D1C5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25,027</w:t>
            </w:r>
          </w:p>
        </w:tc>
      </w:tr>
    </w:tbl>
    <w:p w14:paraId="4A0A89C8" w14:textId="115499F9" w:rsidR="00EA794A" w:rsidRDefault="00EA794A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F4E4F9" w14:textId="34E9DB12" w:rsidR="0029340E" w:rsidRPr="0008574F" w:rsidRDefault="0029340E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0D1C5C">
        <w:rPr>
          <w:rFonts w:ascii="Angsana New" w:hAnsi="Angsana New"/>
          <w:sz w:val="30"/>
          <w:szCs w:val="30"/>
        </w:rPr>
        <w:t>6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7D7510">
        <w:rPr>
          <w:rFonts w:ascii="Angsana New" w:hAnsi="Angsana New" w:hint="cs"/>
          <w:sz w:val="30"/>
          <w:szCs w:val="30"/>
          <w:cs/>
        </w:rPr>
        <w:t>และบริษัท</w:t>
      </w:r>
      <w:r w:rsidR="00A93679">
        <w:rPr>
          <w:rFonts w:ascii="Angsana New" w:hAnsi="Angsana New" w:hint="cs"/>
          <w:sz w:val="30"/>
          <w:szCs w:val="30"/>
          <w:cs/>
        </w:rPr>
        <w:t>เพิ่มขึ้น</w:t>
      </w:r>
      <w:r w:rsidRPr="006B07E9">
        <w:rPr>
          <w:rFonts w:ascii="Angsana New" w:hAnsi="Angsana New"/>
          <w:sz w:val="30"/>
          <w:szCs w:val="30"/>
          <w:cs/>
        </w:rPr>
        <w:t>เป็นจำนว</w:t>
      </w:r>
      <w:r w:rsidR="00A93679" w:rsidRPr="003512CD">
        <w:rPr>
          <w:rFonts w:ascii="Angsana New" w:hAnsi="Angsana New" w:hint="cs"/>
          <w:sz w:val="30"/>
          <w:szCs w:val="30"/>
          <w:cs/>
        </w:rPr>
        <w:t xml:space="preserve">น </w:t>
      </w:r>
      <w:r w:rsidR="00C20210" w:rsidRPr="003512CD">
        <w:rPr>
          <w:rFonts w:ascii="Angsana New" w:hAnsi="Angsana New"/>
          <w:sz w:val="30"/>
          <w:szCs w:val="30"/>
        </w:rPr>
        <w:t>14.44</w:t>
      </w:r>
      <w:r w:rsidR="000D1C5C" w:rsidRPr="003512CD">
        <w:rPr>
          <w:rFonts w:ascii="Angsana New" w:hAnsi="Angsana New"/>
          <w:sz w:val="30"/>
          <w:szCs w:val="30"/>
        </w:rPr>
        <w:t xml:space="preserve"> </w:t>
      </w:r>
      <w:r w:rsidRPr="003512CD">
        <w:rPr>
          <w:rFonts w:ascii="Angsana New" w:hAnsi="Angsana New"/>
          <w:sz w:val="30"/>
          <w:szCs w:val="30"/>
          <w:cs/>
        </w:rPr>
        <w:t>ล้านบาท และ</w:t>
      </w:r>
      <w:r w:rsidR="00A93679" w:rsidRPr="003512CD">
        <w:rPr>
          <w:rFonts w:ascii="Angsana New" w:hAnsi="Angsana New" w:hint="cs"/>
          <w:sz w:val="30"/>
          <w:szCs w:val="30"/>
          <w:cs/>
        </w:rPr>
        <w:t xml:space="preserve"> </w:t>
      </w:r>
      <w:r w:rsidR="00C20210" w:rsidRPr="003512CD">
        <w:rPr>
          <w:rFonts w:ascii="Angsana New" w:hAnsi="Angsana New"/>
          <w:sz w:val="30"/>
          <w:szCs w:val="30"/>
        </w:rPr>
        <w:t>17.63</w:t>
      </w:r>
      <w:r w:rsidR="00A93679" w:rsidRPr="003512CD">
        <w:rPr>
          <w:rFonts w:ascii="Angsana New" w:hAnsi="Angsana New" w:hint="cs"/>
          <w:sz w:val="30"/>
          <w:szCs w:val="30"/>
          <w:cs/>
        </w:rPr>
        <w:t xml:space="preserve"> </w:t>
      </w:r>
      <w:r w:rsidRPr="003512CD">
        <w:rPr>
          <w:rFonts w:ascii="Angsana New" w:hAnsi="Angsana New"/>
          <w:sz w:val="30"/>
          <w:szCs w:val="30"/>
          <w:cs/>
        </w:rPr>
        <w:t>ล้</w:t>
      </w:r>
      <w:r w:rsidRPr="006B07E9">
        <w:rPr>
          <w:rFonts w:ascii="Angsana New" w:hAnsi="Angsana New"/>
          <w:sz w:val="30"/>
          <w:szCs w:val="30"/>
          <w:cs/>
        </w:rPr>
        <w:t>านบาทตามลำดับ</w:t>
      </w:r>
      <w:r w:rsidR="00F200F5">
        <w:rPr>
          <w:rFonts w:ascii="Angsana New" w:hAnsi="Angsana New"/>
          <w:sz w:val="30"/>
          <w:szCs w:val="30"/>
        </w:rPr>
        <w:t xml:space="preserve"> </w:t>
      </w:r>
      <w:r w:rsidR="00F200F5" w:rsidRPr="0008574F">
        <w:rPr>
          <w:rFonts w:ascii="Angsana New" w:hAnsi="Angsana New"/>
          <w:i/>
          <w:iCs/>
          <w:sz w:val="30"/>
          <w:szCs w:val="30"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</w:t>
      </w:r>
      <w:r w:rsidR="000D1C5C">
        <w:rPr>
          <w:rFonts w:ascii="Angsana New" w:hAnsi="Angsana New"/>
          <w:i/>
          <w:iCs/>
          <w:sz w:val="30"/>
          <w:szCs w:val="30"/>
        </w:rPr>
        <w:t>5</w:t>
      </w:r>
      <w:r w:rsidR="00F200F5" w:rsidRPr="0008574F">
        <w:rPr>
          <w:rFonts w:ascii="Angsana New" w:hAnsi="Angsana New"/>
          <w:i/>
          <w:iCs/>
          <w:sz w:val="30"/>
          <w:szCs w:val="30"/>
        </w:rPr>
        <w:t xml:space="preserve">: </w:t>
      </w:r>
      <w:r w:rsidR="000D1C5C">
        <w:rPr>
          <w:rFonts w:ascii="Angsana New" w:hAnsi="Angsana New"/>
          <w:i/>
          <w:iCs/>
          <w:sz w:val="30"/>
          <w:szCs w:val="30"/>
        </w:rPr>
        <w:t>2.83</w:t>
      </w:r>
      <w:r w:rsidR="00B5083D" w:rsidRPr="00B5083D">
        <w:rPr>
          <w:rFonts w:ascii="Angsana New" w:hAnsi="Angsana New"/>
          <w:i/>
          <w:iCs/>
          <w:sz w:val="30"/>
          <w:szCs w:val="30"/>
        </w:rPr>
        <w:t xml:space="preserve"> </w:t>
      </w:r>
      <w:r w:rsidR="00F200F5" w:rsidRPr="0008574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0D1C5C">
        <w:rPr>
          <w:rFonts w:ascii="Angsana New" w:hAnsi="Angsana New"/>
          <w:i/>
          <w:iCs/>
          <w:sz w:val="30"/>
          <w:szCs w:val="30"/>
        </w:rPr>
        <w:t>14.18</w:t>
      </w:r>
      <w:r w:rsidR="00C73E60" w:rsidRPr="0008574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200F5" w:rsidRPr="0008574F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56EE088" w14:textId="7CB09CF6" w:rsidR="009411EE" w:rsidRPr="006B07E9" w:rsidRDefault="009411E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8"/>
        <w:gridCol w:w="266"/>
        <w:gridCol w:w="6"/>
        <w:gridCol w:w="1166"/>
        <w:gridCol w:w="270"/>
        <w:gridCol w:w="1269"/>
        <w:gridCol w:w="268"/>
        <w:gridCol w:w="6"/>
        <w:gridCol w:w="986"/>
        <w:gridCol w:w="270"/>
        <w:gridCol w:w="1175"/>
      </w:tblGrid>
      <w:tr w:rsidR="00D631BB" w:rsidRPr="006B07E9" w14:paraId="20273883" w14:textId="77777777" w:rsidTr="009C73AF">
        <w:trPr>
          <w:tblHeader/>
        </w:trPr>
        <w:tc>
          <w:tcPr>
            <w:tcW w:w="1906" w:type="pct"/>
          </w:tcPr>
          <w:p w14:paraId="6708066A" w14:textId="77777777" w:rsidR="00D631BB" w:rsidRPr="006B07E9" w:rsidRDefault="00D631BB" w:rsidP="00D631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9EAFE47" w14:textId="77777777" w:rsidR="00D631BB" w:rsidRPr="006B07E9" w:rsidRDefault="00D631BB" w:rsidP="00D631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pct"/>
            <w:gridSpan w:val="3"/>
          </w:tcPr>
          <w:p w14:paraId="0729C79B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68DB48AB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F7FAD46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31BB" w:rsidRPr="006B07E9" w14:paraId="3212BAAA" w14:textId="77777777" w:rsidTr="009C73AF">
        <w:trPr>
          <w:tblHeader/>
        </w:trPr>
        <w:tc>
          <w:tcPr>
            <w:tcW w:w="2051" w:type="pct"/>
            <w:gridSpan w:val="2"/>
          </w:tcPr>
          <w:p w14:paraId="1BAFCA84" w14:textId="71EB25C8" w:rsidR="00D631BB" w:rsidRPr="006B07E9" w:rsidRDefault="00D631BB" w:rsidP="00D631BB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661FF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gridSpan w:val="2"/>
          </w:tcPr>
          <w:p w14:paraId="41F8E406" w14:textId="4910C092" w:rsidR="00D631BB" w:rsidRPr="006B07E9" w:rsidRDefault="00C605FF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C73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4508B42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0FB049F" w14:textId="1AECF44D" w:rsidR="00D631BB" w:rsidRPr="006B07E9" w:rsidRDefault="00C605FF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C73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8ED1097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19A25FFA" w14:textId="2C9FA526" w:rsidR="00D631BB" w:rsidRPr="006B07E9" w:rsidRDefault="00C605FF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C73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548BB9C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2521594" w14:textId="739CC4E7" w:rsidR="00D631BB" w:rsidRPr="006B07E9" w:rsidRDefault="00C605FF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C73A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631BB" w:rsidRPr="006B07E9" w14:paraId="29B1122C" w14:textId="77777777" w:rsidTr="009C73AF">
        <w:trPr>
          <w:tblHeader/>
        </w:trPr>
        <w:tc>
          <w:tcPr>
            <w:tcW w:w="1906" w:type="pct"/>
          </w:tcPr>
          <w:p w14:paraId="138FD4D1" w14:textId="77777777" w:rsidR="00D631BB" w:rsidRPr="006B07E9" w:rsidRDefault="00D631BB" w:rsidP="00D631B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E40D3A" w14:textId="77777777" w:rsidR="00D631BB" w:rsidRPr="006B07E9" w:rsidRDefault="00D631BB" w:rsidP="00D631B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9" w:type="pct"/>
            <w:gridSpan w:val="9"/>
          </w:tcPr>
          <w:p w14:paraId="3ADC1F7F" w14:textId="77777777" w:rsidR="00D631BB" w:rsidRPr="006B07E9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1BB" w:rsidRPr="006B07E9" w14:paraId="4A5EC51E" w14:textId="77777777" w:rsidTr="009C73AF">
        <w:tc>
          <w:tcPr>
            <w:tcW w:w="1906" w:type="pct"/>
          </w:tcPr>
          <w:p w14:paraId="0912DCF5" w14:textId="079D4A58" w:rsidR="00D631BB" w:rsidRPr="006B07E9" w:rsidRDefault="00D631BB" w:rsidP="00D631B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5" w:type="pct"/>
          </w:tcPr>
          <w:p w14:paraId="33B3549C" w14:textId="77777777" w:rsidR="00D631BB" w:rsidRPr="006B07E9" w:rsidRDefault="00D631BB" w:rsidP="00D631B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1C1A198" w14:textId="77777777" w:rsidR="00D631BB" w:rsidRPr="006B07E9" w:rsidRDefault="00D631BB" w:rsidP="00D631B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60EB2E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D2B2EF0" w14:textId="77777777" w:rsidR="00D631BB" w:rsidRPr="006B07E9" w:rsidRDefault="00D631BB" w:rsidP="00D631BB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B474E4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1F54883" w14:textId="77777777" w:rsidR="00D631BB" w:rsidRPr="006B07E9" w:rsidRDefault="00D631BB" w:rsidP="00D631BB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EBA2D5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FD285AA" w14:textId="77777777" w:rsidR="00D631BB" w:rsidRPr="006B07E9" w:rsidRDefault="00D631BB" w:rsidP="00D631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BB" w:rsidRPr="006B07E9" w14:paraId="30C57E9A" w14:textId="77777777" w:rsidTr="009C73AF">
        <w:tc>
          <w:tcPr>
            <w:tcW w:w="1906" w:type="pct"/>
          </w:tcPr>
          <w:p w14:paraId="5A4C1D2A" w14:textId="5627F230" w:rsidR="00D631BB" w:rsidRPr="006B07E9" w:rsidRDefault="00D631BB" w:rsidP="00D631B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5" w:type="pct"/>
          </w:tcPr>
          <w:p w14:paraId="3507B31E" w14:textId="77777777" w:rsidR="00D631BB" w:rsidRPr="006B07E9" w:rsidRDefault="00D631BB" w:rsidP="00D631B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36F5E18" w14:textId="77777777" w:rsidR="00D631BB" w:rsidRPr="006B07E9" w:rsidRDefault="00D631BB" w:rsidP="00D631BB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796A2D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66EB27AC" w14:textId="1230317C" w:rsidR="00D631BB" w:rsidRPr="006B07E9" w:rsidRDefault="00D631BB" w:rsidP="00D631BB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5DDDD4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A1400E2" w14:textId="77777777" w:rsidR="00D631BB" w:rsidRPr="006B07E9" w:rsidRDefault="00D631BB" w:rsidP="00D631BB">
            <w:pPr>
              <w:tabs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72A30A" w14:textId="77777777" w:rsidR="00D631BB" w:rsidRPr="006B07E9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4E56E4E" w14:textId="75BDECBE" w:rsidR="00D631BB" w:rsidRPr="006B07E9" w:rsidRDefault="00D631BB" w:rsidP="00D631BB">
            <w:pPr>
              <w:pStyle w:val="BodyText"/>
              <w:tabs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3AF" w:rsidRPr="006B07E9" w14:paraId="64D706E7" w14:textId="77777777" w:rsidTr="009C73AF">
        <w:tc>
          <w:tcPr>
            <w:tcW w:w="1906" w:type="pct"/>
          </w:tcPr>
          <w:p w14:paraId="2396B2BD" w14:textId="3FBB6993" w:rsidR="009C73AF" w:rsidRPr="006B07E9" w:rsidRDefault="009C73AF" w:rsidP="009C73AF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5" w:type="pct"/>
          </w:tcPr>
          <w:p w14:paraId="6753B980" w14:textId="77777777" w:rsidR="009C73AF" w:rsidRPr="006B07E9" w:rsidRDefault="009C73AF" w:rsidP="009C73AF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2005039" w14:textId="5BC65279" w:rsidR="009C73AF" w:rsidRPr="006B07E9" w:rsidRDefault="00C20210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73415">
              <w:rPr>
                <w:rFonts w:ascii="Angsana New" w:hAnsi="Angsana New"/>
                <w:sz w:val="30"/>
                <w:szCs w:val="30"/>
              </w:rPr>
              <w:t>,</w:t>
            </w:r>
            <w:r w:rsidR="001F75C6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47" w:type="pct"/>
          </w:tcPr>
          <w:p w14:paraId="311263B0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9872DA2" w14:textId="650048D5" w:rsidR="009C73AF" w:rsidRPr="006B07E9" w:rsidRDefault="009C73AF" w:rsidP="009C73AF">
            <w:pPr>
              <w:tabs>
                <w:tab w:val="decimal" w:pos="88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2,993</w:t>
            </w:r>
          </w:p>
        </w:tc>
        <w:tc>
          <w:tcPr>
            <w:tcW w:w="146" w:type="pct"/>
          </w:tcPr>
          <w:p w14:paraId="41EE5966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FE864B6" w14:textId="58BBB197" w:rsidR="009C73AF" w:rsidRPr="006B07E9" w:rsidRDefault="009D5B38" w:rsidP="009C73AF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  <w:tc>
          <w:tcPr>
            <w:tcW w:w="147" w:type="pct"/>
          </w:tcPr>
          <w:p w14:paraId="416C7EF9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A4FDCD0" w14:textId="69ADFBE8" w:rsidR="009C73AF" w:rsidRPr="006B07E9" w:rsidRDefault="009C73AF" w:rsidP="009C73AF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2,993</w:t>
            </w:r>
          </w:p>
        </w:tc>
      </w:tr>
      <w:tr w:rsidR="009C73AF" w:rsidRPr="006B07E9" w14:paraId="69DCB6ED" w14:textId="77777777" w:rsidTr="009C73AF">
        <w:tc>
          <w:tcPr>
            <w:tcW w:w="1906" w:type="pct"/>
          </w:tcPr>
          <w:p w14:paraId="28E3E13B" w14:textId="3B5C2400" w:rsidR="009C73AF" w:rsidRPr="006B07E9" w:rsidRDefault="009C73AF" w:rsidP="009C73AF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5" w:type="pct"/>
          </w:tcPr>
          <w:p w14:paraId="4944594B" w14:textId="77777777" w:rsidR="009C73AF" w:rsidRPr="006B07E9" w:rsidRDefault="009C73AF" w:rsidP="009C73AF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5E226950" w14:textId="5519200A" w:rsidR="009C73AF" w:rsidRPr="006B07E9" w:rsidRDefault="00073415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2021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20210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7" w:type="pct"/>
          </w:tcPr>
          <w:p w14:paraId="692EFE72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4AE45A31" w14:textId="5B224190" w:rsidR="009C73AF" w:rsidRPr="006B07E9" w:rsidRDefault="009C73AF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13,208</w:t>
            </w:r>
          </w:p>
        </w:tc>
        <w:tc>
          <w:tcPr>
            <w:tcW w:w="146" w:type="pct"/>
          </w:tcPr>
          <w:p w14:paraId="3564F087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7C6C4601" w14:textId="52265454" w:rsidR="009C73AF" w:rsidRPr="006B07E9" w:rsidRDefault="009D5B38" w:rsidP="009C73AF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</w:t>
            </w:r>
            <w:r w:rsidR="00C202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0C681D5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A6FB0C1" w14:textId="41D420BB" w:rsidR="009C73AF" w:rsidRPr="006B07E9" w:rsidRDefault="009C73AF" w:rsidP="009C73AF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</w:tr>
      <w:tr w:rsidR="009C73AF" w:rsidRPr="006B07E9" w14:paraId="524EAD11" w14:textId="77777777" w:rsidTr="009C73AF">
        <w:tc>
          <w:tcPr>
            <w:tcW w:w="1906" w:type="pct"/>
          </w:tcPr>
          <w:p w14:paraId="02C0ECE8" w14:textId="2D6DAE1C" w:rsidR="009C73AF" w:rsidRPr="006B07E9" w:rsidRDefault="009C73AF" w:rsidP="009C73AF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" w:type="pct"/>
          </w:tcPr>
          <w:p w14:paraId="3E4D2C44" w14:textId="77777777" w:rsidR="009C73AF" w:rsidRPr="006B07E9" w:rsidRDefault="009C73AF" w:rsidP="009C73AF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31A7F816" w14:textId="47B86499" w:rsidR="009C73AF" w:rsidRDefault="001F75C6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7" w:type="pct"/>
          </w:tcPr>
          <w:p w14:paraId="13E52422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58A7F269" w14:textId="6E7C32C7" w:rsidR="009C73AF" w:rsidRPr="00C605FF" w:rsidRDefault="009C73AF" w:rsidP="009C73AF">
            <w:pPr>
              <w:tabs>
                <w:tab w:val="decimal" w:pos="88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3E0B799D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59456336" w14:textId="0620B5A0" w:rsidR="009C73AF" w:rsidRDefault="009D5B38" w:rsidP="009C73AF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7" w:type="pct"/>
          </w:tcPr>
          <w:p w14:paraId="55FBED07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CC0FA4A" w14:textId="3405CF37" w:rsidR="009C73AF" w:rsidRPr="00C605FF" w:rsidRDefault="009C73AF" w:rsidP="009C73AF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9C73AF" w:rsidRPr="006B07E9" w14:paraId="6B7634F3" w14:textId="77777777" w:rsidTr="009C73AF">
        <w:tc>
          <w:tcPr>
            <w:tcW w:w="1906" w:type="pct"/>
          </w:tcPr>
          <w:p w14:paraId="2830C920" w14:textId="17FD4EEF" w:rsidR="009C73AF" w:rsidRPr="006B07E9" w:rsidRDefault="009C73AF" w:rsidP="009C73A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5" w:type="pct"/>
          </w:tcPr>
          <w:p w14:paraId="72A0981B" w14:textId="77777777" w:rsidR="009C73AF" w:rsidRPr="006B07E9" w:rsidRDefault="009C73AF" w:rsidP="009C73AF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5F82897" w14:textId="7E83088F" w:rsidR="009C73AF" w:rsidRPr="006B07E9" w:rsidRDefault="00073415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20210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7" w:type="pct"/>
          </w:tcPr>
          <w:p w14:paraId="6C39E82B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048CA61F" w14:textId="13C5E032" w:rsidR="009C73AF" w:rsidRPr="006B07E9" w:rsidRDefault="009C73AF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  <w:tc>
          <w:tcPr>
            <w:tcW w:w="146" w:type="pct"/>
          </w:tcPr>
          <w:p w14:paraId="22CDA757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4699714C" w14:textId="335BC9FD" w:rsidR="009C73AF" w:rsidRPr="006B07E9" w:rsidRDefault="00746E2A" w:rsidP="009C73AF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1,40</w:t>
            </w:r>
            <w:r w:rsidR="00C2021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079C4F66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29EA6EB" w14:textId="275D1A8F" w:rsidR="009C73AF" w:rsidRPr="006B07E9" w:rsidRDefault="009C73AF" w:rsidP="009C73AF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9C73AF" w:rsidRPr="006B07E9" w14:paraId="420B3D70" w14:textId="77777777" w:rsidTr="009C73AF">
        <w:trPr>
          <w:trHeight w:val="837"/>
        </w:trPr>
        <w:tc>
          <w:tcPr>
            <w:tcW w:w="1906" w:type="pct"/>
          </w:tcPr>
          <w:p w14:paraId="132E9AC2" w14:textId="6014D61F" w:rsidR="009C73AF" w:rsidRPr="006B07E9" w:rsidRDefault="009C73AF" w:rsidP="009C73A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5" w:type="pct"/>
          </w:tcPr>
          <w:p w14:paraId="7DF3CDFA" w14:textId="77777777" w:rsidR="009C73AF" w:rsidRPr="006B07E9" w:rsidRDefault="009C73AF" w:rsidP="009C73AF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6545B620" w14:textId="77777777" w:rsidR="009C73AF" w:rsidRDefault="009C73AF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D31F74B" w14:textId="76093466" w:rsidR="00136D09" w:rsidRPr="006B07E9" w:rsidRDefault="00C20210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36D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7" w:type="pct"/>
          </w:tcPr>
          <w:p w14:paraId="50E8BB4E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300A94E5" w14:textId="77777777" w:rsidR="009C73AF" w:rsidRDefault="009C73AF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B668EFC" w14:textId="20FEDFD2" w:rsidR="009C73AF" w:rsidRPr="006B07E9" w:rsidRDefault="009C73AF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1,310</w:t>
            </w:r>
          </w:p>
        </w:tc>
        <w:tc>
          <w:tcPr>
            <w:tcW w:w="146" w:type="pct"/>
          </w:tcPr>
          <w:p w14:paraId="7887FF62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01676CF3" w14:textId="77777777" w:rsidR="009C73AF" w:rsidRDefault="009C73AF" w:rsidP="009C73AF">
            <w:pPr>
              <w:tabs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45D4864" w14:textId="26CDCC96" w:rsidR="00136D09" w:rsidRPr="006B07E9" w:rsidRDefault="00136D09" w:rsidP="009C73AF">
            <w:pPr>
              <w:tabs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C20210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7" w:type="pct"/>
          </w:tcPr>
          <w:p w14:paraId="59AEEC7C" w14:textId="77777777" w:rsidR="009C73AF" w:rsidRPr="006B07E9" w:rsidRDefault="009C73AF" w:rsidP="009C73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211B51" w14:textId="77777777" w:rsidR="009C73AF" w:rsidRDefault="009C73AF" w:rsidP="009C73AF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6B327D1" w14:textId="0F21BF61" w:rsidR="009C73AF" w:rsidRPr="006B07E9" w:rsidRDefault="009C73AF" w:rsidP="009C73AF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</w:tr>
    </w:tbl>
    <w:p w14:paraId="72700922" w14:textId="4F1B4DAB" w:rsidR="00D631BB" w:rsidRPr="006B07E9" w:rsidRDefault="00D631BB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BA426" w14:textId="586FFAB2" w:rsidR="000A4CDB" w:rsidRPr="00D37D6D" w:rsidRDefault="000A4CDB" w:rsidP="000A4CD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7E9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9C73AF">
        <w:rPr>
          <w:rFonts w:ascii="Angsana New" w:hAnsi="Angsana New"/>
          <w:sz w:val="30"/>
          <w:szCs w:val="30"/>
        </w:rPr>
        <w:t>6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6B07E9">
        <w:rPr>
          <w:rFonts w:ascii="Angsana New" w:hAnsi="Angsana New" w:hint="cs"/>
          <w:sz w:val="30"/>
          <w:szCs w:val="30"/>
          <w:cs/>
        </w:rPr>
        <w:t>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7D7510">
        <w:rPr>
          <w:rFonts w:ascii="Angsana New" w:hAnsi="Angsana New" w:hint="cs"/>
          <w:sz w:val="30"/>
          <w:szCs w:val="30"/>
          <w:cs/>
        </w:rPr>
        <w:t>และบริษัท</w:t>
      </w:r>
      <w:r w:rsidRPr="006B07E9">
        <w:rPr>
          <w:rFonts w:ascii="Angsana New" w:hAnsi="Angsana New"/>
          <w:sz w:val="30"/>
          <w:szCs w:val="30"/>
          <w:cs/>
        </w:rPr>
        <w:t xml:space="preserve"> มีจำนวน</w:t>
      </w:r>
      <w:bookmarkStart w:id="2" w:name="_Hlk118985015"/>
      <w:r w:rsidR="0023318C">
        <w:rPr>
          <w:rFonts w:ascii="Angsana New" w:hAnsi="Angsana New"/>
          <w:sz w:val="30"/>
          <w:szCs w:val="30"/>
        </w:rPr>
        <w:t xml:space="preserve"> </w:t>
      </w:r>
      <w:bookmarkEnd w:id="2"/>
      <w:r w:rsidR="00172D5E">
        <w:rPr>
          <w:rFonts w:ascii="Angsana New" w:hAnsi="Angsana New"/>
          <w:sz w:val="30"/>
          <w:szCs w:val="30"/>
        </w:rPr>
        <w:t>32</w:t>
      </w:r>
      <w:r w:rsidR="001F75C6">
        <w:rPr>
          <w:rFonts w:ascii="Angsana New" w:hAnsi="Angsana New"/>
          <w:sz w:val="30"/>
          <w:szCs w:val="30"/>
        </w:rPr>
        <w:t>.</w:t>
      </w:r>
      <w:r w:rsidR="00172D5E">
        <w:rPr>
          <w:rFonts w:ascii="Angsana New" w:hAnsi="Angsana New"/>
          <w:sz w:val="30"/>
          <w:szCs w:val="30"/>
        </w:rPr>
        <w:t>14</w:t>
      </w:r>
      <w:r w:rsidR="009C73AF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แล</w:t>
      </w:r>
      <w:r w:rsidR="0023318C">
        <w:rPr>
          <w:rFonts w:ascii="Angsana New" w:hAnsi="Angsana New" w:hint="cs"/>
          <w:sz w:val="30"/>
          <w:szCs w:val="30"/>
          <w:cs/>
        </w:rPr>
        <w:t xml:space="preserve">ะ </w:t>
      </w:r>
      <w:r w:rsidR="00172D5E">
        <w:rPr>
          <w:rFonts w:ascii="Angsana New" w:hAnsi="Angsana New"/>
          <w:sz w:val="30"/>
          <w:szCs w:val="30"/>
        </w:rPr>
        <w:t xml:space="preserve">                  12</w:t>
      </w:r>
      <w:r w:rsidR="001F75C6">
        <w:rPr>
          <w:rFonts w:ascii="Angsana New" w:hAnsi="Angsana New"/>
          <w:sz w:val="30"/>
          <w:szCs w:val="30"/>
        </w:rPr>
        <w:t>.1</w:t>
      </w:r>
      <w:r w:rsidR="00172D5E">
        <w:rPr>
          <w:rFonts w:ascii="Angsana New" w:hAnsi="Angsana New"/>
          <w:sz w:val="30"/>
          <w:szCs w:val="30"/>
        </w:rPr>
        <w:t>7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D94E97">
        <w:rPr>
          <w:rFonts w:ascii="Angsana New" w:hAnsi="Angsana New" w:hint="cs"/>
          <w:sz w:val="30"/>
          <w:szCs w:val="30"/>
          <w:cs/>
        </w:rPr>
        <w:t xml:space="preserve">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</w:t>
      </w:r>
      <w:r w:rsidR="009C73AF">
        <w:rPr>
          <w:rFonts w:ascii="Angsana New" w:hAnsi="Angsana New"/>
          <w:i/>
          <w:iCs/>
          <w:sz w:val="30"/>
          <w:szCs w:val="30"/>
        </w:rPr>
        <w:t>5</w:t>
      </w:r>
      <w:r w:rsidR="00D94E97" w:rsidRPr="00D37D6D">
        <w:rPr>
          <w:rFonts w:ascii="Angsana New" w:hAnsi="Angsana New"/>
          <w:i/>
          <w:iCs/>
          <w:sz w:val="30"/>
          <w:szCs w:val="30"/>
        </w:rPr>
        <w:t xml:space="preserve">: </w:t>
      </w:r>
      <w:r w:rsidR="00CD6990" w:rsidRPr="00CD6990">
        <w:rPr>
          <w:rFonts w:ascii="Angsana New" w:hAnsi="Angsana New"/>
          <w:i/>
          <w:iCs/>
          <w:sz w:val="30"/>
          <w:szCs w:val="30"/>
        </w:rPr>
        <w:t>3</w:t>
      </w:r>
      <w:r w:rsidR="009C73AF">
        <w:rPr>
          <w:rFonts w:ascii="Angsana New" w:hAnsi="Angsana New"/>
          <w:i/>
          <w:iCs/>
          <w:sz w:val="30"/>
          <w:szCs w:val="30"/>
        </w:rPr>
        <w:t>5.82</w:t>
      </w:r>
      <w:r w:rsidR="00D94E97" w:rsidRPr="00D37D6D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9C73AF">
        <w:rPr>
          <w:rFonts w:ascii="Angsana New" w:hAnsi="Angsana New"/>
          <w:i/>
          <w:iCs/>
          <w:sz w:val="30"/>
          <w:szCs w:val="30"/>
        </w:rPr>
        <w:t xml:space="preserve">12.52 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ล้านบาท ตา</w:t>
      </w:r>
      <w:r w:rsidR="00486CA8">
        <w:rPr>
          <w:rFonts w:ascii="Angsana New" w:hAnsi="Angsana New" w:hint="cs"/>
          <w:i/>
          <w:iCs/>
          <w:sz w:val="30"/>
          <w:szCs w:val="30"/>
          <w:cs/>
        </w:rPr>
        <w:t>ม</w:t>
      </w:r>
      <w:r w:rsidR="00D94E97" w:rsidRPr="00D37D6D">
        <w:rPr>
          <w:rFonts w:ascii="Angsana New" w:hAnsi="Angsana New" w:hint="cs"/>
          <w:i/>
          <w:iCs/>
          <w:sz w:val="30"/>
          <w:szCs w:val="30"/>
          <w:cs/>
        </w:rPr>
        <w:t>ลำดับ)</w:t>
      </w:r>
    </w:p>
    <w:p w14:paraId="25544287" w14:textId="5F64B694" w:rsidR="00152C62" w:rsidRDefault="00152C62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2292EB" w14:textId="2A63643C" w:rsidR="00B758B6" w:rsidRPr="00AE2820" w:rsidRDefault="00B758B6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2820">
        <w:rPr>
          <w:rFonts w:ascii="Angsana New" w:hAnsi="Angsana New"/>
          <w:b/>
          <w:bCs/>
          <w:sz w:val="30"/>
          <w:szCs w:val="30"/>
          <w:cs/>
          <w:lang w:val="th-TH"/>
        </w:rPr>
        <w:t>ค่าความนิยม</w:t>
      </w:r>
    </w:p>
    <w:p w14:paraId="496AE902" w14:textId="77777777" w:rsidR="00B758B6" w:rsidRPr="008F156A" w:rsidRDefault="00B758B6" w:rsidP="001260F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900"/>
        <w:gridCol w:w="1350"/>
        <w:gridCol w:w="270"/>
        <w:gridCol w:w="1440"/>
      </w:tblGrid>
      <w:tr w:rsidR="00400C52" w:rsidRPr="006B07E9" w14:paraId="2FCCD99D" w14:textId="77777777" w:rsidTr="005E5D04">
        <w:trPr>
          <w:tblHeader/>
        </w:trPr>
        <w:tc>
          <w:tcPr>
            <w:tcW w:w="4050" w:type="dxa"/>
          </w:tcPr>
          <w:p w14:paraId="2579CEF1" w14:textId="77777777" w:rsidR="00400C52" w:rsidRPr="006B07E9" w:rsidRDefault="00400C52" w:rsidP="003D3F9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4B3EA" w14:textId="77777777" w:rsidR="00400C52" w:rsidRPr="006B07E9" w:rsidRDefault="00400C52" w:rsidP="003D3F92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76F2F8" w14:textId="77777777" w:rsidR="00400C52" w:rsidRPr="006B07E9" w:rsidRDefault="00400C52" w:rsidP="00B758B6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6540191" w14:textId="77777777" w:rsidR="00400C52" w:rsidRPr="006B07E9" w:rsidRDefault="00400C52" w:rsidP="00B758B6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2B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C52" w:rsidRPr="006B07E9" w14:paraId="61BF3EC3" w14:textId="77777777" w:rsidTr="005E5D04">
        <w:trPr>
          <w:tblHeader/>
        </w:trPr>
        <w:tc>
          <w:tcPr>
            <w:tcW w:w="4050" w:type="dxa"/>
          </w:tcPr>
          <w:p w14:paraId="60C52FE1" w14:textId="77777777" w:rsidR="00400C52" w:rsidRPr="006B07E9" w:rsidRDefault="00400C52" w:rsidP="003D3F9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AAE66" w14:textId="65228FFE" w:rsidR="00400C52" w:rsidRPr="006B07E9" w:rsidRDefault="00400C52" w:rsidP="00B758B6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912280" w14:textId="77777777" w:rsidR="00400C52" w:rsidRPr="006B07E9" w:rsidRDefault="00400C52" w:rsidP="003D3F9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E538C1" w14:textId="24B53AF4" w:rsidR="00400C52" w:rsidRPr="006B07E9" w:rsidRDefault="00C605FF" w:rsidP="003D3F9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C73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13BF1D0E" w14:textId="77777777" w:rsidR="00400C52" w:rsidRPr="006B07E9" w:rsidRDefault="00400C52" w:rsidP="003D3F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5CA6CDE" w14:textId="31761FB3" w:rsidR="00400C52" w:rsidRPr="006B07E9" w:rsidRDefault="00C605FF" w:rsidP="003D3F9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9C73A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00C52" w:rsidRPr="006B07E9" w14:paraId="7DDA7F6D" w14:textId="77777777" w:rsidTr="005E5D04">
        <w:trPr>
          <w:tblHeader/>
        </w:trPr>
        <w:tc>
          <w:tcPr>
            <w:tcW w:w="4050" w:type="dxa"/>
          </w:tcPr>
          <w:p w14:paraId="00D7AEF0" w14:textId="77777777" w:rsidR="00400C52" w:rsidRPr="006B07E9" w:rsidRDefault="00400C52" w:rsidP="003D3F9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D678" w14:textId="77777777" w:rsidR="00400C52" w:rsidRPr="006B07E9" w:rsidRDefault="00400C52" w:rsidP="00B758B6">
            <w:pPr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56BD04" w14:textId="77777777" w:rsidR="00400C52" w:rsidRPr="006B07E9" w:rsidRDefault="00400C52" w:rsidP="003D3F92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1C9E3EC3" w14:textId="77777777" w:rsidR="00400C52" w:rsidRPr="006B07E9" w:rsidRDefault="00400C52" w:rsidP="003D3F92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C52" w:rsidRPr="006B07E9" w14:paraId="4FC00580" w14:textId="77777777" w:rsidTr="005E5D04">
        <w:tc>
          <w:tcPr>
            <w:tcW w:w="4050" w:type="dxa"/>
          </w:tcPr>
          <w:p w14:paraId="42576877" w14:textId="77777777" w:rsidR="00400C52" w:rsidRPr="006B07E9" w:rsidRDefault="00400C52" w:rsidP="004B566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E4F7E6A" w14:textId="77777777" w:rsidR="00400C52" w:rsidRPr="006B07E9" w:rsidRDefault="00400C52" w:rsidP="004B5660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1728A" w14:textId="77777777" w:rsidR="00400C52" w:rsidRPr="006B07E9" w:rsidRDefault="00400C52" w:rsidP="004B56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3DD4B" w14:textId="77777777" w:rsidR="00400C52" w:rsidRPr="006B07E9" w:rsidRDefault="00400C52" w:rsidP="004B56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D52D3" w14:textId="77777777" w:rsidR="00400C52" w:rsidRPr="006B07E9" w:rsidRDefault="00400C52" w:rsidP="004B56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EF348F" w14:textId="77777777" w:rsidR="00400C52" w:rsidRPr="006B07E9" w:rsidRDefault="00400C52" w:rsidP="004B5660">
            <w:pPr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290" w:rsidRPr="006B07E9" w14:paraId="1EA62B62" w14:textId="77777777" w:rsidTr="005E5D04">
        <w:tc>
          <w:tcPr>
            <w:tcW w:w="4050" w:type="dxa"/>
            <w:shd w:val="clear" w:color="auto" w:fill="auto"/>
          </w:tcPr>
          <w:p w14:paraId="149FD825" w14:textId="5AA593A2" w:rsidR="00FE7290" w:rsidRPr="006B07E9" w:rsidRDefault="00FE7290" w:rsidP="00FE729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333B258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DCEF0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086F0F" w14:textId="0623379C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</w:tcPr>
          <w:p w14:paraId="5B9949D2" w14:textId="77777777" w:rsidR="00FE7290" w:rsidRPr="006B07E9" w:rsidRDefault="00FE7290" w:rsidP="00FE729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B1EB8C" w14:textId="39A692D1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769</w:t>
            </w:r>
          </w:p>
        </w:tc>
      </w:tr>
      <w:tr w:rsidR="00FE7290" w:rsidRPr="006B07E9" w14:paraId="483ABE9A" w14:textId="77777777" w:rsidTr="005E5D04">
        <w:tc>
          <w:tcPr>
            <w:tcW w:w="4050" w:type="dxa"/>
          </w:tcPr>
          <w:p w14:paraId="67967B95" w14:textId="77777777" w:rsidR="00FE7290" w:rsidRPr="00AA445C" w:rsidRDefault="00FE7290" w:rsidP="00FE7290">
            <w:pPr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0FF00A" w14:textId="77777777" w:rsidR="00FE7290" w:rsidRPr="009051B1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57876D0" w14:textId="77777777" w:rsidR="00FE7290" w:rsidRPr="009051B1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72F8D4" w14:textId="77777777" w:rsidR="00FE7290" w:rsidRPr="009051B1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C0D31B" w14:textId="77777777" w:rsidR="00FE7290" w:rsidRPr="009051B1" w:rsidRDefault="00FE7290" w:rsidP="00FE7290">
            <w:pPr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6F707A" w14:textId="77777777" w:rsidR="00FE7290" w:rsidRPr="009051B1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E7290" w:rsidRPr="006B07E9" w14:paraId="68AF989E" w14:textId="77777777" w:rsidTr="005E5D04">
        <w:tc>
          <w:tcPr>
            <w:tcW w:w="4050" w:type="dxa"/>
          </w:tcPr>
          <w:p w14:paraId="10AF0253" w14:textId="41AB51E8" w:rsidR="00FE7290" w:rsidRPr="006B07E9" w:rsidRDefault="00FE7290" w:rsidP="00FE729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F8DE9B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0997A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8CCDDD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26A87" w14:textId="77777777" w:rsidR="00FE7290" w:rsidRPr="006B07E9" w:rsidRDefault="00FE7290" w:rsidP="00FE729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7DB5AD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290" w:rsidRPr="006B07E9" w14:paraId="6A7EBFC2" w14:textId="77777777" w:rsidTr="005E5D04">
        <w:tc>
          <w:tcPr>
            <w:tcW w:w="4050" w:type="dxa"/>
          </w:tcPr>
          <w:p w14:paraId="337EDF62" w14:textId="02971B01" w:rsidR="00FE7290" w:rsidRPr="006B07E9" w:rsidRDefault="00FE7290" w:rsidP="00FE729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sz w:val="30"/>
                <w:szCs w:val="30"/>
              </w:rPr>
              <w:t>1</w:t>
            </w:r>
            <w:r w:rsidRPr="006B07E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54C815A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B2FDE" w14:textId="77777777" w:rsidR="00FE7290" w:rsidRPr="006B07E9" w:rsidRDefault="00FE7290" w:rsidP="00FE72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806C7" w14:textId="1019027E" w:rsidR="00FE7290" w:rsidRPr="006B07E9" w:rsidRDefault="00FE7290" w:rsidP="00FE72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8E3CE" w14:textId="77777777" w:rsidR="00FE7290" w:rsidRPr="006B07E9" w:rsidRDefault="00FE7290" w:rsidP="00FE729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F80257" w14:textId="3C20C0E9" w:rsidR="00FE7290" w:rsidRPr="006B07E9" w:rsidRDefault="00FE7290" w:rsidP="00FE72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7290" w:rsidRPr="006B07E9" w14:paraId="2E7B79C3" w14:textId="77777777" w:rsidTr="005E5D04">
        <w:tc>
          <w:tcPr>
            <w:tcW w:w="4050" w:type="dxa"/>
            <w:shd w:val="clear" w:color="auto" w:fill="auto"/>
          </w:tcPr>
          <w:p w14:paraId="7116A39F" w14:textId="77777777" w:rsidR="00FE7290" w:rsidRPr="00AA445C" w:rsidRDefault="00FE7290" w:rsidP="00FE7290">
            <w:pPr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C900F63" w14:textId="77777777" w:rsidR="00FE7290" w:rsidRPr="009051B1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DAB0FED" w14:textId="77777777" w:rsidR="00FE7290" w:rsidRPr="009051B1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8EAB18" w14:textId="77777777" w:rsidR="00FE7290" w:rsidRPr="009051B1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A46BA2B" w14:textId="77777777" w:rsidR="00FE7290" w:rsidRPr="009051B1" w:rsidRDefault="00FE7290" w:rsidP="00FE7290">
            <w:pPr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0E699" w14:textId="77777777" w:rsidR="00FE7290" w:rsidRPr="009051B1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E7290" w:rsidRPr="006B07E9" w14:paraId="701D1EF8" w14:textId="77777777" w:rsidTr="005E5D04">
        <w:tc>
          <w:tcPr>
            <w:tcW w:w="4050" w:type="dxa"/>
            <w:shd w:val="clear" w:color="auto" w:fill="auto"/>
          </w:tcPr>
          <w:p w14:paraId="51FB032F" w14:textId="77777777" w:rsidR="00FE7290" w:rsidRPr="006B07E9" w:rsidRDefault="00FE7290" w:rsidP="00FE729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5B5F7A5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EA390D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9B85D5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A1B9D" w14:textId="77777777" w:rsidR="00FE7290" w:rsidRPr="006B07E9" w:rsidRDefault="00FE7290" w:rsidP="00FE729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B22AB5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290" w:rsidRPr="006B07E9" w14:paraId="3455F040" w14:textId="77777777" w:rsidTr="005E5D04">
        <w:tc>
          <w:tcPr>
            <w:tcW w:w="4050" w:type="dxa"/>
            <w:shd w:val="clear" w:color="auto" w:fill="auto"/>
          </w:tcPr>
          <w:p w14:paraId="2839F94B" w14:textId="7200EA94" w:rsidR="00FE7290" w:rsidRPr="006B07E9" w:rsidRDefault="00FE7290" w:rsidP="00FE729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531D8CFC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6781D" w14:textId="77777777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2ABED7" w14:textId="2A814354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</w:tcPr>
          <w:p w14:paraId="30E7EA77" w14:textId="77777777" w:rsidR="00FE7290" w:rsidRPr="006B07E9" w:rsidRDefault="00FE7290" w:rsidP="00FE729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C1A9F16" w14:textId="16FCAAD4" w:rsidR="00FE7290" w:rsidRPr="006B07E9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</w:t>
            </w:r>
            <w:r w:rsidRPr="006B07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</w:tr>
    </w:tbl>
    <w:p w14:paraId="78C5BDDF" w14:textId="1FF3A98F" w:rsidR="00EE6899" w:rsidRPr="008F156A" w:rsidRDefault="00EE6899" w:rsidP="005F09EB">
      <w:pPr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16F554D7" w14:textId="77777777" w:rsidR="009051B1" w:rsidRPr="006B07E9" w:rsidRDefault="009051B1" w:rsidP="009051B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ค่าความนิยมได้ถูกปันส่วนให้แก่หน่วยสินทรัพย์ที่ก่อให้เกิดเงินสด (</w:t>
      </w:r>
      <w:r w:rsidRPr="006B07E9">
        <w:rPr>
          <w:rFonts w:ascii="Angsana New" w:hAnsi="Angsana New"/>
          <w:snapToGrid w:val="0"/>
          <w:sz w:val="30"/>
          <w:szCs w:val="30"/>
          <w:lang w:eastAsia="th-TH"/>
        </w:rPr>
        <w:t>CGU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ที่ถูกกำหนดตามส่วนงานธุรกิจ </w:t>
      </w:r>
      <w:r w:rsidRPr="006B07E9">
        <w:rPr>
          <w:rFonts w:ascii="Angsana New" w:hAnsi="Angsana New"/>
          <w:snapToGrid w:val="0"/>
          <w:spacing w:val="6"/>
          <w:sz w:val="30"/>
          <w:szCs w:val="30"/>
          <w:cs/>
          <w:lang w:eastAsia="th-TH"/>
        </w:rPr>
        <w:t>ได้แก่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ส่วนงานธุรกิจที่เกี่ยวเนื่องกับผลิตภัณฑ์ก๊าซธรรมชาติ ธุรกิจให้บริการขนส่งสินค้า และธุรกิจโรงไฟฟ้าพลังงานแสงอาทิตย์</w:t>
      </w:r>
    </w:p>
    <w:p w14:paraId="5CC46C48" w14:textId="77777777" w:rsidR="009051B1" w:rsidRPr="008F156A" w:rsidRDefault="009051B1" w:rsidP="009051B1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eastAsia="th-TH"/>
        </w:rPr>
      </w:pPr>
    </w:p>
    <w:p w14:paraId="767AFE7D" w14:textId="384F6D93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 ซึ่งอ้างอิงจากงบประมาณทางการเงินครอบคลุมระยะเวลา </w:t>
      </w:r>
      <w:r w:rsidR="00C605FF" w:rsidRPr="00C605FF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5</w:t>
      </w:r>
      <w:r w:rsidR="00427913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="00BD63D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และ</w:t>
      </w:r>
      <w:r w:rsidR="00341F8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427913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1</w:t>
      </w:r>
      <w:r w:rsidR="00680EE4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7</w:t>
      </w:r>
      <w:r w:rsidRPr="006B07E9">
        <w:rPr>
          <w:rFonts w:ascii="Angsana New" w:hAnsi="Angsana New"/>
          <w:snapToGrid w:val="0"/>
          <w:spacing w:val="-2"/>
          <w:sz w:val="30"/>
          <w:szCs w:val="30"/>
          <w:lang w:val="en-GB" w:eastAsia="th-TH"/>
        </w:rPr>
        <w:t xml:space="preserve"> </w:t>
      </w: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ปี</w:t>
      </w:r>
      <w:r w:rsidRPr="006B07E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br/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ซึ่งได้รับอนุมัติจากผู้บริหาร</w:t>
      </w:r>
      <w:r w:rsidRPr="006B07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การวัดมูลค่ายุติธรรมจัดประเภทเป็นมูลค่ายุติธรรมระดับ </w:t>
      </w:r>
      <w:r w:rsidR="00C605FF" w:rsidRPr="00C605FF">
        <w:rPr>
          <w:rFonts w:ascii="Angsana New" w:hAnsi="Angsana New"/>
          <w:snapToGrid w:val="0"/>
          <w:sz w:val="30"/>
          <w:szCs w:val="30"/>
          <w:lang w:eastAsia="th-TH"/>
        </w:rPr>
        <w:t>3</w:t>
      </w:r>
    </w:p>
    <w:p w14:paraId="6781F6AC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7FE108A9" w14:textId="75493B0F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>อัตราคิดลดของบริษัทย่อยในกลุ่มธุรกิจที่เกี่ยวเนื่องกับผลิตภัณฑ์ก๊าซธรรมชาติ ธุรกิจให้บริการขนส่งสินค้า และโรงงานไฟฟ้าพลังงานแสงอาทิตย์เฉลี่ยอยู่ที่ร้อยละ</w:t>
      </w:r>
      <w:r w:rsidR="007C79B7">
        <w:rPr>
          <w:rFonts w:ascii="Angsana New" w:hAnsi="Angsana New"/>
          <w:snapToGrid w:val="0"/>
          <w:sz w:val="30"/>
          <w:szCs w:val="30"/>
          <w:lang w:eastAsia="th-TH"/>
        </w:rPr>
        <w:t xml:space="preserve"> 8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ต่อปี 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C605FF" w:rsidRPr="00C605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</w:t>
      </w:r>
      <w:r w:rsidR="00FA321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: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ร้อยละ</w:t>
      </w:r>
      <w:r w:rsidR="00732C8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7 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ต่อปี</w:t>
      </w:r>
      <w:r w:rsidRPr="006B07E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  <w:r w:rsidRPr="006B07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ข้อสมมตินี้ได้ถูกใช้เพื่อการวิเคราะห์หน่วยสินทรัพย์ที่ก่อให้เกิดเงินสดภายในส่วนงานธุรกิจ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71635F9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14:paraId="2A2197F4" w14:textId="77777777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E9">
        <w:rPr>
          <w:rFonts w:ascii="Angsana New" w:eastAsia="Calibri" w:hAnsi="Angsana New"/>
          <w:sz w:val="30"/>
          <w:szCs w:val="30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อัตราคิดลดที่ใช้เป็นอัตราก่อนหักภาษีที่สะท้อนถึงความเสี่ยงซึ่งเป็นลักษณะเฉพาะ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eastAsia="Calibri" w:hAnsi="Angsana New"/>
          <w:sz w:val="30"/>
          <w:szCs w:val="30"/>
          <w:cs/>
        </w:rPr>
        <w:t>ที่เกี่ยวข้องกับส่วนงานนั้น ๆ</w:t>
      </w:r>
    </w:p>
    <w:p w14:paraId="65CF4747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14:paraId="5BEE4E40" w14:textId="77777777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03CD6D3" w14:textId="77777777" w:rsidR="009051B1" w:rsidRPr="008F156A" w:rsidRDefault="009051B1" w:rsidP="009051B1">
      <w:pPr>
        <w:spacing w:line="240" w:lineRule="auto"/>
        <w:ind w:left="540"/>
        <w:jc w:val="thaiDistribute"/>
        <w:rPr>
          <w:rFonts w:ascii="Angsana New" w:eastAsia="Calibri" w:hAnsi="Angsana New"/>
          <w:sz w:val="22"/>
          <w:szCs w:val="22"/>
          <w:cs/>
        </w:rPr>
      </w:pPr>
    </w:p>
    <w:p w14:paraId="7C7105B8" w14:textId="123DE018" w:rsidR="009051B1" w:rsidRPr="006B07E9" w:rsidRDefault="009051B1" w:rsidP="009051B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B07E9">
        <w:rPr>
          <w:rFonts w:ascii="Angsana New" w:eastAsia="Calibri" w:hAnsi="Angsana New"/>
          <w:sz w:val="30"/>
          <w:szCs w:val="30"/>
          <w:cs/>
        </w:rPr>
        <w:t xml:space="preserve">หากข้อสมมติในการทดสอบการด้อยค่าของค่าความนิยมเปลี่ยนไป โดยประมาณการอัตราการเติบโตลดลงร้อยละ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หรืออัตราคิดลดเพิ่มขึ้นร้อยละ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ก็จะยังคงไม่มีค่าเผื่อการด้อยค่าของค่าความนิยม  </w:t>
      </w:r>
    </w:p>
    <w:p w14:paraId="04AC35DF" w14:textId="77777777" w:rsidR="00251B81" w:rsidRPr="006B07E9" w:rsidRDefault="00251B81" w:rsidP="00C444A7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  <w:sectPr w:rsidR="00251B81" w:rsidRPr="006B07E9" w:rsidSect="00586A38">
          <w:pgSz w:w="11906" w:h="16838" w:code="9"/>
          <w:pgMar w:top="1440" w:right="1196" w:bottom="720" w:left="1080" w:header="709" w:footer="578" w:gutter="0"/>
          <w:cols w:space="720"/>
        </w:sectPr>
      </w:pPr>
    </w:p>
    <w:p w14:paraId="420304BF" w14:textId="3F687985" w:rsidR="00524413" w:rsidRPr="00721CC7" w:rsidRDefault="00437D55" w:rsidP="005E3088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หนี้สินที่มีภาระดอกเบี้ย</w:t>
      </w:r>
    </w:p>
    <w:p w14:paraId="13F6B49B" w14:textId="77777777" w:rsidR="00391A7F" w:rsidRPr="00FC7C38" w:rsidRDefault="00391A7F" w:rsidP="00391A7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417"/>
        <w:gridCol w:w="809"/>
        <w:gridCol w:w="1238"/>
        <w:gridCol w:w="241"/>
        <w:gridCol w:w="1087"/>
        <w:gridCol w:w="240"/>
        <w:gridCol w:w="1068"/>
        <w:gridCol w:w="270"/>
        <w:gridCol w:w="990"/>
      </w:tblGrid>
      <w:tr w:rsidR="00CA1D19" w:rsidRPr="006B07E9" w14:paraId="63CAA716" w14:textId="77777777" w:rsidTr="00721CC7">
        <w:trPr>
          <w:tblHeader/>
        </w:trPr>
        <w:tc>
          <w:tcPr>
            <w:tcW w:w="3417" w:type="dxa"/>
          </w:tcPr>
          <w:p w14:paraId="7A7B6B7B" w14:textId="77777777" w:rsidR="00421EDE" w:rsidRPr="006B07E9" w:rsidRDefault="00421EDE" w:rsidP="0004051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BD75155" w14:textId="77777777" w:rsidR="00421EDE" w:rsidRPr="006B07E9" w:rsidRDefault="00421EDE" w:rsidP="0004051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66" w:type="dxa"/>
            <w:gridSpan w:val="3"/>
          </w:tcPr>
          <w:p w14:paraId="3E580943" w14:textId="77777777" w:rsidR="00421EDE" w:rsidRPr="006B07E9" w:rsidRDefault="00421EDE" w:rsidP="00AE524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2683205" w14:textId="77777777" w:rsidR="00421EDE" w:rsidRPr="006B07E9" w:rsidRDefault="00421EDE" w:rsidP="00040512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28" w:type="dxa"/>
            <w:gridSpan w:val="3"/>
          </w:tcPr>
          <w:p w14:paraId="0253CC20" w14:textId="77777777" w:rsidR="00421EDE" w:rsidRPr="006B07E9" w:rsidRDefault="00421EDE" w:rsidP="00AE524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6B07E9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A1D19" w:rsidRPr="006B07E9" w14:paraId="7BFA8B91" w14:textId="77777777" w:rsidTr="00721CC7">
        <w:trPr>
          <w:tblHeader/>
        </w:trPr>
        <w:tc>
          <w:tcPr>
            <w:tcW w:w="3417" w:type="dxa"/>
          </w:tcPr>
          <w:p w14:paraId="7078F16D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AD2CBCB" w14:textId="77777777" w:rsidR="00846C84" w:rsidRPr="006B07E9" w:rsidRDefault="00846C84" w:rsidP="001379C9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3E12BD9" w14:textId="7AA65EEA" w:rsidR="00846C84" w:rsidRPr="006B07E9" w:rsidRDefault="00C605FF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05BFC78" w14:textId="77777777" w:rsidR="00846C84" w:rsidRPr="006B07E9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F1833A" w14:textId="5F5EECA4" w:rsidR="00846C84" w:rsidRPr="006B07E9" w:rsidRDefault="00C605FF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234416AC" w14:textId="77777777" w:rsidR="00846C84" w:rsidRPr="006B07E9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6268CB8" w14:textId="0FE8DC92" w:rsidR="00846C84" w:rsidRPr="006B07E9" w:rsidRDefault="00C605FF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F12638" w14:textId="77777777" w:rsidR="00846C84" w:rsidRPr="006B07E9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53EEBD" w14:textId="27E2D75B" w:rsidR="00846C84" w:rsidRPr="006B07E9" w:rsidRDefault="00C605FF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46C84" w:rsidRPr="006B07E9" w14:paraId="53130A49" w14:textId="77777777" w:rsidTr="00721CC7">
        <w:trPr>
          <w:tblHeader/>
        </w:trPr>
        <w:tc>
          <w:tcPr>
            <w:tcW w:w="3417" w:type="dxa"/>
          </w:tcPr>
          <w:p w14:paraId="55C941BF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24EC10D5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0F4E8A0F" w14:textId="77777777" w:rsidR="00846C84" w:rsidRPr="006B07E9" w:rsidRDefault="00846C84" w:rsidP="00846C84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D19" w:rsidRPr="006B07E9" w14:paraId="2590782C" w14:textId="77777777" w:rsidTr="00721CC7">
        <w:tc>
          <w:tcPr>
            <w:tcW w:w="3417" w:type="dxa"/>
          </w:tcPr>
          <w:p w14:paraId="1C7E6C23" w14:textId="77777777" w:rsidR="00846C84" w:rsidRPr="006B07E9" w:rsidRDefault="00846C84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9" w:type="dxa"/>
          </w:tcPr>
          <w:p w14:paraId="3907377C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E84F6F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F3C48CA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6C143B4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F4F0D75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6C41CC4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06E2F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DFD8E5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6B07E9" w14:paraId="3EA487C6" w14:textId="77777777" w:rsidTr="00721CC7">
        <w:tc>
          <w:tcPr>
            <w:tcW w:w="3417" w:type="dxa"/>
          </w:tcPr>
          <w:p w14:paraId="325F058E" w14:textId="77777777" w:rsidR="00846C84" w:rsidRPr="006B07E9" w:rsidRDefault="00846C84" w:rsidP="00464335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9" w:type="dxa"/>
          </w:tcPr>
          <w:p w14:paraId="0264DCB3" w14:textId="77777777" w:rsidR="00846C84" w:rsidRPr="006B07E9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7376C5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2A0692A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6EEF5BED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A693F9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487A17B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AC66C" w14:textId="77777777" w:rsidR="00846C84" w:rsidRPr="006B07E9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AF5CD" w14:textId="77777777" w:rsidR="00846C84" w:rsidRPr="006B07E9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3AF" w:rsidRPr="006B07E9" w14:paraId="290021AF" w14:textId="77777777" w:rsidTr="00721CC7">
        <w:trPr>
          <w:trHeight w:val="758"/>
        </w:trPr>
        <w:tc>
          <w:tcPr>
            <w:tcW w:w="3417" w:type="dxa"/>
          </w:tcPr>
          <w:p w14:paraId="3E53413F" w14:textId="77777777" w:rsidR="009C73AF" w:rsidRDefault="009C73AF" w:rsidP="009C73AF">
            <w:pPr>
              <w:tabs>
                <w:tab w:val="left" w:pos="342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เงินกู้ยืมระยะสั้นจากบุคคลหรือกิจการ</w:t>
            </w:r>
          </w:p>
          <w:p w14:paraId="28229387" w14:textId="6B603658" w:rsidR="009C73AF" w:rsidRPr="006B07E9" w:rsidRDefault="009C73AF" w:rsidP="009C73AF">
            <w:pPr>
              <w:tabs>
                <w:tab w:val="left" w:pos="342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14:paraId="51825CF0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1343430" w14:textId="15898F95" w:rsidR="009C73AF" w:rsidRPr="006B07E9" w:rsidRDefault="00601F0A" w:rsidP="009C73AF">
            <w:pPr>
              <w:pStyle w:val="BodyText"/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1AC2D67A" w14:textId="10FF081E" w:rsidR="009C73AF" w:rsidRPr="00601F0A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201,120</w:t>
            </w:r>
          </w:p>
        </w:tc>
        <w:tc>
          <w:tcPr>
            <w:tcW w:w="241" w:type="dxa"/>
          </w:tcPr>
          <w:p w14:paraId="3FAAD346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777ECD0" w14:textId="23E2643F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201,120</w:t>
            </w:r>
          </w:p>
        </w:tc>
        <w:tc>
          <w:tcPr>
            <w:tcW w:w="240" w:type="dxa"/>
          </w:tcPr>
          <w:p w14:paraId="6EC4ACDE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A28C187" w14:textId="79CE9434" w:rsidR="009C73AF" w:rsidRPr="006B07E9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233,120</w:t>
            </w:r>
          </w:p>
        </w:tc>
        <w:tc>
          <w:tcPr>
            <w:tcW w:w="270" w:type="dxa"/>
          </w:tcPr>
          <w:p w14:paraId="58951BB4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54A30D" w14:textId="67706619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222,120</w:t>
            </w:r>
          </w:p>
        </w:tc>
      </w:tr>
      <w:tr w:rsidR="009C73AF" w:rsidRPr="006B07E9" w14:paraId="01D087BC" w14:textId="77777777" w:rsidTr="00721CC7">
        <w:tc>
          <w:tcPr>
            <w:tcW w:w="3417" w:type="dxa"/>
          </w:tcPr>
          <w:p w14:paraId="05190913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C7DD0DB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C228D0" w14:textId="77777777" w:rsidR="009C73AF" w:rsidRPr="00601F0A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0A4A9CD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812E93B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8A220C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649073E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7AA0A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333DA4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3AF" w:rsidRPr="006B07E9" w14:paraId="4D13B042" w14:textId="77777777" w:rsidTr="00721CC7">
        <w:trPr>
          <w:trHeight w:val="254"/>
        </w:trPr>
        <w:tc>
          <w:tcPr>
            <w:tcW w:w="3417" w:type="dxa"/>
          </w:tcPr>
          <w:p w14:paraId="37F3F1E4" w14:textId="77777777" w:rsidR="009C73AF" w:rsidRPr="006B07E9" w:rsidRDefault="009C73AF" w:rsidP="009C73AF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24939352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8772F3" w14:textId="77777777" w:rsidR="009C73AF" w:rsidRPr="00601F0A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351BD08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1CD8CD5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5A0B8AB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D9819E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E49DE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4775B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73AF" w:rsidRPr="006B07E9" w14:paraId="5AA331CE" w14:textId="77777777" w:rsidTr="00721CC7">
        <w:tc>
          <w:tcPr>
            <w:tcW w:w="3417" w:type="dxa"/>
          </w:tcPr>
          <w:p w14:paraId="075D9FCF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9" w:type="dxa"/>
          </w:tcPr>
          <w:p w14:paraId="2DC874C8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34F96A" w14:textId="3C3ACC31" w:rsidR="009C73AF" w:rsidRPr="00601F0A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F0A">
              <w:rPr>
                <w:rFonts w:ascii="Angsana New" w:hAnsi="Angsana New"/>
                <w:sz w:val="28"/>
                <w:szCs w:val="28"/>
                <w:lang w:val="en-US"/>
              </w:rPr>
              <w:t>1,506,358</w:t>
            </w:r>
          </w:p>
        </w:tc>
        <w:tc>
          <w:tcPr>
            <w:tcW w:w="241" w:type="dxa"/>
          </w:tcPr>
          <w:p w14:paraId="515152C4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E0FB66" w14:textId="2C4E08B4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1,269,956</w:t>
            </w:r>
          </w:p>
        </w:tc>
        <w:tc>
          <w:tcPr>
            <w:tcW w:w="240" w:type="dxa"/>
          </w:tcPr>
          <w:p w14:paraId="4D195BDC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E5DEA9" w14:textId="30CA4CC1" w:rsidR="009C73AF" w:rsidRPr="006B07E9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1,506,358</w:t>
            </w:r>
          </w:p>
        </w:tc>
        <w:tc>
          <w:tcPr>
            <w:tcW w:w="270" w:type="dxa"/>
          </w:tcPr>
          <w:p w14:paraId="6D9BEE21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0B680B" w14:textId="34A8AE26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1,269,956</w:t>
            </w:r>
          </w:p>
        </w:tc>
      </w:tr>
      <w:tr w:rsidR="009C73AF" w:rsidRPr="006B07E9" w14:paraId="22E3ABCE" w14:textId="77777777" w:rsidTr="00721CC7">
        <w:tc>
          <w:tcPr>
            <w:tcW w:w="3417" w:type="dxa"/>
          </w:tcPr>
          <w:p w14:paraId="7BAEA6BC" w14:textId="77777777" w:rsidR="009C73AF" w:rsidRDefault="009C73AF" w:rsidP="009C73AF">
            <w:pPr>
              <w:tabs>
                <w:tab w:val="left" w:pos="554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  <w:p w14:paraId="41BA9470" w14:textId="2387A244" w:rsidR="009C73AF" w:rsidRPr="006B07E9" w:rsidRDefault="009C73AF" w:rsidP="009C73AF">
            <w:pPr>
              <w:tabs>
                <w:tab w:val="left" w:pos="347"/>
                <w:tab w:val="left" w:pos="554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9" w:type="dxa"/>
          </w:tcPr>
          <w:p w14:paraId="2DDD560B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3AB72B" w14:textId="395AEE0B" w:rsidR="009C73AF" w:rsidRPr="00601F0A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19</w:t>
            </w:r>
            <w:r w:rsidR="003D03E0" w:rsidRPr="00601F0A">
              <w:rPr>
                <w:rFonts w:ascii="Angsana New" w:hAnsi="Angsana New"/>
                <w:sz w:val="28"/>
                <w:szCs w:val="28"/>
              </w:rPr>
              <w:t>2</w:t>
            </w:r>
            <w:r w:rsidRPr="00601F0A">
              <w:rPr>
                <w:rFonts w:ascii="Angsana New" w:hAnsi="Angsana New"/>
                <w:sz w:val="28"/>
                <w:szCs w:val="28"/>
              </w:rPr>
              <w:t>,</w:t>
            </w:r>
            <w:r w:rsidR="005A275F" w:rsidRPr="00601F0A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241" w:type="dxa"/>
          </w:tcPr>
          <w:p w14:paraId="2A91B7ED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349C7A1" w14:textId="3C1D59DC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183,025</w:t>
            </w:r>
          </w:p>
        </w:tc>
        <w:tc>
          <w:tcPr>
            <w:tcW w:w="240" w:type="dxa"/>
          </w:tcPr>
          <w:p w14:paraId="307C3EBC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7F8492" w14:textId="559DE3E2" w:rsidR="009C73AF" w:rsidRPr="006B07E9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</w:t>
            </w:r>
            <w:r w:rsidR="003D03E0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270" w:type="dxa"/>
          </w:tcPr>
          <w:p w14:paraId="1C0D9973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C4A466" w14:textId="6076D622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136,826</w:t>
            </w:r>
          </w:p>
        </w:tc>
      </w:tr>
      <w:tr w:rsidR="009C73AF" w:rsidRPr="006B07E9" w14:paraId="3132860F" w14:textId="77777777" w:rsidTr="00721CC7">
        <w:tc>
          <w:tcPr>
            <w:tcW w:w="3417" w:type="dxa"/>
          </w:tcPr>
          <w:p w14:paraId="1342D402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05CBFFDC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E23580F" w14:textId="72CC9F8B" w:rsidR="009C73AF" w:rsidRPr="00601F0A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(</w:t>
            </w:r>
            <w:r w:rsidR="003D03E0" w:rsidRPr="00601F0A">
              <w:rPr>
                <w:rFonts w:ascii="Angsana New" w:hAnsi="Angsana New"/>
                <w:sz w:val="28"/>
                <w:szCs w:val="28"/>
              </w:rPr>
              <w:t>3,364</w:t>
            </w:r>
            <w:r w:rsidRPr="00601F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2CF6400C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03C4ED" w14:textId="0CBA36D5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(2,636)</w:t>
            </w:r>
          </w:p>
        </w:tc>
        <w:tc>
          <w:tcPr>
            <w:tcW w:w="240" w:type="dxa"/>
          </w:tcPr>
          <w:p w14:paraId="71A6BD9E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4C54A9D" w14:textId="4BBA7CA8" w:rsidR="009C73AF" w:rsidRPr="006B07E9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D03E0">
              <w:rPr>
                <w:rFonts w:ascii="Angsana New" w:hAnsi="Angsana New"/>
                <w:sz w:val="28"/>
                <w:szCs w:val="28"/>
              </w:rPr>
              <w:t>3,169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CC3862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9BEF28" w14:textId="426BA473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(2,636)</w:t>
            </w:r>
          </w:p>
        </w:tc>
      </w:tr>
      <w:tr w:rsidR="009C73AF" w:rsidRPr="006B07E9" w14:paraId="43F4936D" w14:textId="77777777" w:rsidTr="00721CC7">
        <w:tc>
          <w:tcPr>
            <w:tcW w:w="3417" w:type="dxa"/>
          </w:tcPr>
          <w:p w14:paraId="7A4DAD96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11093FEB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AE5C78E" w14:textId="655416E0" w:rsidR="009C73AF" w:rsidRPr="00601F0A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F0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5A275F" w:rsidRPr="00601F0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601F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A275F" w:rsidRPr="00601F0A"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</w:p>
        </w:tc>
        <w:tc>
          <w:tcPr>
            <w:tcW w:w="241" w:type="dxa"/>
          </w:tcPr>
          <w:p w14:paraId="4C255A5E" w14:textId="77777777" w:rsidR="009C73AF" w:rsidRPr="00B00AFE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08A270" w14:textId="5F50680B" w:rsidR="009C73AF" w:rsidRPr="00B00AFE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0AFE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00AF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240" w:type="dxa"/>
          </w:tcPr>
          <w:p w14:paraId="764C77CE" w14:textId="77777777" w:rsidR="009C73AF" w:rsidRPr="00B00AFE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E9D00DC" w14:textId="542A097B" w:rsidR="009C73AF" w:rsidRPr="00B00AFE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126,458</w:t>
            </w:r>
          </w:p>
        </w:tc>
        <w:tc>
          <w:tcPr>
            <w:tcW w:w="270" w:type="dxa"/>
          </w:tcPr>
          <w:p w14:paraId="1836EED6" w14:textId="77777777" w:rsidR="009C73AF" w:rsidRPr="00B00AFE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754569" w14:textId="667767B0" w:rsidR="009C73AF" w:rsidRPr="00B00AFE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AFE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B00AF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</w:p>
        </w:tc>
      </w:tr>
      <w:tr w:rsidR="009C73AF" w:rsidRPr="006B07E9" w14:paraId="48C33D98" w14:textId="77777777" w:rsidTr="00721CC7">
        <w:tc>
          <w:tcPr>
            <w:tcW w:w="3417" w:type="dxa"/>
          </w:tcPr>
          <w:p w14:paraId="18C8A4FA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646DBF45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14F9999" w14:textId="77777777" w:rsidR="009C73AF" w:rsidRPr="00601F0A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5C47320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C8165B9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282E8B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F8E5726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B21FAD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7605A5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3AF" w:rsidRPr="006B07E9" w14:paraId="664AA2A7" w14:textId="77777777" w:rsidTr="00721CC7">
        <w:tc>
          <w:tcPr>
            <w:tcW w:w="3417" w:type="dxa"/>
          </w:tcPr>
          <w:p w14:paraId="1401DECD" w14:textId="5754CD15" w:rsidR="009C73AF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ที่ถึงกำหนด</w:t>
            </w:r>
          </w:p>
          <w:p w14:paraId="051EC1F8" w14:textId="3A7C1ABD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809" w:type="dxa"/>
          </w:tcPr>
          <w:p w14:paraId="08040118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CAA9976" w14:textId="435E2C3F" w:rsidR="009C73AF" w:rsidRPr="00601F0A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30,09</w:t>
            </w:r>
            <w:r w:rsidR="003D03E0" w:rsidRPr="00601F0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57CE0FFE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7487218" w14:textId="63BB7150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17,431</w:t>
            </w:r>
          </w:p>
        </w:tc>
        <w:tc>
          <w:tcPr>
            <w:tcW w:w="240" w:type="dxa"/>
          </w:tcPr>
          <w:p w14:paraId="514DCEFF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10AE308" w14:textId="175A982F" w:rsidR="009C73AF" w:rsidRPr="006B07E9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17,810</w:t>
            </w:r>
          </w:p>
        </w:tc>
        <w:tc>
          <w:tcPr>
            <w:tcW w:w="270" w:type="dxa"/>
          </w:tcPr>
          <w:p w14:paraId="09B46DF2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EA8DB1" w14:textId="44653602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5,668</w:t>
            </w:r>
          </w:p>
        </w:tc>
      </w:tr>
      <w:tr w:rsidR="009C73AF" w:rsidRPr="006B07E9" w14:paraId="3C726E62" w14:textId="77777777" w:rsidTr="00721CC7">
        <w:tc>
          <w:tcPr>
            <w:tcW w:w="3417" w:type="dxa"/>
          </w:tcPr>
          <w:p w14:paraId="584EDB53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09" w:type="dxa"/>
          </w:tcPr>
          <w:p w14:paraId="6440E640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E230E" w14:textId="0902A74A" w:rsidR="009C73AF" w:rsidRPr="00601F0A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01F0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1,926,</w:t>
            </w:r>
            <w:r w:rsidR="00601F0A" w:rsidRPr="00601F0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41" w:type="dxa"/>
          </w:tcPr>
          <w:p w14:paraId="0723A8F4" w14:textId="77777777" w:rsidR="009C73AF" w:rsidRPr="006B07E9" w:rsidRDefault="009C73AF" w:rsidP="009C73A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5C73" w14:textId="2746506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1,668,896</w:t>
            </w:r>
          </w:p>
        </w:tc>
        <w:tc>
          <w:tcPr>
            <w:tcW w:w="240" w:type="dxa"/>
          </w:tcPr>
          <w:p w14:paraId="14889061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7A298" w14:textId="374043EF" w:rsidR="009C73AF" w:rsidRPr="006B07E9" w:rsidRDefault="00DD28B0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1,883,746</w:t>
            </w:r>
          </w:p>
        </w:tc>
        <w:tc>
          <w:tcPr>
            <w:tcW w:w="270" w:type="dxa"/>
          </w:tcPr>
          <w:p w14:paraId="63C57463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EBA2" w14:textId="1A0DB2E6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1,631,934</w:t>
            </w:r>
          </w:p>
        </w:tc>
      </w:tr>
      <w:tr w:rsidR="009C73AF" w:rsidRPr="006B07E9" w14:paraId="32BF082B" w14:textId="77777777" w:rsidTr="00721CC7">
        <w:tc>
          <w:tcPr>
            <w:tcW w:w="3417" w:type="dxa"/>
          </w:tcPr>
          <w:p w14:paraId="0D0178DA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0C85EF1B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932A339" w14:textId="77777777" w:rsidR="009C73AF" w:rsidRPr="00601F0A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6AC6EF6" w14:textId="77777777" w:rsidR="009C73AF" w:rsidRPr="006B07E9" w:rsidRDefault="009C73AF" w:rsidP="009C73A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29C87B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6DFCECEC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B1A1C90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C6797B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2F543B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C73AF" w:rsidRPr="006B07E9" w14:paraId="0F282254" w14:textId="77777777" w:rsidTr="00721CC7">
        <w:tc>
          <w:tcPr>
            <w:tcW w:w="3417" w:type="dxa"/>
          </w:tcPr>
          <w:p w14:paraId="65A91DF5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9" w:type="dxa"/>
          </w:tcPr>
          <w:p w14:paraId="26ED4313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32EDB7" w14:textId="77777777" w:rsidR="009C73AF" w:rsidRPr="00601F0A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D6800F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AFBC5F1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7E5B08E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B2F0C2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B0CA8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15C20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73AF" w:rsidRPr="006B07E9" w14:paraId="55F476EF" w14:textId="77777777" w:rsidTr="00721CC7">
        <w:tc>
          <w:tcPr>
            <w:tcW w:w="3417" w:type="dxa"/>
          </w:tcPr>
          <w:p w14:paraId="11B996CF" w14:textId="77777777" w:rsidR="009C73AF" w:rsidRPr="006B07E9" w:rsidRDefault="009C73AF" w:rsidP="009C73AF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4EC2088C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CEBBE1" w14:textId="77777777" w:rsidR="009C73AF" w:rsidRPr="00601F0A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A0A5220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8FD4F9F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8E450DE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FF20C7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93AC0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6FA408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73AF" w:rsidRPr="006B07E9" w14:paraId="248CB0AF" w14:textId="77777777" w:rsidTr="00721CC7">
        <w:tc>
          <w:tcPr>
            <w:tcW w:w="3417" w:type="dxa"/>
          </w:tcPr>
          <w:p w14:paraId="1E83993A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64579266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983D02" w14:textId="069EE1E0" w:rsidR="009C73AF" w:rsidRPr="00601F0A" w:rsidRDefault="002154F2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46</w:t>
            </w:r>
            <w:r w:rsidR="005A275F" w:rsidRPr="00601F0A">
              <w:rPr>
                <w:rFonts w:ascii="Angsana New" w:hAnsi="Angsana New"/>
                <w:sz w:val="28"/>
                <w:szCs w:val="28"/>
              </w:rPr>
              <w:t>6</w:t>
            </w:r>
            <w:r w:rsidR="003D03E0" w:rsidRPr="00601F0A">
              <w:rPr>
                <w:rFonts w:ascii="Angsana New" w:hAnsi="Angsana New"/>
                <w:sz w:val="28"/>
                <w:szCs w:val="28"/>
              </w:rPr>
              <w:t>,</w:t>
            </w:r>
            <w:r w:rsidR="005A275F" w:rsidRPr="00601F0A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41" w:type="dxa"/>
          </w:tcPr>
          <w:p w14:paraId="01692310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972CC2B" w14:textId="3888811D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434,896</w:t>
            </w:r>
          </w:p>
        </w:tc>
        <w:tc>
          <w:tcPr>
            <w:tcW w:w="240" w:type="dxa"/>
          </w:tcPr>
          <w:p w14:paraId="040F5FAC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CD60474" w14:textId="00694111" w:rsidR="009C73AF" w:rsidRPr="006B07E9" w:rsidRDefault="002154F2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246,560</w:t>
            </w:r>
          </w:p>
        </w:tc>
        <w:tc>
          <w:tcPr>
            <w:tcW w:w="270" w:type="dxa"/>
          </w:tcPr>
          <w:p w14:paraId="1975AE1C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52516" w14:textId="4973A773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376,186</w:t>
            </w:r>
          </w:p>
        </w:tc>
      </w:tr>
      <w:tr w:rsidR="009C73AF" w:rsidRPr="006B07E9" w14:paraId="43D6AFB0" w14:textId="77777777" w:rsidTr="00721CC7">
        <w:tc>
          <w:tcPr>
            <w:tcW w:w="3417" w:type="dxa"/>
          </w:tcPr>
          <w:p w14:paraId="4462EE6F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2229ABB8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3AD63E6" w14:textId="119407D8" w:rsidR="009C73AF" w:rsidRPr="00601F0A" w:rsidRDefault="002154F2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(</w:t>
            </w:r>
            <w:r w:rsidR="003D03E0" w:rsidRPr="00601F0A">
              <w:rPr>
                <w:rFonts w:ascii="Angsana New" w:hAnsi="Angsana New"/>
                <w:sz w:val="28"/>
                <w:szCs w:val="28"/>
              </w:rPr>
              <w:t>1,486</w:t>
            </w:r>
            <w:r w:rsidRPr="00601F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1DDE2EEC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FBAC855" w14:textId="64FA6106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(425)</w:t>
            </w:r>
          </w:p>
        </w:tc>
        <w:tc>
          <w:tcPr>
            <w:tcW w:w="240" w:type="dxa"/>
          </w:tcPr>
          <w:p w14:paraId="6BA45259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9F808B6" w14:textId="621E8832" w:rsidR="009C73AF" w:rsidRPr="006B07E9" w:rsidRDefault="002154F2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  <w:tc>
          <w:tcPr>
            <w:tcW w:w="270" w:type="dxa"/>
          </w:tcPr>
          <w:p w14:paraId="5B72E2A4" w14:textId="7777777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D9414" w14:textId="111018AE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(425)</w:t>
            </w:r>
          </w:p>
        </w:tc>
      </w:tr>
      <w:tr w:rsidR="009C73AF" w:rsidRPr="006B07E9" w14:paraId="7755F805" w14:textId="77777777" w:rsidTr="00721CC7">
        <w:tc>
          <w:tcPr>
            <w:tcW w:w="3417" w:type="dxa"/>
          </w:tcPr>
          <w:p w14:paraId="1E1EC669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474A176A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0711242" w14:textId="1D5CBC05" w:rsidR="009C73AF" w:rsidRPr="00601F0A" w:rsidRDefault="002154F2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465,</w:t>
            </w:r>
            <w:r w:rsidR="005A275F" w:rsidRPr="00601F0A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241" w:type="dxa"/>
          </w:tcPr>
          <w:p w14:paraId="0CD60BCD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A8F7631" w14:textId="7B9CD08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434,471</w:t>
            </w:r>
          </w:p>
        </w:tc>
        <w:tc>
          <w:tcPr>
            <w:tcW w:w="240" w:type="dxa"/>
          </w:tcPr>
          <w:p w14:paraId="3CB5F60D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BAD346B" w14:textId="0CD5CA98" w:rsidR="009C73AF" w:rsidRPr="006B07E9" w:rsidRDefault="002154F2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246,356</w:t>
            </w:r>
          </w:p>
        </w:tc>
        <w:tc>
          <w:tcPr>
            <w:tcW w:w="270" w:type="dxa"/>
          </w:tcPr>
          <w:p w14:paraId="2EC0A704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D41C7F" w14:textId="6A776689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375,761</w:t>
            </w:r>
          </w:p>
        </w:tc>
      </w:tr>
      <w:tr w:rsidR="009C73AF" w:rsidRPr="006B07E9" w14:paraId="36B746E7" w14:textId="77777777" w:rsidTr="00721CC7">
        <w:tc>
          <w:tcPr>
            <w:tcW w:w="3417" w:type="dxa"/>
          </w:tcPr>
          <w:p w14:paraId="79ADB287" w14:textId="050D9608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9" w:type="dxa"/>
          </w:tcPr>
          <w:p w14:paraId="17A6CC5F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4FB1E91" w14:textId="41D2867D" w:rsidR="009C73AF" w:rsidRPr="00601F0A" w:rsidRDefault="00BC6371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130,638</w:t>
            </w:r>
          </w:p>
        </w:tc>
        <w:tc>
          <w:tcPr>
            <w:tcW w:w="241" w:type="dxa"/>
          </w:tcPr>
          <w:p w14:paraId="60D09A82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DC4548E" w14:textId="66FC1441" w:rsidR="009C73AF" w:rsidRPr="00C605FF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129,890</w:t>
            </w:r>
          </w:p>
        </w:tc>
        <w:tc>
          <w:tcPr>
            <w:tcW w:w="240" w:type="dxa"/>
          </w:tcPr>
          <w:p w14:paraId="2FEC9192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1995A8B" w14:textId="1073B5F3" w:rsidR="009C73AF" w:rsidRPr="006B07E9" w:rsidRDefault="00BC6371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130,638</w:t>
            </w:r>
          </w:p>
        </w:tc>
        <w:tc>
          <w:tcPr>
            <w:tcW w:w="270" w:type="dxa"/>
          </w:tcPr>
          <w:p w14:paraId="13334B6F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E198FF" w14:textId="475D8FCD" w:rsidR="009C73AF" w:rsidRPr="00C605FF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129,890</w:t>
            </w:r>
          </w:p>
        </w:tc>
      </w:tr>
      <w:tr w:rsidR="009C73AF" w:rsidRPr="006B07E9" w14:paraId="6F2D40FF" w14:textId="77777777" w:rsidTr="00721CC7">
        <w:tc>
          <w:tcPr>
            <w:tcW w:w="3417" w:type="dxa"/>
          </w:tcPr>
          <w:p w14:paraId="3818C763" w14:textId="22A059BD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5C7FE5F1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1A53893" w14:textId="2F96DA0D" w:rsidR="009C73AF" w:rsidRPr="00601F0A" w:rsidRDefault="00BC6371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65,367</w:t>
            </w:r>
          </w:p>
        </w:tc>
        <w:tc>
          <w:tcPr>
            <w:tcW w:w="241" w:type="dxa"/>
          </w:tcPr>
          <w:p w14:paraId="2A783A11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1586FC5" w14:textId="3318B886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23,336</w:t>
            </w:r>
          </w:p>
        </w:tc>
        <w:tc>
          <w:tcPr>
            <w:tcW w:w="240" w:type="dxa"/>
          </w:tcPr>
          <w:p w14:paraId="18C4D15B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1A03C0A" w14:textId="355B6B4C" w:rsidR="009C73AF" w:rsidRPr="006B07E9" w:rsidRDefault="00BC6371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25,448</w:t>
            </w:r>
          </w:p>
        </w:tc>
        <w:tc>
          <w:tcPr>
            <w:tcW w:w="270" w:type="dxa"/>
          </w:tcPr>
          <w:p w14:paraId="0B2C3D61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B5B60" w14:textId="4098090E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17,934</w:t>
            </w:r>
          </w:p>
        </w:tc>
      </w:tr>
      <w:tr w:rsidR="009C73AF" w:rsidRPr="006B07E9" w14:paraId="5A88D3AA" w14:textId="77777777" w:rsidTr="00721CC7">
        <w:tc>
          <w:tcPr>
            <w:tcW w:w="3417" w:type="dxa"/>
          </w:tcPr>
          <w:p w14:paraId="36236FA6" w14:textId="77777777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09" w:type="dxa"/>
          </w:tcPr>
          <w:p w14:paraId="096DC10E" w14:textId="77777777" w:rsidR="009C73AF" w:rsidRPr="006B07E9" w:rsidRDefault="009C73AF" w:rsidP="009C73A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DC39" w14:textId="7793346B" w:rsidR="009C73AF" w:rsidRPr="00601F0A" w:rsidRDefault="00BC6371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1F0A">
              <w:rPr>
                <w:rFonts w:ascii="Angsana New" w:hAnsi="Angsana New"/>
                <w:b/>
                <w:bCs/>
                <w:sz w:val="28"/>
                <w:szCs w:val="28"/>
              </w:rPr>
              <w:t>661,</w:t>
            </w:r>
            <w:r w:rsidR="00601F0A" w:rsidRPr="00601F0A">
              <w:rPr>
                <w:rFonts w:ascii="Angsana New" w:hAnsi="Angsana New"/>
                <w:b/>
                <w:bCs/>
                <w:sz w:val="28"/>
                <w:szCs w:val="28"/>
              </w:rPr>
              <w:t>309</w:t>
            </w:r>
          </w:p>
        </w:tc>
        <w:tc>
          <w:tcPr>
            <w:tcW w:w="241" w:type="dxa"/>
          </w:tcPr>
          <w:p w14:paraId="0D746202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9E66" w14:textId="7EE2770A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587,697</w:t>
            </w:r>
          </w:p>
        </w:tc>
        <w:tc>
          <w:tcPr>
            <w:tcW w:w="240" w:type="dxa"/>
          </w:tcPr>
          <w:p w14:paraId="78298751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92D94" w14:textId="1699BC15" w:rsidR="009C73AF" w:rsidRPr="006B07E9" w:rsidRDefault="00BC6371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402,442</w:t>
            </w:r>
          </w:p>
        </w:tc>
        <w:tc>
          <w:tcPr>
            <w:tcW w:w="270" w:type="dxa"/>
          </w:tcPr>
          <w:p w14:paraId="68966A0B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1BC2" w14:textId="56FB34D6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523,585</w:t>
            </w:r>
          </w:p>
        </w:tc>
      </w:tr>
      <w:tr w:rsidR="009C73AF" w:rsidRPr="006B07E9" w14:paraId="190B552C" w14:textId="77777777" w:rsidTr="00721CC7">
        <w:tc>
          <w:tcPr>
            <w:tcW w:w="3417" w:type="dxa"/>
          </w:tcPr>
          <w:p w14:paraId="4E2D1A11" w14:textId="2941B46E" w:rsidR="009C73AF" w:rsidRPr="006B07E9" w:rsidRDefault="009C73AF" w:rsidP="009C73AF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dxa"/>
          </w:tcPr>
          <w:p w14:paraId="4CD4FE15" w14:textId="77777777" w:rsidR="009C73AF" w:rsidRPr="006B07E9" w:rsidRDefault="009C73AF" w:rsidP="009C73A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43DC1" w14:textId="7DCD9B4D" w:rsidR="009C73AF" w:rsidRPr="00601F0A" w:rsidRDefault="00BC6371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1F0A">
              <w:rPr>
                <w:rFonts w:ascii="Angsana New" w:hAnsi="Angsana New"/>
                <w:b/>
                <w:bCs/>
                <w:sz w:val="28"/>
                <w:szCs w:val="28"/>
              </w:rPr>
              <w:t>2,588,06</w:t>
            </w:r>
            <w:r w:rsidR="003D03E0" w:rsidRPr="00601F0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" w:type="dxa"/>
          </w:tcPr>
          <w:p w14:paraId="6361CB96" w14:textId="77777777" w:rsidR="009C73AF" w:rsidRPr="006B07E9" w:rsidRDefault="009C73AF" w:rsidP="009C73A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155B" w14:textId="2E211615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2,256,593</w:t>
            </w:r>
          </w:p>
        </w:tc>
        <w:tc>
          <w:tcPr>
            <w:tcW w:w="240" w:type="dxa"/>
          </w:tcPr>
          <w:p w14:paraId="655C120F" w14:textId="77777777" w:rsidR="009C73AF" w:rsidRPr="006B07E9" w:rsidRDefault="009C73AF" w:rsidP="009C73A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A6AA" w14:textId="35D42373" w:rsidR="009C73AF" w:rsidRPr="006B07E9" w:rsidRDefault="00BC6371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2,286,188</w:t>
            </w:r>
          </w:p>
        </w:tc>
        <w:tc>
          <w:tcPr>
            <w:tcW w:w="270" w:type="dxa"/>
          </w:tcPr>
          <w:p w14:paraId="2A5F79BD" w14:textId="77777777" w:rsidR="009C73AF" w:rsidRPr="006B07E9" w:rsidRDefault="009C73AF" w:rsidP="009C73A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010F" w14:textId="30BA270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2,155,519</w:t>
            </w:r>
          </w:p>
        </w:tc>
      </w:tr>
    </w:tbl>
    <w:p w14:paraId="62CF3FB7" w14:textId="3DE276FD" w:rsidR="00417F1D" w:rsidRDefault="00417F1D" w:rsidP="00AD23BB">
      <w:pPr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</w:p>
    <w:p w14:paraId="33FB9FF4" w14:textId="77777777" w:rsidR="00417F1D" w:rsidRDefault="00417F1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886FC90" w14:textId="540EB0C5" w:rsidR="0014485D" w:rsidRPr="00C17C8D" w:rsidRDefault="0014485D" w:rsidP="00417F1D">
      <w:pPr>
        <w:spacing w:line="240" w:lineRule="auto"/>
        <w:ind w:left="450"/>
        <w:jc w:val="both"/>
        <w:rPr>
          <w:rFonts w:ascii="Angsana New" w:hAnsi="Angsana New"/>
          <w:sz w:val="30"/>
          <w:szCs w:val="30"/>
          <w:cs/>
        </w:rPr>
      </w:pPr>
      <w:r w:rsidRPr="00C17C8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17C8D">
        <w:rPr>
          <w:rFonts w:ascii="Angsana New" w:hAnsi="Angsana New"/>
          <w:sz w:val="30"/>
          <w:szCs w:val="30"/>
        </w:rPr>
        <w:t>31</w:t>
      </w:r>
      <w:r w:rsidRPr="00C17C8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17C8D">
        <w:rPr>
          <w:rFonts w:ascii="Angsana New" w:hAnsi="Angsana New"/>
          <w:sz w:val="30"/>
          <w:szCs w:val="30"/>
        </w:rPr>
        <w:t>256</w:t>
      </w:r>
      <w:r w:rsidR="009C73AF">
        <w:rPr>
          <w:rFonts w:ascii="Angsana New" w:hAnsi="Angsana New"/>
          <w:sz w:val="30"/>
          <w:szCs w:val="30"/>
        </w:rPr>
        <w:t>6</w:t>
      </w:r>
      <w:r w:rsidRPr="00C17C8D">
        <w:rPr>
          <w:rFonts w:ascii="Angsana New" w:hAnsi="Angsana New"/>
          <w:sz w:val="30"/>
          <w:szCs w:val="30"/>
          <w:cs/>
        </w:rPr>
        <w:t xml:space="preserve"> อัตราดอกเบี้ยของเงินกู้ยืมระยะ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C17C8D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17C8D">
        <w:rPr>
          <w:rFonts w:ascii="Angsana New" w:hAnsi="Angsana New" w:hint="cs"/>
          <w:sz w:val="30"/>
          <w:szCs w:val="30"/>
          <w:cs/>
        </w:rPr>
        <w:t>และบริษัท</w:t>
      </w:r>
      <w:r w:rsidRPr="00C17C8D">
        <w:rPr>
          <w:rFonts w:ascii="Angsana New" w:hAnsi="Angsana New"/>
          <w:sz w:val="30"/>
          <w:szCs w:val="30"/>
          <w:cs/>
        </w:rPr>
        <w:t>คือร้อย</w:t>
      </w:r>
      <w:r w:rsidRPr="00BD68BE">
        <w:rPr>
          <w:rFonts w:ascii="Angsana New" w:hAnsi="Angsana New"/>
          <w:sz w:val="30"/>
          <w:szCs w:val="30"/>
          <w:cs/>
        </w:rPr>
        <w:t>ละ</w:t>
      </w:r>
      <w:r w:rsidR="003D03E0">
        <w:rPr>
          <w:rFonts w:ascii="Angsana New" w:hAnsi="Angsana New"/>
          <w:sz w:val="30"/>
          <w:szCs w:val="30"/>
        </w:rPr>
        <w:t xml:space="preserve"> 3</w:t>
      </w:r>
      <w:r w:rsidRPr="00BD68BE">
        <w:rPr>
          <w:rFonts w:ascii="Angsana New" w:hAnsi="Angsana New"/>
          <w:sz w:val="30"/>
          <w:szCs w:val="30"/>
        </w:rPr>
        <w:t xml:space="preserve"> </w:t>
      </w:r>
      <w:r w:rsidRPr="00BD68BE">
        <w:rPr>
          <w:rFonts w:ascii="Angsana New" w:hAnsi="Angsana New"/>
          <w:sz w:val="30"/>
          <w:szCs w:val="30"/>
          <w:cs/>
        </w:rPr>
        <w:t>ต่อปีถึงร้อยละ</w:t>
      </w:r>
      <w:r w:rsidRPr="00BD68BE">
        <w:rPr>
          <w:rFonts w:ascii="Angsana New" w:hAnsi="Angsana New"/>
          <w:sz w:val="30"/>
          <w:szCs w:val="30"/>
        </w:rPr>
        <w:t xml:space="preserve"> </w:t>
      </w:r>
      <w:r w:rsidR="003D03E0">
        <w:rPr>
          <w:rFonts w:ascii="Angsana New" w:hAnsi="Angsana New"/>
          <w:sz w:val="30"/>
          <w:szCs w:val="30"/>
        </w:rPr>
        <w:t>5</w:t>
      </w:r>
      <w:r w:rsidRPr="00BD68BE">
        <w:rPr>
          <w:rFonts w:ascii="Angsana New" w:hAnsi="Angsana New"/>
          <w:sz w:val="30"/>
          <w:szCs w:val="30"/>
        </w:rPr>
        <w:t xml:space="preserve"> </w:t>
      </w:r>
      <w:r w:rsidRPr="00BD68BE">
        <w:rPr>
          <w:rFonts w:ascii="Angsana New" w:hAnsi="Angsana New"/>
          <w:sz w:val="30"/>
          <w:szCs w:val="30"/>
          <w:cs/>
        </w:rPr>
        <w:t>ต่อปี</w:t>
      </w:r>
      <w:r w:rsidRPr="00080CFB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080CFB">
        <w:rPr>
          <w:rFonts w:ascii="Angsana New" w:hAnsi="Angsana New"/>
          <w:i/>
          <w:iCs/>
          <w:sz w:val="30"/>
          <w:szCs w:val="30"/>
        </w:rPr>
        <w:t>256</w:t>
      </w:r>
      <w:r w:rsidR="009C73AF" w:rsidRPr="00080CFB">
        <w:rPr>
          <w:rFonts w:ascii="Angsana New" w:hAnsi="Angsana New"/>
          <w:i/>
          <w:iCs/>
          <w:sz w:val="30"/>
          <w:szCs w:val="30"/>
        </w:rPr>
        <w:t>5</w:t>
      </w:r>
      <w:r w:rsidRPr="00080CFB">
        <w:rPr>
          <w:rFonts w:ascii="Angsana New" w:hAnsi="Angsana New"/>
          <w:i/>
          <w:iCs/>
          <w:sz w:val="30"/>
          <w:szCs w:val="30"/>
        </w:rPr>
        <w:t>:</w:t>
      </w:r>
      <w:r w:rsidRPr="00080CFB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Pr="00080CFB">
        <w:rPr>
          <w:rFonts w:ascii="Angsana New" w:hAnsi="Angsana New"/>
          <w:i/>
          <w:iCs/>
          <w:sz w:val="30"/>
          <w:szCs w:val="30"/>
        </w:rPr>
        <w:t>2.</w:t>
      </w:r>
      <w:r w:rsidR="009C73AF" w:rsidRPr="00080CFB">
        <w:rPr>
          <w:rFonts w:ascii="Angsana New" w:hAnsi="Angsana New"/>
          <w:i/>
          <w:iCs/>
          <w:sz w:val="30"/>
          <w:szCs w:val="30"/>
        </w:rPr>
        <w:t>05</w:t>
      </w:r>
      <w:r w:rsidRPr="00080CFB">
        <w:rPr>
          <w:rFonts w:ascii="Angsana New" w:hAnsi="Angsana New"/>
          <w:i/>
          <w:iCs/>
          <w:sz w:val="30"/>
          <w:szCs w:val="30"/>
        </w:rPr>
        <w:t xml:space="preserve"> </w:t>
      </w:r>
      <w:r w:rsidRPr="00080CFB">
        <w:rPr>
          <w:rFonts w:ascii="Angsana New" w:hAnsi="Angsana New"/>
          <w:i/>
          <w:iCs/>
          <w:sz w:val="30"/>
          <w:szCs w:val="30"/>
          <w:cs/>
        </w:rPr>
        <w:t xml:space="preserve">ต่อปี ถึงร้อยละ </w:t>
      </w:r>
      <w:r w:rsidRPr="00080CFB">
        <w:rPr>
          <w:rFonts w:ascii="Angsana New" w:hAnsi="Angsana New"/>
          <w:i/>
          <w:iCs/>
          <w:sz w:val="30"/>
          <w:szCs w:val="30"/>
        </w:rPr>
        <w:t xml:space="preserve">3.80 </w:t>
      </w:r>
      <w:r w:rsidRPr="00080CFB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052BCEA2" w14:textId="77777777" w:rsidR="0014485D" w:rsidRDefault="0014485D" w:rsidP="0026454E">
      <w:pPr>
        <w:spacing w:line="240" w:lineRule="auto"/>
        <w:ind w:left="576"/>
        <w:jc w:val="both"/>
        <w:rPr>
          <w:rFonts w:ascii="Angsana New" w:hAnsi="Angsana New"/>
          <w:sz w:val="30"/>
          <w:szCs w:val="30"/>
        </w:rPr>
      </w:pPr>
    </w:p>
    <w:p w14:paraId="43CC3B4D" w14:textId="220B64F8" w:rsidR="005B2807" w:rsidRDefault="00B94870" w:rsidP="0014485D">
      <w:pPr>
        <w:spacing w:line="240" w:lineRule="auto"/>
        <w:ind w:left="450"/>
        <w:jc w:val="both"/>
        <w:rPr>
          <w:rFonts w:ascii="Angsana New" w:hAnsi="Angsana New"/>
          <w:i/>
          <w:iCs/>
          <w:sz w:val="30"/>
          <w:szCs w:val="30"/>
        </w:rPr>
      </w:pPr>
      <w:r w:rsidRPr="00C17C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05FF" w:rsidRPr="00C17C8D">
        <w:rPr>
          <w:rFonts w:ascii="Angsana New" w:hAnsi="Angsana New"/>
          <w:sz w:val="30"/>
          <w:szCs w:val="30"/>
        </w:rPr>
        <w:t>31</w:t>
      </w:r>
      <w:r w:rsidR="007004C3" w:rsidRPr="00C17C8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17C8D">
        <w:rPr>
          <w:rFonts w:ascii="Angsana New" w:hAnsi="Angsana New"/>
          <w:sz w:val="30"/>
          <w:szCs w:val="30"/>
          <w:cs/>
        </w:rPr>
        <w:t xml:space="preserve"> </w:t>
      </w:r>
      <w:r w:rsidR="00C605FF" w:rsidRPr="00C17C8D">
        <w:rPr>
          <w:rFonts w:ascii="Angsana New" w:hAnsi="Angsana New"/>
          <w:sz w:val="30"/>
          <w:szCs w:val="30"/>
        </w:rPr>
        <w:t>256</w:t>
      </w:r>
      <w:r w:rsidR="009C73AF">
        <w:rPr>
          <w:rFonts w:ascii="Angsana New" w:hAnsi="Angsana New"/>
          <w:sz w:val="30"/>
          <w:szCs w:val="30"/>
        </w:rPr>
        <w:t>6</w:t>
      </w:r>
      <w:r w:rsidR="001D1116" w:rsidRPr="00C17C8D">
        <w:rPr>
          <w:rFonts w:ascii="Angsana New" w:hAnsi="Angsana New"/>
          <w:sz w:val="30"/>
          <w:szCs w:val="30"/>
          <w:cs/>
        </w:rPr>
        <w:t xml:space="preserve"> </w:t>
      </w:r>
      <w:r w:rsidRPr="00C17C8D">
        <w:rPr>
          <w:rFonts w:ascii="Angsana New" w:hAnsi="Angsana New"/>
          <w:sz w:val="30"/>
          <w:szCs w:val="30"/>
          <w:cs/>
        </w:rPr>
        <w:t>อัตราดอกเบี้ยของเงินกู้ยืมระยะยาวของ</w:t>
      </w:r>
      <w:r w:rsidR="006F291E" w:rsidRPr="00C17C8D">
        <w:rPr>
          <w:rFonts w:ascii="Angsana New" w:hAnsi="Angsana New"/>
          <w:sz w:val="30"/>
          <w:szCs w:val="30"/>
          <w:cs/>
        </w:rPr>
        <w:t>กลุ่มบริษัท</w:t>
      </w:r>
      <w:r w:rsidR="00F679B8" w:rsidRPr="00C17C8D">
        <w:rPr>
          <w:rFonts w:ascii="Angsana New" w:hAnsi="Angsana New" w:hint="cs"/>
          <w:sz w:val="30"/>
          <w:szCs w:val="30"/>
          <w:cs/>
        </w:rPr>
        <w:t>และบริษัท</w:t>
      </w:r>
      <w:r w:rsidRPr="00C17C8D">
        <w:rPr>
          <w:rFonts w:ascii="Angsana New" w:hAnsi="Angsana New"/>
          <w:sz w:val="30"/>
          <w:szCs w:val="30"/>
          <w:cs/>
        </w:rPr>
        <w:t>คือร้อยละ</w:t>
      </w:r>
      <w:r w:rsidR="009838AE" w:rsidRPr="00C17C8D">
        <w:rPr>
          <w:rFonts w:ascii="Angsana New" w:hAnsi="Angsana New"/>
          <w:sz w:val="30"/>
          <w:szCs w:val="30"/>
        </w:rPr>
        <w:t xml:space="preserve"> </w:t>
      </w:r>
      <w:r w:rsidR="003D03E0">
        <w:rPr>
          <w:rFonts w:ascii="Angsana New" w:hAnsi="Angsana New"/>
          <w:sz w:val="30"/>
          <w:szCs w:val="30"/>
        </w:rPr>
        <w:t>3.02</w:t>
      </w:r>
      <w:r w:rsidR="009838AE" w:rsidRPr="00C17C8D">
        <w:rPr>
          <w:rFonts w:ascii="Angsana New" w:hAnsi="Angsana New"/>
          <w:sz w:val="30"/>
          <w:szCs w:val="30"/>
        </w:rPr>
        <w:t xml:space="preserve"> </w:t>
      </w:r>
      <w:r w:rsidRPr="00C17C8D">
        <w:rPr>
          <w:rFonts w:ascii="Angsana New" w:hAnsi="Angsana New"/>
          <w:sz w:val="30"/>
          <w:szCs w:val="30"/>
          <w:cs/>
        </w:rPr>
        <w:t>ต่อปี</w:t>
      </w:r>
      <w:r w:rsidR="00945414">
        <w:rPr>
          <w:rFonts w:ascii="Angsana New" w:hAnsi="Angsana New"/>
          <w:sz w:val="30"/>
          <w:szCs w:val="30"/>
        </w:rPr>
        <w:t xml:space="preserve"> </w:t>
      </w:r>
      <w:r w:rsidRPr="00C17C8D">
        <w:rPr>
          <w:rFonts w:ascii="Angsana New" w:hAnsi="Angsana New"/>
          <w:sz w:val="30"/>
          <w:szCs w:val="30"/>
          <w:cs/>
        </w:rPr>
        <w:t>ถึงร้อย</w:t>
      </w:r>
      <w:r w:rsidR="00624675">
        <w:rPr>
          <w:rFonts w:ascii="Angsana New" w:hAnsi="Angsana New"/>
          <w:sz w:val="30"/>
          <w:szCs w:val="30"/>
        </w:rPr>
        <w:t xml:space="preserve">       </w:t>
      </w:r>
      <w:r w:rsidRPr="00C17C8D">
        <w:rPr>
          <w:rFonts w:ascii="Angsana New" w:hAnsi="Angsana New"/>
          <w:sz w:val="30"/>
          <w:szCs w:val="30"/>
          <w:cs/>
        </w:rPr>
        <w:t>ละ</w:t>
      </w:r>
      <w:r w:rsidR="009838AE" w:rsidRPr="00C17C8D">
        <w:rPr>
          <w:rFonts w:ascii="Angsana New" w:hAnsi="Angsana New"/>
          <w:sz w:val="30"/>
          <w:szCs w:val="30"/>
        </w:rPr>
        <w:t xml:space="preserve"> </w:t>
      </w:r>
      <w:r w:rsidR="00DE7A16">
        <w:rPr>
          <w:rFonts w:ascii="Angsana New" w:hAnsi="Angsana New"/>
          <w:sz w:val="30"/>
          <w:szCs w:val="30"/>
        </w:rPr>
        <w:t>6.58</w:t>
      </w:r>
      <w:r w:rsidR="00442587">
        <w:rPr>
          <w:rFonts w:ascii="Angsana New" w:hAnsi="Angsana New"/>
          <w:sz w:val="30"/>
          <w:szCs w:val="30"/>
        </w:rPr>
        <w:t xml:space="preserve"> </w:t>
      </w:r>
      <w:r w:rsidRPr="00C17C8D">
        <w:rPr>
          <w:rFonts w:ascii="Angsana New" w:hAnsi="Angsana New"/>
          <w:sz w:val="30"/>
          <w:szCs w:val="30"/>
          <w:cs/>
        </w:rPr>
        <w:t xml:space="preserve">ต่อปี </w:t>
      </w:r>
      <w:r w:rsidRPr="00C17C8D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17C8D">
        <w:rPr>
          <w:rFonts w:ascii="Angsana New" w:hAnsi="Angsana New"/>
          <w:i/>
          <w:iCs/>
          <w:sz w:val="30"/>
          <w:szCs w:val="30"/>
        </w:rPr>
        <w:t>256</w:t>
      </w:r>
      <w:r w:rsidR="009C73AF">
        <w:rPr>
          <w:rFonts w:ascii="Angsana New" w:hAnsi="Angsana New"/>
          <w:i/>
          <w:iCs/>
          <w:sz w:val="30"/>
          <w:szCs w:val="30"/>
        </w:rPr>
        <w:t>5</w:t>
      </w:r>
      <w:r w:rsidRPr="00C17C8D">
        <w:rPr>
          <w:rFonts w:ascii="Angsana New" w:hAnsi="Angsana New"/>
          <w:i/>
          <w:iCs/>
          <w:sz w:val="30"/>
          <w:szCs w:val="30"/>
        </w:rPr>
        <w:t>:</w:t>
      </w:r>
      <w:r w:rsidR="001D1116" w:rsidRPr="00C17C8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17C8D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C73AF">
        <w:rPr>
          <w:rFonts w:ascii="Angsana New" w:hAnsi="Angsana New"/>
          <w:i/>
          <w:iCs/>
          <w:sz w:val="30"/>
          <w:szCs w:val="30"/>
        </w:rPr>
        <w:t>3</w:t>
      </w:r>
      <w:r w:rsidR="00026055" w:rsidRPr="00C17C8D">
        <w:rPr>
          <w:rFonts w:ascii="Angsana New" w:hAnsi="Angsana New"/>
          <w:i/>
          <w:iCs/>
          <w:sz w:val="30"/>
          <w:szCs w:val="30"/>
        </w:rPr>
        <w:t xml:space="preserve"> </w:t>
      </w:r>
      <w:r w:rsidRPr="00C17C8D">
        <w:rPr>
          <w:rFonts w:ascii="Angsana New" w:hAnsi="Angsana New"/>
          <w:i/>
          <w:iCs/>
          <w:sz w:val="30"/>
          <w:szCs w:val="30"/>
          <w:cs/>
        </w:rPr>
        <w:t xml:space="preserve">ต่อปี ถึงร้อยละ </w:t>
      </w:r>
      <w:r w:rsidR="009C73AF">
        <w:rPr>
          <w:rFonts w:ascii="Angsana New" w:hAnsi="Angsana New"/>
          <w:i/>
          <w:iCs/>
          <w:sz w:val="30"/>
          <w:szCs w:val="30"/>
        </w:rPr>
        <w:t>4.5</w:t>
      </w:r>
      <w:r w:rsidR="00026055" w:rsidRPr="00C17C8D">
        <w:rPr>
          <w:rFonts w:ascii="Angsana New" w:hAnsi="Angsana New"/>
          <w:i/>
          <w:iCs/>
          <w:sz w:val="30"/>
          <w:szCs w:val="30"/>
        </w:rPr>
        <w:t xml:space="preserve"> </w:t>
      </w:r>
      <w:r w:rsidRPr="00C17C8D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7D952939" w14:textId="77777777" w:rsidR="0014485D" w:rsidRPr="00C17C8D" w:rsidRDefault="0014485D" w:rsidP="0026454E">
      <w:pPr>
        <w:spacing w:line="240" w:lineRule="auto"/>
        <w:ind w:left="576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306" w:type="dxa"/>
        <w:tblInd w:w="360" w:type="dxa"/>
        <w:tblLook w:val="01E0" w:firstRow="1" w:lastRow="1" w:firstColumn="1" w:lastColumn="1" w:noHBand="0" w:noVBand="0"/>
      </w:tblPr>
      <w:tblGrid>
        <w:gridCol w:w="4140"/>
        <w:gridCol w:w="1116"/>
        <w:gridCol w:w="263"/>
        <w:gridCol w:w="1087"/>
        <w:gridCol w:w="264"/>
        <w:gridCol w:w="1086"/>
        <w:gridCol w:w="264"/>
        <w:gridCol w:w="1086"/>
      </w:tblGrid>
      <w:tr w:rsidR="00FA37DD" w:rsidRPr="006B07E9" w14:paraId="66D9BF91" w14:textId="77777777" w:rsidTr="00210657">
        <w:trPr>
          <w:tblHeader/>
        </w:trPr>
        <w:tc>
          <w:tcPr>
            <w:tcW w:w="4140" w:type="dxa"/>
            <w:vMerge w:val="restart"/>
            <w:shd w:val="clear" w:color="auto" w:fill="auto"/>
          </w:tcPr>
          <w:p w14:paraId="2D9F7AE2" w14:textId="77777777" w:rsidR="00FA37DD" w:rsidRPr="006B07E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5A3A025F" w14:textId="5A726BDE" w:rsidR="00FA37DD" w:rsidRPr="006B07E9" w:rsidRDefault="00FA37DD" w:rsidP="005B2807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66" w:type="dxa"/>
            <w:gridSpan w:val="3"/>
          </w:tcPr>
          <w:p w14:paraId="24C48124" w14:textId="77777777" w:rsidR="00FA37DD" w:rsidRPr="006B07E9" w:rsidRDefault="00FA37DD" w:rsidP="001837CD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19B10D4" w14:textId="77777777" w:rsidR="00FA37DD" w:rsidRPr="006B07E9" w:rsidRDefault="00FA37DD" w:rsidP="001837CD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54E16B2F" w14:textId="77777777" w:rsidR="00FA37DD" w:rsidRPr="006B07E9" w:rsidRDefault="00FA37DD" w:rsidP="001837CD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7DD" w:rsidRPr="006B07E9" w14:paraId="78399974" w14:textId="77777777" w:rsidTr="00210657">
        <w:trPr>
          <w:tblHeader/>
        </w:trPr>
        <w:tc>
          <w:tcPr>
            <w:tcW w:w="4140" w:type="dxa"/>
            <w:vMerge/>
          </w:tcPr>
          <w:p w14:paraId="4A97012E" w14:textId="77777777" w:rsidR="00FA37DD" w:rsidRPr="006B07E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C10B369" w14:textId="51C2C777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7BF9B57" w14:textId="77777777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B70411" w14:textId="7A9B1B1F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0423C125" w14:textId="77777777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AB5480F" w14:textId="7B244651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79A5A50" w14:textId="77777777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7879A5D" w14:textId="615F2B43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A37DD" w:rsidRPr="006B07E9" w14:paraId="54010FD7" w14:textId="77777777" w:rsidTr="00210657">
        <w:trPr>
          <w:tblHeader/>
        </w:trPr>
        <w:tc>
          <w:tcPr>
            <w:tcW w:w="4140" w:type="dxa"/>
          </w:tcPr>
          <w:p w14:paraId="54C0F5C5" w14:textId="77777777" w:rsidR="00FA37DD" w:rsidRPr="006B07E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66" w:type="dxa"/>
            <w:gridSpan w:val="7"/>
          </w:tcPr>
          <w:p w14:paraId="0ED9C902" w14:textId="18DC7736" w:rsidR="00FA37DD" w:rsidRPr="006B07E9" w:rsidRDefault="00FA37DD" w:rsidP="001837CD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73AF" w:rsidRPr="006B07E9" w14:paraId="2C9D82F2" w14:textId="77777777" w:rsidTr="00210657">
        <w:tc>
          <w:tcPr>
            <w:tcW w:w="4140" w:type="dxa"/>
          </w:tcPr>
          <w:p w14:paraId="4F497C59" w14:textId="29490E79" w:rsidR="009C73AF" w:rsidRPr="006B07E9" w:rsidRDefault="009C73AF" w:rsidP="009C73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16" w:type="dxa"/>
          </w:tcPr>
          <w:p w14:paraId="5AB34424" w14:textId="105293DB" w:rsidR="009C73AF" w:rsidRPr="006B07E9" w:rsidRDefault="00873318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42A4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3" w:type="dxa"/>
          </w:tcPr>
          <w:p w14:paraId="2A49F3AB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7215B1BF" w14:textId="19802185" w:rsidR="009C73AF" w:rsidRPr="006B07E9" w:rsidDel="002F13DF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1,500</w:t>
            </w:r>
          </w:p>
        </w:tc>
        <w:tc>
          <w:tcPr>
            <w:tcW w:w="264" w:type="dxa"/>
          </w:tcPr>
          <w:p w14:paraId="4550E94B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4C12B44B" w14:textId="113C63A4" w:rsidR="009C73AF" w:rsidRPr="006B07E9" w:rsidRDefault="00873318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C42A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64" w:type="dxa"/>
          </w:tcPr>
          <w:p w14:paraId="049B771E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5B357384" w14:textId="30704FDE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1,500</w:t>
            </w:r>
          </w:p>
        </w:tc>
      </w:tr>
      <w:tr w:rsidR="009C73AF" w:rsidRPr="006B07E9" w14:paraId="16452679" w14:textId="77777777" w:rsidTr="00210657">
        <w:tc>
          <w:tcPr>
            <w:tcW w:w="4140" w:type="dxa"/>
          </w:tcPr>
          <w:p w14:paraId="3ACB88B4" w14:textId="2728133C" w:rsidR="009C73AF" w:rsidRPr="006B07E9" w:rsidRDefault="009C73AF" w:rsidP="009C73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16" w:type="dxa"/>
          </w:tcPr>
          <w:p w14:paraId="47DB6F2F" w14:textId="01DCD7E1" w:rsidR="009C73AF" w:rsidRPr="00035BB5" w:rsidRDefault="00C42A4E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645,452</w:t>
            </w:r>
          </w:p>
        </w:tc>
        <w:tc>
          <w:tcPr>
            <w:tcW w:w="263" w:type="dxa"/>
          </w:tcPr>
          <w:p w14:paraId="484527A7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00F19BF" w14:textId="09E2CEEE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669,427</w:t>
            </w:r>
          </w:p>
        </w:tc>
        <w:tc>
          <w:tcPr>
            <w:tcW w:w="264" w:type="dxa"/>
          </w:tcPr>
          <w:p w14:paraId="7E5B7353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1564272C" w14:textId="5C1BD303" w:rsidR="009C73AF" w:rsidRPr="006B07E9" w:rsidRDefault="00C42A4E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361,181</w:t>
            </w:r>
          </w:p>
        </w:tc>
        <w:tc>
          <w:tcPr>
            <w:tcW w:w="264" w:type="dxa"/>
          </w:tcPr>
          <w:p w14:paraId="3E3F8BBD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26E0B9D0" w14:textId="374E34A7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4220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374,470</w:t>
            </w:r>
          </w:p>
        </w:tc>
      </w:tr>
      <w:tr w:rsidR="009C73AF" w:rsidRPr="006B07E9" w14:paraId="76F3BAA3" w14:textId="77777777" w:rsidTr="00210657">
        <w:tc>
          <w:tcPr>
            <w:tcW w:w="4140" w:type="dxa"/>
          </w:tcPr>
          <w:p w14:paraId="51C8DF6A" w14:textId="77777777" w:rsidR="009C73AF" w:rsidRPr="006B07E9" w:rsidRDefault="009C73AF" w:rsidP="009C73A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D9E6191" w14:textId="42675533" w:rsidR="009C73AF" w:rsidRPr="006B07E9" w:rsidRDefault="00C42A4E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646,952</w:t>
            </w:r>
          </w:p>
        </w:tc>
        <w:tc>
          <w:tcPr>
            <w:tcW w:w="263" w:type="dxa"/>
          </w:tcPr>
          <w:p w14:paraId="6011B0C5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1B75F24" w14:textId="13E20B86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670,927</w:t>
            </w:r>
          </w:p>
        </w:tc>
        <w:tc>
          <w:tcPr>
            <w:tcW w:w="264" w:type="dxa"/>
          </w:tcPr>
          <w:p w14:paraId="12C9BF4C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0BC8A91" w14:textId="53B932A9" w:rsidR="009C73AF" w:rsidRPr="006B07E9" w:rsidRDefault="00C42A4E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362,681</w:t>
            </w:r>
          </w:p>
        </w:tc>
        <w:tc>
          <w:tcPr>
            <w:tcW w:w="264" w:type="dxa"/>
          </w:tcPr>
          <w:p w14:paraId="3C1CD337" w14:textId="77777777" w:rsidR="009C73AF" w:rsidRPr="006B07E9" w:rsidRDefault="009C73AF" w:rsidP="009C73AF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8DFA618" w14:textId="08EB2390" w:rsidR="009C73AF" w:rsidRPr="006B07E9" w:rsidRDefault="009C73AF" w:rsidP="009C7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375,970</w:t>
            </w:r>
          </w:p>
        </w:tc>
      </w:tr>
    </w:tbl>
    <w:p w14:paraId="542AA973" w14:textId="77777777" w:rsidR="00585871" w:rsidRPr="001841F5" w:rsidRDefault="00585871" w:rsidP="00C46C24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C71D2A4" w14:textId="12487A7B" w:rsidR="001841F5" w:rsidRDefault="0031768E" w:rsidP="00CF5747">
      <w:pPr>
        <w:tabs>
          <w:tab w:val="left" w:pos="450"/>
        </w:tabs>
        <w:spacing w:after="100" w:afterAutospacing="1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E6BE7">
        <w:rPr>
          <w:rFonts w:ascii="Angsana New" w:hAnsi="Angsana New"/>
          <w:sz w:val="30"/>
          <w:szCs w:val="30"/>
          <w:cs/>
        </w:rPr>
        <w:t>ณ</w:t>
      </w:r>
      <w:r w:rsidR="00F83350" w:rsidRPr="001E6BE7">
        <w:rPr>
          <w:rFonts w:ascii="Angsana New" w:hAnsi="Angsana New"/>
          <w:sz w:val="30"/>
          <w:szCs w:val="30"/>
          <w:cs/>
        </w:rPr>
        <w:t xml:space="preserve"> </w:t>
      </w:r>
      <w:r w:rsidRPr="001E6BE7">
        <w:rPr>
          <w:rFonts w:ascii="Angsana New" w:hAnsi="Angsana New"/>
          <w:sz w:val="30"/>
          <w:szCs w:val="30"/>
          <w:cs/>
        </w:rPr>
        <w:t>วันที่</w:t>
      </w:r>
      <w:r w:rsidR="00F83350" w:rsidRPr="001E6BE7">
        <w:rPr>
          <w:rFonts w:ascii="Angsana New" w:hAnsi="Angsana New"/>
          <w:sz w:val="30"/>
          <w:szCs w:val="30"/>
          <w:cs/>
        </w:rPr>
        <w:t xml:space="preserve"> </w:t>
      </w:r>
      <w:r w:rsidR="00C605FF" w:rsidRPr="001E6BE7">
        <w:rPr>
          <w:rFonts w:ascii="Angsana New" w:hAnsi="Angsana New"/>
          <w:sz w:val="30"/>
          <w:szCs w:val="30"/>
        </w:rPr>
        <w:t>31</w:t>
      </w:r>
      <w:r w:rsidR="001D1116" w:rsidRPr="001E6BE7">
        <w:rPr>
          <w:rFonts w:ascii="Angsana New" w:hAnsi="Angsana New"/>
          <w:sz w:val="30"/>
          <w:szCs w:val="30"/>
          <w:cs/>
        </w:rPr>
        <w:t xml:space="preserve"> </w:t>
      </w:r>
      <w:r w:rsidR="003807DC" w:rsidRPr="001E6BE7">
        <w:rPr>
          <w:rFonts w:ascii="Angsana New" w:hAnsi="Angsana New"/>
          <w:sz w:val="30"/>
          <w:szCs w:val="30"/>
          <w:cs/>
        </w:rPr>
        <w:t>ธันวาคม</w:t>
      </w:r>
      <w:r w:rsidR="00F83350" w:rsidRPr="001E6BE7">
        <w:rPr>
          <w:rFonts w:ascii="Angsana New" w:hAnsi="Angsana New"/>
          <w:sz w:val="30"/>
          <w:szCs w:val="30"/>
          <w:cs/>
        </w:rPr>
        <w:t xml:space="preserve"> </w:t>
      </w:r>
      <w:r w:rsidR="00C605FF" w:rsidRPr="001E6BE7">
        <w:rPr>
          <w:rFonts w:ascii="Angsana New" w:hAnsi="Angsana New"/>
          <w:sz w:val="30"/>
          <w:szCs w:val="30"/>
        </w:rPr>
        <w:t>256</w:t>
      </w:r>
      <w:r w:rsidR="001E6BE7" w:rsidRPr="001E6BE7">
        <w:rPr>
          <w:rFonts w:ascii="Angsana New" w:hAnsi="Angsana New"/>
          <w:sz w:val="30"/>
          <w:szCs w:val="30"/>
        </w:rPr>
        <w:t>6</w:t>
      </w:r>
      <w:r w:rsidR="00F83350" w:rsidRPr="001E6BE7">
        <w:rPr>
          <w:rFonts w:ascii="Angsana New" w:hAnsi="Angsana New"/>
          <w:sz w:val="30"/>
          <w:szCs w:val="30"/>
          <w:cs/>
        </w:rPr>
        <w:t xml:space="preserve"> </w:t>
      </w:r>
      <w:r w:rsidR="006F291E" w:rsidRPr="001E6BE7">
        <w:rPr>
          <w:rFonts w:ascii="Angsana New" w:hAnsi="Angsana New"/>
          <w:sz w:val="30"/>
          <w:szCs w:val="30"/>
          <w:cs/>
        </w:rPr>
        <w:t>กลุ่มบริษัท</w:t>
      </w:r>
      <w:r w:rsidRPr="001E6BE7">
        <w:rPr>
          <w:rFonts w:ascii="Angsana New" w:hAnsi="Angsana New"/>
          <w:sz w:val="30"/>
          <w:szCs w:val="30"/>
          <w:cs/>
        </w:rPr>
        <w:t>มีเ</w:t>
      </w:r>
      <w:r w:rsidR="005B311A" w:rsidRPr="001E6BE7">
        <w:rPr>
          <w:rFonts w:ascii="Angsana New" w:hAnsi="Angsana New"/>
          <w:sz w:val="30"/>
          <w:szCs w:val="30"/>
          <w:cs/>
        </w:rPr>
        <w:t>งิน</w:t>
      </w:r>
      <w:r w:rsidR="00CE0CC1" w:rsidRPr="001E6BE7">
        <w:rPr>
          <w:rFonts w:ascii="Angsana New" w:hAnsi="Angsana New"/>
          <w:sz w:val="30"/>
          <w:szCs w:val="30"/>
          <w:cs/>
        </w:rPr>
        <w:t>กู้ยืมระยะยาว</w:t>
      </w:r>
      <w:r w:rsidRPr="001E6BE7">
        <w:rPr>
          <w:rFonts w:ascii="Angsana New" w:hAnsi="Angsana New"/>
          <w:sz w:val="30"/>
          <w:szCs w:val="30"/>
          <w:cs/>
        </w:rPr>
        <w:t>เป็นสั</w:t>
      </w:r>
      <w:r w:rsidR="00744083" w:rsidRPr="001E6BE7">
        <w:rPr>
          <w:rFonts w:ascii="Angsana New" w:hAnsi="Angsana New"/>
          <w:sz w:val="30"/>
          <w:szCs w:val="30"/>
          <w:cs/>
        </w:rPr>
        <w:t>ญญากู้ยืมระยะยาวจากสถาบันการเงิน</w:t>
      </w:r>
      <w:r w:rsidRPr="001E6BE7">
        <w:rPr>
          <w:rFonts w:ascii="Angsana New" w:hAnsi="Angsana New"/>
          <w:sz w:val="30"/>
          <w:szCs w:val="30"/>
          <w:cs/>
        </w:rPr>
        <w:t>ในประเทศ</w:t>
      </w:r>
      <w:r w:rsidR="00C16CD2" w:rsidRPr="001E6BE7">
        <w:rPr>
          <w:rFonts w:ascii="Angsana New" w:hAnsi="Angsana New"/>
          <w:sz w:val="30"/>
          <w:szCs w:val="30"/>
        </w:rPr>
        <w:br/>
      </w:r>
      <w:r w:rsidRPr="001E6BE7">
        <w:rPr>
          <w:rFonts w:ascii="Angsana New" w:hAnsi="Angsana New"/>
          <w:sz w:val="30"/>
          <w:szCs w:val="30"/>
          <w:cs/>
        </w:rPr>
        <w:t>หลายแห่งเพื่อใช้ในการดำเนินงานซื้อเครื่องจักรและก่อสร้างอาคารโรงงาน</w:t>
      </w:r>
      <w:r w:rsidR="000E76CD" w:rsidRPr="001E6BE7">
        <w:rPr>
          <w:rFonts w:ascii="Angsana New" w:hAnsi="Angsana New" w:hint="cs"/>
          <w:sz w:val="30"/>
          <w:szCs w:val="30"/>
          <w:cs/>
        </w:rPr>
        <w:t xml:space="preserve"> </w:t>
      </w:r>
      <w:r w:rsidRPr="001E6BE7">
        <w:rPr>
          <w:rFonts w:ascii="Angsana New" w:hAnsi="Angsana New"/>
          <w:sz w:val="30"/>
          <w:szCs w:val="30"/>
          <w:cs/>
        </w:rPr>
        <w:t>เงินกู้ยืมระยะยาวขอ</w:t>
      </w:r>
      <w:r w:rsidR="00C16CD2" w:rsidRPr="001E6BE7">
        <w:rPr>
          <w:rFonts w:ascii="Angsana New" w:hAnsi="Angsana New" w:hint="cs"/>
          <w:sz w:val="30"/>
          <w:szCs w:val="30"/>
          <w:cs/>
        </w:rPr>
        <w:t>ง</w:t>
      </w:r>
      <w:r w:rsidR="006F291E" w:rsidRPr="001E6BE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E6BE7">
        <w:rPr>
          <w:rFonts w:ascii="Angsana New" w:hAnsi="Angsana New"/>
          <w:sz w:val="30"/>
          <w:szCs w:val="30"/>
          <w:cs/>
        </w:rPr>
        <w:t>ค้</w:t>
      </w:r>
      <w:r w:rsidR="000E76CD" w:rsidRPr="001E6BE7">
        <w:rPr>
          <w:rFonts w:ascii="Angsana New" w:hAnsi="Angsana New" w:hint="cs"/>
          <w:sz w:val="30"/>
          <w:szCs w:val="30"/>
          <w:cs/>
        </w:rPr>
        <w:t>ำ</w:t>
      </w:r>
      <w:r w:rsidR="003B2885" w:rsidRPr="001E6BE7">
        <w:rPr>
          <w:rFonts w:ascii="Angsana New" w:hAnsi="Angsana New" w:hint="cs"/>
          <w:sz w:val="30"/>
          <w:szCs w:val="30"/>
          <w:cs/>
        </w:rPr>
        <w:t>ประกันโดย</w:t>
      </w:r>
      <w:r w:rsidRPr="001E6BE7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ที่ดิน อาคารและอุปกรณ์</w:t>
      </w:r>
      <w:r w:rsidR="00B53EF4">
        <w:rPr>
          <w:rFonts w:ascii="Angsana New" w:hAnsi="Angsana New" w:hint="cs"/>
          <w:sz w:val="30"/>
          <w:szCs w:val="30"/>
          <w:cs/>
        </w:rPr>
        <w:t>และ</w:t>
      </w:r>
      <w:r w:rsidR="00B53EF4" w:rsidRPr="00B53EF4">
        <w:rPr>
          <w:rFonts w:ascii="Angsana New" w:hAnsi="Angsana New" w:hint="cs"/>
          <w:sz w:val="30"/>
          <w:szCs w:val="30"/>
          <w:cs/>
        </w:rPr>
        <w:t>เงินฝากประจำที่มีข้อจำกัดในการใช้</w:t>
      </w:r>
      <w:r w:rsidR="00B53EF4" w:rsidRPr="00B53EF4">
        <w:rPr>
          <w:rFonts w:ascii="Angsana New" w:hAnsi="Angsana New"/>
          <w:sz w:val="30"/>
          <w:szCs w:val="30"/>
          <w:cs/>
        </w:rPr>
        <w:t xml:space="preserve"> </w:t>
      </w:r>
      <w:r w:rsidR="00B53EF4" w:rsidRPr="00B53EF4">
        <w:rPr>
          <w:rFonts w:ascii="Angsana New" w:hAnsi="Angsana New" w:hint="cs"/>
          <w:sz w:val="30"/>
          <w:szCs w:val="30"/>
          <w:cs/>
        </w:rPr>
        <w:t>รวมถึง</w:t>
      </w:r>
      <w:r w:rsidR="00B53EF4" w:rsidRPr="00B53EF4">
        <w:rPr>
          <w:rFonts w:ascii="Angsana New" w:hAnsi="Angsana New"/>
          <w:sz w:val="30"/>
          <w:szCs w:val="30"/>
          <w:cs/>
        </w:rPr>
        <w:t>แผงโซลาร์และอุปกรณ์ที่ใช้ในโครงการ สิทธิการรับเงินตามสัญญาต่าง</w:t>
      </w:r>
      <w:r w:rsidR="00B53EF4" w:rsidRPr="00B53EF4">
        <w:rPr>
          <w:rFonts w:ascii="Angsana New" w:hAnsi="Angsana New"/>
          <w:sz w:val="30"/>
          <w:szCs w:val="30"/>
        </w:rPr>
        <w:t xml:space="preserve"> </w:t>
      </w:r>
      <w:r w:rsidR="00B53EF4" w:rsidRPr="00B53EF4">
        <w:rPr>
          <w:rFonts w:ascii="Angsana New" w:hAnsi="Angsana New"/>
          <w:sz w:val="30"/>
          <w:szCs w:val="30"/>
          <w:cs/>
        </w:rPr>
        <w:t>ๆ</w:t>
      </w:r>
      <w:r w:rsidR="00B53EF4" w:rsidRPr="00B53EF4">
        <w:rPr>
          <w:rFonts w:ascii="Angsana New" w:hAnsi="Angsana New" w:hint="cs"/>
          <w:sz w:val="30"/>
          <w:szCs w:val="30"/>
          <w:cs/>
        </w:rPr>
        <w:t xml:space="preserve"> </w:t>
      </w:r>
      <w:r w:rsidR="00B53EF4" w:rsidRPr="00B53EF4">
        <w:rPr>
          <w:rFonts w:ascii="Angsana New" w:hAnsi="Angsana New"/>
          <w:sz w:val="30"/>
          <w:szCs w:val="30"/>
          <w:cs/>
        </w:rPr>
        <w:t>ที่เกี่ยวข้องกับโครงการสัญญาซื้อขายไฟฟ้าระหว่างเอกชนหรือสัญญาโครงการระบบผลิตพลังงานไฟฟ้า</w:t>
      </w:r>
      <w:r w:rsidRPr="00B53EF4">
        <w:rPr>
          <w:rFonts w:ascii="Angsana New" w:hAnsi="Angsana New"/>
          <w:sz w:val="30"/>
          <w:szCs w:val="30"/>
          <w:cs/>
        </w:rPr>
        <w:t>ของ</w:t>
      </w:r>
      <w:r w:rsidR="006F291E" w:rsidRPr="001E6BE7">
        <w:rPr>
          <w:rFonts w:ascii="Angsana New" w:hAnsi="Angsana New"/>
          <w:sz w:val="30"/>
          <w:szCs w:val="30"/>
          <w:cs/>
        </w:rPr>
        <w:t>กลุ่มบริษัท</w:t>
      </w:r>
      <w:r w:rsidR="00D37CD5" w:rsidRPr="001E6BE7">
        <w:rPr>
          <w:rFonts w:ascii="Angsana New" w:hAnsi="Angsana New" w:hint="cs"/>
          <w:sz w:val="30"/>
          <w:szCs w:val="30"/>
          <w:cs/>
        </w:rPr>
        <w:t xml:space="preserve"> </w:t>
      </w:r>
      <w:r w:rsidRPr="001E6BE7">
        <w:rPr>
          <w:rFonts w:ascii="Angsana New" w:hAnsi="Angsana New"/>
          <w:sz w:val="30"/>
          <w:szCs w:val="30"/>
          <w:cs/>
        </w:rPr>
        <w:t>โดย</w:t>
      </w:r>
      <w:r w:rsidR="006F291E" w:rsidRPr="001E6BE7">
        <w:rPr>
          <w:rFonts w:ascii="Angsana New" w:hAnsi="Angsana New"/>
          <w:sz w:val="30"/>
          <w:szCs w:val="30"/>
          <w:cs/>
        </w:rPr>
        <w:t>กลุ่มบริษัท</w:t>
      </w:r>
      <w:r w:rsidRPr="001E6BE7">
        <w:rPr>
          <w:rFonts w:ascii="Angsana New" w:hAnsi="Angsana New"/>
          <w:sz w:val="30"/>
          <w:szCs w:val="30"/>
          <w:cs/>
        </w:rPr>
        <w:t>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1F5D79C4" w14:textId="63AE9AB4" w:rsidR="00C46C24" w:rsidRPr="001841F5" w:rsidRDefault="003D1874" w:rsidP="006A6844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D1874">
        <w:rPr>
          <w:rFonts w:ascii="Angsana New" w:hAnsi="Angsana New"/>
          <w:i/>
          <w:iCs/>
          <w:spacing w:val="-4"/>
          <w:sz w:val="30"/>
          <w:szCs w:val="30"/>
          <w:cs/>
        </w:rPr>
        <w:t>หุ้นกู้</w:t>
      </w:r>
    </w:p>
    <w:p w14:paraId="0156EF46" w14:textId="77777777" w:rsidR="00AC183B" w:rsidRPr="00B50DB6" w:rsidRDefault="00AC183B" w:rsidP="003E0018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8F8066C" w14:textId="735C6F03" w:rsidR="00C43EF9" w:rsidRDefault="00586A25" w:rsidP="002018B5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1E6BE7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C6936" w:rsidRPr="001E6BE7">
        <w:rPr>
          <w:rFonts w:ascii="Angsana New" w:hAnsi="Angsana New"/>
          <w:spacing w:val="-4"/>
          <w:sz w:val="30"/>
          <w:szCs w:val="30"/>
        </w:rPr>
        <w:t>31</w:t>
      </w:r>
      <w:r w:rsidRPr="001E6BE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C6936" w:rsidRPr="001E6BE7">
        <w:rPr>
          <w:rFonts w:ascii="Angsana New" w:hAnsi="Angsana New"/>
          <w:spacing w:val="-4"/>
          <w:sz w:val="30"/>
          <w:szCs w:val="30"/>
        </w:rPr>
        <w:t>256</w:t>
      </w:r>
      <w:r w:rsidR="001E6BE7" w:rsidRPr="001E6BE7">
        <w:rPr>
          <w:rFonts w:ascii="Angsana New" w:hAnsi="Angsana New"/>
          <w:spacing w:val="-4"/>
          <w:sz w:val="30"/>
          <w:szCs w:val="30"/>
        </w:rPr>
        <w:t>6</w:t>
      </w:r>
      <w:r w:rsidRPr="001E6BE7">
        <w:rPr>
          <w:rFonts w:ascii="Angsana New" w:hAnsi="Angsana New"/>
          <w:spacing w:val="-4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ไม่มีหลักประกัน โดยมีรายละเอียดดังนี้</w:t>
      </w:r>
    </w:p>
    <w:p w14:paraId="3C013A45" w14:textId="77777777" w:rsidR="00586A25" w:rsidRDefault="00586A25" w:rsidP="002018B5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724884" w:rsidRPr="00450B04" w14:paraId="0B6BF3C5" w14:textId="77777777" w:rsidTr="000A5E9E">
        <w:tc>
          <w:tcPr>
            <w:tcW w:w="3510" w:type="dxa"/>
          </w:tcPr>
          <w:p w14:paraId="05BBF14A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162458B6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50B04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50B0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24884" w:rsidRPr="00450B04" w14:paraId="03F4C974" w14:textId="77777777" w:rsidTr="000A5E9E">
        <w:tc>
          <w:tcPr>
            <w:tcW w:w="3510" w:type="dxa"/>
          </w:tcPr>
          <w:p w14:paraId="47738224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3554740C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</w:rPr>
              <w:t>300,000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Pr="00450B04">
              <w:rPr>
                <w:rFonts w:ascii="Angsana New" w:hAnsi="Angsana New"/>
                <w:sz w:val="30"/>
                <w:szCs w:val="30"/>
              </w:rPr>
              <w:t>1,000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724884" w:rsidRPr="00450B04" w14:paraId="12FAE492" w14:textId="77777777" w:rsidTr="000A5E9E">
        <w:tc>
          <w:tcPr>
            <w:tcW w:w="3510" w:type="dxa"/>
          </w:tcPr>
          <w:p w14:paraId="60E1197E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369BD303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</w:rPr>
              <w:t>300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C01FA7" w:rsidRPr="00450B04" w14:paraId="0F6440ED" w14:textId="77777777" w:rsidTr="000A5E9E">
        <w:tc>
          <w:tcPr>
            <w:tcW w:w="3510" w:type="dxa"/>
          </w:tcPr>
          <w:p w14:paraId="7D90AF63" w14:textId="304E7563" w:rsidR="00C01FA7" w:rsidRPr="00450B04" w:rsidRDefault="00994E8C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32A56D70" w14:textId="5A9E901C" w:rsidR="00C01FA7" w:rsidRPr="00450B04" w:rsidRDefault="00994E8C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131.5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724884" w:rsidRPr="00450B04" w14:paraId="54B3B5AE" w14:textId="77777777" w:rsidTr="000A5E9E">
        <w:tc>
          <w:tcPr>
            <w:tcW w:w="3510" w:type="dxa"/>
          </w:tcPr>
          <w:p w14:paraId="3E1F7DA5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5923FD27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</w:rPr>
              <w:t>2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450B04">
              <w:rPr>
                <w:rFonts w:ascii="Angsana New" w:hAnsi="Angsana New"/>
                <w:sz w:val="30"/>
                <w:szCs w:val="30"/>
              </w:rPr>
              <w:t>7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450B04">
              <w:rPr>
                <w:rFonts w:ascii="Angsana New" w:hAnsi="Angsana New"/>
                <w:sz w:val="30"/>
                <w:szCs w:val="30"/>
              </w:rPr>
              <w:t>11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450B0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24884" w:rsidRPr="00450B04" w14:paraId="3F8E5AD3" w14:textId="77777777" w:rsidTr="000A5E9E">
        <w:tc>
          <w:tcPr>
            <w:tcW w:w="3510" w:type="dxa"/>
          </w:tcPr>
          <w:p w14:paraId="0D4DBF5D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7AB2FC84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Pr="00450B04">
              <w:rPr>
                <w:rFonts w:ascii="Angsana New" w:hAnsi="Angsana New"/>
                <w:sz w:val="30"/>
                <w:szCs w:val="30"/>
              </w:rPr>
              <w:t>5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50B04">
              <w:rPr>
                <w:rFonts w:ascii="Angsana New" w:hAnsi="Angsana New"/>
                <w:sz w:val="30"/>
                <w:szCs w:val="30"/>
              </w:rPr>
              <w:t>5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724884" w:rsidRPr="00450B04" w14:paraId="2834026E" w14:textId="77777777" w:rsidTr="000A5E9E">
        <w:tc>
          <w:tcPr>
            <w:tcW w:w="3510" w:type="dxa"/>
          </w:tcPr>
          <w:p w14:paraId="533F28B1" w14:textId="77777777" w:rsidR="00724884" w:rsidRPr="00450B04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3908F88D" w14:textId="77777777" w:rsidR="00724884" w:rsidRPr="00450B04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450B04">
              <w:rPr>
                <w:rFonts w:ascii="Angsana New" w:hAnsi="Angsana New"/>
                <w:sz w:val="30"/>
                <w:szCs w:val="30"/>
              </w:rPr>
              <w:t>3</w:t>
            </w:r>
            <w:r w:rsidRPr="00450B0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0AA5DB8E" w14:textId="77777777" w:rsidR="00945414" w:rsidRDefault="00945414">
      <w:pPr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0CC4D326" w14:textId="32A33F31" w:rsidR="00611A93" w:rsidRPr="006B07E9" w:rsidRDefault="00611A93" w:rsidP="00F06A68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วงเงินสินเชื่อ</w:t>
      </w:r>
    </w:p>
    <w:p w14:paraId="75E50742" w14:textId="7CF4FB4E" w:rsidR="00611A93" w:rsidRPr="006B07E9" w:rsidRDefault="00611A93" w:rsidP="00611A93">
      <w:pPr>
        <w:autoSpaceDE w:val="0"/>
        <w:autoSpaceDN w:val="0"/>
        <w:spacing w:line="240" w:lineRule="auto"/>
        <w:ind w:left="450" w:firstLine="57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0A1816" w14:textId="50D8BCE9" w:rsidR="006B6F9B" w:rsidRPr="006B07E9" w:rsidRDefault="006B6F9B" w:rsidP="00F06A68">
      <w:pPr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hAnsi="Angsana New"/>
          <w:spacing w:val="-4"/>
          <w:sz w:val="30"/>
          <w:szCs w:val="30"/>
        </w:rPr>
        <w:t>31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C605FF" w:rsidRPr="00C605FF">
        <w:rPr>
          <w:rFonts w:ascii="Angsana New" w:hAnsi="Angsana New"/>
          <w:spacing w:val="-4"/>
          <w:sz w:val="30"/>
          <w:szCs w:val="30"/>
        </w:rPr>
        <w:t>256</w:t>
      </w:r>
      <w:r w:rsidR="009C73AF">
        <w:rPr>
          <w:rFonts w:ascii="Angsana New" w:hAnsi="Angsana New"/>
          <w:spacing w:val="-4"/>
          <w:sz w:val="30"/>
          <w:szCs w:val="30"/>
        </w:rPr>
        <w:t>6</w:t>
      </w:r>
      <w:r w:rsidRPr="006B07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679B8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6B07E9">
        <w:rPr>
          <w:rFonts w:ascii="Angsana New" w:hAnsi="Angsana New"/>
          <w:spacing w:val="-4"/>
          <w:sz w:val="30"/>
          <w:szCs w:val="30"/>
          <w:cs/>
        </w:rPr>
        <w:t>มีวงเงินสินเชื่อที่ยัง</w:t>
      </w:r>
      <w:r w:rsidR="003B1339">
        <w:rPr>
          <w:rFonts w:ascii="Angsana New" w:hAnsi="Angsana New" w:hint="cs"/>
          <w:spacing w:val="-4"/>
          <w:sz w:val="30"/>
          <w:szCs w:val="30"/>
          <w:cs/>
        </w:rPr>
        <w:t>มิ</w:t>
      </w:r>
      <w:r w:rsidRPr="006B07E9">
        <w:rPr>
          <w:rFonts w:ascii="Angsana New" w:hAnsi="Angsana New"/>
          <w:spacing w:val="-4"/>
          <w:sz w:val="30"/>
          <w:szCs w:val="30"/>
          <w:cs/>
        </w:rPr>
        <w:t>ได้เบิกใช้เป็นจำนวนเงิน</w:t>
      </w:r>
      <w:r w:rsidR="00103AD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42A4E">
        <w:rPr>
          <w:rFonts w:ascii="Angsana New" w:hAnsi="Angsana New"/>
          <w:spacing w:val="-4"/>
          <w:sz w:val="30"/>
          <w:szCs w:val="30"/>
        </w:rPr>
        <w:t>1,</w:t>
      </w:r>
      <w:r w:rsidR="00B10456">
        <w:rPr>
          <w:rFonts w:ascii="Angsana New" w:hAnsi="Angsana New"/>
          <w:spacing w:val="-4"/>
          <w:sz w:val="30"/>
          <w:szCs w:val="30"/>
        </w:rPr>
        <w:t>1</w:t>
      </w:r>
      <w:r w:rsidR="006B2182">
        <w:rPr>
          <w:rFonts w:ascii="Angsana New" w:hAnsi="Angsana New"/>
          <w:spacing w:val="-4"/>
          <w:sz w:val="30"/>
          <w:szCs w:val="30"/>
        </w:rPr>
        <w:t>74</w:t>
      </w:r>
      <w:r w:rsidR="00C42A4E">
        <w:rPr>
          <w:rFonts w:ascii="Angsana New" w:hAnsi="Angsana New"/>
          <w:spacing w:val="-4"/>
          <w:sz w:val="30"/>
          <w:szCs w:val="30"/>
        </w:rPr>
        <w:t>.</w:t>
      </w:r>
      <w:r w:rsidR="006B2182">
        <w:rPr>
          <w:rFonts w:ascii="Angsana New" w:hAnsi="Angsana New"/>
          <w:spacing w:val="-4"/>
          <w:sz w:val="30"/>
          <w:szCs w:val="30"/>
        </w:rPr>
        <w:t>25</w:t>
      </w:r>
      <w:r w:rsidR="004661FF" w:rsidRPr="006B07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002F6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103ADD">
        <w:rPr>
          <w:rFonts w:ascii="Angsana New" w:hAnsi="Angsana New"/>
          <w:spacing w:val="-4"/>
          <w:sz w:val="30"/>
          <w:szCs w:val="30"/>
        </w:rPr>
        <w:t xml:space="preserve"> </w:t>
      </w:r>
      <w:r w:rsidR="00C42A4E">
        <w:rPr>
          <w:rFonts w:ascii="Angsana New" w:hAnsi="Angsana New"/>
          <w:spacing w:val="-4"/>
          <w:sz w:val="30"/>
          <w:szCs w:val="30"/>
        </w:rPr>
        <w:t>1,</w:t>
      </w:r>
      <w:r w:rsidR="006B2182">
        <w:rPr>
          <w:rFonts w:ascii="Angsana New" w:hAnsi="Angsana New"/>
          <w:spacing w:val="-4"/>
          <w:sz w:val="30"/>
          <w:szCs w:val="30"/>
        </w:rPr>
        <w:t>061</w:t>
      </w:r>
      <w:r w:rsidR="00C42A4E">
        <w:rPr>
          <w:rFonts w:ascii="Angsana New" w:hAnsi="Angsana New"/>
          <w:spacing w:val="-4"/>
          <w:sz w:val="30"/>
          <w:szCs w:val="30"/>
        </w:rPr>
        <w:t>.</w:t>
      </w:r>
      <w:r w:rsidR="006B2182">
        <w:rPr>
          <w:rFonts w:ascii="Angsana New" w:hAnsi="Angsana New"/>
          <w:spacing w:val="-4"/>
          <w:sz w:val="30"/>
          <w:szCs w:val="30"/>
        </w:rPr>
        <w:t>91</w:t>
      </w:r>
      <w:r w:rsidR="005002F6">
        <w:rPr>
          <w:rFonts w:ascii="Angsana New" w:hAnsi="Angsana New"/>
          <w:spacing w:val="-4"/>
          <w:sz w:val="30"/>
          <w:szCs w:val="30"/>
        </w:rPr>
        <w:t xml:space="preserve"> </w:t>
      </w:r>
      <w:r w:rsidR="005002F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FA15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5002F6" w:rsidRPr="005002F6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9C73AF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6B07E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127FDA" w:rsidRPr="00127FDA">
        <w:t xml:space="preserve"> </w:t>
      </w:r>
      <w:r w:rsidR="009C73AF">
        <w:rPr>
          <w:rFonts w:ascii="Angsana New" w:hAnsi="Angsana New"/>
          <w:i/>
          <w:iCs/>
          <w:spacing w:val="-4"/>
          <w:sz w:val="30"/>
          <w:szCs w:val="30"/>
        </w:rPr>
        <w:t>1,192.09</w:t>
      </w:r>
      <w:r w:rsidR="00127FDA" w:rsidRPr="00127FD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B104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9C73AF">
        <w:rPr>
          <w:rFonts w:ascii="Angsana New" w:hAnsi="Angsana New"/>
          <w:i/>
          <w:iCs/>
          <w:spacing w:val="-4"/>
          <w:sz w:val="30"/>
          <w:szCs w:val="30"/>
        </w:rPr>
        <w:t>1,168.28</w:t>
      </w:r>
      <w:r w:rsidR="00127FDA" w:rsidRPr="00127FD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5002F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Pr="006B07E9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5D59D340" w14:textId="3CB20854" w:rsidR="00D1177E" w:rsidRPr="006B07E9" w:rsidRDefault="00D1177E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37A09B5E" w14:textId="46C4CB77" w:rsidR="00040512" w:rsidRPr="00D10296" w:rsidRDefault="00040512" w:rsidP="008D753B">
      <w:pPr>
        <w:tabs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10296">
        <w:rPr>
          <w:rFonts w:ascii="Angsana New" w:hAnsi="Angsana New"/>
          <w:bCs/>
          <w:i/>
          <w:iCs/>
          <w:sz w:val="30"/>
          <w:szCs w:val="30"/>
          <w:cs/>
        </w:rPr>
        <w:t>หนี้สินตามสัญญาเช่า</w:t>
      </w:r>
    </w:p>
    <w:p w14:paraId="5E129880" w14:textId="77777777" w:rsidR="00CB1EA9" w:rsidRPr="00611FF9" w:rsidRDefault="00CB1EA9" w:rsidP="00E6448B">
      <w:pPr>
        <w:tabs>
          <w:tab w:val="left" w:pos="45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7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46"/>
        <w:gridCol w:w="1152"/>
        <w:gridCol w:w="261"/>
        <w:gridCol w:w="839"/>
        <w:gridCol w:w="270"/>
        <w:gridCol w:w="1050"/>
        <w:gridCol w:w="29"/>
        <w:gridCol w:w="241"/>
        <w:gridCol w:w="29"/>
        <w:gridCol w:w="1008"/>
        <w:gridCol w:w="29"/>
        <w:gridCol w:w="241"/>
        <w:gridCol w:w="29"/>
        <w:gridCol w:w="944"/>
        <w:gridCol w:w="269"/>
        <w:gridCol w:w="8"/>
        <w:gridCol w:w="1077"/>
      </w:tblGrid>
      <w:tr w:rsidR="00040512" w:rsidRPr="006B07E9" w14:paraId="66F5FD0E" w14:textId="77777777" w:rsidTr="006B6F9B">
        <w:trPr>
          <w:tblHeader/>
        </w:trPr>
        <w:tc>
          <w:tcPr>
            <w:tcW w:w="2246" w:type="dxa"/>
          </w:tcPr>
          <w:p w14:paraId="0A713FBE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6" w:type="dxa"/>
            <w:gridSpan w:val="16"/>
          </w:tcPr>
          <w:p w14:paraId="35A71C50" w14:textId="77777777" w:rsidR="00040512" w:rsidRPr="006B07E9" w:rsidRDefault="00040512" w:rsidP="0039573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40512" w:rsidRPr="006B07E9" w14:paraId="6A17E628" w14:textId="77777777" w:rsidTr="006B6F9B">
        <w:trPr>
          <w:tblHeader/>
        </w:trPr>
        <w:tc>
          <w:tcPr>
            <w:tcW w:w="2246" w:type="dxa"/>
          </w:tcPr>
          <w:p w14:paraId="05F9F3AE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1061BC6" w14:textId="2978D4BE" w:rsidR="00040512" w:rsidRPr="006B07E9" w:rsidRDefault="00C605FF" w:rsidP="00F635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64524C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0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DB5FF82" w14:textId="0A10015C" w:rsidR="00040512" w:rsidRPr="006B07E9" w:rsidRDefault="00C605FF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9C73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40512" w:rsidRPr="006B07E9" w14:paraId="31B8CC95" w14:textId="77777777" w:rsidTr="006B6F9B">
        <w:trPr>
          <w:tblHeader/>
        </w:trPr>
        <w:tc>
          <w:tcPr>
            <w:tcW w:w="2246" w:type="dxa"/>
            <w:shd w:val="clear" w:color="auto" w:fill="auto"/>
          </w:tcPr>
          <w:p w14:paraId="31E574C2" w14:textId="77777777" w:rsidR="00040512" w:rsidRPr="006B07E9" w:rsidRDefault="00040512" w:rsidP="00040512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67B78" w14:textId="0F14EC25" w:rsidR="00040512" w:rsidRPr="006B07E9" w:rsidRDefault="00040512" w:rsidP="00F67B65">
            <w:pPr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2B9A63" w14:textId="77777777" w:rsidR="00040512" w:rsidRPr="006B07E9" w:rsidRDefault="00040512" w:rsidP="00040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CEA21C" w14:textId="77777777" w:rsidR="00040512" w:rsidRPr="006B07E9" w:rsidRDefault="00040512" w:rsidP="00040512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DACFF" w14:textId="77777777" w:rsidR="00040512" w:rsidRPr="006B07E9" w:rsidRDefault="00040512" w:rsidP="00040512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52552E" w14:textId="77777777" w:rsidR="00040512" w:rsidRPr="006B07E9" w:rsidRDefault="00040512" w:rsidP="00040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E9A956F" w14:textId="77777777" w:rsidR="00040512" w:rsidRPr="006B07E9" w:rsidRDefault="00040512" w:rsidP="00040512">
            <w:pPr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63A75B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14:paraId="2574DA80" w14:textId="77777777" w:rsidR="008D753B" w:rsidRDefault="00040512" w:rsidP="00C97729">
            <w:pPr>
              <w:tabs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7918146A" w14:textId="6B0477CD" w:rsidR="00040512" w:rsidRPr="006B07E9" w:rsidRDefault="00040512" w:rsidP="00C97729">
            <w:pPr>
              <w:tabs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D415DA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0257230B" w14:textId="77777777" w:rsidR="00040512" w:rsidRPr="006B07E9" w:rsidRDefault="00040512" w:rsidP="00040512">
            <w:pPr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E7FE1D" w14:textId="77777777" w:rsidR="00040512" w:rsidRPr="006B07E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60C8351" w14:textId="77777777" w:rsidR="00040512" w:rsidRPr="006B07E9" w:rsidRDefault="00040512" w:rsidP="00040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91690AB" w14:textId="77777777" w:rsidR="00040512" w:rsidRPr="006B07E9" w:rsidRDefault="00040512" w:rsidP="00040512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6B07E9" w14:paraId="1DC25481" w14:textId="77777777" w:rsidTr="006B6F9B">
        <w:trPr>
          <w:tblHeader/>
        </w:trPr>
        <w:tc>
          <w:tcPr>
            <w:tcW w:w="2246" w:type="dxa"/>
          </w:tcPr>
          <w:p w14:paraId="198D4F84" w14:textId="77777777" w:rsidR="00040512" w:rsidRPr="006B07E9" w:rsidRDefault="00040512" w:rsidP="00040512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6" w:type="dxa"/>
            <w:gridSpan w:val="16"/>
          </w:tcPr>
          <w:p w14:paraId="5D303732" w14:textId="77777777" w:rsidR="00040512" w:rsidRPr="006B07E9" w:rsidRDefault="00040512" w:rsidP="00F7731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F7731F"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80B55" w:rsidRPr="006B07E9" w14:paraId="70975B37" w14:textId="77777777" w:rsidTr="006B6F9B">
        <w:trPr>
          <w:tblHeader/>
        </w:trPr>
        <w:tc>
          <w:tcPr>
            <w:tcW w:w="2246" w:type="dxa"/>
          </w:tcPr>
          <w:p w14:paraId="4220E023" w14:textId="4DC24057" w:rsidR="00B80B55" w:rsidRPr="006B07E9" w:rsidRDefault="00B80B55" w:rsidP="00040512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76" w:type="dxa"/>
            <w:gridSpan w:val="16"/>
          </w:tcPr>
          <w:p w14:paraId="024372CA" w14:textId="77777777" w:rsidR="00B80B55" w:rsidRPr="006B07E9" w:rsidRDefault="00B80B55" w:rsidP="00F7731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2D6913" w:rsidRPr="006B07E9" w14:paraId="223F6441" w14:textId="77777777" w:rsidTr="006B6F9B">
        <w:tc>
          <w:tcPr>
            <w:tcW w:w="2246" w:type="dxa"/>
          </w:tcPr>
          <w:p w14:paraId="43309C73" w14:textId="71A7E3F6" w:rsidR="002D6913" w:rsidRPr="006B07E9" w:rsidRDefault="002D6913" w:rsidP="002D6913">
            <w:pPr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39AE6AC" w14:textId="6B94FA7A" w:rsidR="002D6913" w:rsidRPr="00601F0A" w:rsidRDefault="00986D44" w:rsidP="002D6913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1F0A">
              <w:rPr>
                <w:rFonts w:ascii="Angsana New" w:hAnsi="Angsana New"/>
                <w:sz w:val="28"/>
                <w:szCs w:val="28"/>
                <w:lang w:val="en-US" w:bidi="th-TH"/>
              </w:rPr>
              <w:t>33,</w:t>
            </w:r>
            <w:r w:rsidR="00C42A4E" w:rsidRPr="00601F0A">
              <w:rPr>
                <w:rFonts w:ascii="Angsana New" w:hAnsi="Angsana New"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261" w:type="dxa"/>
            <w:shd w:val="clear" w:color="auto" w:fill="auto"/>
          </w:tcPr>
          <w:p w14:paraId="18904CE6" w14:textId="77777777" w:rsidR="002D6913" w:rsidRPr="00601F0A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shd w:val="clear" w:color="auto" w:fill="auto"/>
          </w:tcPr>
          <w:p w14:paraId="0064D64F" w14:textId="1951E788" w:rsidR="002D6913" w:rsidRPr="00601F0A" w:rsidRDefault="00986D44" w:rsidP="002D691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1F0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42A4E" w:rsidRPr="00601F0A">
              <w:rPr>
                <w:rFonts w:ascii="Angsana New" w:hAnsi="Angsana New"/>
                <w:sz w:val="28"/>
                <w:szCs w:val="28"/>
                <w:lang w:val="en-US" w:bidi="th-TH"/>
              </w:rPr>
              <w:t>3,79</w:t>
            </w:r>
            <w:r w:rsidR="00D53AD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601F0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7E37FE" w14:textId="77777777" w:rsidR="002D6913" w:rsidRPr="00601F0A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26E2735" w14:textId="18D295D2" w:rsidR="002D6913" w:rsidRPr="00601F0A" w:rsidRDefault="00680FD3" w:rsidP="002D6913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1F0A">
              <w:rPr>
                <w:rFonts w:ascii="Angsana New" w:hAnsi="Angsana New"/>
                <w:sz w:val="28"/>
                <w:szCs w:val="28"/>
                <w:lang w:val="en-US" w:bidi="th-TH"/>
              </w:rPr>
              <w:t>30,09</w:t>
            </w:r>
            <w:r w:rsidR="00A6738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307DA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AF76CF9" w14:textId="7941DAD5" w:rsidR="002D6913" w:rsidRPr="006B07E9" w:rsidRDefault="002D6913" w:rsidP="002D6913">
            <w:pPr>
              <w:pStyle w:val="acctfourfigures"/>
              <w:tabs>
                <w:tab w:val="clear" w:pos="765"/>
                <w:tab w:val="decimal" w:pos="774"/>
              </w:tabs>
              <w:spacing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18,793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1C7521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shd w:val="clear" w:color="auto" w:fill="auto"/>
          </w:tcPr>
          <w:p w14:paraId="25D0E0E6" w14:textId="1DAC3280" w:rsidR="002D6913" w:rsidRPr="006B07E9" w:rsidRDefault="002D6913" w:rsidP="002D691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(1,362)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950A33B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728638D6" w14:textId="6D52BB97" w:rsidR="002D6913" w:rsidRPr="006B07E9" w:rsidRDefault="002D6913" w:rsidP="002D6913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17,431</w:t>
            </w:r>
          </w:p>
        </w:tc>
      </w:tr>
      <w:tr w:rsidR="002D6913" w:rsidRPr="006B07E9" w14:paraId="26C453CD" w14:textId="77777777" w:rsidTr="006B6F9B">
        <w:tc>
          <w:tcPr>
            <w:tcW w:w="2246" w:type="dxa"/>
          </w:tcPr>
          <w:p w14:paraId="74F5C47D" w14:textId="3E19214B" w:rsidR="002D6913" w:rsidRPr="006B07E9" w:rsidRDefault="002D6913" w:rsidP="002D6913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C8C4B2C" w14:textId="54AEDA9E" w:rsidR="002D6913" w:rsidRPr="00601F0A" w:rsidRDefault="00C42A4E" w:rsidP="002D6913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1F0A">
              <w:rPr>
                <w:rFonts w:ascii="Angsana New" w:hAnsi="Angsana New"/>
                <w:sz w:val="28"/>
                <w:szCs w:val="28"/>
                <w:lang w:val="en-US" w:bidi="th-TH"/>
              </w:rPr>
              <w:t>70,766</w:t>
            </w:r>
          </w:p>
        </w:tc>
        <w:tc>
          <w:tcPr>
            <w:tcW w:w="261" w:type="dxa"/>
            <w:shd w:val="clear" w:color="auto" w:fill="auto"/>
          </w:tcPr>
          <w:p w14:paraId="7D2C904D" w14:textId="77777777" w:rsidR="002D6913" w:rsidRPr="00601F0A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14:paraId="3CBA8FB9" w14:textId="11438FEE" w:rsidR="002D6913" w:rsidRPr="00601F0A" w:rsidRDefault="00986D44" w:rsidP="002D691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F0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42A4E" w:rsidRPr="00601F0A">
              <w:rPr>
                <w:rFonts w:ascii="Angsana New" w:hAnsi="Angsana New"/>
                <w:sz w:val="28"/>
                <w:szCs w:val="28"/>
                <w:lang w:val="en-US"/>
              </w:rPr>
              <w:t>5,39</w:t>
            </w:r>
            <w:r w:rsidR="00D53AD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601F0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2871D0" w14:textId="77777777" w:rsidR="002D6913" w:rsidRPr="00601F0A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D18A316" w14:textId="2ACFD747" w:rsidR="002D6913" w:rsidRPr="00601F0A" w:rsidRDefault="00680FD3" w:rsidP="002D6913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601F0A">
              <w:rPr>
                <w:rFonts w:ascii="Angsana New" w:hAnsi="Angsana New"/>
                <w:sz w:val="28"/>
                <w:szCs w:val="28"/>
              </w:rPr>
              <w:t>65,36</w:t>
            </w:r>
            <w:r w:rsidR="00A6738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356CDE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2187F27" w14:textId="308B59F4" w:rsidR="002D6913" w:rsidRPr="006B07E9" w:rsidRDefault="002D6913" w:rsidP="002D6913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24,883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2D4B4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5C2F7391" w14:textId="37CFB924" w:rsidR="002D6913" w:rsidRPr="006B07E9" w:rsidRDefault="002D6913" w:rsidP="002D691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(1,547)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37179A3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8516B0" w14:textId="0E9DDF88" w:rsidR="002D6913" w:rsidRPr="004051C9" w:rsidRDefault="002D6913" w:rsidP="002D6913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23,3</w:t>
            </w:r>
            <w:r w:rsidR="005A275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D6913" w:rsidRPr="004051C9" w14:paraId="77BF3ADF" w14:textId="77777777" w:rsidTr="006B6F9B">
        <w:tc>
          <w:tcPr>
            <w:tcW w:w="2246" w:type="dxa"/>
          </w:tcPr>
          <w:p w14:paraId="48CDAA85" w14:textId="77777777" w:rsidR="002D6913" w:rsidRPr="004051C9" w:rsidRDefault="002D6913" w:rsidP="002D6913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38523" w14:textId="6464A87B" w:rsidR="002D6913" w:rsidRPr="00601F0A" w:rsidRDefault="00986D44" w:rsidP="002D6913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</w:t>
            </w:r>
            <w:r w:rsidR="00C42A4E"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4,657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8E75ADF" w14:textId="77777777" w:rsidR="002D6913" w:rsidRPr="00601F0A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5D79B" w14:textId="3E08C7CB" w:rsidR="002D6913" w:rsidRPr="00601F0A" w:rsidRDefault="00986D44" w:rsidP="002D691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5A275F"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  <w:r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5A275F"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194</w:t>
            </w:r>
            <w:r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D30CB" w14:textId="77777777" w:rsidR="002D6913" w:rsidRPr="00601F0A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5D3A2" w14:textId="60DE32F5" w:rsidR="002D6913" w:rsidRPr="00601F0A" w:rsidRDefault="00680FD3" w:rsidP="002D6913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95,46</w:t>
            </w:r>
            <w:r w:rsidR="00C42A4E" w:rsidRPr="00601F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54B94E" w14:textId="77777777" w:rsidR="002D6913" w:rsidRPr="004051C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5BBCF" w14:textId="7CAE83AF" w:rsidR="002D6913" w:rsidRPr="004051C9" w:rsidRDefault="002D6913" w:rsidP="002D6913">
            <w:pPr>
              <w:pStyle w:val="acctfourfigures"/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676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1298D6" w14:textId="77777777" w:rsidR="002D6913" w:rsidRPr="004051C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E4321" w14:textId="43517767" w:rsidR="002D6913" w:rsidRPr="004051C9" w:rsidRDefault="002D6913" w:rsidP="002D691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909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5E2065B" w14:textId="77777777" w:rsidR="002D6913" w:rsidRPr="004051C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AA1D4" w14:textId="6FCE0C1A" w:rsidR="002D6913" w:rsidRPr="004051C9" w:rsidRDefault="002D6913" w:rsidP="002D6913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767</w:t>
            </w:r>
          </w:p>
        </w:tc>
      </w:tr>
    </w:tbl>
    <w:p w14:paraId="7E427CC3" w14:textId="28902E2F" w:rsidR="00B00433" w:rsidRPr="00611FF9" w:rsidRDefault="00B00433" w:rsidP="0061378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1151"/>
        <w:gridCol w:w="261"/>
        <w:gridCol w:w="838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16714D" w:rsidRPr="006B07E9" w14:paraId="292B577B" w14:textId="77777777" w:rsidTr="00274790">
        <w:trPr>
          <w:tblHeader/>
        </w:trPr>
        <w:tc>
          <w:tcPr>
            <w:tcW w:w="2250" w:type="dxa"/>
          </w:tcPr>
          <w:p w14:paraId="77DFDCA8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62210E38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14D" w:rsidRPr="006B07E9" w14:paraId="5317524A" w14:textId="77777777" w:rsidTr="004051C9">
        <w:trPr>
          <w:tblHeader/>
        </w:trPr>
        <w:tc>
          <w:tcPr>
            <w:tcW w:w="2250" w:type="dxa"/>
          </w:tcPr>
          <w:p w14:paraId="7EC7DB0D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2B8BF7" w14:textId="018655F1" w:rsidR="0016714D" w:rsidRPr="006B07E9" w:rsidRDefault="00C605FF" w:rsidP="00B04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2D691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5A56184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9AD62D" w14:textId="0617C790" w:rsidR="0016714D" w:rsidRPr="006B07E9" w:rsidRDefault="00C605FF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2D691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6714D" w:rsidRPr="006B07E9" w14:paraId="60F9FE89" w14:textId="77777777" w:rsidTr="004051C9">
        <w:trPr>
          <w:tblHeader/>
        </w:trPr>
        <w:tc>
          <w:tcPr>
            <w:tcW w:w="2250" w:type="dxa"/>
            <w:shd w:val="clear" w:color="auto" w:fill="auto"/>
          </w:tcPr>
          <w:p w14:paraId="40BCC7D6" w14:textId="77777777" w:rsidR="0016714D" w:rsidRPr="006B07E9" w:rsidRDefault="0016714D" w:rsidP="004B157B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F071FFE" w14:textId="0E7ED4D5" w:rsidR="0016714D" w:rsidRPr="006B07E9" w:rsidRDefault="0016714D" w:rsidP="000A56CD">
            <w:pPr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633CB2" w14:textId="77777777" w:rsidR="0016714D" w:rsidRPr="006B07E9" w:rsidRDefault="0016714D" w:rsidP="004B15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D1C684E" w14:textId="77777777" w:rsidR="0016714D" w:rsidRPr="006B07E9" w:rsidRDefault="0016714D" w:rsidP="004B157B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A6AE7" w14:textId="77777777" w:rsidR="0016714D" w:rsidRPr="006B07E9" w:rsidRDefault="0016714D" w:rsidP="004B157B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43EF6A" w14:textId="77777777" w:rsidR="0016714D" w:rsidRPr="006B07E9" w:rsidRDefault="0016714D" w:rsidP="004B15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444AAFF" w14:textId="77777777" w:rsidR="0016714D" w:rsidRPr="006B07E9" w:rsidRDefault="0016714D" w:rsidP="004B157B">
            <w:pPr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0CB48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37069" w14:textId="531381BF" w:rsidR="0016714D" w:rsidRPr="006B07E9" w:rsidRDefault="0016714D" w:rsidP="004B157B">
            <w:pPr>
              <w:tabs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C2B28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09484" w14:textId="77777777" w:rsidR="0016714D" w:rsidRPr="006B07E9" w:rsidRDefault="0016714D" w:rsidP="004B157B">
            <w:pPr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E76DF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2350EE" w14:textId="77777777" w:rsidR="0016714D" w:rsidRPr="006B07E9" w:rsidRDefault="0016714D" w:rsidP="004B15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AE4A77B" w14:textId="77777777" w:rsidR="0016714D" w:rsidRPr="006B07E9" w:rsidRDefault="0016714D" w:rsidP="004B157B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6B07E9" w14:paraId="42208EF5" w14:textId="77777777" w:rsidTr="00274790">
        <w:trPr>
          <w:tblHeader/>
        </w:trPr>
        <w:tc>
          <w:tcPr>
            <w:tcW w:w="2250" w:type="dxa"/>
          </w:tcPr>
          <w:p w14:paraId="71A6BA7D" w14:textId="77777777" w:rsidR="0016714D" w:rsidRPr="006B07E9" w:rsidRDefault="0016714D" w:rsidP="004B157B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244D3CC1" w14:textId="77777777" w:rsidR="0016714D" w:rsidRPr="006B07E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42DB" w:rsidRPr="006B07E9" w14:paraId="232903E8" w14:textId="77777777" w:rsidTr="00274790">
        <w:trPr>
          <w:tblHeader/>
        </w:trPr>
        <w:tc>
          <w:tcPr>
            <w:tcW w:w="2250" w:type="dxa"/>
          </w:tcPr>
          <w:p w14:paraId="1E6A6A23" w14:textId="5E22C998" w:rsidR="003942DB" w:rsidRPr="006B07E9" w:rsidRDefault="003942DB" w:rsidP="003942DB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70" w:type="dxa"/>
            <w:gridSpan w:val="11"/>
          </w:tcPr>
          <w:p w14:paraId="737679BC" w14:textId="77777777" w:rsidR="003942DB" w:rsidRPr="006B07E9" w:rsidRDefault="003942DB" w:rsidP="003942D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2D6913" w:rsidRPr="006B07E9" w14:paraId="569C6EEE" w14:textId="77777777" w:rsidTr="004051C9">
        <w:tc>
          <w:tcPr>
            <w:tcW w:w="2250" w:type="dxa"/>
          </w:tcPr>
          <w:p w14:paraId="7619147C" w14:textId="29650618" w:rsidR="002D6913" w:rsidRPr="006B07E9" w:rsidRDefault="002D6913" w:rsidP="002D6913">
            <w:pPr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</w:tcPr>
          <w:p w14:paraId="4B062D54" w14:textId="712DC79E" w:rsidR="002D6913" w:rsidRPr="006B07E9" w:rsidRDefault="00986D44" w:rsidP="002D6913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42A4E">
              <w:rPr>
                <w:rFonts w:ascii="Angsana New" w:hAnsi="Angsana New"/>
                <w:sz w:val="28"/>
                <w:szCs w:val="28"/>
                <w:lang w:val="en-US" w:bidi="th-TH"/>
              </w:rPr>
              <w:t>9,408</w:t>
            </w:r>
          </w:p>
        </w:tc>
        <w:tc>
          <w:tcPr>
            <w:tcW w:w="261" w:type="dxa"/>
            <w:shd w:val="clear" w:color="auto" w:fill="auto"/>
          </w:tcPr>
          <w:p w14:paraId="4705DC03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2369D31A" w14:textId="657CF1C3" w:rsidR="002D6913" w:rsidRPr="005D3FD3" w:rsidRDefault="00986D44" w:rsidP="002D691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3FD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42A4E" w:rsidRPr="005D3FD3">
              <w:rPr>
                <w:rFonts w:ascii="Angsana New" w:hAnsi="Angsana New"/>
                <w:sz w:val="28"/>
                <w:szCs w:val="28"/>
                <w:lang w:val="en-US" w:bidi="th-TH"/>
              </w:rPr>
              <w:t>1,598</w:t>
            </w:r>
            <w:r w:rsidRPr="005D3FD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D444DE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E745F4" w14:textId="6409DDFC" w:rsidR="002D6913" w:rsidRPr="006B07E9" w:rsidRDefault="00680FD3" w:rsidP="002D6913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17,810</w:t>
            </w:r>
          </w:p>
        </w:tc>
        <w:tc>
          <w:tcPr>
            <w:tcW w:w="270" w:type="dxa"/>
            <w:shd w:val="clear" w:color="auto" w:fill="auto"/>
          </w:tcPr>
          <w:p w14:paraId="26738898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91B251" w14:textId="1C503AAF" w:rsidR="002D6913" w:rsidRPr="006B07E9" w:rsidRDefault="002D6913" w:rsidP="002D6913">
            <w:pPr>
              <w:pStyle w:val="acctfourfigures"/>
              <w:tabs>
                <w:tab w:val="clear" w:pos="765"/>
                <w:tab w:val="decimal" w:pos="774"/>
              </w:tabs>
              <w:spacing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6,590</w:t>
            </w:r>
          </w:p>
        </w:tc>
        <w:tc>
          <w:tcPr>
            <w:tcW w:w="270" w:type="dxa"/>
            <w:shd w:val="clear" w:color="auto" w:fill="auto"/>
          </w:tcPr>
          <w:p w14:paraId="1A72907D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755680" w14:textId="7B4D2619" w:rsidR="002D6913" w:rsidRPr="006B07E9" w:rsidRDefault="002D6913" w:rsidP="002D691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(922)</w:t>
            </w:r>
          </w:p>
        </w:tc>
        <w:tc>
          <w:tcPr>
            <w:tcW w:w="270" w:type="dxa"/>
            <w:shd w:val="clear" w:color="auto" w:fill="auto"/>
          </w:tcPr>
          <w:p w14:paraId="0F84624A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71F4B67" w14:textId="0AA980F6" w:rsidR="002D6913" w:rsidRPr="006B07E9" w:rsidRDefault="002D6913" w:rsidP="002D6913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5,668</w:t>
            </w:r>
          </w:p>
        </w:tc>
      </w:tr>
      <w:tr w:rsidR="002D6913" w:rsidRPr="006B07E9" w14:paraId="55016397" w14:textId="77777777" w:rsidTr="004051C9">
        <w:tc>
          <w:tcPr>
            <w:tcW w:w="2250" w:type="dxa"/>
          </w:tcPr>
          <w:p w14:paraId="4A58895C" w14:textId="57071D54" w:rsidR="002D6913" w:rsidRPr="006B07E9" w:rsidRDefault="002D6913" w:rsidP="002D6913">
            <w:pPr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1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07E9">
              <w:rPr>
                <w:rFonts w:ascii="Angsana New" w:hAnsi="Angsana New"/>
                <w:sz w:val="28"/>
                <w:szCs w:val="28"/>
              </w:rPr>
              <w:t>-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5FF">
              <w:rPr>
                <w:rFonts w:ascii="Angsana New" w:hAnsi="Angsana New"/>
                <w:sz w:val="28"/>
                <w:szCs w:val="28"/>
              </w:rPr>
              <w:t>5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</w:tcPr>
          <w:p w14:paraId="69D5BFDC" w14:textId="49BC057B" w:rsidR="002D6913" w:rsidRPr="006B07E9" w:rsidRDefault="00986D44" w:rsidP="002D6913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26,</w:t>
            </w:r>
            <w:r w:rsidR="00C42A4E">
              <w:rPr>
                <w:rFonts w:ascii="Angsana New" w:hAnsi="Angsana New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261" w:type="dxa"/>
            <w:shd w:val="clear" w:color="auto" w:fill="auto"/>
          </w:tcPr>
          <w:p w14:paraId="482E3BBB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</w:tcPr>
          <w:p w14:paraId="2BBEBE44" w14:textId="43D1FC92" w:rsidR="002D6913" w:rsidRPr="005D3FD3" w:rsidRDefault="00986D44" w:rsidP="002D691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3FD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42A4E" w:rsidRPr="005D3FD3">
              <w:rPr>
                <w:rFonts w:ascii="Angsana New" w:hAnsi="Angsana New"/>
                <w:sz w:val="28"/>
                <w:szCs w:val="28"/>
                <w:lang w:val="en-US" w:bidi="th-TH"/>
              </w:rPr>
              <w:t>1,169</w:t>
            </w:r>
            <w:r w:rsidRPr="005D3FD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961437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348040" w14:textId="06784EDE" w:rsidR="002D6913" w:rsidRPr="004051C9" w:rsidRDefault="00680FD3" w:rsidP="002D6913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25,448</w:t>
            </w:r>
          </w:p>
        </w:tc>
        <w:tc>
          <w:tcPr>
            <w:tcW w:w="270" w:type="dxa"/>
            <w:shd w:val="clear" w:color="auto" w:fill="auto"/>
          </w:tcPr>
          <w:p w14:paraId="1E28F643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DA870B" w14:textId="598BA6FE" w:rsidR="002D6913" w:rsidRPr="006B07E9" w:rsidRDefault="002D6913" w:rsidP="002D6913">
            <w:pPr>
              <w:pStyle w:val="acctfourfigures"/>
              <w:tabs>
                <w:tab w:val="clear" w:pos="765"/>
                <w:tab w:val="decimal" w:pos="774"/>
              </w:tabs>
              <w:spacing w:after="100" w:afterAutospacing="1"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19,250</w:t>
            </w:r>
          </w:p>
        </w:tc>
        <w:tc>
          <w:tcPr>
            <w:tcW w:w="270" w:type="dxa"/>
            <w:shd w:val="clear" w:color="auto" w:fill="auto"/>
          </w:tcPr>
          <w:p w14:paraId="587B6FEF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6BA8FC" w14:textId="516AB512" w:rsidR="002D6913" w:rsidRPr="006B07E9" w:rsidRDefault="002D6913" w:rsidP="002D691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(1,316)</w:t>
            </w:r>
          </w:p>
        </w:tc>
        <w:tc>
          <w:tcPr>
            <w:tcW w:w="270" w:type="dxa"/>
            <w:shd w:val="clear" w:color="auto" w:fill="auto"/>
          </w:tcPr>
          <w:p w14:paraId="1C3EBBF1" w14:textId="77777777" w:rsidR="002D6913" w:rsidRPr="006B07E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EF1B91" w14:textId="00CF52F0" w:rsidR="002D6913" w:rsidRPr="006B07E9" w:rsidRDefault="002D6913" w:rsidP="002D6913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sz w:val="28"/>
                <w:szCs w:val="28"/>
              </w:rPr>
            </w:pPr>
            <w:r w:rsidRPr="004051C9">
              <w:rPr>
                <w:rFonts w:ascii="Angsana New" w:hAnsi="Angsana New"/>
                <w:sz w:val="28"/>
                <w:szCs w:val="28"/>
                <w:lang w:val="en-US" w:bidi="th-TH"/>
              </w:rPr>
              <w:t>17,93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2D6913" w:rsidRPr="004051C9" w14:paraId="0ED35469" w14:textId="77777777" w:rsidTr="004051C9">
        <w:tc>
          <w:tcPr>
            <w:tcW w:w="2250" w:type="dxa"/>
          </w:tcPr>
          <w:p w14:paraId="3156707F" w14:textId="77777777" w:rsidR="002D6913" w:rsidRPr="004051C9" w:rsidRDefault="002D6913" w:rsidP="002D6913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68D67" w14:textId="7314B04D" w:rsidR="002D6913" w:rsidRPr="004051C9" w:rsidRDefault="00986D44" w:rsidP="002D6913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3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C42A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6,025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E0B9D61" w14:textId="77777777" w:rsidR="002D6913" w:rsidRPr="004051C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180D5" w14:textId="4D97B133" w:rsidR="002D6913" w:rsidRPr="004051C9" w:rsidRDefault="00986D44" w:rsidP="002D691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D3F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2,767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8491E" w14:textId="77777777" w:rsidR="002D6913" w:rsidRPr="004051C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9C04A" w14:textId="5468BD01" w:rsidR="002D6913" w:rsidRPr="004051C9" w:rsidRDefault="00680FD3" w:rsidP="002D6913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43,258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2C028" w14:textId="77777777" w:rsidR="002D6913" w:rsidRPr="004051C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2A050" w14:textId="130E6A34" w:rsidR="002D6913" w:rsidRPr="004051C9" w:rsidRDefault="002D6913" w:rsidP="002D6913">
            <w:pPr>
              <w:pStyle w:val="acctfourfigures"/>
              <w:tabs>
                <w:tab w:val="clear" w:pos="765"/>
                <w:tab w:val="decimal" w:pos="774"/>
              </w:tabs>
              <w:spacing w:after="100" w:afterAutospacing="1"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CF88C" w14:textId="77777777" w:rsidR="002D6913" w:rsidRPr="004051C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80ABF" w14:textId="2FD7B519" w:rsidR="002D6913" w:rsidRPr="004051C9" w:rsidRDefault="002D6913" w:rsidP="002D691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2,238</w:t>
            </w: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10CD6" w14:textId="77777777" w:rsidR="002D6913" w:rsidRPr="004051C9" w:rsidRDefault="002D6913" w:rsidP="002D6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6A92" w14:textId="40BBCBE1" w:rsidR="002D6913" w:rsidRPr="004051C9" w:rsidRDefault="002D6913" w:rsidP="002D6913">
            <w:pPr>
              <w:pStyle w:val="acctfourfigures"/>
              <w:tabs>
                <w:tab w:val="clear" w:pos="765"/>
                <w:tab w:val="decimal" w:pos="838"/>
              </w:tabs>
              <w:spacing w:before="100" w:beforeAutospacing="1" w:after="100" w:afterAutospacing="1"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0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23,602</w:t>
            </w:r>
          </w:p>
        </w:tc>
      </w:tr>
      <w:bookmarkEnd w:id="1"/>
    </w:tbl>
    <w:p w14:paraId="284E2844" w14:textId="06408FDE" w:rsidR="009563CE" w:rsidRDefault="009563CE" w:rsidP="00DB483A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75DBE9B3" w14:textId="77777777" w:rsidR="009563CE" w:rsidRDefault="009563CE">
      <w:pPr>
        <w:rPr>
          <w:rFonts w:ascii="Angsana New" w:hAnsi="Angsana New"/>
          <w:bCs/>
          <w:i/>
          <w:iCs/>
          <w:sz w:val="24"/>
          <w:szCs w:val="24"/>
        </w:rPr>
      </w:pPr>
      <w:r>
        <w:rPr>
          <w:rFonts w:ascii="Angsana New" w:hAnsi="Angsana New"/>
          <w:bCs/>
          <w:i/>
          <w:iCs/>
          <w:sz w:val="24"/>
          <w:szCs w:val="24"/>
        </w:rPr>
        <w:br w:type="page"/>
      </w:r>
    </w:p>
    <w:p w14:paraId="3B84F732" w14:textId="43961AD4" w:rsidR="003F26D5" w:rsidRPr="00225E3B" w:rsidRDefault="003F26D5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25E3B"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708FFF8B" w14:textId="77777777" w:rsidR="003F26D5" w:rsidRPr="00225E3B" w:rsidRDefault="003F26D5" w:rsidP="003F26D5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2"/>
        <w:gridCol w:w="876"/>
        <w:gridCol w:w="266"/>
        <w:gridCol w:w="1148"/>
        <w:gridCol w:w="265"/>
        <w:gridCol w:w="1024"/>
        <w:gridCol w:w="265"/>
        <w:gridCol w:w="1083"/>
        <w:gridCol w:w="265"/>
        <w:gridCol w:w="1016"/>
      </w:tblGrid>
      <w:tr w:rsidR="00215382" w:rsidRPr="00225E3B" w14:paraId="622A0464" w14:textId="77777777" w:rsidTr="00B67A90">
        <w:trPr>
          <w:tblHeader/>
        </w:trPr>
        <w:tc>
          <w:tcPr>
            <w:tcW w:w="3026" w:type="dxa"/>
          </w:tcPr>
          <w:p w14:paraId="7536DE0C" w14:textId="77777777" w:rsidR="00215382" w:rsidRPr="00225E3B" w:rsidRDefault="00215382" w:rsidP="00481440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dxa"/>
          </w:tcPr>
          <w:p w14:paraId="54F17230" w14:textId="77777777" w:rsidR="00215382" w:rsidRPr="00225E3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7" w:type="dxa"/>
          </w:tcPr>
          <w:p w14:paraId="4DB670C8" w14:textId="77777777" w:rsidR="00215382" w:rsidRPr="00225E3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17E39" w14:textId="5EB1CC94" w:rsidR="00215382" w:rsidRPr="00225E3B" w:rsidRDefault="00215382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6913" w:rsidRPr="00225E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19243B2F" w14:textId="77777777" w:rsidR="00215382" w:rsidRPr="00225E3B" w:rsidRDefault="00215382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FF31E6" w14:textId="75364344" w:rsidR="00215382" w:rsidRPr="00225E3B" w:rsidRDefault="00215382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6913" w:rsidRPr="00225E3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5382" w:rsidRPr="00225E3B" w14:paraId="2D42FDA2" w14:textId="77777777" w:rsidTr="00B67A90">
        <w:trPr>
          <w:tblHeader/>
        </w:trPr>
        <w:tc>
          <w:tcPr>
            <w:tcW w:w="3026" w:type="dxa"/>
          </w:tcPr>
          <w:p w14:paraId="00F7673E" w14:textId="77777777" w:rsidR="00215382" w:rsidRPr="00225E3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dxa"/>
          </w:tcPr>
          <w:p w14:paraId="2E40731E" w14:textId="77777777" w:rsidR="00215382" w:rsidRPr="00225E3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7" w:type="dxa"/>
          </w:tcPr>
          <w:p w14:paraId="798D0536" w14:textId="77777777" w:rsidR="00215382" w:rsidRPr="00225E3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20DE09E" w14:textId="77777777" w:rsidR="00215382" w:rsidRPr="00225E3B" w:rsidRDefault="00215382" w:rsidP="00481440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96ED029" w14:textId="77777777" w:rsidR="00215382" w:rsidRPr="00225E3B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0B3488AB" w14:textId="77777777" w:rsidR="00215382" w:rsidRPr="00225E3B" w:rsidRDefault="00215382" w:rsidP="00481440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796BBE71" w14:textId="77777777" w:rsidR="00215382" w:rsidRPr="00225E3B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575E957" w14:textId="77777777" w:rsidR="00215382" w:rsidRPr="00225E3B" w:rsidRDefault="00215382" w:rsidP="00481440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78584DA" w14:textId="77777777" w:rsidR="00215382" w:rsidRPr="00225E3B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2846554C" w14:textId="77777777" w:rsidR="00215382" w:rsidRPr="00225E3B" w:rsidRDefault="00215382" w:rsidP="00481440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15382" w:rsidRPr="00225E3B" w14:paraId="03558A58" w14:textId="77777777" w:rsidTr="00B67A90">
        <w:trPr>
          <w:tblHeader/>
        </w:trPr>
        <w:tc>
          <w:tcPr>
            <w:tcW w:w="3026" w:type="dxa"/>
          </w:tcPr>
          <w:p w14:paraId="7E08EC17" w14:textId="77777777" w:rsidR="00215382" w:rsidRPr="00225E3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dxa"/>
          </w:tcPr>
          <w:p w14:paraId="3756300F" w14:textId="77777777" w:rsidR="00215382" w:rsidRPr="00225E3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7" w:type="dxa"/>
          </w:tcPr>
          <w:p w14:paraId="007E731D" w14:textId="77777777" w:rsidR="00215382" w:rsidRPr="00225E3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0E12D3D7" w14:textId="77777777" w:rsidR="00215382" w:rsidRPr="00225E3B" w:rsidRDefault="00215382" w:rsidP="0048144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5382" w:rsidRPr="00225E3B" w14:paraId="1F00786B" w14:textId="77777777" w:rsidTr="00B67A90">
        <w:tc>
          <w:tcPr>
            <w:tcW w:w="3026" w:type="dxa"/>
          </w:tcPr>
          <w:p w14:paraId="03A90988" w14:textId="77777777" w:rsidR="00215382" w:rsidRPr="00225E3B" w:rsidRDefault="00215382" w:rsidP="00481440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3" w:type="dxa"/>
          </w:tcPr>
          <w:p w14:paraId="06DF610B" w14:textId="77777777" w:rsidR="00215382" w:rsidRPr="00225E3B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9A886C" w14:textId="77777777" w:rsidR="00215382" w:rsidRPr="00225E3B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3D7079E1" w14:textId="77777777" w:rsidR="00215382" w:rsidRPr="00225E3B" w:rsidRDefault="00215382" w:rsidP="0048144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67A90" w:rsidRPr="00225E3B" w14:paraId="428566B3" w14:textId="77777777" w:rsidTr="008F48D4">
        <w:tc>
          <w:tcPr>
            <w:tcW w:w="3026" w:type="dxa"/>
          </w:tcPr>
          <w:p w14:paraId="701865E1" w14:textId="77777777" w:rsidR="00B67A90" w:rsidRPr="00225E3B" w:rsidRDefault="00B67A90" w:rsidP="00B67A9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3" w:type="dxa"/>
          </w:tcPr>
          <w:p w14:paraId="73094DBD" w14:textId="77777777" w:rsidR="00B67A90" w:rsidRPr="00225E3B" w:rsidRDefault="00B67A90" w:rsidP="00B67A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46F8462B" w14:textId="77777777" w:rsidR="00B67A90" w:rsidRPr="00225E3B" w:rsidRDefault="00B67A90" w:rsidP="00B67A9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DA8B8DC" w14:textId="636A9FAC" w:rsidR="00B67A90" w:rsidRPr="00225E3B" w:rsidRDefault="00B67A90" w:rsidP="00B67A9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1,440,000</w:t>
            </w:r>
          </w:p>
        </w:tc>
        <w:tc>
          <w:tcPr>
            <w:tcW w:w="266" w:type="dxa"/>
          </w:tcPr>
          <w:p w14:paraId="0CC8B694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</w:tcPr>
          <w:p w14:paraId="0B10F967" w14:textId="0C7C7323" w:rsidR="00B67A90" w:rsidRPr="00225E3B" w:rsidRDefault="00B67A90" w:rsidP="00F21CC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720,000</w:t>
            </w:r>
          </w:p>
        </w:tc>
        <w:tc>
          <w:tcPr>
            <w:tcW w:w="266" w:type="dxa"/>
          </w:tcPr>
          <w:p w14:paraId="253C8949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6B7716" w14:textId="23CC0155" w:rsidR="00B67A90" w:rsidRPr="00225E3B" w:rsidRDefault="00B67A90" w:rsidP="00B67A9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1BC437FF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51A50388" w14:textId="365CAE9F" w:rsidR="00B67A90" w:rsidRPr="00225E3B" w:rsidRDefault="00B67A90" w:rsidP="00B67A9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B67A90" w:rsidRPr="00225E3B" w14:paraId="4DD38558" w14:textId="77777777" w:rsidTr="008F48D4">
        <w:tc>
          <w:tcPr>
            <w:tcW w:w="3026" w:type="dxa"/>
          </w:tcPr>
          <w:p w14:paraId="12C1C941" w14:textId="77777777" w:rsidR="00B67A90" w:rsidRPr="00225E3B" w:rsidRDefault="00B67A90" w:rsidP="00B67A9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83" w:type="dxa"/>
          </w:tcPr>
          <w:p w14:paraId="2F528F7E" w14:textId="77777777" w:rsidR="00B67A90" w:rsidRPr="00225E3B" w:rsidRDefault="00B67A90" w:rsidP="00B67A9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0D579630" w14:textId="77777777" w:rsidR="00B67A90" w:rsidRPr="00225E3B" w:rsidRDefault="00B67A90" w:rsidP="00B67A9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42978DD" w14:textId="17145882" w:rsidR="00B67A90" w:rsidRPr="00225E3B" w:rsidRDefault="008D10C3" w:rsidP="001179A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60EB6C9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D872AA4" w14:textId="0294225C" w:rsidR="00B67A90" w:rsidRPr="00225E3B" w:rsidRDefault="008D10C3" w:rsidP="008F48D4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57BA587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389FE9D" w14:textId="53E13954" w:rsidR="00B67A90" w:rsidRPr="00225E3B" w:rsidRDefault="00B67A90" w:rsidP="00B67A9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240,000</w:t>
            </w:r>
          </w:p>
        </w:tc>
        <w:tc>
          <w:tcPr>
            <w:tcW w:w="266" w:type="dxa"/>
          </w:tcPr>
          <w:p w14:paraId="3FF9AD51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687AE5EC" w14:textId="62F17098" w:rsidR="00B67A90" w:rsidRPr="00225E3B" w:rsidRDefault="00B67A90" w:rsidP="00B67A9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  <w:tr w:rsidR="00C664B1" w:rsidRPr="00225E3B" w14:paraId="22922B5C" w14:textId="77777777" w:rsidTr="008F48D4">
        <w:tc>
          <w:tcPr>
            <w:tcW w:w="3026" w:type="dxa"/>
          </w:tcPr>
          <w:p w14:paraId="18BD806D" w14:textId="67A26C0C" w:rsidR="00C664B1" w:rsidRPr="00225E3B" w:rsidRDefault="00C664B1" w:rsidP="00B67A9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="00546EB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ทุนจด</w:t>
            </w:r>
            <w:r w:rsidR="0088562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883" w:type="dxa"/>
          </w:tcPr>
          <w:p w14:paraId="38F48913" w14:textId="0C464167" w:rsidR="00C664B1" w:rsidRPr="00225E3B" w:rsidRDefault="00E867F5" w:rsidP="00B67A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7" w:type="dxa"/>
          </w:tcPr>
          <w:p w14:paraId="183B6F94" w14:textId="77777777" w:rsidR="00C664B1" w:rsidRPr="00225E3B" w:rsidRDefault="00C664B1" w:rsidP="00B67A9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B3433CB" w14:textId="098E59E6" w:rsidR="00C664B1" w:rsidRPr="00225E3B" w:rsidRDefault="00E867F5" w:rsidP="00F21CC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(120,000)</w:t>
            </w:r>
          </w:p>
        </w:tc>
        <w:tc>
          <w:tcPr>
            <w:tcW w:w="266" w:type="dxa"/>
          </w:tcPr>
          <w:p w14:paraId="5CB3C0F8" w14:textId="77777777" w:rsidR="00C664B1" w:rsidRPr="00225E3B" w:rsidRDefault="00C664B1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6FEDC35" w14:textId="307D55B1" w:rsidR="00C664B1" w:rsidRPr="00225E3B" w:rsidRDefault="003E5439" w:rsidP="003E543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(60,000)</w:t>
            </w:r>
          </w:p>
        </w:tc>
        <w:tc>
          <w:tcPr>
            <w:tcW w:w="266" w:type="dxa"/>
          </w:tcPr>
          <w:p w14:paraId="2A52CF99" w14:textId="77777777" w:rsidR="00C664B1" w:rsidRPr="00225E3B" w:rsidRDefault="00C664B1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5F2DB40" w14:textId="6BA4542B" w:rsidR="00C664B1" w:rsidRPr="00225E3B" w:rsidRDefault="006E65F0" w:rsidP="008F48D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0D208B5" w14:textId="77777777" w:rsidR="00C664B1" w:rsidRPr="00225E3B" w:rsidRDefault="00C664B1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4A4D527" w14:textId="1A3DD36F" w:rsidR="00C664B1" w:rsidRPr="00225E3B" w:rsidRDefault="006E65F0" w:rsidP="008F48D4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7A90" w:rsidRPr="00225E3B" w14:paraId="4DD8632B" w14:textId="77777777" w:rsidTr="00B67A90">
        <w:tc>
          <w:tcPr>
            <w:tcW w:w="3026" w:type="dxa"/>
          </w:tcPr>
          <w:p w14:paraId="46AF6F6A" w14:textId="5E1B7715" w:rsidR="00B67A90" w:rsidRPr="00225E3B" w:rsidRDefault="00B67A90" w:rsidP="00B67A9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3" w:type="dxa"/>
          </w:tcPr>
          <w:p w14:paraId="5352054E" w14:textId="77777777" w:rsidR="00B67A90" w:rsidRPr="00225E3B" w:rsidRDefault="00B67A90" w:rsidP="00B67A9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0CA26C56" w14:textId="77777777" w:rsidR="00B67A90" w:rsidRPr="00225E3B" w:rsidRDefault="00B67A90" w:rsidP="00B67A9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E167" w14:textId="41B2565C" w:rsidR="00B67A90" w:rsidRPr="00225E3B" w:rsidRDefault="008D10C3" w:rsidP="00B67A9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F4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66" w:type="dxa"/>
          </w:tcPr>
          <w:p w14:paraId="2B2E152B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1EEE9EA" w14:textId="5639A439" w:rsidR="00B67A90" w:rsidRPr="00225E3B" w:rsidRDefault="008F48D4" w:rsidP="00B67A9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="008D10C3"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6" w:type="dxa"/>
          </w:tcPr>
          <w:p w14:paraId="659080EF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433D" w14:textId="4038D459" w:rsidR="00B67A90" w:rsidRPr="00225E3B" w:rsidRDefault="00B67A90" w:rsidP="00B67A9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1,440,000</w:t>
            </w:r>
          </w:p>
        </w:tc>
        <w:tc>
          <w:tcPr>
            <w:tcW w:w="266" w:type="dxa"/>
          </w:tcPr>
          <w:p w14:paraId="25B36303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6DEA3AA3" w14:textId="6477668B" w:rsidR="00B67A90" w:rsidRPr="00225E3B" w:rsidRDefault="00B67A90" w:rsidP="00B67A9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720,000</w:t>
            </w:r>
          </w:p>
        </w:tc>
      </w:tr>
      <w:tr w:rsidR="00B67A90" w:rsidRPr="00225E3B" w14:paraId="75DE815D" w14:textId="77777777" w:rsidTr="00B67A90">
        <w:tc>
          <w:tcPr>
            <w:tcW w:w="3026" w:type="dxa"/>
          </w:tcPr>
          <w:p w14:paraId="01614E74" w14:textId="77777777" w:rsidR="00B67A90" w:rsidRPr="00225E3B" w:rsidRDefault="00B67A90" w:rsidP="00B67A9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3" w:type="dxa"/>
          </w:tcPr>
          <w:p w14:paraId="0D0B65DA" w14:textId="77777777" w:rsidR="00B67A90" w:rsidRPr="00225E3B" w:rsidRDefault="00B67A90" w:rsidP="00B67A9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94F0809" w14:textId="77777777" w:rsidR="00B67A90" w:rsidRPr="00225E3B" w:rsidRDefault="00B67A90" w:rsidP="00B67A9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7F3E3DA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278E239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14:paraId="128B7389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ADC058C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35CD76DF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6560688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4D4547C0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67A90" w:rsidRPr="00225E3B" w14:paraId="120F0F60" w14:textId="77777777" w:rsidTr="008F48D4">
        <w:tc>
          <w:tcPr>
            <w:tcW w:w="3026" w:type="dxa"/>
          </w:tcPr>
          <w:p w14:paraId="7415CD36" w14:textId="77777777" w:rsidR="00B67A90" w:rsidRPr="00225E3B" w:rsidRDefault="00B67A90" w:rsidP="00B67A9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83" w:type="dxa"/>
          </w:tcPr>
          <w:p w14:paraId="036E7759" w14:textId="77777777" w:rsidR="00B67A90" w:rsidRPr="00225E3B" w:rsidRDefault="00B67A90" w:rsidP="00B67A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E54602" w14:textId="77777777" w:rsidR="00B67A90" w:rsidRPr="00225E3B" w:rsidRDefault="00B67A90" w:rsidP="00B67A9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9BB88CD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A7C04A8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14:paraId="52CB4EE3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C9E3A99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D3ADB25" w14:textId="77777777" w:rsidR="00B67A90" w:rsidRPr="00225E3B" w:rsidRDefault="00B67A90" w:rsidP="00B67A90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5F5F2EF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</w:tcPr>
          <w:p w14:paraId="17758229" w14:textId="77777777" w:rsidR="00B67A90" w:rsidRPr="00225E3B" w:rsidRDefault="00B67A90" w:rsidP="00B67A90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7A90" w:rsidRPr="00225E3B" w14:paraId="6CEFBAE8" w14:textId="77777777" w:rsidTr="008F48D4">
        <w:tc>
          <w:tcPr>
            <w:tcW w:w="3026" w:type="dxa"/>
          </w:tcPr>
          <w:p w14:paraId="66CD9D5B" w14:textId="77777777" w:rsidR="00B67A90" w:rsidRPr="00225E3B" w:rsidRDefault="00B67A90" w:rsidP="00B67A9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3" w:type="dxa"/>
          </w:tcPr>
          <w:p w14:paraId="791A90D6" w14:textId="77777777" w:rsidR="00B67A90" w:rsidRPr="00225E3B" w:rsidRDefault="00B67A90" w:rsidP="00B67A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7" w:type="dxa"/>
          </w:tcPr>
          <w:p w14:paraId="0B334759" w14:textId="77777777" w:rsidR="00B67A90" w:rsidRPr="00225E3B" w:rsidRDefault="00B67A90" w:rsidP="00B67A9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944E07F" w14:textId="5E6C6A6D" w:rsidR="00B67A90" w:rsidRPr="00225E3B" w:rsidRDefault="00B67A90" w:rsidP="00B67A9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726546B2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255FD59" w14:textId="003BCCB7" w:rsidR="00B67A90" w:rsidRPr="00225E3B" w:rsidRDefault="00B67A90" w:rsidP="00B67A9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27E4FB5A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8B7221" w14:textId="77777777" w:rsidR="00B67A90" w:rsidRPr="00225E3B" w:rsidRDefault="00B67A90" w:rsidP="00B67A9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7EA62BEF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47F068C2" w14:textId="77777777" w:rsidR="00B67A90" w:rsidRPr="00225E3B" w:rsidRDefault="00B67A90" w:rsidP="00B67A9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600,000</w:t>
            </w:r>
          </w:p>
        </w:tc>
      </w:tr>
      <w:tr w:rsidR="00B67A90" w:rsidRPr="005A75E3" w14:paraId="677062ED" w14:textId="77777777" w:rsidTr="008F48D4">
        <w:tc>
          <w:tcPr>
            <w:tcW w:w="3026" w:type="dxa"/>
          </w:tcPr>
          <w:p w14:paraId="43E24DB8" w14:textId="2D7F8ECE" w:rsidR="00B67A90" w:rsidRPr="00225E3B" w:rsidRDefault="00B67A90" w:rsidP="00B67A9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หุ้นสามัญ</w:t>
            </w:r>
          </w:p>
        </w:tc>
        <w:tc>
          <w:tcPr>
            <w:tcW w:w="883" w:type="dxa"/>
          </w:tcPr>
          <w:p w14:paraId="5BCC5400" w14:textId="77777777" w:rsidR="00B67A90" w:rsidRPr="00225E3B" w:rsidRDefault="00B67A90" w:rsidP="00B67A9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67" w:type="dxa"/>
          </w:tcPr>
          <w:p w14:paraId="48BF5AC4" w14:textId="77777777" w:rsidR="00B67A90" w:rsidRPr="00225E3B" w:rsidRDefault="00B67A90" w:rsidP="00B67A9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009F814" w14:textId="05C63AD1" w:rsidR="00B67A90" w:rsidRPr="00225E3B" w:rsidRDefault="008B39B9" w:rsidP="00B67A9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497F002A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836307D" w14:textId="30E3D138" w:rsidR="00B67A90" w:rsidRPr="00225E3B" w:rsidRDefault="008D10C3" w:rsidP="00B67A9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41EEEE19" w14:textId="77777777" w:rsidR="00B67A90" w:rsidRPr="00225E3B" w:rsidRDefault="00B67A90" w:rsidP="00B67A90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63101E3" w14:textId="77777777" w:rsidR="00B67A90" w:rsidRPr="00225E3B" w:rsidRDefault="00B67A90" w:rsidP="00B67A9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1221BE9" w14:textId="77777777" w:rsidR="00B67A90" w:rsidRPr="00225E3B" w:rsidRDefault="00B67A90" w:rsidP="00B67A90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34958732" w14:textId="77777777" w:rsidR="00B67A90" w:rsidRPr="00225E3B" w:rsidRDefault="00B67A90" w:rsidP="00B67A9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</w:tbl>
    <w:p w14:paraId="6557EEF3" w14:textId="77777777" w:rsidR="007B5626" w:rsidRDefault="007B5626" w:rsidP="007B5626">
      <w:pPr>
        <w:rPr>
          <w:rFonts w:ascii="Angsana New" w:hAnsi="Angsana New"/>
          <w:bCs/>
          <w:sz w:val="30"/>
          <w:szCs w:val="30"/>
        </w:rPr>
      </w:pPr>
    </w:p>
    <w:p w14:paraId="7C7E7686" w14:textId="393FF2F2" w:rsidR="007D0932" w:rsidRPr="002D2616" w:rsidRDefault="007D0932" w:rsidP="00485EB0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D2616">
        <w:rPr>
          <w:rFonts w:ascii="Angsana New" w:hAnsi="Angsana New"/>
          <w:b/>
          <w:i/>
          <w:iCs/>
          <w:sz w:val="30"/>
          <w:szCs w:val="30"/>
          <w:cs/>
        </w:rPr>
        <w:t>การลดทุนจดทะเบียน</w:t>
      </w:r>
    </w:p>
    <w:p w14:paraId="42BB8C3A" w14:textId="46B68431" w:rsidR="007D0932" w:rsidRPr="007D0932" w:rsidRDefault="007D0932" w:rsidP="007D0932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D093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D0932">
        <w:rPr>
          <w:rFonts w:ascii="Angsana New" w:hAnsi="Angsana New"/>
          <w:sz w:val="30"/>
          <w:szCs w:val="30"/>
        </w:rPr>
        <w:t xml:space="preserve">19 </w:t>
      </w:r>
      <w:r w:rsidRPr="007D093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D0932">
        <w:rPr>
          <w:rFonts w:ascii="Angsana New" w:hAnsi="Angsana New"/>
          <w:sz w:val="30"/>
          <w:szCs w:val="30"/>
        </w:rPr>
        <w:t xml:space="preserve">2566 </w:t>
      </w:r>
      <w:r w:rsidRPr="007D0932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ที่ประชุมวิสามัญผู้ถือหุ้นมีมติอนุมัติการลดทุนจดทะเบียนของบริษัทจากทุนจดทะเบียนเดิม </w:t>
      </w:r>
      <w:r w:rsidRPr="007D0932">
        <w:rPr>
          <w:rFonts w:ascii="Angsana New" w:hAnsi="Angsana New"/>
          <w:sz w:val="30"/>
          <w:szCs w:val="30"/>
        </w:rPr>
        <w:t xml:space="preserve">720 </w:t>
      </w:r>
      <w:r w:rsidRPr="007D0932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Pr="007D0932">
        <w:rPr>
          <w:rFonts w:ascii="Angsana New" w:hAnsi="Angsana New"/>
          <w:sz w:val="30"/>
          <w:szCs w:val="30"/>
        </w:rPr>
        <w:t xml:space="preserve">660 </w:t>
      </w:r>
      <w:r w:rsidRPr="007D0932">
        <w:rPr>
          <w:rFonts w:ascii="Angsana New" w:hAnsi="Angsana New"/>
          <w:sz w:val="30"/>
          <w:szCs w:val="30"/>
          <w:cs/>
        </w:rPr>
        <w:t xml:space="preserve">ล้านบาท โดยการลดหุ้นสามัญจำนวน </w:t>
      </w:r>
      <w:r w:rsidRPr="007D0932">
        <w:rPr>
          <w:rFonts w:ascii="Angsana New" w:hAnsi="Angsana New"/>
          <w:sz w:val="30"/>
          <w:szCs w:val="30"/>
        </w:rPr>
        <w:t xml:space="preserve">120 </w:t>
      </w:r>
      <w:r w:rsidRPr="007D0932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7D0932">
        <w:rPr>
          <w:rFonts w:ascii="Angsana New" w:hAnsi="Angsana New"/>
          <w:sz w:val="30"/>
          <w:szCs w:val="30"/>
        </w:rPr>
        <w:t xml:space="preserve">0.5 </w:t>
      </w:r>
      <w:r w:rsidRPr="007D0932">
        <w:rPr>
          <w:rFonts w:ascii="Angsana New" w:hAnsi="Angsana New"/>
          <w:sz w:val="30"/>
          <w:szCs w:val="30"/>
          <w:cs/>
        </w:rPr>
        <w:t xml:space="preserve">บาท รวมเป็นจำนวน </w:t>
      </w:r>
      <w:r w:rsidRPr="007D0932">
        <w:rPr>
          <w:rFonts w:ascii="Angsana New" w:hAnsi="Angsana New"/>
          <w:sz w:val="30"/>
          <w:szCs w:val="30"/>
        </w:rPr>
        <w:t xml:space="preserve">60 </w:t>
      </w:r>
      <w:r w:rsidRPr="007D0932">
        <w:rPr>
          <w:rFonts w:ascii="Angsana New" w:hAnsi="Angsana New"/>
          <w:sz w:val="30"/>
          <w:szCs w:val="30"/>
          <w:cs/>
        </w:rPr>
        <w:t xml:space="preserve">ล้านบาท ทั้งนี้บริษัทได้จดทะเบียนลดทุนดังกล่าวกับกระทรวงพาณิชย์เมื่อวันที่ </w:t>
      </w:r>
      <w:r w:rsidRPr="007D0932">
        <w:rPr>
          <w:rFonts w:ascii="Angsana New" w:hAnsi="Angsana New"/>
          <w:sz w:val="30"/>
          <w:szCs w:val="30"/>
        </w:rPr>
        <w:t xml:space="preserve">22 </w:t>
      </w:r>
      <w:r w:rsidRPr="007D093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D0932">
        <w:rPr>
          <w:rFonts w:ascii="Angsana New" w:hAnsi="Angsana New"/>
          <w:sz w:val="30"/>
          <w:szCs w:val="30"/>
        </w:rPr>
        <w:t>2566</w:t>
      </w:r>
    </w:p>
    <w:p w14:paraId="7531A1E9" w14:textId="77777777" w:rsidR="007D0932" w:rsidRDefault="007D0932" w:rsidP="007D0932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highlight w:val="yellow"/>
        </w:rPr>
      </w:pPr>
    </w:p>
    <w:p w14:paraId="7A2626A4" w14:textId="77777777" w:rsidR="00ED4E4F" w:rsidRPr="00CE2477" w:rsidRDefault="00ED4E4F" w:rsidP="00ED4E4F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E2477">
        <w:rPr>
          <w:rFonts w:ascii="Angsana New" w:hAnsi="Angsana New"/>
          <w:bCs/>
          <w:sz w:val="30"/>
          <w:szCs w:val="30"/>
          <w:cs/>
        </w:rPr>
        <w:t>สำรอง</w:t>
      </w:r>
      <w:r w:rsidRPr="00CE2477">
        <w:rPr>
          <w:rFonts w:ascii="Angsana New" w:hAnsi="Angsana New" w:hint="cs"/>
          <w:bCs/>
          <w:sz w:val="30"/>
          <w:szCs w:val="30"/>
          <w:cs/>
        </w:rPr>
        <w:t>ตามกฎหมาย</w:t>
      </w:r>
    </w:p>
    <w:p w14:paraId="24A551BF" w14:textId="77777777" w:rsidR="00ED4E4F" w:rsidRPr="00383EDB" w:rsidRDefault="00ED4E4F" w:rsidP="00ED4E4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5E8521" w14:textId="33705626" w:rsidR="00081E72" w:rsidRDefault="00ED4E4F" w:rsidP="00081E72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605FF">
        <w:rPr>
          <w:rFonts w:ascii="Angsana New" w:hAnsi="Angsana New"/>
          <w:sz w:val="30"/>
          <w:szCs w:val="30"/>
        </w:rPr>
        <w:t>2535</w:t>
      </w:r>
      <w:r w:rsidRPr="006B07E9">
        <w:rPr>
          <w:rFonts w:ascii="Angsana New" w:hAnsi="Angsana New"/>
          <w:sz w:val="30"/>
          <w:szCs w:val="30"/>
          <w:cs/>
        </w:rPr>
        <w:t xml:space="preserve"> มาตรา </w:t>
      </w:r>
      <w:r w:rsidRPr="00C605FF">
        <w:rPr>
          <w:rFonts w:ascii="Angsana New" w:hAnsi="Angsana New"/>
          <w:sz w:val="30"/>
          <w:szCs w:val="30"/>
        </w:rPr>
        <w:t>116</w:t>
      </w:r>
      <w:r w:rsidRPr="006B07E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6B07E9">
        <w:rPr>
          <w:rFonts w:ascii="Angsana New" w:hAnsi="Angsana New"/>
          <w:sz w:val="30"/>
          <w:szCs w:val="30"/>
        </w:rPr>
        <w:t>“</w:t>
      </w:r>
      <w:r w:rsidRPr="006B07E9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  <w:r w:rsidRPr="006B07E9">
        <w:rPr>
          <w:rFonts w:ascii="Angsana New" w:hAnsi="Angsana New"/>
          <w:sz w:val="30"/>
          <w:szCs w:val="30"/>
        </w:rPr>
        <w:t>”</w:t>
      </w:r>
      <w:r w:rsidRPr="006B07E9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605FF">
        <w:rPr>
          <w:rFonts w:ascii="Angsana New" w:hAnsi="Angsana New"/>
          <w:sz w:val="30"/>
          <w:szCs w:val="30"/>
        </w:rPr>
        <w:t>5</w:t>
      </w:r>
      <w:r w:rsidRPr="006B07E9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605FF">
        <w:rPr>
          <w:rFonts w:ascii="Angsana New" w:hAnsi="Angsana New"/>
          <w:sz w:val="30"/>
          <w:szCs w:val="30"/>
        </w:rPr>
        <w:t>10</w:t>
      </w:r>
      <w:r w:rsidRPr="006B07E9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8F54E2C" w14:textId="77777777" w:rsidR="00081E72" w:rsidRPr="00081E72" w:rsidRDefault="00081E72" w:rsidP="00081E72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31093D09" w14:textId="5A77C3C0" w:rsidR="0070516A" w:rsidRPr="006B07E9" w:rsidRDefault="0070516A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1A3AB5B" w14:textId="4A7177B8" w:rsidR="00C70F92" w:rsidRPr="00383EDB" w:rsidRDefault="00C70F92" w:rsidP="00AB3BC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1E12E0" w14:textId="77777777" w:rsidR="0012545D" w:rsidRPr="009433A9" w:rsidRDefault="0012545D" w:rsidP="001254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3471B15B" w14:textId="15C4B578" w:rsidR="0012545D" w:rsidRDefault="0012545D" w:rsidP="001254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0A5D2C57" w14:textId="77777777" w:rsidR="00383EDB" w:rsidRPr="009433A9" w:rsidRDefault="00383EDB" w:rsidP="001254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12545D" w:rsidRPr="009433A9" w14:paraId="6AAE9C47" w14:textId="77777777" w:rsidTr="00125364">
        <w:trPr>
          <w:cantSplit/>
          <w:trHeight w:val="1235"/>
        </w:trPr>
        <w:tc>
          <w:tcPr>
            <w:tcW w:w="1440" w:type="dxa"/>
          </w:tcPr>
          <w:p w14:paraId="0E1BCEBF" w14:textId="77777777" w:rsidR="0012545D" w:rsidRPr="009433A9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5BD738E5" w14:textId="4D5A7A6D" w:rsidR="0012545D" w:rsidRPr="006E35F5" w:rsidRDefault="001F75C6" w:rsidP="008E3F9F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75C6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ธุรกิจที่เกี่ยวเนื่องกับผลิตภัณฑ์ก๊าซธรรมชาติและน้ำมัน ได้แก่ ธุรกิจการค้าก๊าซทางสถานีบริการก๊าซธรรมชาติสำหรับยานยนต์ (</w:t>
            </w:r>
            <w:r w:rsidRPr="001F75C6">
              <w:rPr>
                <w:rFonts w:ascii="Angsana New" w:hAnsi="Angsana New"/>
                <w:sz w:val="30"/>
                <w:szCs w:val="30"/>
              </w:rPr>
              <w:t xml:space="preserve">NGV) </w:t>
            </w:r>
            <w:r w:rsidRPr="001F75C6">
              <w:rPr>
                <w:rFonts w:ascii="Angsana New" w:hAnsi="Angsana New"/>
                <w:sz w:val="30"/>
                <w:szCs w:val="30"/>
                <w:cs/>
              </w:rPr>
              <w:t>ธุรกิจบริการปรับปรุงคุณภาพก๊าซธรรมชาติ (</w:t>
            </w:r>
            <w:r w:rsidRPr="001F75C6">
              <w:rPr>
                <w:rFonts w:ascii="Angsana New" w:hAnsi="Angsana New"/>
                <w:sz w:val="30"/>
                <w:szCs w:val="30"/>
              </w:rPr>
              <w:t xml:space="preserve">PMS)     </w:t>
            </w:r>
            <w:r w:rsidRPr="001F75C6">
              <w:rPr>
                <w:rFonts w:ascii="Angsana New" w:hAnsi="Angsana New"/>
                <w:sz w:val="30"/>
                <w:szCs w:val="30"/>
                <w:cs/>
              </w:rPr>
              <w:t>ธุรกิจซ่อมบำรุงสถานีก๊าซธรรมชาติ ธุรกิจการค้าอะไหล่อุปกรณ์ที่เกี่ยวข้องกับก๊าซธรรมชาติ และธุรกิจติดตั้งระบบก๊าซในรถยนต์และทดสอบถังบรรจุก๊าซ</w:t>
            </w:r>
          </w:p>
        </w:tc>
      </w:tr>
      <w:tr w:rsidR="0012545D" w:rsidRPr="009433A9" w14:paraId="79019F16" w14:textId="77777777" w:rsidTr="004D631A">
        <w:trPr>
          <w:cantSplit/>
          <w:trHeight w:val="830"/>
        </w:trPr>
        <w:tc>
          <w:tcPr>
            <w:tcW w:w="1440" w:type="dxa"/>
          </w:tcPr>
          <w:p w14:paraId="47AE4FFF" w14:textId="77777777" w:rsidR="0012545D" w:rsidRPr="009433A9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053FBB50" w14:textId="51F53CDD" w:rsidR="0012545D" w:rsidRPr="009433A9" w:rsidRDefault="001F75C6" w:rsidP="004D631A">
            <w:pPr>
              <w:pStyle w:val="BodyText"/>
              <w:ind w:right="-8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F75C6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ธุรกิจที่เกี่ยวเนื่องกับยานพาหนะที่ใช้เชื้อเพลิงก๊าซธรรมชาติ ได้แก่ ธุรกิจการจำหน่ายอะไหล่และอุปกรณ์รถยนต์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12545D" w:rsidRPr="009433A9" w14:paraId="5ACD4814" w14:textId="77777777" w:rsidTr="004D631A">
        <w:trPr>
          <w:cantSplit/>
          <w:trHeight w:val="389"/>
        </w:trPr>
        <w:tc>
          <w:tcPr>
            <w:tcW w:w="1440" w:type="dxa"/>
          </w:tcPr>
          <w:p w14:paraId="4E410394" w14:textId="77777777" w:rsidR="0012545D" w:rsidRPr="009433A9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2F3336E2" w14:textId="384DC7EA" w:rsidR="0012545D" w:rsidRPr="009433A9" w:rsidRDefault="001F75C6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F75C6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 และธุรกิจผลิตและจำหน่ายกระแสไฟฟ้าจากพลังงานแสงอาทิตย์</w:t>
            </w:r>
          </w:p>
        </w:tc>
      </w:tr>
      <w:tr w:rsidR="0012545D" w:rsidRPr="009433A9" w14:paraId="46D13BCC" w14:textId="77777777" w:rsidTr="00125364">
        <w:trPr>
          <w:cantSplit/>
          <w:trHeight w:val="128"/>
        </w:trPr>
        <w:tc>
          <w:tcPr>
            <w:tcW w:w="1440" w:type="dxa"/>
          </w:tcPr>
          <w:p w14:paraId="10530827" w14:textId="77777777" w:rsidR="0012545D" w:rsidRPr="009433A9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5C6C6E53" w14:textId="77777777" w:rsidR="0012545D" w:rsidRPr="009433A9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12545D" w:rsidRPr="009433A9" w14:paraId="1FEA6035" w14:textId="77777777" w:rsidTr="008C59A2">
        <w:trPr>
          <w:cantSplit/>
          <w:trHeight w:val="200"/>
        </w:trPr>
        <w:tc>
          <w:tcPr>
            <w:tcW w:w="1440" w:type="dxa"/>
          </w:tcPr>
          <w:p w14:paraId="63EFCC30" w14:textId="77777777" w:rsidR="0012545D" w:rsidRPr="009433A9" w:rsidRDefault="0012545D" w:rsidP="00125364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0179276E" w14:textId="77777777" w:rsidR="0012545D" w:rsidRPr="009433A9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ธุรกิจอื่น ๆ </w:t>
            </w:r>
          </w:p>
        </w:tc>
      </w:tr>
    </w:tbl>
    <w:p w14:paraId="736FE239" w14:textId="77777777" w:rsidR="008A0123" w:rsidRDefault="008A012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E7BEF0" w14:textId="77777777" w:rsidR="00003B73" w:rsidRPr="007E60BA" w:rsidRDefault="00003B73" w:rsidP="00003B73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E60BA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994CDBC" w14:textId="77777777" w:rsidR="00003B73" w:rsidRPr="00003B73" w:rsidRDefault="00003B73" w:rsidP="00003B7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F0072A9" w14:textId="0E40C120" w:rsidR="00003B73" w:rsidRDefault="00003B73" w:rsidP="00003B7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03B73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7E60BA">
        <w:rPr>
          <w:rFonts w:ascii="Angsana New" w:hAnsi="Angsana New" w:hint="cs"/>
          <w:sz w:val="30"/>
          <w:szCs w:val="30"/>
          <w:cs/>
        </w:rPr>
        <w:t>รายหนึ่ง</w:t>
      </w:r>
      <w:r w:rsidRPr="00003B73">
        <w:rPr>
          <w:rFonts w:ascii="Angsana New" w:hAnsi="Angsana New"/>
          <w:sz w:val="30"/>
          <w:szCs w:val="30"/>
          <w:cs/>
        </w:rPr>
        <w:t xml:space="preserve">เป็นจำนวนประมาณ </w:t>
      </w:r>
      <w:r w:rsidR="0002085F" w:rsidRPr="0002085F">
        <w:rPr>
          <w:rFonts w:ascii="Angsana New" w:hAnsi="Angsana New"/>
          <w:sz w:val="30"/>
          <w:szCs w:val="30"/>
        </w:rPr>
        <w:t>478.94</w:t>
      </w:r>
      <w:r w:rsidRPr="00003B73">
        <w:rPr>
          <w:rFonts w:ascii="Angsana New" w:hAnsi="Angsana New"/>
          <w:sz w:val="30"/>
          <w:szCs w:val="30"/>
          <w:cs/>
        </w:rPr>
        <w:t xml:space="preserve"> ล้านบาท</w:t>
      </w:r>
      <w:r w:rsidR="00FC7C38">
        <w:rPr>
          <w:rFonts w:ascii="Angsana New" w:hAnsi="Angsana New"/>
          <w:sz w:val="30"/>
          <w:szCs w:val="30"/>
        </w:rPr>
        <w:t xml:space="preserve"> </w:t>
      </w:r>
      <w:r w:rsidR="00FC7C38" w:rsidRPr="00FC7C38">
        <w:rPr>
          <w:rFonts w:ascii="Angsana New" w:hAnsi="Angsana New"/>
          <w:i/>
          <w:iCs/>
          <w:sz w:val="30"/>
          <w:szCs w:val="30"/>
        </w:rPr>
        <w:t xml:space="preserve">(2565: </w:t>
      </w:r>
      <w:r w:rsidR="0002085F" w:rsidRPr="0002085F">
        <w:rPr>
          <w:rFonts w:ascii="Angsana New" w:hAnsi="Angsana New"/>
          <w:i/>
          <w:iCs/>
          <w:sz w:val="30"/>
          <w:szCs w:val="30"/>
        </w:rPr>
        <w:t>448.54</w:t>
      </w:r>
      <w:r w:rsidR="00FC7C38" w:rsidRPr="00FC7C38">
        <w:rPr>
          <w:rFonts w:ascii="Angsana New" w:hAnsi="Angsana New"/>
          <w:i/>
          <w:iCs/>
          <w:sz w:val="30"/>
          <w:szCs w:val="30"/>
        </w:rPr>
        <w:t xml:space="preserve"> </w:t>
      </w:r>
      <w:r w:rsidR="00FC7C38" w:rsidRPr="00FC7C3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7C38" w:rsidRPr="00FC7C38">
        <w:rPr>
          <w:rFonts w:ascii="Angsana New" w:hAnsi="Angsana New"/>
          <w:i/>
          <w:iCs/>
          <w:sz w:val="30"/>
          <w:szCs w:val="30"/>
          <w:cs/>
        </w:rPr>
        <w:t>)</w:t>
      </w:r>
      <w:r w:rsidR="00FC7C38" w:rsidRPr="00FC7C3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03B73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42EAFCA3" w14:textId="77777777" w:rsidR="00003B73" w:rsidRDefault="00003B7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83FCDD3" w14:textId="77777777" w:rsidR="00003B73" w:rsidRDefault="00003B7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804EE0" w14:textId="77777777" w:rsidR="00003B73" w:rsidRDefault="00003B7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B94EA45" w14:textId="77777777" w:rsidR="00003B73" w:rsidRDefault="00003B7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6E37302" w14:textId="305EB00F" w:rsidR="00003B73" w:rsidRDefault="00003B7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003B73" w:rsidSect="00586A38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A6751ED" w14:textId="1991733C" w:rsidR="008A0123" w:rsidRPr="00246691" w:rsidRDefault="008A0123" w:rsidP="0024669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</w:t>
      </w:r>
      <w:r>
        <w:rPr>
          <w:rFonts w:ascii="Angsana New" w:hAnsi="Angsana New" w:hint="cs"/>
          <w:sz w:val="30"/>
          <w:szCs w:val="30"/>
          <w:cs/>
        </w:rPr>
        <w:t>ปีสิ้นสุด</w:t>
      </w:r>
      <w:r w:rsidRPr="009433A9">
        <w:rPr>
          <w:rFonts w:ascii="Angsana New" w:hAnsi="Angsana New"/>
          <w:sz w:val="30"/>
          <w:szCs w:val="30"/>
          <w:cs/>
        </w:rPr>
        <w:t xml:space="preserve">วันที่ </w:t>
      </w:r>
      <w:r w:rsidRPr="00C605FF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Y="3256"/>
        <w:tblW w:w="15961" w:type="dxa"/>
        <w:tblLayout w:type="fixed"/>
        <w:tblLook w:val="00A0" w:firstRow="1" w:lastRow="0" w:firstColumn="1" w:lastColumn="0" w:noHBand="0" w:noVBand="0"/>
      </w:tblPr>
      <w:tblGrid>
        <w:gridCol w:w="2425"/>
        <w:gridCol w:w="627"/>
        <w:gridCol w:w="236"/>
        <w:gridCol w:w="569"/>
        <w:gridCol w:w="236"/>
        <w:gridCol w:w="628"/>
        <w:gridCol w:w="240"/>
        <w:gridCol w:w="637"/>
        <w:gridCol w:w="236"/>
        <w:gridCol w:w="631"/>
        <w:gridCol w:w="242"/>
        <w:gridCol w:w="582"/>
        <w:gridCol w:w="236"/>
        <w:gridCol w:w="583"/>
        <w:gridCol w:w="236"/>
        <w:gridCol w:w="583"/>
        <w:gridCol w:w="236"/>
        <w:gridCol w:w="611"/>
        <w:gridCol w:w="238"/>
        <w:gridCol w:w="572"/>
        <w:gridCol w:w="236"/>
        <w:gridCol w:w="664"/>
        <w:gridCol w:w="239"/>
        <w:gridCol w:w="661"/>
        <w:gridCol w:w="236"/>
        <w:gridCol w:w="669"/>
        <w:gridCol w:w="266"/>
        <w:gridCol w:w="629"/>
        <w:gridCol w:w="35"/>
        <w:gridCol w:w="201"/>
        <w:gridCol w:w="35"/>
        <w:gridCol w:w="595"/>
        <w:gridCol w:w="35"/>
        <w:gridCol w:w="203"/>
        <w:gridCol w:w="35"/>
        <w:gridCol w:w="595"/>
        <w:gridCol w:w="7"/>
        <w:gridCol w:w="36"/>
      </w:tblGrid>
      <w:tr w:rsidR="0012545D" w:rsidRPr="00AE46F5" w14:paraId="4C9F7C62" w14:textId="77777777" w:rsidTr="00BE476F">
        <w:trPr>
          <w:gridAfter w:val="1"/>
          <w:wAfter w:w="36" w:type="dxa"/>
          <w:trHeight w:val="225"/>
          <w:tblHeader/>
        </w:trPr>
        <w:tc>
          <w:tcPr>
            <w:tcW w:w="2425" w:type="dxa"/>
            <w:noWrap/>
          </w:tcPr>
          <w:p w14:paraId="620658B9" w14:textId="77777777" w:rsidR="0012545D" w:rsidRPr="00AE46F5" w:rsidRDefault="0012545D" w:rsidP="0069442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3500" w:type="dxa"/>
            <w:gridSpan w:val="36"/>
          </w:tcPr>
          <w:p w14:paraId="28868B6C" w14:textId="77777777" w:rsidR="0012545D" w:rsidRPr="00AE46F5" w:rsidRDefault="0012545D" w:rsidP="0069442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AE46F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AE46F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12545D" w:rsidRPr="00AE46F5" w14:paraId="10A2C9B9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  <w:tblHeader/>
        </w:trPr>
        <w:tc>
          <w:tcPr>
            <w:tcW w:w="2425" w:type="dxa"/>
            <w:vAlign w:val="bottom"/>
          </w:tcPr>
          <w:p w14:paraId="1D73A6C0" w14:textId="77777777" w:rsidR="0012545D" w:rsidRPr="00AE46F5" w:rsidRDefault="0012545D" w:rsidP="006944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32" w:type="dxa"/>
            <w:gridSpan w:val="3"/>
          </w:tcPr>
          <w:p w14:paraId="78D0E3D8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00C1DC58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05" w:type="dxa"/>
            <w:gridSpan w:val="3"/>
          </w:tcPr>
          <w:p w14:paraId="282ECDA6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</w:tcPr>
          <w:p w14:paraId="26941D31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55" w:type="dxa"/>
            <w:gridSpan w:val="3"/>
          </w:tcPr>
          <w:p w14:paraId="1B30B583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36B0101C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02" w:type="dxa"/>
            <w:gridSpan w:val="3"/>
          </w:tcPr>
          <w:p w14:paraId="1B66D622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3318AF3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21" w:type="dxa"/>
            <w:gridSpan w:val="3"/>
          </w:tcPr>
          <w:p w14:paraId="2EAC79C0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29C77CB0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65073FC8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6226BF4F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038629DF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36" w:type="dxa"/>
            <w:gridSpan w:val="2"/>
          </w:tcPr>
          <w:p w14:paraId="4D010044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498" w:type="dxa"/>
            <w:gridSpan w:val="6"/>
          </w:tcPr>
          <w:p w14:paraId="3A7409A5" w14:textId="77777777" w:rsidR="0012545D" w:rsidRPr="00525AC5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2D6913" w:rsidRPr="00AE46F5" w14:paraId="1B6D6F8A" w14:textId="77777777" w:rsidTr="00BE476F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5" w:type="dxa"/>
            <w:vAlign w:val="bottom"/>
          </w:tcPr>
          <w:p w14:paraId="48F969E1" w14:textId="4DFE143D" w:rsidR="002D6913" w:rsidRPr="00AE46F5" w:rsidRDefault="002D6913" w:rsidP="002D6913">
            <w:pPr>
              <w:spacing w:after="100" w:afterAutospacing="1" w:line="240" w:lineRule="auto"/>
              <w:ind w:left="-144" w:right="-43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</w:rPr>
            </w:pPr>
            <w:r w:rsidRPr="00AE46F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 w:rsidRPr="00AE46F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สำหรับปีสิ้นสุดวันที่</w:t>
            </w:r>
            <w:r w:rsidRPr="00AE46F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 w:rsidRPr="00AE46F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 xml:space="preserve">31 </w:t>
            </w:r>
            <w:r w:rsidRPr="00AE46F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627" w:type="dxa"/>
          </w:tcPr>
          <w:p w14:paraId="235FAD70" w14:textId="7F261291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6" w:type="dxa"/>
          </w:tcPr>
          <w:p w14:paraId="288D6D38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54A3B46A" w14:textId="7D14B7CB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274D33C1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57C74682" w14:textId="535A1628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40" w:type="dxa"/>
          </w:tcPr>
          <w:p w14:paraId="12E8C970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078489DC" w14:textId="1BCEA2BF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02A96AEF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3877F42B" w14:textId="6F8F6591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42" w:type="dxa"/>
          </w:tcPr>
          <w:p w14:paraId="6CDEE8F1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3E9B55CB" w14:textId="6E7B4950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68372A7B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27659371" w14:textId="4BACEA1B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6" w:type="dxa"/>
          </w:tcPr>
          <w:p w14:paraId="7ED618F5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6887712" w14:textId="1D172E1B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6C4CE858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5D7A6D15" w14:textId="1D252F4F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8" w:type="dxa"/>
          </w:tcPr>
          <w:p w14:paraId="3CB794DF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69D70B79" w14:textId="7E6CF85F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79E00056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179EC37" w14:textId="566B4893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9" w:type="dxa"/>
          </w:tcPr>
          <w:p w14:paraId="5D67AEF4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6DAFB096" w14:textId="6B96B52A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</w:tcPr>
          <w:p w14:paraId="0816648E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5E1C4B04" w14:textId="71074786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66" w:type="dxa"/>
          </w:tcPr>
          <w:p w14:paraId="7E76B177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A831A58" w14:textId="723F019B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  <w:tc>
          <w:tcPr>
            <w:tcW w:w="236" w:type="dxa"/>
            <w:gridSpan w:val="2"/>
          </w:tcPr>
          <w:p w14:paraId="02965C0B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D55BCB4" w14:textId="39D868AC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2566</w:t>
            </w:r>
          </w:p>
        </w:tc>
        <w:tc>
          <w:tcPr>
            <w:tcW w:w="238" w:type="dxa"/>
            <w:gridSpan w:val="2"/>
          </w:tcPr>
          <w:p w14:paraId="3D3533C3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gridSpan w:val="3"/>
          </w:tcPr>
          <w:p w14:paraId="3D0F9FAC" w14:textId="785FCEAE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2565</w:t>
            </w:r>
          </w:p>
        </w:tc>
      </w:tr>
      <w:tr w:rsidR="002D6913" w:rsidRPr="00AE46F5" w14:paraId="2FE91546" w14:textId="77777777" w:rsidTr="00BE476F">
        <w:tblPrEx>
          <w:tblLook w:val="01E0" w:firstRow="1" w:lastRow="1" w:firstColumn="1" w:lastColumn="1" w:noHBand="0" w:noVBand="0"/>
        </w:tblPrEx>
        <w:trPr>
          <w:gridAfter w:val="1"/>
          <w:wAfter w:w="36" w:type="dxa"/>
          <w:tblHeader/>
        </w:trPr>
        <w:tc>
          <w:tcPr>
            <w:tcW w:w="2425" w:type="dxa"/>
            <w:vAlign w:val="bottom"/>
          </w:tcPr>
          <w:p w14:paraId="505CC3BE" w14:textId="77777777" w:rsidR="002D6913" w:rsidRPr="00AE46F5" w:rsidRDefault="002D6913" w:rsidP="002D691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500" w:type="dxa"/>
            <w:gridSpan w:val="36"/>
          </w:tcPr>
          <w:p w14:paraId="11CE3C39" w14:textId="77777777" w:rsidR="002D6913" w:rsidRPr="00525AC5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2D6913" w:rsidRPr="00AE46F5" w14:paraId="13607519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1BE1EB9C" w14:textId="77777777" w:rsidR="002D6913" w:rsidRPr="00AE46F5" w:rsidRDefault="002D6913" w:rsidP="002D6913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vAlign w:val="bottom"/>
          </w:tcPr>
          <w:p w14:paraId="45187698" w14:textId="733FD0AC" w:rsidR="002D6913" w:rsidRPr="00525AC5" w:rsidRDefault="00D935CB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990,247</w:t>
            </w:r>
          </w:p>
        </w:tc>
        <w:tc>
          <w:tcPr>
            <w:tcW w:w="236" w:type="dxa"/>
            <w:vAlign w:val="bottom"/>
          </w:tcPr>
          <w:p w14:paraId="568A8487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vAlign w:val="bottom"/>
          </w:tcPr>
          <w:p w14:paraId="1B0B0AAF" w14:textId="0211048D" w:rsidR="002D6913" w:rsidRPr="00525AC5" w:rsidRDefault="002D6913" w:rsidP="001B2CBB">
            <w:pPr>
              <w:tabs>
                <w:tab w:val="decimal" w:pos="110"/>
              </w:tabs>
              <w:spacing w:line="240" w:lineRule="auto"/>
              <w:ind w:left="-627" w:right="-56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867,300</w:t>
            </w:r>
          </w:p>
        </w:tc>
        <w:tc>
          <w:tcPr>
            <w:tcW w:w="236" w:type="dxa"/>
            <w:vAlign w:val="bottom"/>
          </w:tcPr>
          <w:p w14:paraId="11A594AC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18454DB3" w14:textId="5A8626FE" w:rsidR="002D6913" w:rsidRPr="00525AC5" w:rsidRDefault="00D935CB" w:rsidP="001B2CBB">
            <w:pPr>
              <w:tabs>
                <w:tab w:val="decimal" w:pos="290"/>
              </w:tabs>
              <w:spacing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155,674</w:t>
            </w:r>
          </w:p>
        </w:tc>
        <w:tc>
          <w:tcPr>
            <w:tcW w:w="240" w:type="dxa"/>
            <w:vAlign w:val="bottom"/>
          </w:tcPr>
          <w:p w14:paraId="35C27CE2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013DAE11" w14:textId="003B54DE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162,129</w:t>
            </w:r>
          </w:p>
        </w:tc>
        <w:tc>
          <w:tcPr>
            <w:tcW w:w="236" w:type="dxa"/>
            <w:vAlign w:val="bottom"/>
          </w:tcPr>
          <w:p w14:paraId="364B6BFD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067A8A07" w14:textId="7E5750F3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236,872</w:t>
            </w:r>
          </w:p>
        </w:tc>
        <w:tc>
          <w:tcPr>
            <w:tcW w:w="242" w:type="dxa"/>
            <w:vAlign w:val="bottom"/>
          </w:tcPr>
          <w:p w14:paraId="260DE79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7E7961EA" w14:textId="68C3918F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73,203</w:t>
            </w:r>
          </w:p>
        </w:tc>
        <w:tc>
          <w:tcPr>
            <w:tcW w:w="236" w:type="dxa"/>
            <w:vAlign w:val="bottom"/>
          </w:tcPr>
          <w:p w14:paraId="11AE4FB6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734BCC6" w14:textId="1904CC35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231,399</w:t>
            </w:r>
          </w:p>
        </w:tc>
        <w:tc>
          <w:tcPr>
            <w:tcW w:w="236" w:type="dxa"/>
            <w:vAlign w:val="bottom"/>
          </w:tcPr>
          <w:p w14:paraId="6D3AF8F4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A6DA09B" w14:textId="11F3FBCB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</w:tcPr>
          <w:p w14:paraId="2AB7067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4A7EF65D" w14:textId="37A28EF8" w:rsidR="002D6913" w:rsidRPr="00525AC5" w:rsidRDefault="00BE476F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263</w:t>
            </w:r>
            <w:r w:rsidR="00D935CB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981</w:t>
            </w:r>
          </w:p>
        </w:tc>
        <w:tc>
          <w:tcPr>
            <w:tcW w:w="238" w:type="dxa"/>
          </w:tcPr>
          <w:p w14:paraId="03BE3B69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33F9D4A8" w14:textId="120CEA4F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109,084</w:t>
            </w:r>
          </w:p>
        </w:tc>
        <w:tc>
          <w:tcPr>
            <w:tcW w:w="236" w:type="dxa"/>
            <w:vAlign w:val="bottom"/>
          </w:tcPr>
          <w:p w14:paraId="125FFCA3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76BB742" w14:textId="3A759176" w:rsidR="002D6913" w:rsidRPr="00525AC5" w:rsidRDefault="00D935CB" w:rsidP="00BE476F">
            <w:pPr>
              <w:tabs>
                <w:tab w:val="decimal" w:pos="464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1,8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173</w:t>
            </w:r>
          </w:p>
        </w:tc>
        <w:tc>
          <w:tcPr>
            <w:tcW w:w="239" w:type="dxa"/>
            <w:vAlign w:val="bottom"/>
          </w:tcPr>
          <w:p w14:paraId="4A6221BD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31B5236E" w14:textId="70715044" w:rsidR="002D6913" w:rsidRPr="00525AC5" w:rsidRDefault="002D6913" w:rsidP="002D6913">
            <w:pPr>
              <w:tabs>
                <w:tab w:val="decimal" w:pos="498"/>
              </w:tabs>
              <w:spacing w:line="240" w:lineRule="auto"/>
              <w:ind w:left="-627" w:right="-6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1,399,979</w:t>
            </w:r>
          </w:p>
        </w:tc>
        <w:tc>
          <w:tcPr>
            <w:tcW w:w="236" w:type="dxa"/>
            <w:vAlign w:val="bottom"/>
          </w:tcPr>
          <w:p w14:paraId="0D1D0FA7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2EEE213B" w14:textId="47DE6238" w:rsidR="002D6913" w:rsidRPr="00525AC5" w:rsidRDefault="00D935CB" w:rsidP="002D6913">
            <w:pPr>
              <w:tabs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6" w:type="dxa"/>
            <w:vAlign w:val="bottom"/>
          </w:tcPr>
          <w:p w14:paraId="007DAAAE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0098B4E" w14:textId="3CD8E06D" w:rsidR="002D6913" w:rsidRPr="00525AC5" w:rsidRDefault="002D6913" w:rsidP="002D6913">
            <w:pPr>
              <w:tabs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3932351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62B54D9" w14:textId="6BFE86EA" w:rsidR="002D6913" w:rsidRPr="00525AC5" w:rsidRDefault="00D935CB" w:rsidP="002D6913">
            <w:pPr>
              <w:tabs>
                <w:tab w:val="decimal" w:pos="45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1,8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173</w:t>
            </w:r>
          </w:p>
        </w:tc>
        <w:tc>
          <w:tcPr>
            <w:tcW w:w="238" w:type="dxa"/>
            <w:gridSpan w:val="2"/>
          </w:tcPr>
          <w:p w14:paraId="5762EA16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8BB455B" w14:textId="3EACBF77" w:rsidR="002D6913" w:rsidRPr="00525AC5" w:rsidRDefault="002D6913" w:rsidP="002D6913">
            <w:pPr>
              <w:tabs>
                <w:tab w:val="decimal" w:pos="457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1,399,979</w:t>
            </w:r>
          </w:p>
        </w:tc>
      </w:tr>
      <w:tr w:rsidR="002D6913" w:rsidRPr="00AE46F5" w14:paraId="4ADBF063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76790D08" w14:textId="77777777" w:rsidR="002D6913" w:rsidRPr="00AE46F5" w:rsidRDefault="002D6913" w:rsidP="002D6913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1CF5DAA7" w14:textId="6BBE3190" w:rsidR="002D6913" w:rsidRPr="00525AC5" w:rsidRDefault="00D935CB" w:rsidP="002D6913">
            <w:pPr>
              <w:tabs>
                <w:tab w:val="decimal" w:pos="443"/>
              </w:tabs>
              <w:spacing w:after="100" w:afterAutospacing="1" w:line="240" w:lineRule="auto"/>
              <w:ind w:left="-290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11,248</w:t>
            </w:r>
          </w:p>
        </w:tc>
        <w:tc>
          <w:tcPr>
            <w:tcW w:w="236" w:type="dxa"/>
            <w:vAlign w:val="bottom"/>
          </w:tcPr>
          <w:p w14:paraId="1ED1FE2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790EFA12" w14:textId="25C9DD42" w:rsidR="002D6913" w:rsidRPr="00525AC5" w:rsidRDefault="002D6913" w:rsidP="001B2CBB">
            <w:pPr>
              <w:tabs>
                <w:tab w:val="decimal" w:pos="110"/>
                <w:tab w:val="decimal" w:pos="409"/>
              </w:tabs>
              <w:spacing w:line="240" w:lineRule="auto"/>
              <w:ind w:left="-627" w:right="-56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9,193</w:t>
            </w:r>
          </w:p>
        </w:tc>
        <w:tc>
          <w:tcPr>
            <w:tcW w:w="236" w:type="dxa"/>
            <w:vAlign w:val="bottom"/>
          </w:tcPr>
          <w:p w14:paraId="4E9C8CAF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66CDF10F" w14:textId="6792BE54" w:rsidR="002D6913" w:rsidRPr="00525AC5" w:rsidRDefault="00D935CB" w:rsidP="001B2CBB">
            <w:pPr>
              <w:tabs>
                <w:tab w:val="decimal" w:pos="20"/>
                <w:tab w:val="decimal" w:pos="200"/>
              </w:tabs>
              <w:spacing w:line="240" w:lineRule="auto"/>
              <w:ind w:left="-250" w:right="-24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5A5C457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369E2B2" w14:textId="738FBBEB" w:rsidR="002D6913" w:rsidRPr="00525AC5" w:rsidRDefault="002D6913" w:rsidP="002D6913">
            <w:pPr>
              <w:tabs>
                <w:tab w:val="decimal" w:pos="220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02A9D2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DDAEC5C" w14:textId="6C7FCA7B" w:rsidR="002D6913" w:rsidRPr="00525AC5" w:rsidRDefault="00D935CB" w:rsidP="00225E3B">
            <w:pPr>
              <w:tabs>
                <w:tab w:val="decimal" w:pos="217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56,</w:t>
            </w:r>
            <w:r w:rsidR="00225E3B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107</w:t>
            </w:r>
          </w:p>
        </w:tc>
        <w:tc>
          <w:tcPr>
            <w:tcW w:w="242" w:type="dxa"/>
            <w:vAlign w:val="bottom"/>
          </w:tcPr>
          <w:p w14:paraId="22AA3215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76500CFE" w14:textId="62241FA3" w:rsidR="002D6913" w:rsidRPr="00525AC5" w:rsidRDefault="002D6913" w:rsidP="002D6913">
            <w:pPr>
              <w:tabs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80F6368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016585CB" w14:textId="50131898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34,463</w:t>
            </w:r>
          </w:p>
        </w:tc>
        <w:tc>
          <w:tcPr>
            <w:tcW w:w="236" w:type="dxa"/>
            <w:vAlign w:val="bottom"/>
          </w:tcPr>
          <w:p w14:paraId="2ECA7DB6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45751A" w14:textId="5EDC8B01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12,477</w:t>
            </w:r>
          </w:p>
        </w:tc>
        <w:tc>
          <w:tcPr>
            <w:tcW w:w="236" w:type="dxa"/>
          </w:tcPr>
          <w:p w14:paraId="68AA3E72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62A955C" w14:textId="5B3E84C7" w:rsidR="002D6913" w:rsidRPr="00525AC5" w:rsidRDefault="00D935CB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7,530</w:t>
            </w:r>
          </w:p>
        </w:tc>
        <w:tc>
          <w:tcPr>
            <w:tcW w:w="238" w:type="dxa"/>
          </w:tcPr>
          <w:p w14:paraId="0AB0C8D6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B156820" w14:textId="633FA1EE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6,758</w:t>
            </w:r>
          </w:p>
        </w:tc>
        <w:tc>
          <w:tcPr>
            <w:tcW w:w="236" w:type="dxa"/>
            <w:vAlign w:val="bottom"/>
          </w:tcPr>
          <w:p w14:paraId="3F4857CF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55D8547" w14:textId="220B1AD1" w:rsidR="002D6913" w:rsidRPr="00525AC5" w:rsidRDefault="00D935CB" w:rsidP="00BE476F">
            <w:pPr>
              <w:tabs>
                <w:tab w:val="decimal" w:pos="464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109,</w:t>
            </w:r>
            <w:r w:rsidR="00225E3B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348</w:t>
            </w:r>
          </w:p>
        </w:tc>
        <w:tc>
          <w:tcPr>
            <w:tcW w:w="239" w:type="dxa"/>
          </w:tcPr>
          <w:p w14:paraId="7FCECFE7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C0ACC53" w14:textId="010980F8" w:rsidR="002D6913" w:rsidRPr="00525AC5" w:rsidRDefault="002D6913" w:rsidP="002D6913">
            <w:pPr>
              <w:tabs>
                <w:tab w:val="decimal" w:pos="498"/>
              </w:tabs>
              <w:spacing w:line="240" w:lineRule="auto"/>
              <w:ind w:left="-627" w:right="-15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28,428</w:t>
            </w:r>
          </w:p>
        </w:tc>
        <w:tc>
          <w:tcPr>
            <w:tcW w:w="236" w:type="dxa"/>
            <w:vAlign w:val="bottom"/>
          </w:tcPr>
          <w:p w14:paraId="054D6C4A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6400816" w14:textId="7C58EA61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(109,</w:t>
            </w:r>
            <w:r w:rsidR="00612672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348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6" w:type="dxa"/>
            <w:vAlign w:val="bottom"/>
          </w:tcPr>
          <w:p w14:paraId="6182E61E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5C2FA97" w14:textId="4C203B75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(28,428)</w:t>
            </w:r>
          </w:p>
        </w:tc>
        <w:tc>
          <w:tcPr>
            <w:tcW w:w="236" w:type="dxa"/>
            <w:gridSpan w:val="2"/>
          </w:tcPr>
          <w:p w14:paraId="5414700F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F1BDD5F" w14:textId="5809428D" w:rsidR="002D6913" w:rsidRPr="00525AC5" w:rsidRDefault="00D935CB" w:rsidP="002D6913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8" w:type="dxa"/>
            <w:gridSpan w:val="2"/>
          </w:tcPr>
          <w:p w14:paraId="5B084AE5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82E14AC" w14:textId="40DA24F9" w:rsidR="002D6913" w:rsidRPr="00525AC5" w:rsidRDefault="002D6913" w:rsidP="002D6913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2D6913" w:rsidRPr="00AE46F5" w14:paraId="616C5191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72A1E100" w14:textId="4CEB317C" w:rsidR="002D6913" w:rsidRPr="00AE46F5" w:rsidRDefault="00E178E8" w:rsidP="002D6913">
            <w:pPr>
              <w:tabs>
                <w:tab w:val="left" w:pos="-20"/>
                <w:tab w:val="left" w:pos="1512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="002D6913"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4741B170" w14:textId="1068843A" w:rsidR="002D6913" w:rsidRPr="00525AC5" w:rsidRDefault="00D935CB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72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1,001,49</w:t>
            </w:r>
            <w:r w:rsidR="00C05045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3E40FA04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5DC44D9C" w14:textId="6555DD70" w:rsidR="002D6913" w:rsidRPr="00525AC5" w:rsidRDefault="002D6913" w:rsidP="001B2CBB">
            <w:pPr>
              <w:tabs>
                <w:tab w:val="decimal" w:pos="110"/>
                <w:tab w:val="decimal" w:pos="409"/>
              </w:tabs>
              <w:spacing w:line="240" w:lineRule="auto"/>
              <w:ind w:left="-627" w:right="-56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876,493</w:t>
            </w:r>
          </w:p>
        </w:tc>
        <w:tc>
          <w:tcPr>
            <w:tcW w:w="236" w:type="dxa"/>
          </w:tcPr>
          <w:p w14:paraId="4EE23190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56943DA0" w14:textId="791D34AF" w:rsidR="002D6913" w:rsidRPr="00525AC5" w:rsidRDefault="00D935CB" w:rsidP="001B2CBB">
            <w:pPr>
              <w:tabs>
                <w:tab w:val="decimal" w:pos="290"/>
              </w:tabs>
              <w:spacing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155,674</w:t>
            </w:r>
          </w:p>
        </w:tc>
        <w:tc>
          <w:tcPr>
            <w:tcW w:w="240" w:type="dxa"/>
          </w:tcPr>
          <w:p w14:paraId="100CF493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5C0F6FE3" w14:textId="00C27246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162,129</w:t>
            </w:r>
          </w:p>
        </w:tc>
        <w:tc>
          <w:tcPr>
            <w:tcW w:w="236" w:type="dxa"/>
          </w:tcPr>
          <w:p w14:paraId="5744320D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6E410DB6" w14:textId="122C1BCC" w:rsidR="002D6913" w:rsidRPr="00525AC5" w:rsidRDefault="00225E3B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292,979</w:t>
            </w:r>
          </w:p>
        </w:tc>
        <w:tc>
          <w:tcPr>
            <w:tcW w:w="242" w:type="dxa"/>
          </w:tcPr>
          <w:p w14:paraId="50B7FC06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</w:tcPr>
          <w:p w14:paraId="3D4C443A" w14:textId="5B9F3E88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73,203</w:t>
            </w:r>
          </w:p>
        </w:tc>
        <w:tc>
          <w:tcPr>
            <w:tcW w:w="236" w:type="dxa"/>
          </w:tcPr>
          <w:p w14:paraId="31E23AF0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4EFBE92C" w14:textId="03ED01B9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265,862</w:t>
            </w:r>
          </w:p>
        </w:tc>
        <w:tc>
          <w:tcPr>
            <w:tcW w:w="236" w:type="dxa"/>
          </w:tcPr>
          <w:p w14:paraId="312D0A9C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27FCE368" w14:textId="648F2645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200,740</w:t>
            </w:r>
          </w:p>
        </w:tc>
        <w:tc>
          <w:tcPr>
            <w:tcW w:w="236" w:type="dxa"/>
          </w:tcPr>
          <w:p w14:paraId="2BACD35E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03574AC" w14:textId="20D92407" w:rsidR="002D6913" w:rsidRPr="00525AC5" w:rsidRDefault="00D935CB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511</w:t>
            </w:r>
          </w:p>
        </w:tc>
        <w:tc>
          <w:tcPr>
            <w:tcW w:w="238" w:type="dxa"/>
          </w:tcPr>
          <w:p w14:paraId="3DC9B4D0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7E2A7097" w14:textId="38A3904C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115,842</w:t>
            </w:r>
          </w:p>
        </w:tc>
        <w:tc>
          <w:tcPr>
            <w:tcW w:w="236" w:type="dxa"/>
          </w:tcPr>
          <w:p w14:paraId="3D2E59AD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36330F66" w14:textId="2D1B9CF9" w:rsidR="002D6913" w:rsidRPr="00525AC5" w:rsidRDefault="00D935CB" w:rsidP="00BE476F">
            <w:pPr>
              <w:tabs>
                <w:tab w:val="decimal" w:pos="464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1,9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521</w:t>
            </w:r>
          </w:p>
        </w:tc>
        <w:tc>
          <w:tcPr>
            <w:tcW w:w="239" w:type="dxa"/>
          </w:tcPr>
          <w:p w14:paraId="5FE295D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</w:tcPr>
          <w:p w14:paraId="129A63FF" w14:textId="360F26B5" w:rsidR="002D6913" w:rsidRPr="00525AC5" w:rsidRDefault="002D6913" w:rsidP="002D6913">
            <w:pPr>
              <w:spacing w:line="240" w:lineRule="auto"/>
              <w:ind w:right="-6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1,428,407</w:t>
            </w:r>
          </w:p>
        </w:tc>
        <w:tc>
          <w:tcPr>
            <w:tcW w:w="236" w:type="dxa"/>
          </w:tcPr>
          <w:p w14:paraId="47FAE4C9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F27C0DE" w14:textId="7A8589FB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(109,</w:t>
            </w:r>
            <w:r w:rsidR="00612672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348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6" w:type="dxa"/>
          </w:tcPr>
          <w:p w14:paraId="331EFA49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4674A340" w14:textId="0BCF62B1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(28,428)</w:t>
            </w:r>
          </w:p>
        </w:tc>
        <w:tc>
          <w:tcPr>
            <w:tcW w:w="236" w:type="dxa"/>
            <w:gridSpan w:val="2"/>
          </w:tcPr>
          <w:p w14:paraId="03A7BB33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54C54B0C" w14:textId="2F373A0F" w:rsidR="002D6913" w:rsidRPr="00525AC5" w:rsidRDefault="00D935CB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1,8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173</w:t>
            </w:r>
          </w:p>
        </w:tc>
        <w:tc>
          <w:tcPr>
            <w:tcW w:w="238" w:type="dxa"/>
            <w:gridSpan w:val="2"/>
          </w:tcPr>
          <w:p w14:paraId="2FDCFC0E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4BBE5FC1" w14:textId="41CC8244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1,399,979</w:t>
            </w:r>
          </w:p>
        </w:tc>
      </w:tr>
      <w:tr w:rsidR="002D6913" w:rsidRPr="00AE46F5" w14:paraId="186D6BE6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13821B71" w14:textId="77777777" w:rsidR="002D6913" w:rsidRPr="00225E3B" w:rsidRDefault="002D6913" w:rsidP="002D6913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225E3B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16389E2" w14:textId="1583A0F8" w:rsidR="002D6913" w:rsidRPr="00525AC5" w:rsidRDefault="00D935CB" w:rsidP="001B2CBB">
            <w:pPr>
              <w:tabs>
                <w:tab w:val="decimal" w:pos="443"/>
              </w:tabs>
              <w:spacing w:after="100" w:afterAutospacing="1" w:line="240" w:lineRule="auto"/>
              <w:ind w:left="-101" w:right="-72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(857,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</w:t>
            </w:r>
            <w:r w:rsidR="00525AC5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2AD4FAF" w14:textId="77777777" w:rsidR="002D6913" w:rsidRPr="00525AC5" w:rsidRDefault="002D6913" w:rsidP="002D6913">
            <w:pPr>
              <w:tabs>
                <w:tab w:val="decimal" w:pos="-248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2DD6C957" w14:textId="34D770F2" w:rsidR="002D6913" w:rsidRPr="00525AC5" w:rsidRDefault="002D6913" w:rsidP="001B2CBB">
            <w:pPr>
              <w:tabs>
                <w:tab w:val="decimal" w:pos="110"/>
                <w:tab w:val="decimal" w:pos="200"/>
              </w:tabs>
              <w:spacing w:line="240" w:lineRule="auto"/>
              <w:ind w:left="-627" w:right="-83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(777,545)</w:t>
            </w:r>
          </w:p>
        </w:tc>
        <w:tc>
          <w:tcPr>
            <w:tcW w:w="236" w:type="dxa"/>
          </w:tcPr>
          <w:p w14:paraId="23F6C89A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4D7A860D" w14:textId="2B9F4BDA" w:rsidR="002D6913" w:rsidRPr="00525AC5" w:rsidRDefault="00D935CB" w:rsidP="001B2CBB">
            <w:pPr>
              <w:tabs>
                <w:tab w:val="decimal" w:pos="290"/>
              </w:tabs>
              <w:spacing w:line="240" w:lineRule="auto"/>
              <w:ind w:left="-627" w:right="-78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(126,687)</w:t>
            </w:r>
          </w:p>
        </w:tc>
        <w:tc>
          <w:tcPr>
            <w:tcW w:w="240" w:type="dxa"/>
          </w:tcPr>
          <w:p w14:paraId="70756CD9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63DDAFA6" w14:textId="1AED2CCC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(140,923)</w:t>
            </w:r>
          </w:p>
        </w:tc>
        <w:tc>
          <w:tcPr>
            <w:tcW w:w="236" w:type="dxa"/>
          </w:tcPr>
          <w:p w14:paraId="4AA86605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95EAB2E" w14:textId="4E2BC83C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(157,</w:t>
            </w:r>
            <w:r w:rsidR="00225E3B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120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7FD9C39F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6032A8A4" w14:textId="28B5542E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(23,821)</w:t>
            </w:r>
          </w:p>
        </w:tc>
        <w:tc>
          <w:tcPr>
            <w:tcW w:w="236" w:type="dxa"/>
          </w:tcPr>
          <w:p w14:paraId="127C7B6A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4C975132" w14:textId="17DE840F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(239,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398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6412D423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41612EE9" w14:textId="637C2170" w:rsidR="002D6913" w:rsidRPr="00525AC5" w:rsidRDefault="002D6913" w:rsidP="003433C0">
            <w:pPr>
              <w:tabs>
                <w:tab w:val="decimal" w:pos="100"/>
              </w:tabs>
              <w:spacing w:after="100" w:afterAutospacing="1" w:line="240" w:lineRule="auto"/>
              <w:ind w:left="-86" w:right="-9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(180,163)</w:t>
            </w:r>
          </w:p>
        </w:tc>
        <w:tc>
          <w:tcPr>
            <w:tcW w:w="236" w:type="dxa"/>
          </w:tcPr>
          <w:p w14:paraId="48518593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A7E2593" w14:textId="234F4A99" w:rsidR="002D6913" w:rsidRPr="00525AC5" w:rsidRDefault="00D935CB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</w:t>
            </w:r>
            <w:r w:rsidR="00F15F4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54747C0D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3C7DE1C" w14:textId="32AE295E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(156,081)</w:t>
            </w:r>
          </w:p>
        </w:tc>
        <w:tc>
          <w:tcPr>
            <w:tcW w:w="236" w:type="dxa"/>
          </w:tcPr>
          <w:p w14:paraId="75A09469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C6A81D9" w14:textId="618CDE62" w:rsidR="002D6913" w:rsidRPr="00525AC5" w:rsidRDefault="00D935CB" w:rsidP="00BE476F">
            <w:pPr>
              <w:tabs>
                <w:tab w:val="decimal" w:pos="500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1,669,84</w:t>
            </w:r>
            <w:r w:rsidR="000958E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9" w:type="dxa"/>
          </w:tcPr>
          <w:p w14:paraId="0D04257F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731F2D6F" w14:textId="5F394A6E" w:rsidR="002D6913" w:rsidRPr="00525AC5" w:rsidRDefault="002D6913" w:rsidP="002D6913">
            <w:pPr>
              <w:tabs>
                <w:tab w:val="decimal" w:pos="485"/>
              </w:tabs>
              <w:spacing w:line="240" w:lineRule="auto"/>
              <w:ind w:left="-627" w:right="-15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(1,278,533)</w:t>
            </w:r>
          </w:p>
        </w:tc>
        <w:tc>
          <w:tcPr>
            <w:tcW w:w="236" w:type="dxa"/>
          </w:tcPr>
          <w:p w14:paraId="0E1EF34A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4680A04" w14:textId="50538AB7" w:rsidR="002D6913" w:rsidRPr="00525AC5" w:rsidRDefault="00D935CB" w:rsidP="002D6913">
            <w:pPr>
              <w:tabs>
                <w:tab w:val="decimal" w:pos="450"/>
              </w:tabs>
              <w:spacing w:line="240" w:lineRule="auto"/>
              <w:ind w:left="-627" w:right="-35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90,</w:t>
            </w:r>
            <w:r w:rsidR="00612672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421</w:t>
            </w:r>
          </w:p>
        </w:tc>
        <w:tc>
          <w:tcPr>
            <w:tcW w:w="266" w:type="dxa"/>
          </w:tcPr>
          <w:p w14:paraId="365514C5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90A90D2" w14:textId="47FA82E4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27,863</w:t>
            </w:r>
          </w:p>
        </w:tc>
        <w:tc>
          <w:tcPr>
            <w:tcW w:w="236" w:type="dxa"/>
            <w:gridSpan w:val="2"/>
          </w:tcPr>
          <w:p w14:paraId="2562BE87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58340CCB" w14:textId="31612417" w:rsidR="002D6913" w:rsidRPr="00525AC5" w:rsidRDefault="00D935CB" w:rsidP="002D6913">
            <w:pPr>
              <w:tabs>
                <w:tab w:val="decimal" w:pos="468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(1,5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</w:t>
            </w:r>
            <w:r w:rsidR="00A610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  <w:gridSpan w:val="2"/>
          </w:tcPr>
          <w:p w14:paraId="5FDBBA16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0B7EBEE1" w14:textId="0051E824" w:rsidR="002D6913" w:rsidRPr="00525AC5" w:rsidRDefault="002D6913" w:rsidP="002D6913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(1,250,670)</w:t>
            </w:r>
          </w:p>
        </w:tc>
      </w:tr>
      <w:tr w:rsidR="002D6913" w:rsidRPr="00AE46F5" w14:paraId="10B2D42A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38D105D6" w14:textId="77777777" w:rsidR="002D6913" w:rsidRPr="00AE46F5" w:rsidRDefault="002D6913" w:rsidP="002D6913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</w:t>
            </w: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)</w:t>
            </w: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45D9ADD2" w14:textId="3E5255F1" w:rsidR="002D6913" w:rsidRPr="00525AC5" w:rsidRDefault="00D935CB" w:rsidP="002D6913">
            <w:pPr>
              <w:tabs>
                <w:tab w:val="decimal" w:pos="443"/>
              </w:tabs>
              <w:spacing w:after="100" w:afterAutospacing="1" w:line="240" w:lineRule="auto"/>
              <w:ind w:left="-101" w:right="-72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143,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525AC5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</w:t>
            </w:r>
          </w:p>
        </w:tc>
        <w:tc>
          <w:tcPr>
            <w:tcW w:w="236" w:type="dxa"/>
          </w:tcPr>
          <w:p w14:paraId="4AEE2B47" w14:textId="34D53CDF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double" w:sz="4" w:space="0" w:color="auto"/>
            </w:tcBorders>
          </w:tcPr>
          <w:p w14:paraId="2DFF2267" w14:textId="5FB92735" w:rsidR="002D6913" w:rsidRPr="00525AC5" w:rsidRDefault="002D6913" w:rsidP="001B2CBB">
            <w:pPr>
              <w:tabs>
                <w:tab w:val="decimal" w:pos="110"/>
                <w:tab w:val="decimal" w:pos="409"/>
              </w:tabs>
              <w:spacing w:line="240" w:lineRule="auto"/>
              <w:ind w:left="-627" w:right="-56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98,948</w:t>
            </w:r>
          </w:p>
        </w:tc>
        <w:tc>
          <w:tcPr>
            <w:tcW w:w="236" w:type="dxa"/>
          </w:tcPr>
          <w:p w14:paraId="2FD79A9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7D517BA6" w14:textId="6AA82A0A" w:rsidR="002D6913" w:rsidRPr="00525AC5" w:rsidRDefault="00D935CB" w:rsidP="001B2CBB">
            <w:pPr>
              <w:tabs>
                <w:tab w:val="decimal" w:pos="290"/>
              </w:tabs>
              <w:spacing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28,98</w:t>
            </w:r>
            <w:r w:rsidR="00225E3B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0" w:type="dxa"/>
          </w:tcPr>
          <w:p w14:paraId="3A017A6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</w:tcPr>
          <w:p w14:paraId="65C0A471" w14:textId="7BFD18EC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21,206</w:t>
            </w:r>
          </w:p>
        </w:tc>
        <w:tc>
          <w:tcPr>
            <w:tcW w:w="236" w:type="dxa"/>
          </w:tcPr>
          <w:p w14:paraId="2A716EA6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5CAEA9D9" w14:textId="762496DD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="00225E3B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5,859</w:t>
            </w:r>
          </w:p>
        </w:tc>
        <w:tc>
          <w:tcPr>
            <w:tcW w:w="242" w:type="dxa"/>
          </w:tcPr>
          <w:p w14:paraId="33B6D7FA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double" w:sz="4" w:space="0" w:color="auto"/>
            </w:tcBorders>
          </w:tcPr>
          <w:p w14:paraId="08886C1D" w14:textId="5E38CBAC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49,382</w:t>
            </w:r>
          </w:p>
        </w:tc>
        <w:tc>
          <w:tcPr>
            <w:tcW w:w="236" w:type="dxa"/>
          </w:tcPr>
          <w:p w14:paraId="74A8434A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762A54E8" w14:textId="1615E0A3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464</w:t>
            </w:r>
          </w:p>
        </w:tc>
        <w:tc>
          <w:tcPr>
            <w:tcW w:w="236" w:type="dxa"/>
          </w:tcPr>
          <w:p w14:paraId="51083F3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446D1ED5" w14:textId="4052AFB3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20,577</w:t>
            </w:r>
          </w:p>
        </w:tc>
        <w:tc>
          <w:tcPr>
            <w:tcW w:w="236" w:type="dxa"/>
          </w:tcPr>
          <w:p w14:paraId="294497AA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77B16C5" w14:textId="1784D181" w:rsidR="002D6913" w:rsidRPr="00525AC5" w:rsidRDefault="00D935CB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(17,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</w:t>
            </w:r>
            <w:r w:rsidR="000958E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58255E6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double" w:sz="4" w:space="0" w:color="auto"/>
            </w:tcBorders>
          </w:tcPr>
          <w:p w14:paraId="2CA28EC6" w14:textId="696D4019" w:rsidR="002D6913" w:rsidRPr="00525AC5" w:rsidRDefault="002D6913" w:rsidP="002D6913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(40,239)</w:t>
            </w:r>
          </w:p>
        </w:tc>
        <w:tc>
          <w:tcPr>
            <w:tcW w:w="236" w:type="dxa"/>
          </w:tcPr>
          <w:p w14:paraId="734C0C1B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7796144" w14:textId="48BD5CA1" w:rsidR="002D6913" w:rsidRPr="00525AC5" w:rsidRDefault="00D935CB" w:rsidP="00BE476F">
            <w:pPr>
              <w:tabs>
                <w:tab w:val="decimal" w:pos="450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317,</w:t>
            </w:r>
            <w:r w:rsidR="00225E3B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0958E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9" w:type="dxa"/>
          </w:tcPr>
          <w:p w14:paraId="1695587B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A7013F0" w14:textId="150E8526" w:rsidR="002D6913" w:rsidRPr="00525AC5" w:rsidRDefault="002D6913" w:rsidP="002D6913">
            <w:pPr>
              <w:tabs>
                <w:tab w:val="decimal" w:pos="487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149,874</w:t>
            </w:r>
          </w:p>
        </w:tc>
        <w:tc>
          <w:tcPr>
            <w:tcW w:w="236" w:type="dxa"/>
          </w:tcPr>
          <w:p w14:paraId="38B9D34D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4BEC0737" w14:textId="7A84B271" w:rsidR="002D6913" w:rsidRPr="00525AC5" w:rsidRDefault="00D935CB" w:rsidP="002D6913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</w:t>
            </w:r>
            <w:r w:rsidR="00612672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8,927</w:t>
            </w: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6" w:type="dxa"/>
          </w:tcPr>
          <w:p w14:paraId="38DDA571" w14:textId="77777777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A20BF70" w14:textId="68B0E0F9" w:rsidR="002D6913" w:rsidRPr="00525AC5" w:rsidRDefault="002D6913" w:rsidP="002D6913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(565)</w:t>
            </w:r>
          </w:p>
        </w:tc>
        <w:tc>
          <w:tcPr>
            <w:tcW w:w="236" w:type="dxa"/>
            <w:gridSpan w:val="2"/>
          </w:tcPr>
          <w:p w14:paraId="455CE7EE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183A70CD" w14:textId="32F07D8C" w:rsidR="002D6913" w:rsidRPr="00525AC5" w:rsidRDefault="00D935CB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298,7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A610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8" w:type="dxa"/>
            <w:gridSpan w:val="2"/>
          </w:tcPr>
          <w:p w14:paraId="15062C10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28D50F25" w14:textId="6E80546A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149,309</w:t>
            </w:r>
          </w:p>
        </w:tc>
      </w:tr>
      <w:tr w:rsidR="002D6913" w:rsidRPr="00AE46F5" w14:paraId="4D46ED27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3781FAF1" w14:textId="1755E1D1" w:rsidR="002D6913" w:rsidRPr="00E178E8" w:rsidRDefault="002D6913" w:rsidP="00E178E8">
            <w:pPr>
              <w:tabs>
                <w:tab w:val="left" w:pos="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E178E8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1084C56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9679DB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37CD942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BAAFC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8F75EC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4FBFC8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</w:tcPr>
          <w:p w14:paraId="02142AD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BBC1A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</w:tcPr>
          <w:p w14:paraId="7002390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052CC5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  <w:tcBorders>
              <w:top w:val="double" w:sz="4" w:space="0" w:color="auto"/>
            </w:tcBorders>
          </w:tcPr>
          <w:p w14:paraId="2374DBD3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22016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149D68EC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5CEF3A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1F6670A4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FBF9C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58A9211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B67C0E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  <w:tcBorders>
              <w:top w:val="double" w:sz="4" w:space="0" w:color="auto"/>
            </w:tcBorders>
          </w:tcPr>
          <w:p w14:paraId="0661462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CDEC6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2F35D98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2D5A8E2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060D14C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E344F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2FD907A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4066DC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75AF21CB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5AB05E28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3B1916A6" w14:textId="3897FD12" w:rsidR="002D6913" w:rsidRPr="00525AC5" w:rsidRDefault="00D935CB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A33649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441C58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238" w:type="dxa"/>
            <w:gridSpan w:val="2"/>
          </w:tcPr>
          <w:p w14:paraId="4C86AA48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653F6D09" w14:textId="6A852B09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110,899</w:t>
            </w:r>
          </w:p>
        </w:tc>
      </w:tr>
      <w:tr w:rsidR="00E178E8" w:rsidRPr="00AE46F5" w14:paraId="130A1C7F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40409FA7" w14:textId="3DF31B76" w:rsidR="00E178E8" w:rsidRPr="00AE46F5" w:rsidRDefault="00E178E8" w:rsidP="00E178E8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กำไรจากการซื้อในราคาที่ต่ำกว่า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มูลค่ายุติธรรม</w:t>
            </w:r>
          </w:p>
        </w:tc>
        <w:tc>
          <w:tcPr>
            <w:tcW w:w="627" w:type="dxa"/>
          </w:tcPr>
          <w:p w14:paraId="0A39AE27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DAB188" w14:textId="77777777" w:rsidR="00E178E8" w:rsidRPr="00525AC5" w:rsidRDefault="00E178E8" w:rsidP="00E178E8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1DD9A46C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18579EF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38A3903B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5E0E911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505A35E0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D1A03A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17FCA059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1A0308D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0973703C" w14:textId="77777777" w:rsidR="00E178E8" w:rsidRPr="00525AC5" w:rsidRDefault="00E178E8" w:rsidP="00E178E8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A56D90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168F6E4" w14:textId="77777777" w:rsidR="00E178E8" w:rsidRPr="00525AC5" w:rsidRDefault="00E178E8" w:rsidP="00E178E8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D470E8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AFC3338" w14:textId="77777777" w:rsidR="00E178E8" w:rsidRPr="00525AC5" w:rsidRDefault="00E178E8" w:rsidP="00E178E8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45DB5D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6AFD478A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AE6149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69D6F393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64B483C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11F0CF9" w14:textId="77777777" w:rsidR="00E178E8" w:rsidRPr="00525AC5" w:rsidRDefault="00E178E8" w:rsidP="00E178E8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5F418AF1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707C1B43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2EBFC4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707FA7BA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6C528F7E" w14:textId="77777777" w:rsidR="00E178E8" w:rsidRPr="00525AC5" w:rsidRDefault="00E178E8" w:rsidP="00E178E8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657B79B" w14:textId="77777777" w:rsidR="00E178E8" w:rsidRPr="00525AC5" w:rsidRDefault="00E178E8" w:rsidP="00E178E8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5E2B7F43" w14:textId="77777777" w:rsidR="00E178E8" w:rsidRPr="00525AC5" w:rsidRDefault="00E178E8" w:rsidP="00E178E8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45BE11E5" w14:textId="7728938C" w:rsidR="00E178E8" w:rsidRPr="00525AC5" w:rsidRDefault="00E178E8" w:rsidP="00081E72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 w:hint="cs"/>
                <w:sz w:val="19"/>
                <w:szCs w:val="19"/>
                <w:cs/>
              </w:rPr>
              <w:t>16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,58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238" w:type="dxa"/>
            <w:gridSpan w:val="2"/>
          </w:tcPr>
          <w:p w14:paraId="27C14EE4" w14:textId="77777777" w:rsidR="00E178E8" w:rsidRPr="00525AC5" w:rsidRDefault="00E178E8" w:rsidP="00E178E8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3DFC4C5B" w14:textId="1D300A58" w:rsidR="00E178E8" w:rsidRPr="00525AC5" w:rsidRDefault="00E178E8" w:rsidP="00E178E8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2D6913" w:rsidRPr="00AE46F5" w14:paraId="2E0217FC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3217071B" w14:textId="0008A094" w:rsidR="002D6913" w:rsidRPr="00AE46F5" w:rsidRDefault="002D6913" w:rsidP="00E178E8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627" w:type="dxa"/>
          </w:tcPr>
          <w:p w14:paraId="38786DE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1C06C2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713C3F4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53875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327BEFA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7A55B0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DA18CA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99CF71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55BF4DA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7139B0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362FF3DA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AAB98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89C46E2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E5839F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39B3DDD8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45274A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2A51BB3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C887F6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3B8B87E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E87BD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BE383F4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4249FEE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2BC5E1C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72752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7F05B41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18DB669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3FAC522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66977E1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728B401" w14:textId="7BB0F0A3" w:rsidR="00D935CB" w:rsidRPr="00525AC5" w:rsidRDefault="00D935CB" w:rsidP="00612672">
            <w:pPr>
              <w:tabs>
                <w:tab w:val="decimal" w:pos="29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25AC5">
              <w:rPr>
                <w:rFonts w:asciiTheme="majorBidi" w:hAnsiTheme="majorBidi" w:cstheme="majorBidi" w:hint="cs"/>
                <w:sz w:val="19"/>
                <w:szCs w:val="19"/>
                <w:cs/>
              </w:rPr>
              <w:t>-</w:t>
            </w:r>
          </w:p>
        </w:tc>
        <w:tc>
          <w:tcPr>
            <w:tcW w:w="238" w:type="dxa"/>
            <w:gridSpan w:val="2"/>
          </w:tcPr>
          <w:p w14:paraId="3F8E45DB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501AC4F0" w14:textId="52022CBF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120,440</w:t>
            </w:r>
          </w:p>
        </w:tc>
      </w:tr>
      <w:tr w:rsidR="002D6913" w:rsidRPr="00AE46F5" w14:paraId="0753CA69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4E7EF85F" w14:textId="7B4164DE" w:rsidR="002D6913" w:rsidRPr="00AE46F5" w:rsidRDefault="002D6913" w:rsidP="00E178E8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E46F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627" w:type="dxa"/>
          </w:tcPr>
          <w:p w14:paraId="780B212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041B21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5E9196E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580F6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57541F0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136973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3653429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32E642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15C45EE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97A2CC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4F155644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09B457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5FC4F378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BD2B7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13A7177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A1FC34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5F92C3D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C71166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3974754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C52B0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E10380D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4F4357B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6589C1C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DCD4F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62E440A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699251C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D579E07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15563382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30C78C1F" w14:textId="31B59571" w:rsidR="00D935CB" w:rsidRPr="00525AC5" w:rsidRDefault="009B623E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67,72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238" w:type="dxa"/>
            <w:gridSpan w:val="2"/>
          </w:tcPr>
          <w:p w14:paraId="72574631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655DEDE" w14:textId="5E8A7E53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200,903</w:t>
            </w:r>
          </w:p>
        </w:tc>
      </w:tr>
      <w:tr w:rsidR="002D6913" w:rsidRPr="00AE46F5" w14:paraId="5C0E46FD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73A340F1" w14:textId="2D07ACCF" w:rsidR="002D6913" w:rsidRPr="00AE46F5" w:rsidRDefault="002D6913" w:rsidP="002D6913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27" w:type="dxa"/>
          </w:tcPr>
          <w:p w14:paraId="58FF579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6D0D177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24009B3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5091A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1BEFD43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AACE5B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35F5B65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E60C9B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5226A44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F7A1AB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7A603BF7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8E9703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E83913B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67395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5B0F54DC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63753B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43944F0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2BA7AF0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5AF1AAC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327AD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F9ED043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2AA86B7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1A30696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47BFA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319118F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2678137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78EFA71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32AAED1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18C19" w14:textId="58C80736" w:rsidR="002D6913" w:rsidRPr="00525AC5" w:rsidRDefault="00D935CB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 w:hint="cs"/>
                <w:sz w:val="19"/>
                <w:szCs w:val="19"/>
                <w:cs/>
              </w:rPr>
              <w:t>48</w:t>
            </w:r>
            <w:r w:rsidR="00441C5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,8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6101A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238" w:type="dxa"/>
            <w:gridSpan w:val="2"/>
          </w:tcPr>
          <w:p w14:paraId="4FE884CE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BB7FE" w14:textId="304051D8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581,551</w:t>
            </w:r>
          </w:p>
        </w:tc>
      </w:tr>
      <w:tr w:rsidR="002D6913" w:rsidRPr="00AE46F5" w14:paraId="0389B1F5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5308F2AD" w14:textId="77777777" w:rsidR="00E178E8" w:rsidRDefault="002D6913" w:rsidP="00E178E8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</w:t>
            </w: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ะ</w:t>
            </w:r>
            <w:r w:rsidRPr="00AE46F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</w:t>
            </w:r>
          </w:p>
          <w:p w14:paraId="2793E10A" w14:textId="23B657A5" w:rsidR="002D6913" w:rsidRPr="00AE46F5" w:rsidRDefault="00E178E8" w:rsidP="00E178E8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</w:t>
            </w:r>
            <w:r w:rsidR="002D6913" w:rsidRPr="00AE46F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บริหา</w:t>
            </w:r>
            <w:r w:rsidR="002D6913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ร</w:t>
            </w:r>
          </w:p>
        </w:tc>
        <w:tc>
          <w:tcPr>
            <w:tcW w:w="627" w:type="dxa"/>
          </w:tcPr>
          <w:p w14:paraId="6F2D178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EC2FD2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12F3515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B8496C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489A1DA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B7047B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D7C0C3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EDD14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30818FD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578142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1AAA0F56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1B10C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E5EDD5B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5EE81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BF99F53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2623A7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7D6A0F9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8E519A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3816EB9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58253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A97AAE1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5783710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6893D39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29FF1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082C9D2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296B68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AE5BB40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A4D6E67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2C54D003" w14:textId="77777777" w:rsidR="002D6913" w:rsidRPr="00525AC5" w:rsidRDefault="002D6913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7912B53" w14:textId="712A6A0C" w:rsidR="00D935CB" w:rsidRPr="00525AC5" w:rsidRDefault="00D935CB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9B623E" w:rsidRPr="00525AC5">
              <w:rPr>
                <w:rFonts w:asciiTheme="majorBidi" w:hAnsiTheme="majorBidi" w:cstheme="majorBidi" w:hint="cs"/>
                <w:sz w:val="19"/>
                <w:szCs w:val="19"/>
                <w:cs/>
              </w:rPr>
              <w:t>23</w:t>
            </w:r>
            <w:r w:rsidR="00DA5715" w:rsidRPr="00525AC5">
              <w:rPr>
                <w:rFonts w:asciiTheme="majorBidi" w:hAnsiTheme="majorBidi" w:cstheme="majorBidi"/>
                <w:sz w:val="19"/>
                <w:szCs w:val="19"/>
              </w:rPr>
              <w:t>6,</w:t>
            </w:r>
            <w:r w:rsidR="00BE476F" w:rsidRPr="00525AC5">
              <w:rPr>
                <w:rFonts w:asciiTheme="majorBidi" w:hAnsiTheme="majorBidi" w:cstheme="majorBidi"/>
                <w:sz w:val="19"/>
                <w:szCs w:val="19"/>
              </w:rPr>
              <w:t>622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38" w:type="dxa"/>
            <w:gridSpan w:val="2"/>
          </w:tcPr>
          <w:p w14:paraId="2737FB0D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1A715905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9A6EAC8" w14:textId="0970C5E6" w:rsidR="002D6913" w:rsidRPr="00525AC5" w:rsidRDefault="002D6913" w:rsidP="002D6913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(193,371)</w:t>
            </w:r>
          </w:p>
        </w:tc>
      </w:tr>
      <w:tr w:rsidR="002D6913" w:rsidRPr="00AE46F5" w14:paraId="2E4B7A25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557AE557" w14:textId="2BFCB31B" w:rsidR="002D6913" w:rsidRPr="00AE46F5" w:rsidRDefault="002D6913" w:rsidP="002D6913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27" w:type="dxa"/>
          </w:tcPr>
          <w:p w14:paraId="66BD193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7E22CE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250A3D6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4E1BEE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3364954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4BEBE7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149D017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64E1B3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5D76861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702DEE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342ED0E9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1157E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B6724C5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FA753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96F4259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C51573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178B3DE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3D3BDB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7D21B85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1A90D6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D736283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E97035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32692DC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80EE6A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3EB3F5C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18E7B97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CC2E798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C3B7222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7F9659DD" w14:textId="6AE9F206" w:rsidR="002D6913" w:rsidRPr="00525AC5" w:rsidRDefault="009B623E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(115,90</w:t>
            </w:r>
            <w:r w:rsidR="00975498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38" w:type="dxa"/>
            <w:gridSpan w:val="2"/>
          </w:tcPr>
          <w:p w14:paraId="4602797B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67FB49CF" w14:textId="2168F243" w:rsidR="002D6913" w:rsidRPr="00525AC5" w:rsidRDefault="002D6913" w:rsidP="002D6913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525AC5">
              <w:rPr>
                <w:rFonts w:asciiTheme="majorBidi" w:hAnsiTheme="majorBidi"/>
                <w:sz w:val="19"/>
                <w:szCs w:val="19"/>
              </w:rPr>
              <w:t>74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25AC5">
              <w:rPr>
                <w:rFonts w:asciiTheme="majorBidi" w:hAnsiTheme="majorBidi"/>
                <w:sz w:val="19"/>
                <w:szCs w:val="19"/>
              </w:rPr>
              <w:t>859</w:t>
            </w:r>
            <w:r w:rsidRPr="00525AC5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</w:tr>
      <w:tr w:rsidR="002D6913" w:rsidRPr="00AE46F5" w14:paraId="563CF24B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2B756D72" w14:textId="7ADC6DB2" w:rsidR="002D6913" w:rsidRPr="00AE46F5" w:rsidRDefault="002D6913" w:rsidP="002D6913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กลับรายการ (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) </w:t>
            </w:r>
          </w:p>
        </w:tc>
        <w:tc>
          <w:tcPr>
            <w:tcW w:w="627" w:type="dxa"/>
          </w:tcPr>
          <w:p w14:paraId="52F481E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27A248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50895C3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A30BA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4A02306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1079E2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2C4A597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56FF4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138C007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CFB900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59D052F9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0C07C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09337A7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CB041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3969D5E1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C3EF08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059F4CE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4B571C0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67DB230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DB2E9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F96298B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EC4B48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7B4E829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DF5F6F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3010161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742CE25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8F54B2C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551D024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EAAEA57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  <w:gridSpan w:val="2"/>
          </w:tcPr>
          <w:p w14:paraId="5DECEFC8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65B7C63D" w14:textId="77777777" w:rsidR="002D6913" w:rsidRPr="00525AC5" w:rsidRDefault="002D6913" w:rsidP="002D6913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D6913" w:rsidRPr="00AE46F5" w14:paraId="507A2BEA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037DDB8A" w14:textId="756941BE" w:rsidR="002D6913" w:rsidRPr="00AE46F5" w:rsidRDefault="002D6913" w:rsidP="002D6913">
            <w:pPr>
              <w:tabs>
                <w:tab w:val="left" w:pos="0"/>
              </w:tabs>
              <w:spacing w:line="240" w:lineRule="auto"/>
              <w:ind w:right="-200" w:hanging="11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</w:t>
            </w:r>
            <w:r w:rsidR="00E178E8"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จากการ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ด้อยค่าซึ่งเป็นไปตาม 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627" w:type="dxa"/>
          </w:tcPr>
          <w:p w14:paraId="0E5BF90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96C53DB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4BD9F71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E9E57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3F139B4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E37F4D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3B8A8F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E378D1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042D429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76159E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4CC2B6BA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E8E62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55D2EF57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834AFC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38483099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47D261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102BF9C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021A3FE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441351D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438ABA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D1D4B9A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7EA466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219C008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CD722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7CA1B2C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6253C64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2EA2067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AE9F95E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6D105ED7" w14:textId="1B6FFA2F" w:rsidR="002D6913" w:rsidRPr="00525AC5" w:rsidRDefault="009B623E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6D6AC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,0</w:t>
            </w:r>
            <w:r w:rsidR="006D6AC5">
              <w:rPr>
                <w:rFonts w:asciiTheme="majorBidi" w:hAnsiTheme="majorBidi" w:cstheme="majorBidi"/>
                <w:sz w:val="19"/>
                <w:szCs w:val="19"/>
              </w:rPr>
              <w:t>80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38" w:type="dxa"/>
            <w:gridSpan w:val="2"/>
          </w:tcPr>
          <w:p w14:paraId="28135A30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0977B57D" w14:textId="18C31520" w:rsidR="002D6913" w:rsidRPr="00525AC5" w:rsidRDefault="002D6913" w:rsidP="002D6913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78</w:t>
            </w:r>
          </w:p>
        </w:tc>
      </w:tr>
      <w:tr w:rsidR="002D6913" w:rsidRPr="00AE46F5" w14:paraId="2E3B0093" w14:textId="77777777" w:rsidTr="009563CE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0060A629" w14:textId="52DACF89" w:rsidR="002D6913" w:rsidRPr="00AE46F5" w:rsidRDefault="002D6913" w:rsidP="002D6913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</w:t>
            </w:r>
            <w:r w:rsidR="00E178E8"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ในบริษัทร่วมและ</w:t>
            </w:r>
          </w:p>
        </w:tc>
        <w:tc>
          <w:tcPr>
            <w:tcW w:w="627" w:type="dxa"/>
          </w:tcPr>
          <w:p w14:paraId="16D3355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B2C252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47D598F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5A0B3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616DA58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675319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18FC7B7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198FF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54B5141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1D02E3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6A88C8FE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C93A52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733535B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11BED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3ED451AB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24DF31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3373E81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009B845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692FAF4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563214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01D10E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BBDDB8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0D9AC06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D3EF6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5194474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07ED76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D1AE3EF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6BA72D46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780D463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  <w:gridSpan w:val="2"/>
          </w:tcPr>
          <w:p w14:paraId="74609A7A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39132338" w14:textId="77777777" w:rsidR="002D6913" w:rsidRPr="00525AC5" w:rsidRDefault="002D6913" w:rsidP="002D6913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B2CBB" w:rsidRPr="00AE46F5" w14:paraId="0C181E38" w14:textId="77777777" w:rsidTr="009563CE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0222D573" w14:textId="541CA3D1" w:rsidR="001B2CBB" w:rsidRPr="00AE46F5" w:rsidRDefault="001B2CBB" w:rsidP="001B2CBB">
            <w:pPr>
              <w:tabs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</w:t>
            </w:r>
          </w:p>
        </w:tc>
        <w:tc>
          <w:tcPr>
            <w:tcW w:w="627" w:type="dxa"/>
          </w:tcPr>
          <w:p w14:paraId="0D6357C0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2A125B" w14:textId="77777777" w:rsidR="001B2CBB" w:rsidRPr="00525AC5" w:rsidRDefault="001B2CBB" w:rsidP="001B2CBB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640F00FA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EA56172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1998181A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AE14E12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307D0452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1B9A53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08FC4882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1765B59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449B410B" w14:textId="77777777" w:rsidR="001B2CBB" w:rsidRPr="00525AC5" w:rsidRDefault="001B2CBB" w:rsidP="001B2CB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1B296D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1410F9B1" w14:textId="77777777" w:rsidR="001B2CBB" w:rsidRPr="00525AC5" w:rsidRDefault="001B2CBB" w:rsidP="001B2CB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A47AC87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5AB29DD8" w14:textId="77777777" w:rsidR="001B2CBB" w:rsidRPr="00525AC5" w:rsidRDefault="001B2CBB" w:rsidP="001B2CBB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15E4967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6932B767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9B2D317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3C59100B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C9450C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6AA90A" w14:textId="77777777" w:rsidR="001B2CBB" w:rsidRPr="00525AC5" w:rsidRDefault="001B2CBB" w:rsidP="001B2CBB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41E3A9A4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55EFDD95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147145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214A6399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DDB9E0D" w14:textId="77777777" w:rsidR="001B2CBB" w:rsidRPr="00525AC5" w:rsidRDefault="001B2CBB" w:rsidP="001B2CBB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D4B3EC7" w14:textId="77777777" w:rsidR="001B2CBB" w:rsidRPr="00525AC5" w:rsidRDefault="001B2CBB" w:rsidP="001B2CB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AB41AE8" w14:textId="77777777" w:rsidR="001B2CBB" w:rsidRPr="00525AC5" w:rsidRDefault="001B2CBB" w:rsidP="001B2CBB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A78FC1E" w14:textId="58B340EA" w:rsidR="001B2CBB" w:rsidRPr="00525AC5" w:rsidRDefault="001B2CBB" w:rsidP="00081E72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37,</w:t>
            </w:r>
            <w:r w:rsidR="000F3EC8"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="006D6AC5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238" w:type="dxa"/>
            <w:gridSpan w:val="2"/>
          </w:tcPr>
          <w:p w14:paraId="7E6CC976" w14:textId="77777777" w:rsidR="001B2CBB" w:rsidRPr="00525AC5" w:rsidRDefault="001B2CBB" w:rsidP="001B2CBB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E79A768" w14:textId="04EE7E4C" w:rsidR="001B2CBB" w:rsidRPr="00525AC5" w:rsidRDefault="001B2CBB" w:rsidP="008676FF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48,658</w:t>
            </w:r>
          </w:p>
        </w:tc>
      </w:tr>
      <w:tr w:rsidR="002D6913" w:rsidRPr="00AE46F5" w14:paraId="4EF31DB1" w14:textId="77777777" w:rsidTr="009563CE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38E294C1" w14:textId="38D0F94D" w:rsidR="002D6913" w:rsidRPr="00AE46F5" w:rsidRDefault="002D6913" w:rsidP="002D6913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27" w:type="dxa"/>
          </w:tcPr>
          <w:p w14:paraId="6771878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68BB8F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11EFFFF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3A93B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4541EB8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CF4C92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25D47D8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3DFB67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186910E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11BA8E4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3CF09574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4A2594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13490132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BF986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3B45AA70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A8656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2947DF2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45491CB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20DF2C6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B79E2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B39ED45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8503A0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58CEB65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D372B37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1881822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B6AA2E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4F758A0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0F9F29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1259A1BE" w14:textId="56CC9048" w:rsidR="002D6913" w:rsidRPr="00525AC5" w:rsidRDefault="009B623E" w:rsidP="00081E72">
            <w:pPr>
              <w:tabs>
                <w:tab w:val="decimal" w:pos="459"/>
              </w:tabs>
              <w:spacing w:after="100" w:afterAutospacing="1"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0F3EC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525AC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0F3EC8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6D6AC5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238" w:type="dxa"/>
            <w:gridSpan w:val="2"/>
          </w:tcPr>
          <w:p w14:paraId="139EB232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4A26D62B" w14:textId="326E4A10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362,057</w:t>
            </w:r>
          </w:p>
        </w:tc>
      </w:tr>
      <w:tr w:rsidR="002D6913" w:rsidRPr="00AE46F5" w14:paraId="1D851E8D" w14:textId="77777777" w:rsidTr="00081E72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5DB4BA6D" w14:textId="51BCED5D" w:rsidR="002D6913" w:rsidRPr="00AE46F5" w:rsidRDefault="002D6913" w:rsidP="002D6913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</w:t>
            </w:r>
            <w:r w:rsidRPr="00AE46F5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(ค่าใช้จ่าย)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27" w:type="dxa"/>
          </w:tcPr>
          <w:p w14:paraId="7960DB9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D4EA3A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6A2A79B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A8CB96C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03B250CF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AD2D05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348E995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9D068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6C1143A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D5D8E9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393371B3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59DA0D8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B303685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A83AB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7E0A936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C861B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2258C4D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4284BB3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790EC7B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0FB4F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09DE4F5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4656F9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427591A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36158D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3899C0D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7D86D8CE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9385098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078B780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722492FF" w14:textId="1540E8C6" w:rsidR="002D6913" w:rsidRPr="00525AC5" w:rsidRDefault="009B623E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13,</w:t>
            </w:r>
            <w:r w:rsidR="000F3EC8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="006D6AC5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238" w:type="dxa"/>
            <w:gridSpan w:val="2"/>
          </w:tcPr>
          <w:p w14:paraId="00283741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1DC5A68" w14:textId="6D218266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sz w:val="19"/>
                <w:szCs w:val="19"/>
              </w:rPr>
              <w:t>(19,849)</w:t>
            </w:r>
          </w:p>
        </w:tc>
      </w:tr>
      <w:tr w:rsidR="002D6913" w:rsidRPr="00AE46F5" w14:paraId="07B6A0D1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6F0AD450" w14:textId="0883CEE8" w:rsidR="002D6913" w:rsidRPr="00AE46F5" w:rsidRDefault="002D6913" w:rsidP="002D6913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E46F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</w:t>
            </w:r>
            <w:r w:rsidRPr="00AE46F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ปี</w:t>
            </w:r>
          </w:p>
        </w:tc>
        <w:tc>
          <w:tcPr>
            <w:tcW w:w="627" w:type="dxa"/>
          </w:tcPr>
          <w:p w14:paraId="0D8004D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47593F" w14:textId="77777777" w:rsidR="002D6913" w:rsidRPr="00525AC5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633779E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4BD58D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124C7C2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B42EC2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7" w:type="dxa"/>
          </w:tcPr>
          <w:p w14:paraId="7169AEA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5D9EB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689DF9B0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F80CBD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2" w:type="dxa"/>
          </w:tcPr>
          <w:p w14:paraId="5B1927C9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182FB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DEAAC2A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DB7B5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5174EEF" w14:textId="77777777" w:rsidR="002D6913" w:rsidRPr="00525AC5" w:rsidRDefault="002D6913" w:rsidP="002D6913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A3C05C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11" w:type="dxa"/>
          </w:tcPr>
          <w:p w14:paraId="5BB5C2A2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F8B4EA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2" w:type="dxa"/>
          </w:tcPr>
          <w:p w14:paraId="6E415CB5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8E7494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01B3019" w14:textId="77777777" w:rsidR="002D6913" w:rsidRPr="00525AC5" w:rsidRDefault="002D6913" w:rsidP="002D6913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E112339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1" w:type="dxa"/>
          </w:tcPr>
          <w:p w14:paraId="42810A03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69F9CB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5BA0BF61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0DAD5F6" w14:textId="77777777" w:rsidR="002D6913" w:rsidRPr="00525AC5" w:rsidRDefault="002D6913" w:rsidP="002D6913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64F2386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5128766" w14:textId="77777777" w:rsidR="002D6913" w:rsidRPr="00525AC5" w:rsidRDefault="002D6913" w:rsidP="002D6913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E124F9" w14:textId="7BED1AA5" w:rsidR="002D6913" w:rsidRPr="00525AC5" w:rsidRDefault="009B623E" w:rsidP="002D6913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17</w:t>
            </w:r>
            <w:r w:rsidR="00BE476F" w:rsidRPr="00525AC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0F3EC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754</w:t>
            </w:r>
          </w:p>
        </w:tc>
        <w:tc>
          <w:tcPr>
            <w:tcW w:w="238" w:type="dxa"/>
            <w:gridSpan w:val="2"/>
          </w:tcPr>
          <w:p w14:paraId="42546B41" w14:textId="77777777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A36DC3" w14:textId="108DB763" w:rsidR="002D6913" w:rsidRPr="00525AC5" w:rsidRDefault="002D6913" w:rsidP="002D6913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525AC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342,208</w:t>
            </w:r>
          </w:p>
        </w:tc>
      </w:tr>
    </w:tbl>
    <w:p w14:paraId="70D8D12F" w14:textId="77777777" w:rsidR="001B2CBB" w:rsidRDefault="001B2CBB" w:rsidP="001C394E">
      <w:pPr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  <w:cs/>
        </w:rPr>
      </w:pPr>
    </w:p>
    <w:p w14:paraId="0625F1FF" w14:textId="77777777" w:rsidR="001B2CBB" w:rsidRDefault="001B2CBB">
      <w:pPr>
        <w:rPr>
          <w:rFonts w:ascii="Angsana New" w:hAnsi="Angsana New"/>
          <w:i/>
          <w:iCs/>
          <w:spacing w:val="4"/>
          <w:sz w:val="30"/>
          <w:szCs w:val="30"/>
          <w:cs/>
        </w:rPr>
      </w:pPr>
      <w:r>
        <w:rPr>
          <w:rFonts w:ascii="Angsana New" w:hAnsi="Angsana New"/>
          <w:i/>
          <w:iCs/>
          <w:spacing w:val="4"/>
          <w:sz w:val="30"/>
          <w:szCs w:val="30"/>
          <w:cs/>
        </w:rPr>
        <w:br w:type="page"/>
      </w:r>
    </w:p>
    <w:p w14:paraId="2A4A6A62" w14:textId="48DDF5A7" w:rsidR="001C394E" w:rsidRPr="00F2546D" w:rsidRDefault="001C394E" w:rsidP="001C394E">
      <w:pPr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F2546D">
        <w:rPr>
          <w:rFonts w:ascii="Angsana New" w:hAnsi="Angsana New"/>
          <w:i/>
          <w:iCs/>
          <w:spacing w:val="4"/>
          <w:sz w:val="30"/>
          <w:szCs w:val="30"/>
          <w:cs/>
        </w:rPr>
        <w:t>การจำแนกรายได้</w:t>
      </w:r>
    </w:p>
    <w:p w14:paraId="03DFEAA0" w14:textId="77777777" w:rsidR="001C394E" w:rsidRPr="00F2546D" w:rsidRDefault="001C394E" w:rsidP="001C394E">
      <w:pPr>
        <w:spacing w:line="240" w:lineRule="auto"/>
        <w:contextualSpacing/>
        <w:rPr>
          <w:rFonts w:ascii="Angsana New" w:hAnsi="Angsana New"/>
          <w:i/>
          <w:iCs/>
          <w:spacing w:val="4"/>
          <w:sz w:val="12"/>
          <w:szCs w:val="12"/>
        </w:rPr>
      </w:pPr>
    </w:p>
    <w:p w14:paraId="4038B85E" w14:textId="03D4CC41" w:rsidR="001C394E" w:rsidRPr="00F2546D" w:rsidRDefault="006F291E" w:rsidP="001C394E">
      <w:pPr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F2546D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1C394E" w:rsidRPr="00F2546D">
        <w:rPr>
          <w:rFonts w:ascii="Angsana New" w:hAnsi="Angsana New" w:hint="cs"/>
          <w:spacing w:val="4"/>
          <w:sz w:val="30"/>
          <w:szCs w:val="30"/>
          <w:cs/>
        </w:rPr>
        <w:t>มีเพียงส่วนงานภูมิศาสตร์ในประเทศไทยเท่านั้น</w:t>
      </w:r>
    </w:p>
    <w:p w14:paraId="5B05C97C" w14:textId="77777777" w:rsidR="001C394E" w:rsidRPr="00F2546D" w:rsidRDefault="001C394E" w:rsidP="001C394E">
      <w:pPr>
        <w:spacing w:line="240" w:lineRule="auto"/>
        <w:contextualSpacing/>
        <w:rPr>
          <w:rFonts w:asciiTheme="majorBidi" w:hAnsiTheme="majorBidi" w:cstheme="majorBidi"/>
          <w:spacing w:val="4"/>
          <w:sz w:val="12"/>
          <w:szCs w:val="12"/>
        </w:rPr>
      </w:pPr>
    </w:p>
    <w:p w14:paraId="080F8400" w14:textId="77777777" w:rsidR="001C394E" w:rsidRPr="009433A9" w:rsidRDefault="001C394E" w:rsidP="001C394E">
      <w:pPr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F2546D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5647A155" w14:textId="77777777" w:rsidR="001C394E" w:rsidRPr="005B62E0" w:rsidRDefault="001C394E" w:rsidP="001C394E">
      <w:pPr>
        <w:rPr>
          <w:rFonts w:ascii="Angsana New" w:hAnsi="Angsana New"/>
          <w:sz w:val="12"/>
          <w:szCs w:val="12"/>
        </w:rPr>
      </w:pPr>
    </w:p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628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36"/>
        <w:gridCol w:w="35"/>
        <w:gridCol w:w="720"/>
      </w:tblGrid>
      <w:tr w:rsidR="001C394E" w:rsidRPr="009433A9" w14:paraId="3387205B" w14:textId="77777777" w:rsidTr="00010D39">
        <w:tc>
          <w:tcPr>
            <w:tcW w:w="2070" w:type="dxa"/>
            <w:vAlign w:val="bottom"/>
          </w:tcPr>
          <w:p w14:paraId="15050F9A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E3432A0" w14:textId="77777777" w:rsidR="001C394E" w:rsidRPr="00BC1CB5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BC1CB5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1C394E" w:rsidRPr="009433A9" w14:paraId="7B2ECA46" w14:textId="77777777" w:rsidTr="00010D39">
        <w:tc>
          <w:tcPr>
            <w:tcW w:w="2070" w:type="dxa"/>
            <w:vAlign w:val="bottom"/>
          </w:tcPr>
          <w:p w14:paraId="61F12331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ADFEA5C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1C394E" w:rsidRPr="009433A9" w14:paraId="50B0323C" w14:textId="77777777" w:rsidTr="00010D39">
        <w:tc>
          <w:tcPr>
            <w:tcW w:w="2070" w:type="dxa"/>
            <w:vAlign w:val="bottom"/>
          </w:tcPr>
          <w:p w14:paraId="4D12CD33" w14:textId="77777777" w:rsidR="001C394E" w:rsidRPr="009433A9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6556FB69" w14:textId="478C0F7D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54F7DBD6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43B981C6" w14:textId="5A92AE19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3EB46B63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2A88825E" w14:textId="091279C1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51FE1BFA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1C8418C5" w14:textId="1B64EA1D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C605FF" w:rsidRPr="00C605F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2B6F3F8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FBA1FA1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725C0F3E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50C1C0B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340B5525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31CE4169" w14:textId="77777777" w:rsidR="001C394E" w:rsidRPr="009433A9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2D6913" w:rsidRPr="009433A9" w14:paraId="385BF39C" w14:textId="77777777" w:rsidTr="00010D39">
        <w:tc>
          <w:tcPr>
            <w:tcW w:w="2070" w:type="dxa"/>
            <w:vAlign w:val="bottom"/>
            <w:hideMark/>
          </w:tcPr>
          <w:p w14:paraId="6D147DD3" w14:textId="320B2702" w:rsidR="002D6913" w:rsidRPr="009433A9" w:rsidRDefault="002D6913" w:rsidP="002D6913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ปี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สิ้นสุดวันที่ </w:t>
            </w:r>
            <w:r w:rsidRPr="00C605F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31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628" w:type="dxa"/>
          </w:tcPr>
          <w:p w14:paraId="1FE8E8E5" w14:textId="57F7BF1F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7" w:type="dxa"/>
          </w:tcPr>
          <w:p w14:paraId="453B5AF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A1BFF40" w14:textId="031B9924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2F1C29AB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D156E72" w14:textId="08833109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3" w:type="dxa"/>
          </w:tcPr>
          <w:p w14:paraId="0A3AD273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AC8B75B" w14:textId="1BD6019C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512EDAF9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D2854A9" w14:textId="02A16AA9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2" w:type="dxa"/>
          </w:tcPr>
          <w:p w14:paraId="3F44D4D3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E0D3ACA" w14:textId="6DD83095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1C9535DF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7E3ECD9" w14:textId="4459E5A9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7E022648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A2856CA" w14:textId="08DD17BA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5896640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4577AE" w14:textId="78DDC8A3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0" w:type="dxa"/>
          </w:tcPr>
          <w:p w14:paraId="380D182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1DE742" w14:textId="61E9AD64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193DC0DF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1A2CDF" w14:textId="2A5CF893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6" w:type="dxa"/>
          </w:tcPr>
          <w:p w14:paraId="133860EC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742531C" w14:textId="120233EA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467B50AF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4647DCD" w14:textId="37D5ED6C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2E3B0CD9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5" w:type="dxa"/>
            <w:gridSpan w:val="2"/>
          </w:tcPr>
          <w:p w14:paraId="0ABAB91B" w14:textId="5EA85BA6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E46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</w:tr>
      <w:tr w:rsidR="002D6913" w:rsidRPr="009433A9" w14:paraId="6D4E3733" w14:textId="77777777" w:rsidTr="00010D39">
        <w:trPr>
          <w:trHeight w:val="171"/>
        </w:trPr>
        <w:tc>
          <w:tcPr>
            <w:tcW w:w="2070" w:type="dxa"/>
            <w:vAlign w:val="bottom"/>
          </w:tcPr>
          <w:p w14:paraId="3A9D875B" w14:textId="77777777" w:rsidR="002D6913" w:rsidRPr="00E32BB3" w:rsidRDefault="002D6913" w:rsidP="002D691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0" w:type="dxa"/>
            <w:gridSpan w:val="28"/>
          </w:tcPr>
          <w:p w14:paraId="485E862D" w14:textId="77777777" w:rsidR="002D6913" w:rsidRPr="00E32BB3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</w:pPr>
            <w:r w:rsidRPr="00E32BB3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(พันบาท)</w:t>
            </w:r>
          </w:p>
        </w:tc>
      </w:tr>
      <w:tr w:rsidR="002D6913" w:rsidRPr="009433A9" w14:paraId="4F6D95B4" w14:textId="77777777" w:rsidTr="00010D39">
        <w:tc>
          <w:tcPr>
            <w:tcW w:w="2070" w:type="dxa"/>
          </w:tcPr>
          <w:p w14:paraId="6CA88AF9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8" w:type="dxa"/>
            <w:vAlign w:val="bottom"/>
          </w:tcPr>
          <w:p w14:paraId="18E85E95" w14:textId="77777777" w:rsidR="002D6913" w:rsidRPr="009433A9" w:rsidRDefault="002D6913" w:rsidP="002D6913">
            <w:pPr>
              <w:pStyle w:val="BodyText"/>
              <w:tabs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258131CD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8605DBC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F8F473" w14:textId="77777777" w:rsidR="002D6913" w:rsidRPr="009433A9" w:rsidRDefault="002D6913" w:rsidP="002D6913">
            <w:pPr>
              <w:pStyle w:val="NoSpacing"/>
              <w:ind w:left="-470" w:right="-209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10C6C2F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43303E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2429A443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8F750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68993D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6F87F95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36435BF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2C98E7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6F2C543" w14:textId="77777777" w:rsidR="002D6913" w:rsidRPr="009433A9" w:rsidRDefault="002D6913" w:rsidP="002D6913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867209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2D17CD1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AE2496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BE4CF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79C25C1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C613E86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A8534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98E9D69" w14:textId="77777777" w:rsidR="002D6913" w:rsidRPr="009433A9" w:rsidRDefault="002D6913" w:rsidP="002D6913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F3992D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EC3502B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5E76A7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9EB75A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90E34A7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106DD89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2D6913" w:rsidRPr="009433A9" w14:paraId="68A8FDC0" w14:textId="77777777" w:rsidTr="00010D39">
        <w:tc>
          <w:tcPr>
            <w:tcW w:w="2070" w:type="dxa"/>
          </w:tcPr>
          <w:p w14:paraId="3A14F86D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628" w:type="dxa"/>
          </w:tcPr>
          <w:p w14:paraId="518B45DD" w14:textId="1912DB6F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600,131</w:t>
            </w:r>
          </w:p>
        </w:tc>
        <w:tc>
          <w:tcPr>
            <w:tcW w:w="247" w:type="dxa"/>
            <w:vAlign w:val="bottom"/>
          </w:tcPr>
          <w:p w14:paraId="67040813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0B6A41C" w14:textId="14747253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509,993</w:t>
            </w:r>
          </w:p>
        </w:tc>
        <w:tc>
          <w:tcPr>
            <w:tcW w:w="270" w:type="dxa"/>
            <w:vAlign w:val="bottom"/>
          </w:tcPr>
          <w:p w14:paraId="19C28C8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7960663" w14:textId="17C83936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17FDAA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0F43EF1" w14:textId="28E5B682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F6A36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13A581C" w14:textId="08A6E3E9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652F061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6DC9AA5" w14:textId="754AEFB2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8258AE1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4D9288" w14:textId="4D86381C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1FB5F79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8A665F" w14:textId="7DE9D9C2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F8613F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5B7F5B2" w14:textId="5ED502D6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600,131</w:t>
            </w:r>
          </w:p>
        </w:tc>
        <w:tc>
          <w:tcPr>
            <w:tcW w:w="270" w:type="dxa"/>
          </w:tcPr>
          <w:p w14:paraId="1D596BC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A88A164" w14:textId="6F879788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509,993</w:t>
            </w:r>
          </w:p>
        </w:tc>
        <w:tc>
          <w:tcPr>
            <w:tcW w:w="236" w:type="dxa"/>
            <w:vAlign w:val="bottom"/>
          </w:tcPr>
          <w:p w14:paraId="36A4229D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1D0BE18" w14:textId="1803AA11" w:rsidR="002D6913" w:rsidRPr="009433A9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0198F7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FA2700B" w14:textId="38F49FFE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B15AB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FF12C84" w14:textId="1DC0B849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600,131</w:t>
            </w:r>
          </w:p>
        </w:tc>
        <w:tc>
          <w:tcPr>
            <w:tcW w:w="271" w:type="dxa"/>
            <w:gridSpan w:val="2"/>
            <w:vAlign w:val="bottom"/>
          </w:tcPr>
          <w:p w14:paraId="72459339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22DF8A6" w14:textId="773CDE40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509,993</w:t>
            </w:r>
          </w:p>
        </w:tc>
      </w:tr>
      <w:tr w:rsidR="002D6913" w:rsidRPr="009433A9" w14:paraId="425271C0" w14:textId="77777777" w:rsidTr="00CB7129">
        <w:tc>
          <w:tcPr>
            <w:tcW w:w="2070" w:type="dxa"/>
          </w:tcPr>
          <w:p w14:paraId="2C24B4C4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628" w:type="dxa"/>
          </w:tcPr>
          <w:p w14:paraId="17377BC7" w14:textId="2D5BB699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216,209</w:t>
            </w:r>
          </w:p>
        </w:tc>
        <w:tc>
          <w:tcPr>
            <w:tcW w:w="247" w:type="dxa"/>
          </w:tcPr>
          <w:p w14:paraId="46943A17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F85520E" w14:textId="45CDB71D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206,564</w:t>
            </w:r>
          </w:p>
        </w:tc>
        <w:tc>
          <w:tcPr>
            <w:tcW w:w="270" w:type="dxa"/>
          </w:tcPr>
          <w:p w14:paraId="78A9CAC9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4D569D9" w14:textId="2A686CCC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A4A61CE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296E99E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28CF457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4869250" w14:textId="05822336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59A7D669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6D961B3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C85C48E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2D23BBA" w14:textId="312375B2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64A14A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0637F6" w14:textId="22AF1B95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09D9954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91017DC" w14:textId="55163915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216,209</w:t>
            </w:r>
          </w:p>
        </w:tc>
        <w:tc>
          <w:tcPr>
            <w:tcW w:w="270" w:type="dxa"/>
          </w:tcPr>
          <w:p w14:paraId="297045F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37DB0F" w14:textId="3C53A42F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206,564</w:t>
            </w:r>
          </w:p>
        </w:tc>
        <w:tc>
          <w:tcPr>
            <w:tcW w:w="236" w:type="dxa"/>
          </w:tcPr>
          <w:p w14:paraId="20DBA43F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538B78A" w14:textId="5FA0197A" w:rsidR="002D6913" w:rsidRPr="009433A9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BE5FAE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0D66A19" w14:textId="79C3911D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0CB10B31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F06FC90" w14:textId="35A9AD53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216,209</w:t>
            </w:r>
          </w:p>
        </w:tc>
        <w:tc>
          <w:tcPr>
            <w:tcW w:w="271" w:type="dxa"/>
            <w:gridSpan w:val="2"/>
          </w:tcPr>
          <w:p w14:paraId="4A140F2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E9557B3" w14:textId="79514C38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206,564</w:t>
            </w:r>
          </w:p>
        </w:tc>
      </w:tr>
      <w:tr w:rsidR="002D6913" w:rsidRPr="009433A9" w14:paraId="25EEED36" w14:textId="77777777" w:rsidTr="00CB7129">
        <w:tc>
          <w:tcPr>
            <w:tcW w:w="2070" w:type="dxa"/>
          </w:tcPr>
          <w:p w14:paraId="099E05C0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628" w:type="dxa"/>
          </w:tcPr>
          <w:p w14:paraId="0E4F4549" w14:textId="057A86FA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134,786</w:t>
            </w:r>
          </w:p>
        </w:tc>
        <w:tc>
          <w:tcPr>
            <w:tcW w:w="247" w:type="dxa"/>
          </w:tcPr>
          <w:p w14:paraId="1221AD4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10159A1" w14:textId="3757572D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118,616</w:t>
            </w:r>
          </w:p>
        </w:tc>
        <w:tc>
          <w:tcPr>
            <w:tcW w:w="270" w:type="dxa"/>
          </w:tcPr>
          <w:p w14:paraId="1BD8515A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4B5B7B2" w14:textId="03229FA3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A5504E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AA8DDB8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B4E953E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0C0243E" w14:textId="6C8D7F9E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63B4B9E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BD0D838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603C4CB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9A181AE" w14:textId="3866FA3E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3F8B33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6FF6DD6" w14:textId="5207E1D5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025A16E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EAEC802" w14:textId="1D7F0BFD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134,786</w:t>
            </w:r>
          </w:p>
        </w:tc>
        <w:tc>
          <w:tcPr>
            <w:tcW w:w="270" w:type="dxa"/>
          </w:tcPr>
          <w:p w14:paraId="723BE6C4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F10D892" w14:textId="5C583954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118,616</w:t>
            </w:r>
          </w:p>
        </w:tc>
        <w:tc>
          <w:tcPr>
            <w:tcW w:w="236" w:type="dxa"/>
          </w:tcPr>
          <w:p w14:paraId="4451647B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1889DE0" w14:textId="1BFE4C37" w:rsidR="002D6913" w:rsidRPr="009433A9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711D5005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C93D21F" w14:textId="2FD50D56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1DF0A97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4A2B2B2" w14:textId="039FD6E9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134,786</w:t>
            </w:r>
          </w:p>
        </w:tc>
        <w:tc>
          <w:tcPr>
            <w:tcW w:w="271" w:type="dxa"/>
            <w:gridSpan w:val="2"/>
          </w:tcPr>
          <w:p w14:paraId="60AE166D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19F438B" w14:textId="15BEAE7E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118,616</w:t>
            </w:r>
          </w:p>
        </w:tc>
      </w:tr>
      <w:tr w:rsidR="002D6913" w:rsidRPr="009433A9" w14:paraId="4C85B9CA" w14:textId="77777777" w:rsidTr="00CB7129">
        <w:tc>
          <w:tcPr>
            <w:tcW w:w="2070" w:type="dxa"/>
          </w:tcPr>
          <w:p w14:paraId="39668384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628" w:type="dxa"/>
          </w:tcPr>
          <w:p w14:paraId="2CD04276" w14:textId="056B43A9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36,300</w:t>
            </w:r>
          </w:p>
        </w:tc>
        <w:tc>
          <w:tcPr>
            <w:tcW w:w="247" w:type="dxa"/>
            <w:vAlign w:val="bottom"/>
          </w:tcPr>
          <w:p w14:paraId="4C9264B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72F5F28" w14:textId="2E26B16D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29,820</w:t>
            </w:r>
          </w:p>
        </w:tc>
        <w:tc>
          <w:tcPr>
            <w:tcW w:w="270" w:type="dxa"/>
            <w:vAlign w:val="bottom"/>
          </w:tcPr>
          <w:p w14:paraId="5F6259B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B18E007" w14:textId="28024AE1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72,786</w:t>
            </w:r>
          </w:p>
        </w:tc>
        <w:tc>
          <w:tcPr>
            <w:tcW w:w="273" w:type="dxa"/>
            <w:vAlign w:val="bottom"/>
          </w:tcPr>
          <w:p w14:paraId="645753DE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5395800" w14:textId="319DEA1B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86,505</w:t>
            </w:r>
          </w:p>
        </w:tc>
        <w:tc>
          <w:tcPr>
            <w:tcW w:w="270" w:type="dxa"/>
            <w:vAlign w:val="bottom"/>
          </w:tcPr>
          <w:p w14:paraId="03F19E24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74C9003" w14:textId="5ACFC366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93</w:t>
            </w:r>
          </w:p>
        </w:tc>
        <w:tc>
          <w:tcPr>
            <w:tcW w:w="242" w:type="dxa"/>
            <w:vAlign w:val="bottom"/>
          </w:tcPr>
          <w:p w14:paraId="7F3DA11F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A5B20E3" w14:textId="07B35767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5,005</w:t>
            </w:r>
          </w:p>
        </w:tc>
        <w:tc>
          <w:tcPr>
            <w:tcW w:w="236" w:type="dxa"/>
            <w:vAlign w:val="bottom"/>
          </w:tcPr>
          <w:p w14:paraId="1509A3C5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DDC876C" w14:textId="619AE86D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043FF53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A6B266" w14:textId="3928416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516C314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46BE30" w14:textId="4AF9097F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109,179</w:t>
            </w:r>
          </w:p>
        </w:tc>
        <w:tc>
          <w:tcPr>
            <w:tcW w:w="270" w:type="dxa"/>
          </w:tcPr>
          <w:p w14:paraId="65FB352A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1338484" w14:textId="66E707FC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121,330</w:t>
            </w:r>
          </w:p>
        </w:tc>
        <w:tc>
          <w:tcPr>
            <w:tcW w:w="236" w:type="dxa"/>
            <w:vAlign w:val="bottom"/>
          </w:tcPr>
          <w:p w14:paraId="606FAA3F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6E31B1D" w14:textId="05BEAD3B" w:rsidR="002D6913" w:rsidRPr="009433A9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4193F469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41447EB" w14:textId="4EF390D9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917F229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6B20F66" w14:textId="6EE087CC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109,179</w:t>
            </w:r>
          </w:p>
        </w:tc>
        <w:tc>
          <w:tcPr>
            <w:tcW w:w="271" w:type="dxa"/>
            <w:gridSpan w:val="2"/>
            <w:vAlign w:val="bottom"/>
          </w:tcPr>
          <w:p w14:paraId="1805835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68B63F0" w14:textId="52A8F319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121,330</w:t>
            </w:r>
          </w:p>
        </w:tc>
      </w:tr>
      <w:tr w:rsidR="002D6913" w:rsidRPr="009433A9" w14:paraId="4B22840A" w14:textId="77777777" w:rsidTr="00CB7129">
        <w:tc>
          <w:tcPr>
            <w:tcW w:w="2070" w:type="dxa"/>
          </w:tcPr>
          <w:p w14:paraId="390EA384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628" w:type="dxa"/>
          </w:tcPr>
          <w:p w14:paraId="01A3BE6C" w14:textId="0A7D121A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1CCE2F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C2B09C0" w14:textId="0AAB24E3" w:rsidR="002D6913" w:rsidRPr="009433A9" w:rsidRDefault="002D6913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A21D3B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EC2FCB0" w14:textId="30DFF608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964C3CB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9B8086F" w14:textId="5D88F9E1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4283AF4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66A780F" w14:textId="1EC72EBC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D8CB3F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9E1B0E7" w14:textId="043F2F03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24C460A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27C958" w14:textId="46371663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231,278</w:t>
            </w:r>
          </w:p>
        </w:tc>
        <w:tc>
          <w:tcPr>
            <w:tcW w:w="236" w:type="dxa"/>
          </w:tcPr>
          <w:p w14:paraId="38641B66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7BD724" w14:textId="6E6C2B46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</w:tcPr>
          <w:p w14:paraId="70F97E0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64DFC9" w14:textId="063D946F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231,278</w:t>
            </w:r>
          </w:p>
        </w:tc>
        <w:tc>
          <w:tcPr>
            <w:tcW w:w="270" w:type="dxa"/>
          </w:tcPr>
          <w:p w14:paraId="6EE9E4A1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DF4E0B0" w14:textId="77137ABB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</w:tcPr>
          <w:p w14:paraId="565C7E8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56DE80A" w14:textId="7ECB6060" w:rsidR="002D6913" w:rsidRPr="009433A9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46BA4EB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0A2AAAE" w14:textId="7E9CE751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3B7AB0D9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CDF544A" w14:textId="2CD2BE3B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231,278</w:t>
            </w:r>
          </w:p>
        </w:tc>
        <w:tc>
          <w:tcPr>
            <w:tcW w:w="271" w:type="dxa"/>
            <w:gridSpan w:val="2"/>
          </w:tcPr>
          <w:p w14:paraId="4EB18475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B3353CD" w14:textId="58033331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188,263</w:t>
            </w:r>
          </w:p>
        </w:tc>
      </w:tr>
      <w:tr w:rsidR="002D6913" w:rsidRPr="009433A9" w14:paraId="178DDE13" w14:textId="77777777" w:rsidTr="00CB7129">
        <w:tc>
          <w:tcPr>
            <w:tcW w:w="2070" w:type="dxa"/>
          </w:tcPr>
          <w:p w14:paraId="24B66E6E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628" w:type="dxa"/>
          </w:tcPr>
          <w:p w14:paraId="05B74489" w14:textId="7B2C2E9B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62CCF5B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BFA4A6F" w14:textId="023AD7B9" w:rsidR="002D6913" w:rsidRPr="009433A9" w:rsidRDefault="002D6913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C067AEF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FA71159" w14:textId="3F3E02F6" w:rsidR="002D6913" w:rsidRPr="009433A9" w:rsidRDefault="00F2546D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82,888</w:t>
            </w:r>
          </w:p>
        </w:tc>
        <w:tc>
          <w:tcPr>
            <w:tcW w:w="273" w:type="dxa"/>
          </w:tcPr>
          <w:p w14:paraId="675133CF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3D7A0C" w14:textId="3BC62F82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75,624</w:t>
            </w:r>
          </w:p>
        </w:tc>
        <w:tc>
          <w:tcPr>
            <w:tcW w:w="270" w:type="dxa"/>
          </w:tcPr>
          <w:p w14:paraId="1E7FDCC7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A457D89" w14:textId="5A58A3DC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6EDAFEF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7834263" w14:textId="712F4693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1968C48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7908877" w14:textId="4A62B18D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ECFFCB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1E0CBC" w14:textId="11335842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7DB5A7E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2B7793" w14:textId="5BFF3B18" w:rsidR="002D6913" w:rsidRPr="009433A9" w:rsidRDefault="00F2546D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82,888</w:t>
            </w:r>
          </w:p>
        </w:tc>
        <w:tc>
          <w:tcPr>
            <w:tcW w:w="270" w:type="dxa"/>
          </w:tcPr>
          <w:p w14:paraId="1F97408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89289AE" w14:textId="71DBAF42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75,624</w:t>
            </w:r>
          </w:p>
        </w:tc>
        <w:tc>
          <w:tcPr>
            <w:tcW w:w="236" w:type="dxa"/>
          </w:tcPr>
          <w:p w14:paraId="78B89281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D944D7" w14:textId="5B3D3CEF" w:rsidR="002D6913" w:rsidRPr="009433A9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932CE3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D1CD85C" w14:textId="466331C0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06A521D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8109FB6" w14:textId="48AD009A" w:rsidR="002D6913" w:rsidRPr="009433A9" w:rsidRDefault="00F2546D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82,888</w:t>
            </w:r>
          </w:p>
        </w:tc>
        <w:tc>
          <w:tcPr>
            <w:tcW w:w="271" w:type="dxa"/>
            <w:gridSpan w:val="2"/>
          </w:tcPr>
          <w:p w14:paraId="00CBB1B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16E17A5" w14:textId="752D5A46" w:rsidR="002D6913" w:rsidRPr="009433A9" w:rsidRDefault="002D6913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75,624</w:t>
            </w:r>
          </w:p>
        </w:tc>
      </w:tr>
      <w:tr w:rsidR="002D6913" w:rsidRPr="009433A9" w14:paraId="3B46D23B" w14:textId="77777777" w:rsidTr="00CB7129">
        <w:tc>
          <w:tcPr>
            <w:tcW w:w="2070" w:type="dxa"/>
          </w:tcPr>
          <w:p w14:paraId="59773D4C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628" w:type="dxa"/>
          </w:tcPr>
          <w:p w14:paraId="4E777955" w14:textId="6904F53B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87691D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7C698E9" w14:textId="14810298" w:rsidR="002D6913" w:rsidRPr="009433A9" w:rsidRDefault="002D6913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8E50360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4BF66D3" w14:textId="4183128A" w:rsidR="002D6913" w:rsidRPr="009433A9" w:rsidRDefault="00F728E0" w:rsidP="00C05045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DD86453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8D9C6B" w14:textId="1110B8FE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0B68DAA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6656F9A" w14:textId="4035F815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211,171</w:t>
            </w:r>
          </w:p>
        </w:tc>
        <w:tc>
          <w:tcPr>
            <w:tcW w:w="242" w:type="dxa"/>
          </w:tcPr>
          <w:p w14:paraId="4C772D4D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311D252" w14:textId="27467D68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55,932</w:t>
            </w:r>
          </w:p>
        </w:tc>
        <w:tc>
          <w:tcPr>
            <w:tcW w:w="236" w:type="dxa"/>
          </w:tcPr>
          <w:p w14:paraId="2DBE441F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74812CE" w14:textId="4742430B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30655DC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518977D" w14:textId="60E225D5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B786396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914EC7" w14:textId="788D76A9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211,171</w:t>
            </w:r>
          </w:p>
        </w:tc>
        <w:tc>
          <w:tcPr>
            <w:tcW w:w="270" w:type="dxa"/>
          </w:tcPr>
          <w:p w14:paraId="4588079A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987A96" w14:textId="7B73B97E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55,932</w:t>
            </w:r>
          </w:p>
        </w:tc>
        <w:tc>
          <w:tcPr>
            <w:tcW w:w="236" w:type="dxa"/>
          </w:tcPr>
          <w:p w14:paraId="0AA38597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E48B511" w14:textId="5757729E" w:rsidR="002D6913" w:rsidRPr="009433A9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6572465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81BFAA6" w14:textId="360741BA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446BA8D7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1392794" w14:textId="0DD41215" w:rsidR="002D6913" w:rsidRPr="009433A9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211,171</w:t>
            </w:r>
          </w:p>
        </w:tc>
        <w:tc>
          <w:tcPr>
            <w:tcW w:w="271" w:type="dxa"/>
            <w:gridSpan w:val="2"/>
          </w:tcPr>
          <w:p w14:paraId="38B0530D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F6EDDFB" w14:textId="0E832B78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55,932</w:t>
            </w:r>
          </w:p>
        </w:tc>
      </w:tr>
      <w:tr w:rsidR="002D6913" w:rsidRPr="009433A9" w14:paraId="7A050E95" w14:textId="77777777" w:rsidTr="00CB7129">
        <w:tc>
          <w:tcPr>
            <w:tcW w:w="2070" w:type="dxa"/>
          </w:tcPr>
          <w:p w14:paraId="0E823460" w14:textId="77777777" w:rsidR="002D6913" w:rsidRPr="009433A9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628" w:type="dxa"/>
          </w:tcPr>
          <w:p w14:paraId="341FF016" w14:textId="145CE996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84A5216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63BE484" w14:textId="2A35FE0C" w:rsidR="002D6913" w:rsidRPr="009433A9" w:rsidRDefault="002D6913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2BA8395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856A69F" w14:textId="1255725D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F430424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902C5E0" w14:textId="47BD1A9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A6DF252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6F62CBA" w14:textId="409E2871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25,608</w:t>
            </w:r>
          </w:p>
        </w:tc>
        <w:tc>
          <w:tcPr>
            <w:tcW w:w="242" w:type="dxa"/>
          </w:tcPr>
          <w:p w14:paraId="7D1E957D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959C5E9" w14:textId="267C7862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12,266</w:t>
            </w:r>
          </w:p>
        </w:tc>
        <w:tc>
          <w:tcPr>
            <w:tcW w:w="236" w:type="dxa"/>
          </w:tcPr>
          <w:p w14:paraId="240A4BE5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A0E5846" w14:textId="6F953AC2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35D453A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C35AD12" w14:textId="2C03E8BE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23D4DB3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DAB4C7" w14:textId="085FF2E4" w:rsidR="002D6913" w:rsidRPr="000C66D5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25,608</w:t>
            </w:r>
          </w:p>
        </w:tc>
        <w:tc>
          <w:tcPr>
            <w:tcW w:w="270" w:type="dxa"/>
          </w:tcPr>
          <w:p w14:paraId="45560DBC" w14:textId="77777777" w:rsidR="002D6913" w:rsidRPr="000C66D5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159BE2A" w14:textId="1466D306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12,266</w:t>
            </w:r>
          </w:p>
        </w:tc>
        <w:tc>
          <w:tcPr>
            <w:tcW w:w="236" w:type="dxa"/>
          </w:tcPr>
          <w:p w14:paraId="3AE11512" w14:textId="77777777" w:rsidR="002D6913" w:rsidRPr="000C66D5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F215C6" w14:textId="31CB7F33" w:rsidR="002D6913" w:rsidRPr="000C66D5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66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919</w:t>
            </w:r>
          </w:p>
        </w:tc>
        <w:tc>
          <w:tcPr>
            <w:tcW w:w="276" w:type="dxa"/>
          </w:tcPr>
          <w:p w14:paraId="4D3A3CA6" w14:textId="77777777" w:rsidR="002D6913" w:rsidRPr="000C66D5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E357F79" w14:textId="4FC54089" w:rsidR="002D6913" w:rsidRPr="000C66D5" w:rsidRDefault="002D6913" w:rsidP="002D6913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7C5366">
              <w:rPr>
                <w:rFonts w:ascii="Angsana New" w:hAnsi="Angsana New" w:hint="cs"/>
                <w:sz w:val="19"/>
                <w:szCs w:val="19"/>
                <w:lang w:eastAsia="en-GB"/>
              </w:rPr>
              <w:t>34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,662</w:t>
            </w:r>
          </w:p>
        </w:tc>
        <w:tc>
          <w:tcPr>
            <w:tcW w:w="236" w:type="dxa"/>
          </w:tcPr>
          <w:p w14:paraId="7568369F" w14:textId="77777777" w:rsidR="002D6913" w:rsidRPr="000C66D5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A0460A8" w14:textId="3DAC0FC0" w:rsidR="002D6913" w:rsidRPr="000C66D5" w:rsidRDefault="008229BD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229BD">
              <w:rPr>
                <w:rFonts w:ascii="Angsana New" w:hAnsi="Angsana New"/>
                <w:sz w:val="19"/>
                <w:szCs w:val="19"/>
                <w:lang w:eastAsia="en-GB"/>
              </w:rPr>
              <w:t>192,527</w:t>
            </w:r>
          </w:p>
        </w:tc>
        <w:tc>
          <w:tcPr>
            <w:tcW w:w="271" w:type="dxa"/>
            <w:gridSpan w:val="2"/>
          </w:tcPr>
          <w:p w14:paraId="54FCE047" w14:textId="77777777" w:rsidR="002D6913" w:rsidRPr="009433A9" w:rsidRDefault="002D6913" w:rsidP="002D6913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434D611" w14:textId="6A5D7817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46,928</w:t>
            </w:r>
          </w:p>
        </w:tc>
      </w:tr>
      <w:tr w:rsidR="002D6913" w:rsidRPr="009433A9" w14:paraId="737B752B" w14:textId="77777777" w:rsidTr="00CB7129">
        <w:tc>
          <w:tcPr>
            <w:tcW w:w="2070" w:type="dxa"/>
          </w:tcPr>
          <w:p w14:paraId="37B36FC1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79D30026" w14:textId="05942F8D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2,82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47" w:type="dxa"/>
          </w:tcPr>
          <w:p w14:paraId="2EB9A51F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3005EB8" w14:textId="1BA81839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2,307</w:t>
            </w:r>
          </w:p>
        </w:tc>
        <w:tc>
          <w:tcPr>
            <w:tcW w:w="270" w:type="dxa"/>
          </w:tcPr>
          <w:p w14:paraId="603E851E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985CCA7" w14:textId="7311271C" w:rsidR="002D6913" w:rsidRPr="009433A9" w:rsidRDefault="00F728E0" w:rsidP="002D6913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7D090D10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F471C51" w14:textId="1092FD2F" w:rsidR="002D6913" w:rsidRPr="009433A9" w:rsidRDefault="002D6913" w:rsidP="002D6913">
            <w:pPr>
              <w:pStyle w:val="BodyText"/>
              <w:spacing w:after="0" w:line="240" w:lineRule="auto"/>
              <w:ind w:right="173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61632DB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CA9D6D2" w14:textId="0E8243A1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AA31944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E0D43E1" w14:textId="2EAFBEC2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DF20A72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878CFC" w14:textId="0EBE3C94" w:rsidR="002D6913" w:rsidRPr="009433A9" w:rsidRDefault="00F728E0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121</w:t>
            </w:r>
          </w:p>
        </w:tc>
        <w:tc>
          <w:tcPr>
            <w:tcW w:w="236" w:type="dxa"/>
          </w:tcPr>
          <w:p w14:paraId="303863A8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E540223" w14:textId="22154039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7E2FE4F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A4317CE" w14:textId="1A02D1B4" w:rsidR="002D6913" w:rsidRPr="000C66D5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2,94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5AF52475" w14:textId="77777777" w:rsidR="002D6913" w:rsidRPr="000C66D5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84888E" w14:textId="4F8B9BFD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2,307</w:t>
            </w:r>
          </w:p>
        </w:tc>
        <w:tc>
          <w:tcPr>
            <w:tcW w:w="236" w:type="dxa"/>
          </w:tcPr>
          <w:p w14:paraId="3C776037" w14:textId="77777777" w:rsidR="002D6913" w:rsidRPr="000C66D5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AB2F366" w14:textId="0E4611EB" w:rsidR="002D6913" w:rsidRPr="000C66D5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97,062</w:t>
            </w:r>
          </w:p>
        </w:tc>
        <w:tc>
          <w:tcPr>
            <w:tcW w:w="276" w:type="dxa"/>
          </w:tcPr>
          <w:p w14:paraId="4E306C97" w14:textId="77777777" w:rsidR="002D6913" w:rsidRPr="000C66D5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2C2C335" w14:textId="6CE38E2D" w:rsidR="002D6913" w:rsidRPr="000C66D5" w:rsidRDefault="002D6913" w:rsidP="002D6913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74,422</w:t>
            </w:r>
          </w:p>
        </w:tc>
        <w:tc>
          <w:tcPr>
            <w:tcW w:w="236" w:type="dxa"/>
          </w:tcPr>
          <w:p w14:paraId="74C7A6BC" w14:textId="77777777" w:rsidR="002D6913" w:rsidRPr="000C66D5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A547C60" w14:textId="4C09B0E3" w:rsidR="002D6913" w:rsidRPr="000C66D5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100,00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1" w:type="dxa"/>
            <w:gridSpan w:val="2"/>
          </w:tcPr>
          <w:p w14:paraId="06342EF1" w14:textId="77777777" w:rsidR="002D6913" w:rsidRPr="009433A9" w:rsidRDefault="002D6913" w:rsidP="002D6913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AF992A5" w14:textId="68FB1B8F" w:rsidR="002D6913" w:rsidRPr="009433A9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76,729</w:t>
            </w:r>
          </w:p>
        </w:tc>
      </w:tr>
      <w:tr w:rsidR="002D6913" w:rsidRPr="00D800E8" w14:paraId="4D95E69E" w14:textId="77777777" w:rsidTr="00CB7129">
        <w:tc>
          <w:tcPr>
            <w:tcW w:w="2070" w:type="dxa"/>
          </w:tcPr>
          <w:p w14:paraId="624AD96C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C83E62A" w14:textId="52942B1E" w:rsidR="002D6913" w:rsidRPr="00D800E8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990,24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7" w:type="dxa"/>
          </w:tcPr>
          <w:p w14:paraId="1B21C29C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9339D21" w14:textId="54F994FB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867,300</w:t>
            </w:r>
          </w:p>
        </w:tc>
        <w:tc>
          <w:tcPr>
            <w:tcW w:w="270" w:type="dxa"/>
          </w:tcPr>
          <w:p w14:paraId="4C1FFF9C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29DF0FF" w14:textId="0D96B30F" w:rsidR="002D6913" w:rsidRPr="00D800E8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155,674</w:t>
            </w:r>
          </w:p>
        </w:tc>
        <w:tc>
          <w:tcPr>
            <w:tcW w:w="273" w:type="dxa"/>
          </w:tcPr>
          <w:p w14:paraId="00331AA4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391BB4E" w14:textId="2CB9069E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162,129</w:t>
            </w:r>
          </w:p>
        </w:tc>
        <w:tc>
          <w:tcPr>
            <w:tcW w:w="270" w:type="dxa"/>
          </w:tcPr>
          <w:p w14:paraId="48CB72E0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02D943" w14:textId="587F6538" w:rsidR="002D6913" w:rsidRPr="00D800E8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236,872</w:t>
            </w:r>
          </w:p>
        </w:tc>
        <w:tc>
          <w:tcPr>
            <w:tcW w:w="242" w:type="dxa"/>
          </w:tcPr>
          <w:p w14:paraId="4855A9AB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195AE628" w14:textId="5ABDA92F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73,203</w:t>
            </w:r>
          </w:p>
        </w:tc>
        <w:tc>
          <w:tcPr>
            <w:tcW w:w="236" w:type="dxa"/>
          </w:tcPr>
          <w:p w14:paraId="4F3C48A0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6BAEF86" w14:textId="6E3ACB79" w:rsidR="002D6913" w:rsidRPr="00D800E8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231,399</w:t>
            </w:r>
          </w:p>
        </w:tc>
        <w:tc>
          <w:tcPr>
            <w:tcW w:w="236" w:type="dxa"/>
          </w:tcPr>
          <w:p w14:paraId="5C83D9DE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94A12F5" w14:textId="4CA69A78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</w:tcPr>
          <w:p w14:paraId="39C61DC4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070BD1A" w14:textId="7AE99A62" w:rsidR="002D6913" w:rsidRPr="00D800E8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1,614,19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00133A35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CACB9B9" w14:textId="2F0E5324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1,290,895</w:t>
            </w:r>
          </w:p>
        </w:tc>
        <w:tc>
          <w:tcPr>
            <w:tcW w:w="236" w:type="dxa"/>
          </w:tcPr>
          <w:p w14:paraId="095DFBEF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596C7AD" w14:textId="4294859E" w:rsidR="002D6913" w:rsidRPr="00D800E8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63</w:t>
            </w: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981</w:t>
            </w:r>
          </w:p>
        </w:tc>
        <w:tc>
          <w:tcPr>
            <w:tcW w:w="276" w:type="dxa"/>
          </w:tcPr>
          <w:p w14:paraId="34773F78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5DCAAFBD" w14:textId="5022159F" w:rsidR="002D6913" w:rsidRPr="00D800E8" w:rsidRDefault="002D6913" w:rsidP="002D6913">
            <w:pPr>
              <w:pStyle w:val="BodyText"/>
              <w:tabs>
                <w:tab w:val="decimal" w:pos="610"/>
              </w:tabs>
              <w:spacing w:after="0"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109,084</w:t>
            </w:r>
          </w:p>
        </w:tc>
        <w:tc>
          <w:tcPr>
            <w:tcW w:w="236" w:type="dxa"/>
          </w:tcPr>
          <w:p w14:paraId="43C4DAFF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21253B5" w14:textId="1E8E0016" w:rsidR="002D6913" w:rsidRPr="00D800E8" w:rsidRDefault="00696E2F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1,8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78</w:t>
            </w: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173</w:t>
            </w:r>
          </w:p>
        </w:tc>
        <w:tc>
          <w:tcPr>
            <w:tcW w:w="271" w:type="dxa"/>
            <w:gridSpan w:val="2"/>
          </w:tcPr>
          <w:p w14:paraId="4422363F" w14:textId="77777777" w:rsidR="002D6913" w:rsidRPr="00D800E8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87F383" w14:textId="02E6CD8F" w:rsidR="002D6913" w:rsidRPr="00D800E8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1,399,979</w:t>
            </w:r>
          </w:p>
        </w:tc>
      </w:tr>
      <w:tr w:rsidR="002D6913" w:rsidRPr="00E32BB3" w14:paraId="4C7C1EE7" w14:textId="77777777" w:rsidTr="00010D39">
        <w:tc>
          <w:tcPr>
            <w:tcW w:w="2070" w:type="dxa"/>
          </w:tcPr>
          <w:p w14:paraId="1FABAF62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187401C5" w14:textId="77777777" w:rsidR="002D6913" w:rsidRPr="00E32BB3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7" w:type="dxa"/>
          </w:tcPr>
          <w:p w14:paraId="35749AC3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55620D85" w14:textId="77777777" w:rsidR="002D6913" w:rsidRPr="00E32BB3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2DAD89A0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75857E96" w14:textId="77777777" w:rsidR="002D6913" w:rsidRPr="00E32BB3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3" w:type="dxa"/>
          </w:tcPr>
          <w:p w14:paraId="1D563AED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101F6872" w14:textId="77777777" w:rsidR="002D6913" w:rsidRPr="00E32BB3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1FF6A8CB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4B6433E" w14:textId="77777777" w:rsidR="002D6913" w:rsidRPr="00E32BB3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42" w:type="dxa"/>
          </w:tcPr>
          <w:p w14:paraId="6F3E9702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4F3420BC" w14:textId="77777777" w:rsidR="002D6913" w:rsidRPr="00E32BB3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1DD8B3A0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D6FC71C" w14:textId="77777777" w:rsidR="002D6913" w:rsidRPr="00E32BB3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643649AC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1B536C9" w14:textId="6CD09576" w:rsidR="002D6913" w:rsidRPr="00E32BB3" w:rsidRDefault="002D6913" w:rsidP="002D6913">
            <w:pPr>
              <w:pStyle w:val="BodyText"/>
              <w:spacing w:after="0" w:line="240" w:lineRule="auto"/>
              <w:ind w:left="-290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700374B0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FA08291" w14:textId="77777777" w:rsidR="002D6913" w:rsidRPr="00A74D0B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BBDCD9D" w14:textId="77777777" w:rsidR="002D6913" w:rsidRPr="000C66D5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B85F12E" w14:textId="73AF122E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7C822FD3" w14:textId="77777777" w:rsidR="002D6913" w:rsidRPr="000C66D5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971A1BF" w14:textId="77777777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6" w:type="dxa"/>
          </w:tcPr>
          <w:p w14:paraId="0756EC0A" w14:textId="77777777" w:rsidR="002D6913" w:rsidRPr="000C66D5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CA9F255" w14:textId="77777777" w:rsidR="002D6913" w:rsidRPr="000C66D5" w:rsidRDefault="002D6913" w:rsidP="002D6913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0EC27149" w14:textId="77777777" w:rsidR="002D6913" w:rsidRPr="000C66D5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5480BF28" w14:textId="77777777" w:rsidR="002D6913" w:rsidRPr="008229BD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A323FDD" w14:textId="77777777" w:rsidR="002D6913" w:rsidRPr="00E32BB3" w:rsidRDefault="002D6913" w:rsidP="002D6913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4C8F56D" w14:textId="77777777" w:rsidR="002D6913" w:rsidRPr="00E32BB3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2D6913" w:rsidRPr="009433A9" w14:paraId="2C8B8950" w14:textId="77777777" w:rsidTr="00010D39">
        <w:tc>
          <w:tcPr>
            <w:tcW w:w="2070" w:type="dxa"/>
          </w:tcPr>
          <w:p w14:paraId="50BA689F" w14:textId="77777777" w:rsidR="002D6913" w:rsidRPr="009433A9" w:rsidRDefault="002D6913" w:rsidP="002D6913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8" w:type="dxa"/>
          </w:tcPr>
          <w:p w14:paraId="1A4C7A66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03005E58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0300DC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E8DE497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487360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02311EE3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7AAAAE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9F2A23D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C46E482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6B95413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EDB38B0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1AA555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458F36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F93E294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685168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807F68C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8A24B0" w14:textId="77777777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2AE46E2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2E228DE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9467B2E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F065D5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47F9038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CCC8724" w14:textId="77777777" w:rsidR="002D6913" w:rsidRPr="000C66D5" w:rsidRDefault="002D6913" w:rsidP="002D6913">
            <w:pPr>
              <w:pStyle w:val="BodyText"/>
              <w:tabs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D693EE7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99F010E" w14:textId="77777777" w:rsidR="002D6913" w:rsidRPr="008229BD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3F84775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6DA3761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2D6913" w:rsidRPr="009433A9" w14:paraId="5704034C" w14:textId="77777777" w:rsidTr="00827163">
        <w:tc>
          <w:tcPr>
            <w:tcW w:w="2070" w:type="dxa"/>
            <w:vAlign w:val="bottom"/>
          </w:tcPr>
          <w:p w14:paraId="001F8C52" w14:textId="77777777" w:rsidR="002D6913" w:rsidRPr="009433A9" w:rsidRDefault="002D6913" w:rsidP="002D6913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8" w:type="dxa"/>
            <w:vAlign w:val="bottom"/>
          </w:tcPr>
          <w:p w14:paraId="5556D97D" w14:textId="513C2F1C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644,69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7" w:type="dxa"/>
            <w:vAlign w:val="bottom"/>
          </w:tcPr>
          <w:p w14:paraId="7FE276FC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2DFBA353" w14:textId="63D83DB9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554,818</w:t>
            </w:r>
          </w:p>
        </w:tc>
        <w:tc>
          <w:tcPr>
            <w:tcW w:w="270" w:type="dxa"/>
            <w:vAlign w:val="bottom"/>
          </w:tcPr>
          <w:p w14:paraId="29B571B5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30D7FC54" w14:textId="67148943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72,786</w:t>
            </w:r>
          </w:p>
        </w:tc>
        <w:tc>
          <w:tcPr>
            <w:tcW w:w="273" w:type="dxa"/>
            <w:vAlign w:val="bottom"/>
          </w:tcPr>
          <w:p w14:paraId="68F7F89B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C094733" w14:textId="121ECD99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86,505</w:t>
            </w:r>
          </w:p>
        </w:tc>
        <w:tc>
          <w:tcPr>
            <w:tcW w:w="270" w:type="dxa"/>
            <w:vAlign w:val="bottom"/>
          </w:tcPr>
          <w:p w14:paraId="5AFD30C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E45973D" w14:textId="2404371E" w:rsidR="002D6913" w:rsidRPr="009433A9" w:rsidRDefault="00080198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25,701</w:t>
            </w:r>
          </w:p>
        </w:tc>
        <w:tc>
          <w:tcPr>
            <w:tcW w:w="242" w:type="dxa"/>
            <w:vAlign w:val="bottom"/>
          </w:tcPr>
          <w:p w14:paraId="0EC7E18B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252457EE" w14:textId="430CCF5E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17,271</w:t>
            </w:r>
          </w:p>
        </w:tc>
        <w:tc>
          <w:tcPr>
            <w:tcW w:w="236" w:type="dxa"/>
            <w:vAlign w:val="bottom"/>
          </w:tcPr>
          <w:p w14:paraId="7E4E1568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4982FB8" w14:textId="56163617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113,200</w:t>
            </w:r>
          </w:p>
        </w:tc>
        <w:tc>
          <w:tcPr>
            <w:tcW w:w="236" w:type="dxa"/>
            <w:vAlign w:val="bottom"/>
          </w:tcPr>
          <w:p w14:paraId="2D6B5FE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B4B6515" w14:textId="1E16777F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90,889</w:t>
            </w:r>
          </w:p>
        </w:tc>
        <w:tc>
          <w:tcPr>
            <w:tcW w:w="236" w:type="dxa"/>
          </w:tcPr>
          <w:p w14:paraId="66719EA2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FDF9C0C" w14:textId="1C75C2CD" w:rsidR="002D6913" w:rsidRPr="008229BD" w:rsidRDefault="00080198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229BD">
              <w:rPr>
                <w:rFonts w:ascii="Angsana New" w:hAnsi="Angsana New"/>
                <w:sz w:val="19"/>
                <w:szCs w:val="19"/>
                <w:lang w:eastAsia="en-GB"/>
              </w:rPr>
              <w:t>856,37</w:t>
            </w:r>
            <w:r w:rsidR="008229BD" w:rsidRPr="008229BD">
              <w:rPr>
                <w:rFonts w:ascii="Angsana New" w:hAnsi="Angsana New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70" w:type="dxa"/>
          </w:tcPr>
          <w:p w14:paraId="3072411E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A38DDB0" w14:textId="16D8AD93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749,483</w:t>
            </w:r>
          </w:p>
        </w:tc>
        <w:tc>
          <w:tcPr>
            <w:tcW w:w="236" w:type="dxa"/>
            <w:vAlign w:val="bottom"/>
          </w:tcPr>
          <w:p w14:paraId="629D6ED8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B2405D" w14:textId="50B1724A" w:rsidR="002D6913" w:rsidRPr="000C66D5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91,653</w:t>
            </w:r>
          </w:p>
        </w:tc>
        <w:tc>
          <w:tcPr>
            <w:tcW w:w="276" w:type="dxa"/>
            <w:vAlign w:val="bottom"/>
          </w:tcPr>
          <w:p w14:paraId="6D5C1F33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225EB8E" w14:textId="2965303D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71,375</w:t>
            </w:r>
          </w:p>
        </w:tc>
        <w:tc>
          <w:tcPr>
            <w:tcW w:w="236" w:type="dxa"/>
            <w:vAlign w:val="bottom"/>
          </w:tcPr>
          <w:p w14:paraId="03CA5C2A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53E65DF" w14:textId="2759E152" w:rsidR="002D6913" w:rsidRPr="008229BD" w:rsidRDefault="00943825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229BD">
              <w:rPr>
                <w:rFonts w:ascii="Angsana New" w:hAnsi="Angsana New"/>
                <w:sz w:val="19"/>
                <w:szCs w:val="19"/>
                <w:lang w:eastAsia="en-GB"/>
              </w:rPr>
              <w:t>948,03</w:t>
            </w:r>
            <w:r w:rsidR="008229BD" w:rsidRPr="008229BD"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1" w:type="dxa"/>
            <w:gridSpan w:val="2"/>
            <w:vAlign w:val="bottom"/>
          </w:tcPr>
          <w:p w14:paraId="45D6BF5E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A785FE7" w14:textId="2594A94F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820,858</w:t>
            </w:r>
          </w:p>
        </w:tc>
      </w:tr>
      <w:tr w:rsidR="002D6913" w:rsidRPr="009433A9" w14:paraId="0BDC09E8" w14:textId="77777777" w:rsidTr="00827163">
        <w:tc>
          <w:tcPr>
            <w:tcW w:w="2070" w:type="dxa"/>
            <w:vAlign w:val="bottom"/>
          </w:tcPr>
          <w:p w14:paraId="4FFF6768" w14:textId="77777777" w:rsidR="002D6913" w:rsidRPr="009433A9" w:rsidRDefault="002D6913" w:rsidP="002D6913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142ED0BC" w14:textId="40B83864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345,55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  <w:r w:rsidR="00943825">
              <w:rPr>
                <w:rFonts w:ascii="Angsana New" w:hAnsi="Angsana New"/>
                <w:sz w:val="19"/>
                <w:szCs w:val="19"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630A6881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2157FD26" w14:textId="1031B333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312,482</w:t>
            </w:r>
          </w:p>
        </w:tc>
        <w:tc>
          <w:tcPr>
            <w:tcW w:w="270" w:type="dxa"/>
            <w:vAlign w:val="bottom"/>
          </w:tcPr>
          <w:p w14:paraId="47975DF1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14FBB6CD" w14:textId="2661B081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82,888</w:t>
            </w:r>
          </w:p>
        </w:tc>
        <w:tc>
          <w:tcPr>
            <w:tcW w:w="273" w:type="dxa"/>
            <w:vAlign w:val="bottom"/>
          </w:tcPr>
          <w:p w14:paraId="17A09E8E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7EF7D63" w14:textId="2AD34A1B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75,624</w:t>
            </w:r>
          </w:p>
        </w:tc>
        <w:tc>
          <w:tcPr>
            <w:tcW w:w="270" w:type="dxa"/>
            <w:vAlign w:val="bottom"/>
          </w:tcPr>
          <w:p w14:paraId="09AA039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58ED1B" w14:textId="3D22550C" w:rsidR="002D6913" w:rsidRPr="009433A9" w:rsidRDefault="00080198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211,171</w:t>
            </w:r>
          </w:p>
        </w:tc>
        <w:tc>
          <w:tcPr>
            <w:tcW w:w="242" w:type="dxa"/>
            <w:vAlign w:val="bottom"/>
          </w:tcPr>
          <w:p w14:paraId="208D0D90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5E4DFE3D" w14:textId="7D26634A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55,932</w:t>
            </w:r>
          </w:p>
        </w:tc>
        <w:tc>
          <w:tcPr>
            <w:tcW w:w="236" w:type="dxa"/>
            <w:vAlign w:val="bottom"/>
          </w:tcPr>
          <w:p w14:paraId="711F5B73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B043D31" w14:textId="35B48CB1" w:rsidR="002D6913" w:rsidRPr="009433A9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118,199</w:t>
            </w:r>
          </w:p>
        </w:tc>
        <w:tc>
          <w:tcPr>
            <w:tcW w:w="236" w:type="dxa"/>
            <w:vAlign w:val="bottom"/>
          </w:tcPr>
          <w:p w14:paraId="4CAC68BA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D3A7EF1" w14:textId="2E470488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97,374</w:t>
            </w:r>
          </w:p>
        </w:tc>
        <w:tc>
          <w:tcPr>
            <w:tcW w:w="236" w:type="dxa"/>
          </w:tcPr>
          <w:p w14:paraId="18248F16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D9206EC" w14:textId="75C1DD5A" w:rsidR="002D6913" w:rsidRPr="008229BD" w:rsidRDefault="00080198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229BD">
              <w:rPr>
                <w:rFonts w:ascii="Angsana New" w:hAnsi="Angsana New"/>
                <w:sz w:val="19"/>
                <w:szCs w:val="19"/>
                <w:lang w:eastAsia="en-GB"/>
              </w:rPr>
              <w:t>757,813</w:t>
            </w:r>
          </w:p>
        </w:tc>
        <w:tc>
          <w:tcPr>
            <w:tcW w:w="270" w:type="dxa"/>
          </w:tcPr>
          <w:p w14:paraId="762073F5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60D713E" w14:textId="1A748293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541,412</w:t>
            </w:r>
          </w:p>
        </w:tc>
        <w:tc>
          <w:tcPr>
            <w:tcW w:w="236" w:type="dxa"/>
            <w:vAlign w:val="bottom"/>
          </w:tcPr>
          <w:p w14:paraId="5CBE3F73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94F626" w14:textId="4C71ACBF" w:rsidR="002D6913" w:rsidRPr="000C66D5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72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="008229BD">
              <w:rPr>
                <w:rFonts w:ascii="Angsana New" w:hAnsi="Angsana New"/>
                <w:sz w:val="19"/>
                <w:szCs w:val="19"/>
                <w:lang w:eastAsia="en-GB"/>
              </w:rPr>
              <w:t>328</w:t>
            </w:r>
          </w:p>
        </w:tc>
        <w:tc>
          <w:tcPr>
            <w:tcW w:w="276" w:type="dxa"/>
            <w:vAlign w:val="bottom"/>
          </w:tcPr>
          <w:p w14:paraId="32B3BB57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426C08A" w14:textId="37F4A674" w:rsidR="002D6913" w:rsidRPr="000C66D5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37,709</w:t>
            </w:r>
          </w:p>
        </w:tc>
        <w:tc>
          <w:tcPr>
            <w:tcW w:w="236" w:type="dxa"/>
            <w:vAlign w:val="bottom"/>
          </w:tcPr>
          <w:p w14:paraId="4DB52FFF" w14:textId="77777777" w:rsidR="002D6913" w:rsidRPr="000C66D5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FF1684" w14:textId="39312868" w:rsidR="002D6913" w:rsidRPr="008229BD" w:rsidRDefault="008229BD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229BD">
              <w:rPr>
                <w:rFonts w:ascii="Angsana New" w:hAnsi="Angsana New"/>
                <w:sz w:val="19"/>
                <w:szCs w:val="19"/>
                <w:lang w:eastAsia="en-GB"/>
              </w:rPr>
              <w:t>930</w:t>
            </w:r>
            <w:r w:rsidR="00943825" w:rsidRPr="008229BD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8229BD">
              <w:rPr>
                <w:rFonts w:ascii="Angsana New" w:hAnsi="Angsana New"/>
                <w:sz w:val="19"/>
                <w:szCs w:val="19"/>
                <w:lang w:eastAsia="en-GB"/>
              </w:rPr>
              <w:t>141</w:t>
            </w:r>
          </w:p>
        </w:tc>
        <w:tc>
          <w:tcPr>
            <w:tcW w:w="271" w:type="dxa"/>
            <w:gridSpan w:val="2"/>
            <w:vAlign w:val="bottom"/>
          </w:tcPr>
          <w:p w14:paraId="670F875D" w14:textId="77777777" w:rsidR="002D6913" w:rsidRPr="009433A9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C8EA94" w14:textId="7632E6C0" w:rsidR="002D6913" w:rsidRPr="009433A9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579,121</w:t>
            </w:r>
          </w:p>
        </w:tc>
      </w:tr>
      <w:tr w:rsidR="002D6913" w:rsidRPr="00D800E8" w14:paraId="52842394" w14:textId="77777777" w:rsidTr="00340D98">
        <w:tc>
          <w:tcPr>
            <w:tcW w:w="2070" w:type="dxa"/>
            <w:vAlign w:val="bottom"/>
          </w:tcPr>
          <w:p w14:paraId="1374D077" w14:textId="77777777" w:rsidR="002D6913" w:rsidRPr="00D800E8" w:rsidRDefault="002D6913" w:rsidP="002D6913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2E24" w14:textId="313D6A4B" w:rsidR="002D6913" w:rsidRPr="00D800E8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990,24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7" w:type="dxa"/>
            <w:vAlign w:val="bottom"/>
          </w:tcPr>
          <w:p w14:paraId="34ECC471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8E0B7" w14:textId="6E3CDD8C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867,300</w:t>
            </w:r>
          </w:p>
        </w:tc>
        <w:tc>
          <w:tcPr>
            <w:tcW w:w="270" w:type="dxa"/>
            <w:vAlign w:val="bottom"/>
          </w:tcPr>
          <w:p w14:paraId="7311B920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7E927" w14:textId="06B5D487" w:rsidR="002D6913" w:rsidRPr="00D800E8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155,674</w:t>
            </w:r>
          </w:p>
        </w:tc>
        <w:tc>
          <w:tcPr>
            <w:tcW w:w="273" w:type="dxa"/>
            <w:vAlign w:val="bottom"/>
          </w:tcPr>
          <w:p w14:paraId="06B83FA2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E1BF" w14:textId="44978AF2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162,129</w:t>
            </w:r>
          </w:p>
        </w:tc>
        <w:tc>
          <w:tcPr>
            <w:tcW w:w="270" w:type="dxa"/>
          </w:tcPr>
          <w:p w14:paraId="437A498F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64BF60" w14:textId="31B37B19" w:rsidR="002D6913" w:rsidRPr="00D800E8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236,872</w:t>
            </w:r>
          </w:p>
        </w:tc>
        <w:tc>
          <w:tcPr>
            <w:tcW w:w="242" w:type="dxa"/>
          </w:tcPr>
          <w:p w14:paraId="450EAA34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5EA46F0C" w14:textId="79DD5D1F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73,203</w:t>
            </w:r>
          </w:p>
        </w:tc>
        <w:tc>
          <w:tcPr>
            <w:tcW w:w="236" w:type="dxa"/>
          </w:tcPr>
          <w:p w14:paraId="6544F740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1CE2E90" w14:textId="1605B367" w:rsidR="002D6913" w:rsidRPr="00D800E8" w:rsidRDefault="00F728E0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231,399</w:t>
            </w:r>
          </w:p>
        </w:tc>
        <w:tc>
          <w:tcPr>
            <w:tcW w:w="236" w:type="dxa"/>
          </w:tcPr>
          <w:p w14:paraId="7DDD1BC2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67ECC54" w14:textId="20A74358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188,263</w:t>
            </w:r>
          </w:p>
        </w:tc>
        <w:tc>
          <w:tcPr>
            <w:tcW w:w="236" w:type="dxa"/>
          </w:tcPr>
          <w:p w14:paraId="697166E3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E851165" w14:textId="6FB49D8B" w:rsidR="002D6913" w:rsidRPr="00D800E8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1,614,19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11F91DFF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D006BFF" w14:textId="68B36CB0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1,290,895</w:t>
            </w:r>
          </w:p>
        </w:tc>
        <w:tc>
          <w:tcPr>
            <w:tcW w:w="236" w:type="dxa"/>
          </w:tcPr>
          <w:p w14:paraId="343BDD7E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7AD0C07" w14:textId="63078CC9" w:rsidR="002D6913" w:rsidRPr="00D800E8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63</w:t>
            </w: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981</w:t>
            </w:r>
          </w:p>
        </w:tc>
        <w:tc>
          <w:tcPr>
            <w:tcW w:w="276" w:type="dxa"/>
          </w:tcPr>
          <w:p w14:paraId="44B35FE7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30730865" w14:textId="5704D157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109,084</w:t>
            </w:r>
          </w:p>
        </w:tc>
        <w:tc>
          <w:tcPr>
            <w:tcW w:w="236" w:type="dxa"/>
          </w:tcPr>
          <w:p w14:paraId="4815DE9C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A09F14C" w14:textId="3ECDD259" w:rsidR="002D6913" w:rsidRPr="00D800E8" w:rsidRDefault="00696E2F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1,8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78</w:t>
            </w: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="008229BD"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173</w:t>
            </w:r>
          </w:p>
        </w:tc>
        <w:tc>
          <w:tcPr>
            <w:tcW w:w="271" w:type="dxa"/>
            <w:gridSpan w:val="2"/>
          </w:tcPr>
          <w:p w14:paraId="3A7AB64B" w14:textId="77777777" w:rsidR="002D6913" w:rsidRPr="00D800E8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0B0323E" w14:textId="27F90E0B" w:rsidR="002D6913" w:rsidRPr="00D800E8" w:rsidRDefault="002D6913" w:rsidP="002D6913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800E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1,399,979</w:t>
            </w:r>
          </w:p>
        </w:tc>
      </w:tr>
    </w:tbl>
    <w:p w14:paraId="13755257" w14:textId="31902B5F" w:rsidR="0012545D" w:rsidRDefault="0012545D">
      <w:pPr>
        <w:rPr>
          <w:cs/>
        </w:rPr>
        <w:sectPr w:rsidR="0012545D" w:rsidSect="00586A38">
          <w:foot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714BDAC" w14:textId="771E0E6F" w:rsidR="009D3E85" w:rsidRPr="006B07E9" w:rsidRDefault="009D3E85" w:rsidP="00757244">
      <w:pPr>
        <w:pStyle w:val="ListParagraph"/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51BD5396" w14:textId="77777777" w:rsidR="009D3E85" w:rsidRPr="006B07E9" w:rsidRDefault="009D3E85" w:rsidP="00757244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673C951B" w14:textId="0F5B0BB9" w:rsidR="009D3E85" w:rsidRDefault="006F291E" w:rsidP="005D5002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9D3E85" w:rsidRPr="006B07E9">
        <w:rPr>
          <w:rFonts w:ascii="Angsana New" w:hAnsi="Angsana New"/>
          <w:sz w:val="30"/>
          <w:szCs w:val="30"/>
          <w:cs/>
        </w:rPr>
        <w:t>ได้รับบัตรส่งเสริมการลงทุนจากสำนักงานและสถานีบริหารก๊าซธรรมชาติสำหรับยานพาหนะ จึงได้รับสิทธิประโยชน์หลายประการรวมถึงการยกเว้นและ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="009D3E85" w:rsidRPr="006B07E9">
        <w:rPr>
          <w:rFonts w:ascii="Angsana New" w:hAnsi="Angsana New"/>
          <w:sz w:val="30"/>
          <w:szCs w:val="30"/>
        </w:rPr>
        <w:t>/</w:t>
      </w:r>
      <w:r w:rsidR="00B60682" w:rsidRPr="006B07E9">
        <w:rPr>
          <w:rFonts w:ascii="Angsana New" w:hAnsi="Angsana New"/>
          <w:sz w:val="30"/>
          <w:szCs w:val="30"/>
          <w:cs/>
        </w:rPr>
        <w:t xml:space="preserve"> </w:t>
      </w:r>
      <w:r w:rsidR="009D3E85" w:rsidRPr="006B07E9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จากการ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  <w:r w:rsidR="00171E50">
        <w:rPr>
          <w:rFonts w:ascii="Angsana New" w:hAnsi="Angsana New"/>
          <w:sz w:val="30"/>
          <w:szCs w:val="30"/>
        </w:rPr>
        <w:t xml:space="preserve"> </w:t>
      </w:r>
      <w:r w:rsidR="00171E50" w:rsidRPr="00171E50">
        <w:rPr>
          <w:rFonts w:ascii="Angsana New" w:hAnsi="Angsana New"/>
          <w:sz w:val="30"/>
          <w:szCs w:val="30"/>
          <w:cs/>
        </w:rPr>
        <w:t>ซึ่งบริษัทต้องถือปฏิบัติตาม</w:t>
      </w:r>
    </w:p>
    <w:p w14:paraId="14141323" w14:textId="62AEF45F" w:rsidR="009D3E85" w:rsidRPr="000C739B" w:rsidRDefault="009D3E85" w:rsidP="009D3E85">
      <w:pPr>
        <w:pStyle w:val="ListParagraph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689A1F9" w14:textId="20057EED" w:rsidR="003F07E7" w:rsidRPr="000C739B" w:rsidRDefault="003F07E7" w:rsidP="003F07E7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0C739B">
        <w:rPr>
          <w:rFonts w:ascii="Angsana New" w:hAnsi="Angsana New"/>
          <w:bCs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DE30B5D" w14:textId="77777777" w:rsidR="003F07E7" w:rsidRPr="000C739B" w:rsidRDefault="003F07E7" w:rsidP="003F07E7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03129F7" w14:textId="3D5E8DA5" w:rsidR="003F07E7" w:rsidRPr="000C739B" w:rsidRDefault="003F07E7" w:rsidP="00A03FD8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0C73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Pr="000C73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2D6913">
        <w:rPr>
          <w:rFonts w:ascii="Angsana New" w:hAnsi="Angsana New"/>
          <w:sz w:val="30"/>
          <w:szCs w:val="30"/>
        </w:rPr>
        <w:t>6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0A563E">
        <w:rPr>
          <w:rFonts w:ascii="Angsana New" w:hAnsi="Angsana New" w:hint="cs"/>
          <w:sz w:val="30"/>
          <w:szCs w:val="30"/>
          <w:cs/>
        </w:rPr>
        <w:t>และบริษัท</w:t>
      </w:r>
      <w:r w:rsidRPr="000C739B">
        <w:rPr>
          <w:rFonts w:ascii="Angsana New" w:hAnsi="Angsana New"/>
          <w:sz w:val="30"/>
          <w:szCs w:val="30"/>
          <w:cs/>
        </w:rPr>
        <w:t>มีรายได้ที่คาดว่าจะรับรู้ในอนาคตจากภาระที่ยัง</w:t>
      </w:r>
      <w:r w:rsidR="000A563E" w:rsidRPr="000C739B">
        <w:rPr>
          <w:rFonts w:ascii="Angsana New" w:hAnsi="Angsana New"/>
          <w:sz w:val="30"/>
          <w:szCs w:val="30"/>
          <w:cs/>
        </w:rPr>
        <w:t>ไม่เสร็จ</w:t>
      </w:r>
      <w:r w:rsidRPr="000C739B">
        <w:rPr>
          <w:rFonts w:ascii="Angsana New" w:hAnsi="Angsana New"/>
          <w:sz w:val="30"/>
          <w:szCs w:val="30"/>
          <w:cs/>
        </w:rPr>
        <w:t>ปฏิบัติสิ้นของสัญญาที่ทำกับลูกค้าจำนวน</w:t>
      </w:r>
      <w:r w:rsidR="00324344">
        <w:rPr>
          <w:rFonts w:ascii="Angsana New" w:hAnsi="Angsana New"/>
          <w:sz w:val="30"/>
          <w:szCs w:val="30"/>
        </w:rPr>
        <w:t xml:space="preserve"> </w:t>
      </w:r>
      <w:r w:rsidR="00306153">
        <w:rPr>
          <w:rFonts w:ascii="Angsana New" w:hAnsi="Angsana New"/>
          <w:sz w:val="30"/>
          <w:szCs w:val="30"/>
        </w:rPr>
        <w:t>43.82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</w:t>
      </w:r>
      <w:r w:rsidR="002D6913">
        <w:rPr>
          <w:rFonts w:ascii="Angsana New" w:hAnsi="Angsana New"/>
          <w:i/>
          <w:iCs/>
          <w:sz w:val="30"/>
          <w:szCs w:val="30"/>
        </w:rPr>
        <w:t>5</w:t>
      </w:r>
      <w:r w:rsidRPr="000C739B">
        <w:rPr>
          <w:rFonts w:ascii="Angsana New" w:hAnsi="Angsana New"/>
          <w:i/>
          <w:iCs/>
          <w:sz w:val="30"/>
          <w:szCs w:val="30"/>
        </w:rPr>
        <w:t>: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 xml:space="preserve">จำนวน </w:t>
      </w:r>
      <w:r w:rsidR="00DA0055" w:rsidRPr="00DA0055">
        <w:rPr>
          <w:rFonts w:ascii="Angsana New" w:hAnsi="Angsana New"/>
          <w:i/>
          <w:iCs/>
          <w:sz w:val="30"/>
          <w:szCs w:val="30"/>
        </w:rPr>
        <w:t>2</w:t>
      </w:r>
      <w:r w:rsidR="002D6913">
        <w:rPr>
          <w:rFonts w:ascii="Angsana New" w:hAnsi="Angsana New"/>
          <w:i/>
          <w:iCs/>
          <w:sz w:val="30"/>
          <w:szCs w:val="30"/>
        </w:rPr>
        <w:t>5.12</w:t>
      </w:r>
      <w:r w:rsidR="00DA0055" w:rsidRPr="00DA0055">
        <w:rPr>
          <w:rFonts w:ascii="Angsana New" w:hAnsi="Angsana New"/>
          <w:i/>
          <w:iCs/>
          <w:sz w:val="30"/>
          <w:szCs w:val="30"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0A563E">
        <w:rPr>
          <w:rFonts w:ascii="Angsana New" w:hAnsi="Angsana New" w:hint="cs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>ซึ่ง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0C739B">
        <w:rPr>
          <w:rFonts w:ascii="Angsana New" w:hAnsi="Angsana New"/>
          <w:sz w:val="30"/>
          <w:szCs w:val="30"/>
          <w:cs/>
        </w:rPr>
        <w:t>จะรับรู้รายได้ดังกล่าวเมื่อลูกค้ามีอำนาจควบคุมในสินค้าหรือบริการ ซึ่งคาดว่าจะเกิดขึ้นในอีก</w:t>
      </w:r>
      <w:r w:rsidR="00951130">
        <w:rPr>
          <w:rFonts w:ascii="Angsana New" w:hAnsi="Angsana New"/>
          <w:sz w:val="30"/>
          <w:szCs w:val="30"/>
        </w:rPr>
        <w:t xml:space="preserve"> </w:t>
      </w:r>
      <w:r w:rsidR="00BE476F">
        <w:rPr>
          <w:rFonts w:ascii="Angsana New" w:hAnsi="Angsana New"/>
          <w:sz w:val="30"/>
          <w:szCs w:val="30"/>
        </w:rPr>
        <w:t>3</w:t>
      </w:r>
      <w:r w:rsidR="00A74D0B">
        <w:rPr>
          <w:rFonts w:ascii="Angsana New" w:hAnsi="Angsana New"/>
          <w:sz w:val="30"/>
          <w:szCs w:val="30"/>
        </w:rPr>
        <w:t xml:space="preserve"> </w:t>
      </w:r>
      <w:r w:rsidR="00951130">
        <w:rPr>
          <w:rFonts w:ascii="Angsana New" w:hAnsi="Angsana New"/>
          <w:sz w:val="30"/>
          <w:szCs w:val="30"/>
        </w:rPr>
        <w:t>-</w:t>
      </w:r>
      <w:r w:rsidR="00A74D0B">
        <w:rPr>
          <w:rFonts w:ascii="Angsana New" w:hAnsi="Angsana New"/>
          <w:sz w:val="30"/>
          <w:szCs w:val="30"/>
        </w:rPr>
        <w:t xml:space="preserve"> </w:t>
      </w:r>
      <w:r w:rsidR="00BE476F">
        <w:rPr>
          <w:rFonts w:ascii="Angsana New" w:hAnsi="Angsana New"/>
          <w:sz w:val="30"/>
          <w:szCs w:val="30"/>
        </w:rPr>
        <w:t>9</w:t>
      </w:r>
      <w:r w:rsidR="004661FF" w:rsidRPr="000C739B">
        <w:rPr>
          <w:rFonts w:ascii="Angsana New" w:hAnsi="Angsana New"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sz w:val="30"/>
          <w:szCs w:val="30"/>
          <w:cs/>
        </w:rPr>
        <w:t xml:space="preserve">เดือนข้างหน้า </w:t>
      </w:r>
      <w:r w:rsidRPr="000C739B">
        <w:rPr>
          <w:rFonts w:ascii="Angsana New" w:hAnsi="Angsana New"/>
          <w:i/>
          <w:iCs/>
          <w:sz w:val="30"/>
          <w:szCs w:val="30"/>
          <w:cs/>
        </w:rPr>
        <w:t>(</w:t>
      </w:r>
      <w:r w:rsidR="00C605FF" w:rsidRPr="00C605FF">
        <w:rPr>
          <w:rFonts w:ascii="Angsana New" w:hAnsi="Angsana New"/>
          <w:i/>
          <w:iCs/>
          <w:sz w:val="30"/>
          <w:szCs w:val="30"/>
        </w:rPr>
        <w:t>256</w:t>
      </w:r>
      <w:r w:rsidR="002D6913">
        <w:rPr>
          <w:rFonts w:ascii="Angsana New" w:hAnsi="Angsana New"/>
          <w:i/>
          <w:iCs/>
          <w:sz w:val="30"/>
          <w:szCs w:val="30"/>
        </w:rPr>
        <w:t>5</w:t>
      </w:r>
      <w:r w:rsidRPr="000C739B">
        <w:rPr>
          <w:rFonts w:ascii="Angsana New" w:hAnsi="Angsana New"/>
          <w:i/>
          <w:iCs/>
          <w:sz w:val="30"/>
          <w:szCs w:val="30"/>
        </w:rPr>
        <w:t>:</w:t>
      </w:r>
      <w:r w:rsidR="004661FF" w:rsidRPr="000C73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739B">
        <w:rPr>
          <w:rFonts w:ascii="Angsana New" w:hAnsi="Angsana New"/>
          <w:i/>
          <w:iCs/>
          <w:sz w:val="30"/>
          <w:szCs w:val="30"/>
          <w:cs/>
        </w:rPr>
        <w:t xml:space="preserve">ในอีก </w:t>
      </w:r>
      <w:r w:rsidR="00DA0055" w:rsidRPr="00A74D0B">
        <w:rPr>
          <w:rFonts w:ascii="Angsana New" w:hAnsi="Angsana New"/>
          <w:i/>
          <w:iCs/>
          <w:sz w:val="30"/>
          <w:szCs w:val="30"/>
        </w:rPr>
        <w:t xml:space="preserve">3 </w:t>
      </w:r>
      <w:r w:rsidR="00C75300">
        <w:rPr>
          <w:rFonts w:ascii="Angsana New" w:hAnsi="Angsana New"/>
          <w:i/>
          <w:iCs/>
          <w:sz w:val="30"/>
          <w:szCs w:val="30"/>
        </w:rPr>
        <w:t>-</w:t>
      </w:r>
      <w:r w:rsidR="00DA0055" w:rsidRPr="00A74D0B">
        <w:rPr>
          <w:rFonts w:ascii="Angsana New" w:hAnsi="Angsana New"/>
          <w:i/>
          <w:iCs/>
          <w:sz w:val="30"/>
          <w:szCs w:val="30"/>
        </w:rPr>
        <w:t xml:space="preserve"> </w:t>
      </w:r>
      <w:r w:rsidR="002D6913">
        <w:rPr>
          <w:rFonts w:ascii="Angsana New" w:hAnsi="Angsana New"/>
          <w:i/>
          <w:iCs/>
          <w:sz w:val="30"/>
          <w:szCs w:val="30"/>
        </w:rPr>
        <w:t>9</w:t>
      </w:r>
      <w:r w:rsidR="00DA0055" w:rsidRPr="00A74D0B">
        <w:rPr>
          <w:rFonts w:ascii="Angsana New" w:hAnsi="Angsana New"/>
          <w:i/>
          <w:iCs/>
          <w:sz w:val="30"/>
          <w:szCs w:val="30"/>
        </w:rPr>
        <w:t xml:space="preserve"> </w:t>
      </w:r>
      <w:r w:rsidRPr="00A74D0B">
        <w:rPr>
          <w:rFonts w:ascii="Angsana New" w:hAnsi="Angsana New"/>
          <w:i/>
          <w:iCs/>
          <w:sz w:val="30"/>
          <w:szCs w:val="30"/>
          <w:cs/>
        </w:rPr>
        <w:t>เดื</w:t>
      </w:r>
      <w:r w:rsidRPr="000C739B">
        <w:rPr>
          <w:rFonts w:ascii="Angsana New" w:hAnsi="Angsana New"/>
          <w:i/>
          <w:iCs/>
          <w:sz w:val="30"/>
          <w:szCs w:val="30"/>
          <w:cs/>
        </w:rPr>
        <w:t>อนข้างหน้า)</w:t>
      </w:r>
    </w:p>
    <w:p w14:paraId="5D2DF520" w14:textId="643754AA" w:rsidR="002A1381" w:rsidRPr="004B3843" w:rsidRDefault="002A1381" w:rsidP="004B3843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EBFE217" w14:textId="77777777" w:rsidR="00841F2A" w:rsidRPr="008437F1" w:rsidRDefault="00841F2A" w:rsidP="00F258E3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8437F1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14:paraId="42514D05" w14:textId="77777777" w:rsidR="00D663D7" w:rsidRPr="00F46FE2" w:rsidRDefault="00D663D7" w:rsidP="00D663D7">
      <w:pPr>
        <w:pStyle w:val="ListParagraph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618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841F2A" w:rsidRPr="006B07E9" w14:paraId="2D8F4F1A" w14:textId="77777777" w:rsidTr="00E94F0B">
        <w:trPr>
          <w:tblHeader/>
        </w:trPr>
        <w:tc>
          <w:tcPr>
            <w:tcW w:w="3618" w:type="dxa"/>
            <w:shd w:val="clear" w:color="auto" w:fill="FFFFFF"/>
          </w:tcPr>
          <w:p w14:paraId="4404894A" w14:textId="77777777" w:rsidR="00841F2A" w:rsidRPr="00F46FE2" w:rsidRDefault="00841F2A" w:rsidP="00D43733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F46FE2">
              <w:rPr>
                <w:rFonts w:ascii="Angsana New" w:hAnsi="Angsana New"/>
                <w:color w:val="0000FF"/>
                <w:sz w:val="28"/>
                <w:szCs w:val="28"/>
                <w:cs/>
              </w:rPr>
              <w:br w:type="page"/>
            </w:r>
          </w:p>
        </w:tc>
        <w:tc>
          <w:tcPr>
            <w:tcW w:w="900" w:type="dxa"/>
            <w:shd w:val="clear" w:color="auto" w:fill="FFFFFF"/>
          </w:tcPr>
          <w:p w14:paraId="7D13B8DE" w14:textId="77777777" w:rsidR="00841F2A" w:rsidRPr="00F46FE2" w:rsidRDefault="00841F2A" w:rsidP="00D43733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78A80672" w14:textId="77777777" w:rsidR="00841F2A" w:rsidRPr="00F46FE2" w:rsidRDefault="00841F2A" w:rsidP="00D4373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46FE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="00570C03" w:rsidRPr="00F46FE2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FFFFFF"/>
          </w:tcPr>
          <w:p w14:paraId="610C2F89" w14:textId="77777777" w:rsidR="00841F2A" w:rsidRPr="00F46FE2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2B8878CE" w14:textId="77777777" w:rsidR="00841F2A" w:rsidRPr="00F46FE2" w:rsidRDefault="00841F2A" w:rsidP="00D43733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46FE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F2A" w:rsidRPr="006B07E9" w14:paraId="6B960BD1" w14:textId="77777777" w:rsidTr="00E94F0B">
        <w:trPr>
          <w:tblHeader/>
        </w:trPr>
        <w:tc>
          <w:tcPr>
            <w:tcW w:w="3618" w:type="dxa"/>
            <w:shd w:val="clear" w:color="auto" w:fill="FFFFFF"/>
          </w:tcPr>
          <w:p w14:paraId="6DDA713C" w14:textId="77777777" w:rsidR="00841F2A" w:rsidRPr="006B07E9" w:rsidRDefault="00841F2A" w:rsidP="00D43733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7036EE00" w14:textId="663F7899" w:rsidR="00841F2A" w:rsidRPr="006B07E9" w:rsidRDefault="00841F2A" w:rsidP="00B30794">
            <w:pPr>
              <w:ind w:left="-105" w:right="-105" w:hanging="15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065562BA" w14:textId="5A338418" w:rsidR="00841F2A" w:rsidRPr="006B07E9" w:rsidRDefault="00C605FF" w:rsidP="00570C03">
            <w:pPr>
              <w:ind w:left="-108" w:right="-11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14B91C44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C7E1401" w14:textId="39B47930" w:rsidR="00841F2A" w:rsidRPr="006B07E9" w:rsidRDefault="00C605FF" w:rsidP="00D43733">
            <w:pPr>
              <w:ind w:left="-7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2BD21FCA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371A4F6A" w14:textId="3E20746E" w:rsidR="00841F2A" w:rsidRPr="006B07E9" w:rsidRDefault="00C605FF" w:rsidP="00570C03">
            <w:pPr>
              <w:ind w:left="-145" w:right="-165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76576D8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A8CEE12" w14:textId="194E369D" w:rsidR="00841F2A" w:rsidRPr="006B07E9" w:rsidRDefault="00C605FF" w:rsidP="00B30794">
            <w:pPr>
              <w:ind w:left="-89" w:right="-10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41F2A" w:rsidRPr="006B07E9" w14:paraId="288E2742" w14:textId="77777777" w:rsidTr="00E94F0B">
        <w:trPr>
          <w:tblHeader/>
        </w:trPr>
        <w:tc>
          <w:tcPr>
            <w:tcW w:w="3618" w:type="dxa"/>
          </w:tcPr>
          <w:p w14:paraId="7650449D" w14:textId="77777777" w:rsidR="00841F2A" w:rsidRPr="006B07E9" w:rsidRDefault="00841F2A" w:rsidP="00D43733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652643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4379891E" w14:textId="77777777" w:rsidR="00841F2A" w:rsidRPr="006B07E9" w:rsidRDefault="00841F2A" w:rsidP="00D4373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570C03"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</w:t>
            </w:r>
            <w:r w:rsidRPr="006B07E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5E1232" w:rsidRPr="006B07E9" w14:paraId="06D005B6" w14:textId="77777777" w:rsidTr="00A74D0B">
        <w:tc>
          <w:tcPr>
            <w:tcW w:w="3618" w:type="dxa"/>
          </w:tcPr>
          <w:p w14:paraId="7084CB4B" w14:textId="1457E1ED" w:rsidR="005E1232" w:rsidRPr="006B07E9" w:rsidRDefault="005E1232" w:rsidP="005E1232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B07E9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900" w:type="dxa"/>
          </w:tcPr>
          <w:p w14:paraId="3177DE8E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66D4494" w14:textId="77777777" w:rsidR="005E1232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EA1AD0C" w14:textId="7C050813" w:rsidR="00583886" w:rsidRPr="00B7431A" w:rsidRDefault="0098100B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137,392</w:t>
            </w:r>
          </w:p>
        </w:tc>
        <w:tc>
          <w:tcPr>
            <w:tcW w:w="270" w:type="dxa"/>
            <w:shd w:val="clear" w:color="auto" w:fill="auto"/>
          </w:tcPr>
          <w:p w14:paraId="7B789FCA" w14:textId="77777777" w:rsidR="005E1232" w:rsidRPr="00715C74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715ED08" w14:textId="77777777" w:rsidR="005E1232" w:rsidRPr="003560F9" w:rsidRDefault="005E1232" w:rsidP="003560F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50C016F" w14:textId="11FC57ED" w:rsidR="005E1232" w:rsidRPr="003560F9" w:rsidRDefault="003560F9" w:rsidP="003560F9">
            <w:pPr>
              <w:pStyle w:val="acctfourfigures"/>
              <w:tabs>
                <w:tab w:val="clear" w:pos="765"/>
              </w:tabs>
              <w:spacing w:line="240" w:lineRule="atLeast"/>
              <w:ind w:left="-18" w:right="-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60F9">
              <w:rPr>
                <w:rFonts w:ascii="Angsana New" w:hAnsi="Angsana New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389FB7AC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BD3198" w14:textId="77777777" w:rsidR="005E1232" w:rsidRPr="004C0DD1" w:rsidRDefault="005E1232" w:rsidP="004C0DD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2560BBD" w14:textId="4760B013" w:rsidR="00583886" w:rsidRPr="004C0DD1" w:rsidRDefault="004C0DD1" w:rsidP="004C0DD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0DD1">
              <w:rPr>
                <w:rFonts w:ascii="Angsana New" w:hAnsi="Angsana New"/>
                <w:sz w:val="28"/>
                <w:szCs w:val="28"/>
              </w:rPr>
              <w:t>9,935</w:t>
            </w:r>
          </w:p>
        </w:tc>
        <w:tc>
          <w:tcPr>
            <w:tcW w:w="270" w:type="dxa"/>
            <w:shd w:val="clear" w:color="auto" w:fill="auto"/>
          </w:tcPr>
          <w:p w14:paraId="1A0D2BBA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E2FAA2" w14:textId="77777777" w:rsidR="005E1232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29C720C" w14:textId="7FB60053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(197)</w:t>
            </w:r>
          </w:p>
        </w:tc>
      </w:tr>
      <w:tr w:rsidR="005E1232" w:rsidRPr="006B07E9" w14:paraId="159D58D2" w14:textId="77777777" w:rsidTr="00A74D0B">
        <w:tc>
          <w:tcPr>
            <w:tcW w:w="3618" w:type="dxa"/>
          </w:tcPr>
          <w:p w14:paraId="7577D84D" w14:textId="77777777" w:rsidR="005E1232" w:rsidRPr="006B07E9" w:rsidRDefault="005E1232" w:rsidP="005E1232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11B2033A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35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328848" w14:textId="298F69B5" w:rsidR="005E1232" w:rsidRPr="00B7431A" w:rsidRDefault="00F46FE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175,064</w:t>
            </w:r>
          </w:p>
        </w:tc>
        <w:tc>
          <w:tcPr>
            <w:tcW w:w="270" w:type="dxa"/>
            <w:shd w:val="clear" w:color="auto" w:fill="auto"/>
          </w:tcPr>
          <w:p w14:paraId="2EA3258C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E43B35" w14:textId="3BBAA2D8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31A">
              <w:rPr>
                <w:rFonts w:ascii="Angsana New" w:hAnsi="Angsana New"/>
                <w:sz w:val="28"/>
                <w:szCs w:val="28"/>
              </w:rPr>
              <w:t>189,132</w:t>
            </w:r>
          </w:p>
        </w:tc>
        <w:tc>
          <w:tcPr>
            <w:tcW w:w="270" w:type="dxa"/>
            <w:shd w:val="clear" w:color="auto" w:fill="auto"/>
          </w:tcPr>
          <w:p w14:paraId="25C047CF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8F84B9" w14:textId="5B825629" w:rsidR="005E1232" w:rsidRPr="00C92EC5" w:rsidRDefault="002A311C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C0DD1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C0DD1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  <w:shd w:val="clear" w:color="auto" w:fill="auto"/>
          </w:tcPr>
          <w:p w14:paraId="08E393B6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A6732D" w14:textId="5CFB0EF2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174,937</w:t>
            </w:r>
          </w:p>
        </w:tc>
      </w:tr>
      <w:tr w:rsidR="005E1232" w:rsidRPr="006B07E9" w14:paraId="5A43C1E4" w14:textId="77777777" w:rsidTr="00A74D0B">
        <w:tc>
          <w:tcPr>
            <w:tcW w:w="3618" w:type="dxa"/>
          </w:tcPr>
          <w:p w14:paraId="5065311A" w14:textId="77777777" w:rsidR="005E1232" w:rsidRPr="006B07E9" w:rsidRDefault="005E1232" w:rsidP="005E1232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ต้นทุนซื้อมาขายไป</w:t>
            </w:r>
          </w:p>
        </w:tc>
        <w:tc>
          <w:tcPr>
            <w:tcW w:w="900" w:type="dxa"/>
          </w:tcPr>
          <w:p w14:paraId="551990DB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D6F64D" w14:textId="3BA1F443" w:rsidR="005E1232" w:rsidRPr="00B7431A" w:rsidRDefault="007903DA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818,404</w:t>
            </w:r>
          </w:p>
        </w:tc>
        <w:tc>
          <w:tcPr>
            <w:tcW w:w="270" w:type="dxa"/>
            <w:shd w:val="clear" w:color="auto" w:fill="auto"/>
          </w:tcPr>
          <w:p w14:paraId="61B3D285" w14:textId="77777777" w:rsidR="005E1232" w:rsidRPr="00133CAC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A01D65" w14:textId="3A477CEC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31A">
              <w:rPr>
                <w:rFonts w:ascii="Angsana New" w:hAnsi="Angsana New"/>
                <w:sz w:val="28"/>
                <w:szCs w:val="28"/>
              </w:rPr>
              <w:t>62</w:t>
            </w:r>
            <w:r w:rsidRPr="00B7431A">
              <w:rPr>
                <w:rFonts w:ascii="Angsana New" w:hAnsi="Angsana New"/>
                <w:sz w:val="28"/>
                <w:szCs w:val="28"/>
                <w:lang w:bidi="th-TH"/>
              </w:rPr>
              <w:t>3,814</w:t>
            </w:r>
          </w:p>
        </w:tc>
        <w:tc>
          <w:tcPr>
            <w:tcW w:w="270" w:type="dxa"/>
            <w:shd w:val="clear" w:color="auto" w:fill="auto"/>
          </w:tcPr>
          <w:p w14:paraId="7B9486CD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0461E2" w14:textId="288FBE8F" w:rsidR="005E1232" w:rsidRPr="006B07E9" w:rsidRDefault="004C0DD1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  <w:r w:rsidR="008C601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1F2BD4E0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924A92" w14:textId="157DC55D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218,322</w:t>
            </w:r>
          </w:p>
        </w:tc>
      </w:tr>
      <w:tr w:rsidR="005E1232" w:rsidRPr="006B07E9" w14:paraId="35D95822" w14:textId="77777777" w:rsidTr="00A74D0B">
        <w:tc>
          <w:tcPr>
            <w:tcW w:w="3618" w:type="dxa"/>
          </w:tcPr>
          <w:p w14:paraId="74723598" w14:textId="7E732929" w:rsidR="005E1232" w:rsidRPr="006B07E9" w:rsidRDefault="005E1232" w:rsidP="005E1232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110B420E" w14:textId="2EB53B84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7F1D1DF" w14:textId="304369C2" w:rsidR="005E1232" w:rsidRPr="00B7431A" w:rsidRDefault="00062854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300,</w:t>
            </w:r>
            <w:r w:rsidR="00F46FE2">
              <w:rPr>
                <w:rFonts w:ascii="Angsana New" w:hAnsi="Angsana New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70" w:type="dxa"/>
            <w:shd w:val="clear" w:color="auto" w:fill="auto"/>
          </w:tcPr>
          <w:p w14:paraId="130D6076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BCCAE6" w14:textId="2CA35370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B7431A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8,654</w:t>
            </w:r>
          </w:p>
        </w:tc>
        <w:tc>
          <w:tcPr>
            <w:tcW w:w="270" w:type="dxa"/>
            <w:shd w:val="clear" w:color="auto" w:fill="auto"/>
          </w:tcPr>
          <w:p w14:paraId="44C0CCDF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806666" w14:textId="723C7A48" w:rsidR="005E1232" w:rsidRPr="001E197C" w:rsidRDefault="00062854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232,</w:t>
            </w:r>
            <w:r w:rsidR="004C0DD1">
              <w:rPr>
                <w:rFonts w:ascii="Angsana New" w:hAnsi="Angsana New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5FE5134C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169EDD" w14:textId="1C7D27A5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202,395</w:t>
            </w:r>
          </w:p>
        </w:tc>
      </w:tr>
      <w:tr w:rsidR="005E1232" w:rsidRPr="006B07E9" w14:paraId="6689B6CC" w14:textId="77777777" w:rsidTr="00A74D0B">
        <w:tc>
          <w:tcPr>
            <w:tcW w:w="3618" w:type="dxa"/>
          </w:tcPr>
          <w:p w14:paraId="77E07C84" w14:textId="3966327C" w:rsidR="005E1232" w:rsidRPr="006B07E9" w:rsidRDefault="005E1232" w:rsidP="005E1232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A15CAC9" w14:textId="77777777" w:rsidR="005E1232" w:rsidRPr="00C605FF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118485" w14:textId="659B9A79" w:rsidR="005E1232" w:rsidRPr="00B7431A" w:rsidRDefault="00062854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437F1">
              <w:rPr>
                <w:rFonts w:ascii="Angsana New" w:hAnsi="Angsana New"/>
                <w:sz w:val="28"/>
                <w:szCs w:val="28"/>
                <w:lang w:val="en-US" w:bidi="th-TH"/>
              </w:rPr>
              <w:t>23,223</w:t>
            </w:r>
          </w:p>
        </w:tc>
        <w:tc>
          <w:tcPr>
            <w:tcW w:w="270" w:type="dxa"/>
            <w:shd w:val="clear" w:color="auto" w:fill="auto"/>
          </w:tcPr>
          <w:p w14:paraId="0815B3C4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9E2AB0" w14:textId="6623EC5B" w:rsidR="005E1232" w:rsidRPr="00C605FF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131,666</w:t>
            </w:r>
          </w:p>
        </w:tc>
        <w:tc>
          <w:tcPr>
            <w:tcW w:w="270" w:type="dxa"/>
            <w:shd w:val="clear" w:color="auto" w:fill="auto"/>
          </w:tcPr>
          <w:p w14:paraId="25D87C87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2E11AB" w14:textId="6293699E" w:rsidR="005E1232" w:rsidRDefault="00062854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8437F1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437F1">
              <w:rPr>
                <w:rFonts w:ascii="Angsana New" w:hAnsi="Angsana New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6B68CA06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1B4097" w14:textId="64D21CF2" w:rsidR="005E1232" w:rsidRPr="00C605FF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87,809</w:t>
            </w:r>
          </w:p>
        </w:tc>
      </w:tr>
      <w:tr w:rsidR="005E1232" w:rsidRPr="006B07E9" w14:paraId="67574FF5" w14:textId="77777777" w:rsidTr="00A74D0B">
        <w:tc>
          <w:tcPr>
            <w:tcW w:w="3618" w:type="dxa"/>
          </w:tcPr>
          <w:p w14:paraId="6B0D5776" w14:textId="77777777" w:rsidR="005E1232" w:rsidRPr="006B07E9" w:rsidRDefault="005E1232" w:rsidP="005E1232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79E12E7E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C195E1" w14:textId="739CA086" w:rsidR="005E1232" w:rsidRPr="00B7431A" w:rsidRDefault="00062854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F46FE2">
              <w:rPr>
                <w:rFonts w:ascii="Angsana New" w:hAnsi="Angsana New"/>
                <w:sz w:val="28"/>
                <w:szCs w:val="28"/>
                <w:lang w:val="en-US" w:bidi="th-TH"/>
              </w:rPr>
              <w:t>6,520</w:t>
            </w:r>
          </w:p>
        </w:tc>
        <w:tc>
          <w:tcPr>
            <w:tcW w:w="270" w:type="dxa"/>
            <w:shd w:val="clear" w:color="auto" w:fill="auto"/>
          </w:tcPr>
          <w:p w14:paraId="739FA72F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DDBD18" w14:textId="2E531978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56,246</w:t>
            </w:r>
          </w:p>
        </w:tc>
        <w:tc>
          <w:tcPr>
            <w:tcW w:w="270" w:type="dxa"/>
            <w:shd w:val="clear" w:color="auto" w:fill="auto"/>
          </w:tcPr>
          <w:p w14:paraId="2BAC27D9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81796A" w14:textId="51FBF1E8" w:rsidR="005E1232" w:rsidRPr="006B07E9" w:rsidRDefault="00062854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43,436</w:t>
            </w:r>
          </w:p>
        </w:tc>
        <w:tc>
          <w:tcPr>
            <w:tcW w:w="270" w:type="dxa"/>
            <w:shd w:val="clear" w:color="auto" w:fill="auto"/>
          </w:tcPr>
          <w:p w14:paraId="301B9939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D1DEA6" w14:textId="723B1F8D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44,704</w:t>
            </w:r>
          </w:p>
        </w:tc>
      </w:tr>
      <w:tr w:rsidR="005E1232" w:rsidRPr="006B07E9" w14:paraId="61034CCE" w14:textId="77777777" w:rsidTr="001375AB">
        <w:tc>
          <w:tcPr>
            <w:tcW w:w="3618" w:type="dxa"/>
          </w:tcPr>
          <w:p w14:paraId="1135E0AB" w14:textId="77777777" w:rsidR="005E1232" w:rsidRPr="00780E10" w:rsidRDefault="005E1232" w:rsidP="005E1232">
            <w:pPr>
              <w:ind w:left="9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0E1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5AF8B325" w14:textId="77777777" w:rsidR="005E1232" w:rsidRPr="00780E10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FD8708" w14:textId="37E042A3" w:rsidR="005E1232" w:rsidRPr="00B7431A" w:rsidRDefault="008437F1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4C0DD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F46FE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C0DD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63209A9" w14:textId="77777777" w:rsidR="005E1232" w:rsidRPr="00780E10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A96460" w14:textId="6601D442" w:rsidR="005E1232" w:rsidRPr="00780E10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7431A">
              <w:rPr>
                <w:rFonts w:ascii="Angsana New" w:hAnsi="Angsana New"/>
                <w:sz w:val="28"/>
                <w:szCs w:val="28"/>
                <w:lang w:val="en-US" w:bidi="th-TH"/>
              </w:rPr>
              <w:t>194,073</w:t>
            </w:r>
          </w:p>
        </w:tc>
        <w:tc>
          <w:tcPr>
            <w:tcW w:w="270" w:type="dxa"/>
            <w:shd w:val="clear" w:color="auto" w:fill="auto"/>
          </w:tcPr>
          <w:p w14:paraId="657C7164" w14:textId="77777777" w:rsidR="005E1232" w:rsidRPr="00780E10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170435" w14:textId="618D760C" w:rsidR="005E1232" w:rsidRPr="00780E10" w:rsidRDefault="004C0DD1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  <w:r w:rsidR="008C601D">
              <w:rPr>
                <w:rFonts w:ascii="Angsana New" w:hAnsi="Angsana New"/>
                <w:sz w:val="28"/>
                <w:szCs w:val="28"/>
              </w:rPr>
              <w:t>,</w:t>
            </w:r>
            <w:r w:rsidR="007903D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78096142" w14:textId="77777777" w:rsidR="005E1232" w:rsidRPr="00780E10" w:rsidRDefault="005E1232" w:rsidP="005E1232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E5127F" w14:textId="6E2123D1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E1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880FD2">
              <w:rPr>
                <w:rFonts w:ascii="Angsana New" w:hAnsi="Angsana New"/>
                <w:sz w:val="28"/>
                <w:szCs w:val="28"/>
              </w:rPr>
              <w:t>,4</w:t>
            </w:r>
            <w:r w:rsidR="00135DE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80FD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E1232" w:rsidRPr="006B07E9" w14:paraId="01A1AF0C" w14:textId="77777777" w:rsidTr="001375AB">
        <w:trPr>
          <w:trHeight w:val="209"/>
        </w:trPr>
        <w:tc>
          <w:tcPr>
            <w:tcW w:w="3618" w:type="dxa"/>
          </w:tcPr>
          <w:p w14:paraId="56A65D4A" w14:textId="2731C5E6" w:rsidR="005E1232" w:rsidRPr="006B07E9" w:rsidRDefault="005E1232" w:rsidP="005E1232">
            <w:pPr>
              <w:ind w:left="9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Pr="006B0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ต้นทุนบริการ 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ต้นทุนในการจัดจำหน่ายแล</w:t>
            </w:r>
            <w:r w:rsidRPr="006B0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</w:t>
            </w: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4755D3A6" w14:textId="77777777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BAE071" w14:textId="77777777" w:rsidR="005E1232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42A55322" w14:textId="3C2935A7" w:rsidR="008D10C3" w:rsidRPr="00B7431A" w:rsidRDefault="008D10C3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</w:t>
            </w:r>
            <w:r w:rsidR="00F46F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816,047</w:t>
            </w:r>
          </w:p>
        </w:tc>
        <w:tc>
          <w:tcPr>
            <w:tcW w:w="270" w:type="dxa"/>
          </w:tcPr>
          <w:p w14:paraId="5B73124C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283851" w14:textId="77777777" w:rsidR="005E1232" w:rsidRPr="00B7431A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0D7368" w14:textId="5205801F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431A">
              <w:rPr>
                <w:rFonts w:ascii="Angsana New" w:hAnsi="Angsana New"/>
                <w:b/>
                <w:bCs/>
                <w:sz w:val="28"/>
                <w:szCs w:val="28"/>
              </w:rPr>
              <w:t>1,444,041</w:t>
            </w:r>
          </w:p>
        </w:tc>
        <w:tc>
          <w:tcPr>
            <w:tcW w:w="270" w:type="dxa"/>
          </w:tcPr>
          <w:p w14:paraId="6B112EE6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83028C" w14:textId="77777777" w:rsidR="005E1232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D4130C2" w14:textId="2E4B83B8" w:rsidR="008D10C3" w:rsidRPr="00AC3DE8" w:rsidRDefault="008D10C3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</w:t>
            </w:r>
            <w:r w:rsidR="004C0DD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,1</w:t>
            </w:r>
            <w:r w:rsidR="004C0DD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18F8380E" w14:textId="77777777" w:rsidR="005E1232" w:rsidRPr="006B07E9" w:rsidRDefault="005E1232" w:rsidP="005E1232">
            <w:pPr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B03B95" w14:textId="77777777" w:rsidR="005E1232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4BA264" w14:textId="238EF948" w:rsidR="005E1232" w:rsidRPr="006B07E9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536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884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880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</w:tr>
    </w:tbl>
    <w:p w14:paraId="4D303A6F" w14:textId="665ADA46" w:rsidR="004B3843" w:rsidRDefault="004B3843">
      <w:pPr>
        <w:rPr>
          <w:rFonts w:asciiTheme="majorBidi" w:hAnsiTheme="majorBidi" w:cstheme="majorBidi"/>
          <w:sz w:val="20"/>
          <w:szCs w:val="20"/>
          <w:cs/>
        </w:rPr>
      </w:pPr>
    </w:p>
    <w:p w14:paraId="668D4C42" w14:textId="77777777" w:rsidR="004B3843" w:rsidRDefault="004B384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2C5153C" w14:textId="383CA23E" w:rsidR="009D5622" w:rsidRPr="006B07E9" w:rsidRDefault="009D5622" w:rsidP="00E07A08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ต้นทุนทางการเงิน</w:t>
      </w:r>
    </w:p>
    <w:p w14:paraId="4DCC6947" w14:textId="77777777" w:rsidR="009D5622" w:rsidRPr="004B3843" w:rsidRDefault="009D5622" w:rsidP="004B38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52"/>
        <w:gridCol w:w="1008"/>
        <w:gridCol w:w="270"/>
        <w:gridCol w:w="990"/>
        <w:gridCol w:w="270"/>
        <w:gridCol w:w="990"/>
      </w:tblGrid>
      <w:tr w:rsidR="009D5622" w:rsidRPr="006B07E9" w14:paraId="5481EA52" w14:textId="77777777" w:rsidTr="0028389F">
        <w:trPr>
          <w:tblHeader/>
        </w:trPr>
        <w:tc>
          <w:tcPr>
            <w:tcW w:w="3600" w:type="dxa"/>
          </w:tcPr>
          <w:p w14:paraId="35EF9CE7" w14:textId="77777777" w:rsidR="009D5622" w:rsidRPr="006B07E9" w:rsidRDefault="009D5622" w:rsidP="003D3F92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4630C74" w14:textId="77777777" w:rsidR="009D5622" w:rsidRPr="006B07E9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6E1A35F" w14:textId="77777777" w:rsidR="009D5622" w:rsidRPr="00D14560" w:rsidRDefault="009D5622" w:rsidP="003D3F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53633" w14:textId="77777777" w:rsidR="009D5622" w:rsidRPr="00D14560" w:rsidRDefault="009D5622" w:rsidP="003D3F92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3D0F55" w14:textId="77777777" w:rsidR="009D5622" w:rsidRPr="00D14560" w:rsidRDefault="009D5622" w:rsidP="003D3F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D79" w:rsidRPr="006B07E9" w14:paraId="2000E224" w14:textId="77777777" w:rsidTr="0028389F">
        <w:trPr>
          <w:tblHeader/>
        </w:trPr>
        <w:tc>
          <w:tcPr>
            <w:tcW w:w="3600" w:type="dxa"/>
          </w:tcPr>
          <w:p w14:paraId="17073FB5" w14:textId="77777777" w:rsidR="00614D79" w:rsidRPr="006B07E9" w:rsidRDefault="00614D79" w:rsidP="00614D79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23B629" w14:textId="77777777" w:rsidR="00614D79" w:rsidRPr="006B07E9" w:rsidRDefault="00614D79" w:rsidP="00614D7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0FE73C" w14:textId="0ED08EEB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E123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26C64E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92928C" w14:textId="235D0839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E12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E0CFA7F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F2BADE" w14:textId="08033BEF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E123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F7C399" w14:textId="77777777" w:rsidR="00614D79" w:rsidRPr="006B07E9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177C1C" w14:textId="61FE1BEB" w:rsidR="00614D79" w:rsidRPr="006B07E9" w:rsidRDefault="00C605FF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E12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D5622" w:rsidRPr="006B07E9" w14:paraId="441483F1" w14:textId="77777777" w:rsidTr="0028389F">
        <w:trPr>
          <w:trHeight w:val="80"/>
          <w:tblHeader/>
        </w:trPr>
        <w:tc>
          <w:tcPr>
            <w:tcW w:w="3600" w:type="dxa"/>
          </w:tcPr>
          <w:p w14:paraId="5CF039BF" w14:textId="77777777" w:rsidR="009D5622" w:rsidRPr="006B07E9" w:rsidRDefault="009D5622" w:rsidP="003D3F92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4447C" w14:textId="77777777" w:rsidR="009D5622" w:rsidRPr="006B07E9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E23F254" w14:textId="77777777" w:rsidR="009D5622" w:rsidRPr="006B07E9" w:rsidRDefault="009D5622" w:rsidP="009D5622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CAD" w:rsidRPr="006B07E9" w14:paraId="11D24A86" w14:textId="77777777" w:rsidTr="0028389F">
        <w:tc>
          <w:tcPr>
            <w:tcW w:w="3600" w:type="dxa"/>
          </w:tcPr>
          <w:p w14:paraId="62167F1A" w14:textId="77777777" w:rsidR="009D5622" w:rsidRPr="006B07E9" w:rsidRDefault="009D5622" w:rsidP="00E07A08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="001D1116" w:rsidRPr="006B07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416FE63" w14:textId="77777777" w:rsidR="009D5622" w:rsidRPr="006B07E9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9CBB2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783A30" w14:textId="77777777" w:rsidR="009D5622" w:rsidRPr="006B07E9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E5D2B10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9E6AB" w14:textId="77777777" w:rsidR="009D5622" w:rsidRPr="006B07E9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231081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EB4C" w14:textId="77777777" w:rsidR="009D5622" w:rsidRPr="006B07E9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B928F" w14:textId="77777777" w:rsidR="009D5622" w:rsidRPr="006B07E9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232" w:rsidRPr="006B07E9" w14:paraId="6B04DB17" w14:textId="77777777" w:rsidTr="0028389F">
        <w:tc>
          <w:tcPr>
            <w:tcW w:w="3600" w:type="dxa"/>
          </w:tcPr>
          <w:p w14:paraId="4B81B099" w14:textId="77777777" w:rsidR="005E1232" w:rsidRPr="006B07E9" w:rsidRDefault="005E1232" w:rsidP="005E1232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4960C715" w14:textId="44852E61" w:rsidR="005E1232" w:rsidRPr="006B07E9" w:rsidRDefault="00081E72" w:rsidP="005E123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20C240E1" w14:textId="6FA93EC4" w:rsidR="005E1232" w:rsidRPr="00CA0656" w:rsidRDefault="00A02CBB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10,371</w:t>
            </w:r>
          </w:p>
        </w:tc>
        <w:tc>
          <w:tcPr>
            <w:tcW w:w="252" w:type="dxa"/>
          </w:tcPr>
          <w:p w14:paraId="573FBFD1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3AEAB16" w14:textId="0DB0F99C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8,364</w:t>
            </w:r>
          </w:p>
        </w:tc>
        <w:tc>
          <w:tcPr>
            <w:tcW w:w="270" w:type="dxa"/>
          </w:tcPr>
          <w:p w14:paraId="1EE655FE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DB370" w14:textId="53E17F1F" w:rsidR="005E1232" w:rsidRPr="00477961" w:rsidRDefault="00A02CBB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11,333</w:t>
            </w:r>
          </w:p>
        </w:tc>
        <w:tc>
          <w:tcPr>
            <w:tcW w:w="270" w:type="dxa"/>
          </w:tcPr>
          <w:p w14:paraId="42599213" w14:textId="77777777" w:rsidR="005E1232" w:rsidRPr="00477961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45BA33" w14:textId="08A16DBC" w:rsidR="005E1232" w:rsidRPr="0084433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highlight w:val="yellow"/>
                <w:cs/>
                <w:lang w:val="en-US" w:bidi="th-TH"/>
              </w:rPr>
            </w:pPr>
            <w:r w:rsidRPr="00477961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821</w:t>
            </w:r>
          </w:p>
        </w:tc>
      </w:tr>
      <w:tr w:rsidR="005E1232" w:rsidRPr="006B07E9" w14:paraId="67F4D96C" w14:textId="77777777" w:rsidTr="0028389F">
        <w:tc>
          <w:tcPr>
            <w:tcW w:w="3600" w:type="dxa"/>
          </w:tcPr>
          <w:p w14:paraId="7C0DEE6E" w14:textId="77777777" w:rsidR="00074D34" w:rsidRDefault="005E1232" w:rsidP="00074D34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เงินกู้และเงินเบิกเกินบัญชีจาก</w:t>
            </w:r>
          </w:p>
          <w:p w14:paraId="3455F3C6" w14:textId="249D9376" w:rsidR="005E1232" w:rsidRPr="006B07E9" w:rsidRDefault="00074D34" w:rsidP="00074D34">
            <w:pPr>
              <w:spacing w:line="240" w:lineRule="auto"/>
              <w:ind w:left="70" w:hanging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5E1232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6075C007" w14:textId="77777777" w:rsidR="005E1232" w:rsidRPr="006B07E9" w:rsidRDefault="005E1232" w:rsidP="005E123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54C93A" w14:textId="69074525" w:rsidR="005E1232" w:rsidRPr="00B63AFC" w:rsidRDefault="0049593E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9</w:t>
            </w:r>
            <w:r w:rsidR="00D14560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4,411</w:t>
            </w:r>
          </w:p>
        </w:tc>
        <w:tc>
          <w:tcPr>
            <w:tcW w:w="252" w:type="dxa"/>
          </w:tcPr>
          <w:p w14:paraId="6FB87322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25E0FB" w14:textId="026117CC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61,44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234B9F3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CE8508" w14:textId="7D5EA352" w:rsidR="005E1232" w:rsidRPr="00B63AFC" w:rsidRDefault="00BD3814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79,22</w:t>
            </w:r>
            <w:r w:rsidR="00D14560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CD25102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7A900B" w14:textId="52354B83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57,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362</w:t>
            </w:r>
          </w:p>
        </w:tc>
      </w:tr>
      <w:tr w:rsidR="005E1232" w:rsidRPr="00B63AFC" w14:paraId="5C112C65" w14:textId="77777777" w:rsidTr="0028389F">
        <w:tc>
          <w:tcPr>
            <w:tcW w:w="3600" w:type="dxa"/>
          </w:tcPr>
          <w:p w14:paraId="374605DC" w14:textId="77777777" w:rsidR="005E1232" w:rsidRPr="00B63AFC" w:rsidRDefault="005E1232" w:rsidP="005E1232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14:paraId="145BABE8" w14:textId="77777777" w:rsidR="005E1232" w:rsidRPr="00B63AFC" w:rsidRDefault="005E1232" w:rsidP="005E123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E94BD" w14:textId="23C6794E" w:rsidR="005E1232" w:rsidRPr="00B63AFC" w:rsidRDefault="0049593E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</w:t>
            </w:r>
            <w:r w:rsidR="00D145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4,782</w:t>
            </w:r>
          </w:p>
        </w:tc>
        <w:tc>
          <w:tcPr>
            <w:tcW w:w="252" w:type="dxa"/>
          </w:tcPr>
          <w:p w14:paraId="44FCC5A4" w14:textId="77777777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36FA26" w14:textId="1C100381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69,808</w:t>
            </w:r>
          </w:p>
        </w:tc>
        <w:tc>
          <w:tcPr>
            <w:tcW w:w="270" w:type="dxa"/>
          </w:tcPr>
          <w:p w14:paraId="482747EA" w14:textId="77777777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FEBA1F" w14:textId="774890B4" w:rsidR="005E1232" w:rsidRPr="00B63AFC" w:rsidRDefault="00BD3814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90,55</w:t>
            </w:r>
            <w:r w:rsidR="00D145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836F022" w14:textId="77777777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A71D06" w14:textId="24E3B749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66,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183</w:t>
            </w:r>
          </w:p>
        </w:tc>
      </w:tr>
      <w:tr w:rsidR="005E1232" w:rsidRPr="006B07E9" w14:paraId="39493948" w14:textId="77777777" w:rsidTr="0028389F">
        <w:tc>
          <w:tcPr>
            <w:tcW w:w="3600" w:type="dxa"/>
          </w:tcPr>
          <w:p w14:paraId="6F147E38" w14:textId="77777777" w:rsidR="005E1232" w:rsidRDefault="005E1232" w:rsidP="005E1232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8F89090" w14:textId="07F8CE71" w:rsidR="005E1232" w:rsidRPr="006B07E9" w:rsidRDefault="005E1232" w:rsidP="005E1232">
            <w:pPr>
              <w:tabs>
                <w:tab w:val="left" w:pos="372"/>
              </w:tabs>
              <w:spacing w:line="240" w:lineRule="auto"/>
              <w:ind w:firstLine="83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ที่บันทึกรวมกับเงินกู้ยืม</w:t>
            </w:r>
          </w:p>
        </w:tc>
        <w:tc>
          <w:tcPr>
            <w:tcW w:w="900" w:type="dxa"/>
          </w:tcPr>
          <w:p w14:paraId="22CEE33E" w14:textId="77777777" w:rsidR="005E1232" w:rsidRPr="006B07E9" w:rsidRDefault="005E1232" w:rsidP="005E123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08FD2" w14:textId="1BCF2AA6" w:rsidR="005E1232" w:rsidRPr="00D14560" w:rsidRDefault="00D14560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D14560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1,042</w:t>
            </w:r>
          </w:p>
        </w:tc>
        <w:tc>
          <w:tcPr>
            <w:tcW w:w="252" w:type="dxa"/>
          </w:tcPr>
          <w:p w14:paraId="28CA6460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7797EBA" w14:textId="50F50469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70" w:type="dxa"/>
          </w:tcPr>
          <w:p w14:paraId="0AFFAD32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A401F4" w14:textId="2E608405" w:rsidR="005E1232" w:rsidRPr="00F22C4D" w:rsidRDefault="0049593E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 w:bidi="th-TH"/>
              </w:rPr>
            </w:pPr>
            <w:r w:rsidRPr="00F22C4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US" w:bidi="th-TH"/>
              </w:rPr>
              <w:t>32</w:t>
            </w:r>
            <w:r w:rsidR="00D14560" w:rsidRPr="00F22C4D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7EB9640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00052" w14:textId="15988F04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325</w:t>
            </w:r>
          </w:p>
        </w:tc>
      </w:tr>
      <w:tr w:rsidR="005E1232" w:rsidRPr="006B07E9" w14:paraId="152B38A9" w14:textId="77777777" w:rsidTr="0028389F">
        <w:tc>
          <w:tcPr>
            <w:tcW w:w="3600" w:type="dxa"/>
          </w:tcPr>
          <w:p w14:paraId="58C5BB93" w14:textId="1E73F983" w:rsidR="005E1232" w:rsidRPr="006B07E9" w:rsidRDefault="005E1232" w:rsidP="005E1232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  <w:r w:rsidRPr="006B07E9">
              <w:rPr>
                <w:rFonts w:ascii="Angsana New" w:hAnsi="Angsana New"/>
                <w:sz w:val="30"/>
                <w:szCs w:val="30"/>
              </w:rPr>
              <w:t>-</w:t>
            </w: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34B9EA78" w14:textId="77777777" w:rsidR="005E1232" w:rsidRPr="006B07E9" w:rsidRDefault="005E1232" w:rsidP="005E123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64BEEE" w14:textId="06AA962B" w:rsidR="005E1232" w:rsidRPr="00A02CBB" w:rsidDel="00FC2BBF" w:rsidRDefault="00D14560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2,192</w:t>
            </w:r>
          </w:p>
        </w:tc>
        <w:tc>
          <w:tcPr>
            <w:tcW w:w="252" w:type="dxa"/>
          </w:tcPr>
          <w:p w14:paraId="42FD9949" w14:textId="61CAA9C8" w:rsidR="005E1232" w:rsidRPr="00A02CBB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EE63C8" w14:textId="25EC78DB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1,680</w:t>
            </w:r>
          </w:p>
        </w:tc>
        <w:tc>
          <w:tcPr>
            <w:tcW w:w="270" w:type="dxa"/>
          </w:tcPr>
          <w:p w14:paraId="7576B676" w14:textId="5C9852E9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2BFA8" w14:textId="56730509" w:rsidR="005E1232" w:rsidRPr="00F22C4D" w:rsidDel="00FC2BBF" w:rsidRDefault="000A640F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F22C4D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70" w:type="dxa"/>
          </w:tcPr>
          <w:p w14:paraId="29BF745D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DFCF94" w14:textId="2F9CDFA7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300</w:t>
            </w:r>
          </w:p>
        </w:tc>
      </w:tr>
      <w:tr w:rsidR="005E1232" w:rsidRPr="006B07E9" w14:paraId="5E34090A" w14:textId="77777777" w:rsidTr="0028389F">
        <w:tc>
          <w:tcPr>
            <w:tcW w:w="3600" w:type="dxa"/>
          </w:tcPr>
          <w:p w14:paraId="41701C3F" w14:textId="689A16DE" w:rsidR="005E1232" w:rsidRPr="006B07E9" w:rsidRDefault="005E1232" w:rsidP="005E1232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04F867AB" w14:textId="77777777" w:rsidR="005E1232" w:rsidRPr="006B07E9" w:rsidRDefault="005E1232" w:rsidP="005E123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ADC93D" w14:textId="0494B6E7" w:rsidR="005E1232" w:rsidRPr="00A02CBB" w:rsidDel="00FC2BBF" w:rsidRDefault="000A640F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A02CB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7,232</w:t>
            </w:r>
          </w:p>
        </w:tc>
        <w:tc>
          <w:tcPr>
            <w:tcW w:w="252" w:type="dxa"/>
          </w:tcPr>
          <w:p w14:paraId="4E0DF2E4" w14:textId="77777777" w:rsidR="005E1232" w:rsidRPr="00A02CBB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82BE47B" w14:textId="212A21D7" w:rsidR="005E1232" w:rsidRPr="00B63AFC" w:rsidRDefault="005E1232" w:rsidP="00D3667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2,834</w:t>
            </w:r>
          </w:p>
        </w:tc>
        <w:tc>
          <w:tcPr>
            <w:tcW w:w="270" w:type="dxa"/>
          </w:tcPr>
          <w:p w14:paraId="16E8F962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B3EF02" w14:textId="5970A443" w:rsidR="005E1232" w:rsidRPr="00F22C4D" w:rsidDel="00FC2BBF" w:rsidRDefault="000A640F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F22C4D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7,232</w:t>
            </w:r>
          </w:p>
        </w:tc>
        <w:tc>
          <w:tcPr>
            <w:tcW w:w="270" w:type="dxa"/>
          </w:tcPr>
          <w:p w14:paraId="4BE4E15D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68B20" w14:textId="27982A70" w:rsidR="005E1232" w:rsidRPr="00B63AFC" w:rsidRDefault="005E1232" w:rsidP="00D3667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2,</w:t>
            </w:r>
            <w:r w:rsidRPr="00D36672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834</w:t>
            </w:r>
          </w:p>
        </w:tc>
      </w:tr>
      <w:tr w:rsidR="005E1232" w:rsidRPr="006B07E9" w14:paraId="3CE61FD0" w14:textId="77777777" w:rsidTr="0028389F">
        <w:tc>
          <w:tcPr>
            <w:tcW w:w="3600" w:type="dxa"/>
          </w:tcPr>
          <w:p w14:paraId="492763C9" w14:textId="77523505" w:rsidR="005E1232" w:rsidRPr="006B07E9" w:rsidRDefault="005E1232" w:rsidP="005E1232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072BEDB0" w14:textId="77777777" w:rsidR="005E1232" w:rsidRPr="006B07E9" w:rsidRDefault="005E1232" w:rsidP="005E123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4A4058" w14:textId="3D2AF869" w:rsidR="005E1232" w:rsidRPr="00D14560" w:rsidRDefault="00A02CBB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 w:bidi="th-TH"/>
              </w:rPr>
            </w:pPr>
            <w:r w:rsidRPr="00D1456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US" w:bidi="th-TH"/>
              </w:rPr>
              <w:t>657</w:t>
            </w:r>
          </w:p>
        </w:tc>
        <w:tc>
          <w:tcPr>
            <w:tcW w:w="252" w:type="dxa"/>
          </w:tcPr>
          <w:p w14:paraId="2A934DC8" w14:textId="77777777" w:rsidR="005E1232" w:rsidRPr="00A02CBB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1BB504" w14:textId="688270E7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71FC3F9B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20FF89" w14:textId="4FB6150E" w:rsidR="005E1232" w:rsidRPr="00F22C4D" w:rsidRDefault="000A640F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F22C4D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0DF83012" w14:textId="77777777" w:rsidR="005E1232" w:rsidRPr="006B07E9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8DB6A" w14:textId="1E6BE0B8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212</w:t>
            </w:r>
          </w:p>
        </w:tc>
      </w:tr>
      <w:tr w:rsidR="005E1232" w:rsidRPr="00B63AFC" w14:paraId="4335F689" w14:textId="77777777" w:rsidTr="0028389F">
        <w:tc>
          <w:tcPr>
            <w:tcW w:w="3600" w:type="dxa"/>
          </w:tcPr>
          <w:p w14:paraId="635F5224" w14:textId="77777777" w:rsidR="005E1232" w:rsidRPr="00B63AFC" w:rsidRDefault="005E1232" w:rsidP="005E1232">
            <w:pPr>
              <w:spacing w:line="240" w:lineRule="auto"/>
              <w:ind w:left="162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ADF1847" w14:textId="77777777" w:rsidR="005E1232" w:rsidRPr="00B63AFC" w:rsidRDefault="005E1232" w:rsidP="005E123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3688" w14:textId="3A6BF6C7" w:rsidR="005E1232" w:rsidRPr="00B63AFC" w:rsidRDefault="00D14560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11,123</w:t>
            </w:r>
          </w:p>
        </w:tc>
        <w:tc>
          <w:tcPr>
            <w:tcW w:w="252" w:type="dxa"/>
          </w:tcPr>
          <w:p w14:paraId="653FD7F8" w14:textId="77777777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D39C1" w14:textId="756DA9A4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5,051</w:t>
            </w:r>
          </w:p>
        </w:tc>
        <w:tc>
          <w:tcPr>
            <w:tcW w:w="270" w:type="dxa"/>
          </w:tcPr>
          <w:p w14:paraId="76AD9A32" w14:textId="0B0CC489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5E61" w14:textId="767CC113" w:rsidR="005E1232" w:rsidRPr="00F22C4D" w:rsidRDefault="0049593E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2C4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8,96</w:t>
            </w:r>
            <w:r w:rsidR="00F22C4D" w:rsidRPr="00F22C4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88EB6EF" w14:textId="77777777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C6DD" w14:textId="1A202A3D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3,671</w:t>
            </w:r>
          </w:p>
        </w:tc>
      </w:tr>
      <w:tr w:rsidR="005E1232" w:rsidRPr="00B63AFC" w14:paraId="2D341AD9" w14:textId="77777777" w:rsidTr="0028389F">
        <w:tc>
          <w:tcPr>
            <w:tcW w:w="3600" w:type="dxa"/>
          </w:tcPr>
          <w:p w14:paraId="7A8C44D3" w14:textId="177F5B45" w:rsidR="005E1232" w:rsidRPr="00B63AFC" w:rsidRDefault="00E327FA" w:rsidP="005E1232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2393974" w14:textId="77777777" w:rsidR="005E1232" w:rsidRPr="00B63AFC" w:rsidRDefault="005E1232" w:rsidP="005E123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DF913" w14:textId="7A44082B" w:rsidR="005E1232" w:rsidRPr="00B63AFC" w:rsidRDefault="0049593E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115,905</w:t>
            </w:r>
          </w:p>
        </w:tc>
        <w:tc>
          <w:tcPr>
            <w:tcW w:w="252" w:type="dxa"/>
          </w:tcPr>
          <w:p w14:paraId="682910F6" w14:textId="77777777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9D04" w14:textId="4A906D44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74,859</w:t>
            </w:r>
          </w:p>
        </w:tc>
        <w:tc>
          <w:tcPr>
            <w:tcW w:w="270" w:type="dxa"/>
          </w:tcPr>
          <w:p w14:paraId="69A0484A" w14:textId="77777777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234AC" w14:textId="3A1C18F5" w:rsidR="005E1232" w:rsidRPr="00F22C4D" w:rsidRDefault="0049593E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22C4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99,5</w:t>
            </w:r>
            <w:r w:rsidR="00F22C4D" w:rsidRPr="00F22C4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00AB72A5" w14:textId="77777777" w:rsidR="005E1232" w:rsidRPr="00B63AFC" w:rsidRDefault="005E1232" w:rsidP="005E123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9D458" w14:textId="4BE4A9FC" w:rsidR="005E1232" w:rsidRPr="00B63AFC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63AF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69,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854</w:t>
            </w:r>
          </w:p>
        </w:tc>
      </w:tr>
    </w:tbl>
    <w:p w14:paraId="1214DD17" w14:textId="77777777" w:rsidR="004B3843" w:rsidRDefault="004B3843" w:rsidP="004B38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E8C0533" w14:textId="70D0B74C" w:rsidR="00A77D7D" w:rsidRPr="006B07E9" w:rsidRDefault="00A77D7D" w:rsidP="009347D4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6EE42918" w14:textId="77777777" w:rsidR="003C2C0C" w:rsidRPr="004B3843" w:rsidRDefault="003C2C0C" w:rsidP="00AB075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63"/>
        <w:gridCol w:w="997"/>
        <w:gridCol w:w="263"/>
        <w:gridCol w:w="997"/>
        <w:gridCol w:w="263"/>
        <w:gridCol w:w="997"/>
      </w:tblGrid>
      <w:tr w:rsidR="008208EF" w:rsidRPr="004A1AD1" w14:paraId="3812E405" w14:textId="77777777" w:rsidTr="00AF746D">
        <w:trPr>
          <w:tblHeader/>
        </w:trPr>
        <w:tc>
          <w:tcPr>
            <w:tcW w:w="3600" w:type="dxa"/>
          </w:tcPr>
          <w:p w14:paraId="42097082" w14:textId="1BE52D56" w:rsidR="008208EF" w:rsidRPr="004A1AD1" w:rsidRDefault="009014A7" w:rsidP="009347D4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</w:t>
            </w:r>
            <w:r w:rsidRPr="004A1AD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รับรู้</w:t>
            </w:r>
            <w:r w:rsidRPr="004A1A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900" w:type="dxa"/>
          </w:tcPr>
          <w:p w14:paraId="7F2E0F8D" w14:textId="77777777" w:rsidR="008208EF" w:rsidRPr="004A1AD1" w:rsidRDefault="008208EF" w:rsidP="00E117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5179CBE" w14:textId="44ACF010" w:rsidR="008208EF" w:rsidRPr="004A1AD1" w:rsidRDefault="008208EF" w:rsidP="0081528D">
            <w:pPr>
              <w:tabs>
                <w:tab w:val="left" w:pos="501"/>
                <w:tab w:val="center" w:pos="1133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ง</w:t>
            </w:r>
            <w:r w:rsidR="0081528D" w:rsidRPr="004A1AD1">
              <w:rPr>
                <w:rFonts w:ascii="Angsana New" w:hAnsi="Angsana New" w:hint="cs"/>
                <w:bCs/>
                <w:sz w:val="28"/>
                <w:szCs w:val="28"/>
                <w:cs/>
              </w:rPr>
              <w:t>บ</w:t>
            </w: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3" w:type="dxa"/>
          </w:tcPr>
          <w:p w14:paraId="15E4FD11" w14:textId="77777777" w:rsidR="008208EF" w:rsidRPr="004A1AD1" w:rsidRDefault="008208EF" w:rsidP="00E1171E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7" w:type="dxa"/>
            <w:gridSpan w:val="3"/>
          </w:tcPr>
          <w:p w14:paraId="0CCD3910" w14:textId="77777777" w:rsidR="008208EF" w:rsidRPr="004A1AD1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3E6" w:rsidRPr="004A1AD1" w14:paraId="5CD1CCC0" w14:textId="77777777" w:rsidTr="00AF746D">
        <w:trPr>
          <w:tblHeader/>
        </w:trPr>
        <w:tc>
          <w:tcPr>
            <w:tcW w:w="3600" w:type="dxa"/>
          </w:tcPr>
          <w:p w14:paraId="47C2590D" w14:textId="77777777" w:rsidR="00DD43E6" w:rsidRPr="004A1AD1" w:rsidRDefault="00DD43E6" w:rsidP="009347D4">
            <w:pPr>
              <w:pStyle w:val="BodyText"/>
              <w:spacing w:after="0"/>
              <w:ind w:hanging="6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5DF1B46" w14:textId="7E87D007" w:rsidR="00DD43E6" w:rsidRPr="004A1AD1" w:rsidRDefault="00DD43E6" w:rsidP="00AF746D">
            <w:pPr>
              <w:pStyle w:val="BodyText"/>
              <w:spacing w:after="0"/>
              <w:ind w:left="-560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25EDD9" w14:textId="1F8499F2" w:rsidR="00DD43E6" w:rsidRPr="004A1AD1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922781F" w14:textId="77777777" w:rsidR="00DD43E6" w:rsidRPr="004A1AD1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A671262" w14:textId="108E3541" w:rsidR="00DD43E6" w:rsidRPr="004A1AD1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7F38FA43" w14:textId="77777777" w:rsidR="00DD43E6" w:rsidRPr="004A1AD1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7E5D32D" w14:textId="50DF75D8" w:rsidR="00DD43E6" w:rsidRPr="004A1AD1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6E3427C" w14:textId="77777777" w:rsidR="00DD43E6" w:rsidRPr="004A1AD1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77A606B" w14:textId="741743F7" w:rsidR="00DD43E6" w:rsidRPr="004A1AD1" w:rsidRDefault="00C605FF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208EF" w:rsidRPr="004A1AD1" w14:paraId="06DF1A9B" w14:textId="77777777" w:rsidTr="00AF746D">
        <w:trPr>
          <w:tblHeader/>
        </w:trPr>
        <w:tc>
          <w:tcPr>
            <w:tcW w:w="3600" w:type="dxa"/>
          </w:tcPr>
          <w:p w14:paraId="77A8C075" w14:textId="77777777" w:rsidR="008208EF" w:rsidRPr="004A1AD1" w:rsidRDefault="008208EF" w:rsidP="009347D4">
            <w:pPr>
              <w:pStyle w:val="BodyText"/>
              <w:spacing w:after="0"/>
              <w:ind w:hanging="6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FEC3920" w14:textId="77777777" w:rsidR="008208EF" w:rsidRPr="004A1AD1" w:rsidRDefault="008208EF" w:rsidP="00E117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4583467" w14:textId="77777777" w:rsidR="008208EF" w:rsidRPr="004A1AD1" w:rsidRDefault="00956942" w:rsidP="00956942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</w:t>
            </w:r>
            <w:r w:rsidR="008208EF" w:rsidRPr="004A1AD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5E1232" w:rsidRPr="004A1AD1" w14:paraId="6291BAC4" w14:textId="77777777" w:rsidTr="00AF746D">
        <w:tc>
          <w:tcPr>
            <w:tcW w:w="3600" w:type="dxa"/>
          </w:tcPr>
          <w:p w14:paraId="7266AE1E" w14:textId="6FD27744" w:rsidR="005E1232" w:rsidRPr="004A1AD1" w:rsidRDefault="005E1232" w:rsidP="005E1232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BF743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A1AD1">
              <w:rPr>
                <w:rFonts w:ascii="Angsana New" w:hAnsi="Angsana New"/>
                <w:sz w:val="28"/>
                <w:szCs w:val="28"/>
                <w:cs/>
              </w:rPr>
              <w:t xml:space="preserve">ปัจจุบัน </w:t>
            </w:r>
          </w:p>
        </w:tc>
        <w:tc>
          <w:tcPr>
            <w:tcW w:w="900" w:type="dxa"/>
          </w:tcPr>
          <w:p w14:paraId="68329FAB" w14:textId="77777777" w:rsidR="005E1232" w:rsidRPr="004A1AD1" w:rsidRDefault="005E1232" w:rsidP="005E12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245D2D" w14:textId="6A9935C7" w:rsidR="005E1232" w:rsidRPr="00B5495D" w:rsidRDefault="00D24C7B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5495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5495D" w:rsidRPr="00B5495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B5495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5495D" w:rsidRPr="00B5495D">
              <w:rPr>
                <w:rFonts w:ascii="Angsana New" w:hAnsi="Angsana New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63" w:type="dxa"/>
          </w:tcPr>
          <w:p w14:paraId="0317836F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3819E502" w14:textId="174E74CA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23,90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3" w:type="dxa"/>
          </w:tcPr>
          <w:p w14:paraId="54735399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675AE534" w14:textId="6E5AC99B" w:rsidR="005E1232" w:rsidRPr="007339E6" w:rsidRDefault="00BA72E3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BA72E3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13,961</w:t>
            </w:r>
          </w:p>
        </w:tc>
        <w:tc>
          <w:tcPr>
            <w:tcW w:w="263" w:type="dxa"/>
          </w:tcPr>
          <w:p w14:paraId="2517E6D1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20FE9B1F" w14:textId="3BC2C25B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23,023</w:t>
            </w:r>
          </w:p>
        </w:tc>
      </w:tr>
      <w:tr w:rsidR="005E1232" w:rsidRPr="00531F17" w14:paraId="6D2FD090" w14:textId="77777777" w:rsidTr="00AF746D">
        <w:tc>
          <w:tcPr>
            <w:tcW w:w="3600" w:type="dxa"/>
            <w:shd w:val="clear" w:color="auto" w:fill="auto"/>
          </w:tcPr>
          <w:p w14:paraId="0BB6EE7D" w14:textId="77777777" w:rsidR="005E1232" w:rsidRPr="00531F17" w:rsidRDefault="005E1232" w:rsidP="005E1232">
            <w:pPr>
              <w:tabs>
                <w:tab w:val="left" w:pos="540"/>
              </w:tabs>
              <w:spacing w:line="240" w:lineRule="auto"/>
              <w:ind w:right="-108" w:hanging="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E7D980" w14:textId="77777777" w:rsidR="005E1232" w:rsidRPr="00531F17" w:rsidRDefault="005E1232" w:rsidP="005E123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8FBDCB" w14:textId="77777777" w:rsidR="005E1232" w:rsidRPr="00B5495D" w:rsidRDefault="005E1232" w:rsidP="005E12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570FAB9" w14:textId="77777777" w:rsidR="005E1232" w:rsidRPr="00531F17" w:rsidRDefault="005E1232" w:rsidP="005E1232">
            <w:pPr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A4F6D49" w14:textId="77777777" w:rsidR="005E1232" w:rsidRPr="00531F17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42080CF" w14:textId="77777777" w:rsidR="005E1232" w:rsidRPr="00531F17" w:rsidRDefault="005E1232" w:rsidP="005E1232">
            <w:pPr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DFA3F44" w14:textId="77777777" w:rsidR="005E1232" w:rsidRPr="007339E6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Cs w:val="22"/>
                <w:highlight w:val="yellow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45A0B24" w14:textId="77777777" w:rsidR="005E1232" w:rsidRPr="00531F17" w:rsidRDefault="005E1232" w:rsidP="005E1232">
            <w:pPr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D6A2C3B" w14:textId="77777777" w:rsidR="005E1232" w:rsidRPr="00531F17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Cs w:val="22"/>
                <w:lang w:val="en-US" w:bidi="th-TH"/>
              </w:rPr>
            </w:pPr>
          </w:p>
        </w:tc>
      </w:tr>
      <w:tr w:rsidR="005E1232" w:rsidRPr="004A1AD1" w14:paraId="51C80F30" w14:textId="77777777" w:rsidTr="00AF746D">
        <w:tc>
          <w:tcPr>
            <w:tcW w:w="3600" w:type="dxa"/>
            <w:shd w:val="clear" w:color="auto" w:fill="auto"/>
          </w:tcPr>
          <w:p w14:paraId="5E610B56" w14:textId="77777777" w:rsidR="005E1232" w:rsidRPr="004A1AD1" w:rsidRDefault="005E1232" w:rsidP="005E1232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A1AD1"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4BFCD927" w14:textId="77777777" w:rsidR="005E1232" w:rsidRPr="004A1AD1" w:rsidRDefault="005E1232" w:rsidP="005E12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3911F" w14:textId="1D908450" w:rsidR="005E1232" w:rsidRPr="00B5495D" w:rsidRDefault="005E1232" w:rsidP="005E123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58337F0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605DEAF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A3CBA03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6B8E825" w14:textId="77777777" w:rsidR="005E1232" w:rsidRPr="007339E6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6EAEB239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EF82C4B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5E1232" w:rsidRPr="004A1AD1" w14:paraId="39CC6ADA" w14:textId="77777777" w:rsidTr="00AF746D">
        <w:tc>
          <w:tcPr>
            <w:tcW w:w="3600" w:type="dxa"/>
            <w:shd w:val="clear" w:color="auto" w:fill="auto"/>
          </w:tcPr>
          <w:p w14:paraId="02FB8B65" w14:textId="77777777" w:rsidR="005E1232" w:rsidRPr="004A1AD1" w:rsidRDefault="005E1232" w:rsidP="005E1232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0" w:type="dxa"/>
            <w:shd w:val="clear" w:color="auto" w:fill="auto"/>
          </w:tcPr>
          <w:p w14:paraId="071F44D6" w14:textId="52637B60" w:rsidR="005E1232" w:rsidRPr="004A1AD1" w:rsidRDefault="005E1232" w:rsidP="005E12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0807D" w14:textId="04B9094B" w:rsidR="005E1232" w:rsidRPr="00B5495D" w:rsidRDefault="00D24C7B" w:rsidP="005E1232">
            <w:pPr>
              <w:pStyle w:val="acctfourfigures"/>
              <w:tabs>
                <w:tab w:val="clear" w:pos="765"/>
                <w:tab w:val="left" w:pos="697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95D">
              <w:rPr>
                <w:rFonts w:ascii="Angsana New" w:hAnsi="Angsana New"/>
                <w:sz w:val="28"/>
                <w:szCs w:val="28"/>
              </w:rPr>
              <w:t>(29,</w:t>
            </w:r>
            <w:r w:rsidR="0001049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B5495D">
              <w:rPr>
                <w:rFonts w:ascii="Angsana New" w:hAnsi="Angsana New"/>
                <w:sz w:val="28"/>
                <w:szCs w:val="28"/>
              </w:rPr>
              <w:t>9</w:t>
            </w:r>
            <w:r w:rsidR="00B5495D" w:rsidRPr="00B5495D">
              <w:rPr>
                <w:rFonts w:ascii="Angsana New" w:hAnsi="Angsana New"/>
                <w:sz w:val="28"/>
                <w:szCs w:val="28"/>
              </w:rPr>
              <w:t>6</w:t>
            </w:r>
            <w:r w:rsidRPr="00B549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96E1578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F3A4D85" w14:textId="22354ECC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4A1AD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058</w:t>
            </w:r>
            <w:r w:rsidRPr="004A1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ABCD89B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9CEA4BA" w14:textId="77716E34" w:rsidR="005E1232" w:rsidRPr="007339E6" w:rsidRDefault="00BA72E3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BA72E3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(37,</w:t>
            </w:r>
            <w:r w:rsidR="00010497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0</w:t>
            </w:r>
            <w:r w:rsidRPr="00BA72E3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77)</w:t>
            </w:r>
          </w:p>
        </w:tc>
        <w:tc>
          <w:tcPr>
            <w:tcW w:w="263" w:type="dxa"/>
            <w:shd w:val="clear" w:color="auto" w:fill="auto"/>
          </w:tcPr>
          <w:p w14:paraId="2792350F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F0A50D9" w14:textId="5346DF2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945</w:t>
            </w:r>
            <w:r w:rsidRPr="004A1AD1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5E1232" w:rsidRPr="004A1AD1" w14:paraId="7DD4FBCE" w14:textId="77777777" w:rsidTr="00AF746D">
        <w:tc>
          <w:tcPr>
            <w:tcW w:w="3600" w:type="dxa"/>
            <w:shd w:val="clear" w:color="auto" w:fill="auto"/>
          </w:tcPr>
          <w:p w14:paraId="722BF4C0" w14:textId="77777777" w:rsidR="005E1232" w:rsidRPr="004A1AD1" w:rsidRDefault="005E1232" w:rsidP="005E1232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B595580" w14:textId="77777777" w:rsidR="005E1232" w:rsidRPr="004A1AD1" w:rsidRDefault="005E1232" w:rsidP="005E123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1CAC5" w14:textId="092E22F6" w:rsidR="005E1232" w:rsidRPr="00B5495D" w:rsidRDefault="00D24C7B" w:rsidP="00B5495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95D">
              <w:rPr>
                <w:rFonts w:ascii="Angsana New" w:hAnsi="Angsana New"/>
                <w:b/>
                <w:bCs/>
                <w:sz w:val="28"/>
                <w:szCs w:val="28"/>
              </w:rPr>
              <w:t>(13,</w:t>
            </w:r>
            <w:r w:rsidR="0001049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B5495D" w:rsidRPr="00B5495D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BB6155" w:rsidRPr="00B5495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A3CB50C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A39CA" w14:textId="52EAA8BA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63" w:type="dxa"/>
            <w:shd w:val="clear" w:color="auto" w:fill="auto"/>
          </w:tcPr>
          <w:p w14:paraId="7B87EF91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E912D" w14:textId="1BFD95D2" w:rsidR="005E1232" w:rsidRPr="007339E6" w:rsidRDefault="00BA72E3" w:rsidP="00BA72E3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BA72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(23,</w:t>
            </w:r>
            <w:r w:rsidR="000104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Pr="00BA72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16)</w:t>
            </w:r>
          </w:p>
        </w:tc>
        <w:tc>
          <w:tcPr>
            <w:tcW w:w="263" w:type="dxa"/>
            <w:shd w:val="clear" w:color="auto" w:fill="auto"/>
          </w:tcPr>
          <w:p w14:paraId="49143CCB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D2298" w14:textId="4CBFC895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Pr="004A1A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078</w:t>
            </w:r>
          </w:p>
        </w:tc>
      </w:tr>
    </w:tbl>
    <w:p w14:paraId="6ECCFED3" w14:textId="53582CD5" w:rsidR="003D3F92" w:rsidRPr="00531F17" w:rsidRDefault="003D3F92">
      <w:pPr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4A1AD1" w14:paraId="20ADEDE4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36884E33" w14:textId="136F8F97" w:rsidR="008208EF" w:rsidRPr="004A1AD1" w:rsidRDefault="00C70C02" w:rsidP="009347D4">
            <w:pPr>
              <w:tabs>
                <w:tab w:val="left" w:pos="501"/>
                <w:tab w:val="center" w:pos="1133"/>
              </w:tabs>
              <w:ind w:right="-108" w:hanging="1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  <w:r w:rsidR="00D52C29" w:rsidRPr="004A1A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62CD32B" w14:textId="77777777" w:rsidR="008208EF" w:rsidRPr="004A1AD1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1456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08EF" w:rsidRPr="004A1AD1" w14:paraId="5E4A231A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4B8C126D" w14:textId="77777777" w:rsidR="008208EF" w:rsidRPr="004A1AD1" w:rsidRDefault="008208EF" w:rsidP="009347D4">
            <w:pPr>
              <w:spacing w:line="240" w:lineRule="auto"/>
              <w:ind w:right="-108" w:hanging="1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7ABCE31" w14:textId="6D92D621" w:rsidR="008208EF" w:rsidRPr="004A1AD1" w:rsidRDefault="00C605FF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120B88" w14:textId="77777777" w:rsidR="008208EF" w:rsidRPr="004A1AD1" w:rsidRDefault="008208EF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516986" w14:textId="33FB4310" w:rsidR="008208EF" w:rsidRPr="004A1AD1" w:rsidRDefault="00C605FF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</w:tr>
      <w:tr w:rsidR="008208EF" w:rsidRPr="004A1AD1" w14:paraId="2D301A0E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5D318C16" w14:textId="77777777" w:rsidR="008208EF" w:rsidRPr="004A1AD1" w:rsidRDefault="008208EF" w:rsidP="009347D4">
            <w:pPr>
              <w:ind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D81A8F" w14:textId="77777777" w:rsidR="008208EF" w:rsidRPr="009515C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15CC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D7FAF60" w14:textId="77777777" w:rsidR="008208EF" w:rsidRPr="009515C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9515C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677BE07" w14:textId="77777777" w:rsidR="008208EF" w:rsidRPr="009515CC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AC20FAC" w14:textId="77777777" w:rsidR="008208EF" w:rsidRPr="009515CC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E02083" w14:textId="77777777" w:rsidR="008208EF" w:rsidRPr="009515CC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9515C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9515C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E4C120F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5DCCCC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48697FB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A816B45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FD3646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A17C6BC" w14:textId="77777777" w:rsidR="008208EF" w:rsidRPr="004A1AD1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5E1232" w:rsidRPr="004A1AD1" w14:paraId="32180E42" w14:textId="77777777" w:rsidTr="004A1AD1">
        <w:tc>
          <w:tcPr>
            <w:tcW w:w="4140" w:type="dxa"/>
            <w:shd w:val="clear" w:color="auto" w:fill="auto"/>
          </w:tcPr>
          <w:p w14:paraId="296449F4" w14:textId="05243285" w:rsidR="005E1232" w:rsidRPr="004A1AD1" w:rsidRDefault="005E1232" w:rsidP="005E1232">
            <w:pPr>
              <w:ind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775D855" w14:textId="77777777" w:rsidR="005E1232" w:rsidRPr="009515CC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F8DB51" w14:textId="77777777" w:rsidR="005E1232" w:rsidRPr="009515CC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C02933C" w14:textId="773D10F1" w:rsidR="005E1232" w:rsidRPr="009515CC" w:rsidRDefault="001B2FF2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D0313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8027F">
              <w:rPr>
                <w:rFonts w:ascii="Angsana New" w:hAnsi="Angsana New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49D73259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35A18" w14:textId="06F89A42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43BC8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C66B88" w14:textId="43B23D9D" w:rsidR="005E1232" w:rsidRPr="004A1AD1" w:rsidRDefault="005E1232" w:rsidP="005E12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E430E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FE430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057</w:t>
            </w:r>
          </w:p>
        </w:tc>
      </w:tr>
      <w:tr w:rsidR="005E1232" w:rsidRPr="004A1AD1" w14:paraId="610DC15F" w14:textId="77777777" w:rsidTr="004A1AD1">
        <w:tc>
          <w:tcPr>
            <w:tcW w:w="4140" w:type="dxa"/>
            <w:shd w:val="clear" w:color="auto" w:fill="auto"/>
          </w:tcPr>
          <w:p w14:paraId="5FE7C940" w14:textId="77777777" w:rsidR="005E1232" w:rsidRPr="004A1AD1" w:rsidRDefault="005E1232" w:rsidP="005E1232">
            <w:pPr>
              <w:ind w:hanging="14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A207CD5" w14:textId="147E52D2" w:rsidR="005E1232" w:rsidRPr="009515CC" w:rsidRDefault="001B2FF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5CC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2B61D664" w14:textId="77777777" w:rsidR="005E1232" w:rsidRPr="009515CC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36A7A17" w14:textId="7F33BFE1" w:rsidR="005E1232" w:rsidRPr="009515CC" w:rsidRDefault="009515CC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32,</w:t>
            </w:r>
            <w:r w:rsidR="00D0313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18027F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06DAB44D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43AFB0" w14:textId="1C5002B1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A1AD1">
              <w:rPr>
                <w:rFonts w:ascii="Angsana New" w:hAnsi="Angsana New"/>
                <w:sz w:val="28"/>
                <w:szCs w:val="28"/>
              </w:rPr>
              <w:t>.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B7B1E1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2FCE64" w14:textId="15D86335" w:rsidR="005E1232" w:rsidRPr="004A1AD1" w:rsidRDefault="005E1232" w:rsidP="005E12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2,411</w:t>
            </w:r>
          </w:p>
        </w:tc>
      </w:tr>
      <w:tr w:rsidR="005E1232" w:rsidRPr="004A1AD1" w14:paraId="3B83A3AF" w14:textId="77777777" w:rsidTr="004A1AD1">
        <w:tc>
          <w:tcPr>
            <w:tcW w:w="4140" w:type="dxa"/>
            <w:shd w:val="clear" w:color="auto" w:fill="auto"/>
          </w:tcPr>
          <w:p w14:paraId="2A88A494" w14:textId="1BE9E9D2" w:rsidR="005E1232" w:rsidRPr="004A1AD1" w:rsidRDefault="005E1232" w:rsidP="005E1232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1E9370" w14:textId="77777777" w:rsidR="005E1232" w:rsidRPr="009515CC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0B0914" w14:textId="77777777" w:rsidR="005E1232" w:rsidRPr="009515CC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168127F" w14:textId="0D24FC54" w:rsidR="005E1232" w:rsidRPr="009515CC" w:rsidRDefault="009515CC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C4747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C474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A3765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9A3787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510206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C76633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A895B3" w14:textId="4A1C42A7" w:rsidR="005E1232" w:rsidRPr="004A1AD1" w:rsidRDefault="005E1232" w:rsidP="005E123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49,624</w:t>
            </w: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E1232" w:rsidRPr="004A1AD1" w14:paraId="7A5AA6F3" w14:textId="77777777" w:rsidTr="004A1AD1">
        <w:tc>
          <w:tcPr>
            <w:tcW w:w="4140" w:type="dxa"/>
            <w:shd w:val="clear" w:color="auto" w:fill="auto"/>
          </w:tcPr>
          <w:p w14:paraId="67C03AB1" w14:textId="451D3F99" w:rsidR="005E1232" w:rsidRPr="004A1AD1" w:rsidRDefault="005E1232" w:rsidP="005E1232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49888B1" w14:textId="77777777" w:rsidR="005E1232" w:rsidRPr="009515CC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C0D9D2" w14:textId="77777777" w:rsidR="005E1232" w:rsidRPr="009515CC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371403A" w14:textId="5344920B" w:rsidR="005E1232" w:rsidRPr="009515CC" w:rsidRDefault="009515CC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(10,701)</w:t>
            </w:r>
          </w:p>
        </w:tc>
        <w:tc>
          <w:tcPr>
            <w:tcW w:w="270" w:type="dxa"/>
            <w:shd w:val="clear" w:color="auto" w:fill="auto"/>
          </w:tcPr>
          <w:p w14:paraId="3AB9E37D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58F3E7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918EF4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5FCAA" w14:textId="62C4769F" w:rsidR="005E1232" w:rsidRPr="004A1AD1" w:rsidRDefault="005E1232" w:rsidP="005E12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(10,846)</w:t>
            </w:r>
          </w:p>
        </w:tc>
      </w:tr>
      <w:tr w:rsidR="005E1232" w:rsidRPr="004A1AD1" w14:paraId="35CFD331" w14:textId="77777777" w:rsidTr="004A1AD1">
        <w:tc>
          <w:tcPr>
            <w:tcW w:w="4140" w:type="dxa"/>
            <w:shd w:val="clear" w:color="auto" w:fill="auto"/>
          </w:tcPr>
          <w:p w14:paraId="02C3A407" w14:textId="77777777" w:rsidR="005E1232" w:rsidRPr="004A1AD1" w:rsidRDefault="005E1232" w:rsidP="005E1232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785BD0" w14:textId="77777777" w:rsidR="005E1232" w:rsidRPr="009515CC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67080A" w14:textId="77777777" w:rsidR="005E1232" w:rsidRPr="009515CC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5AC516E" w14:textId="37CE1EC7" w:rsidR="005E1232" w:rsidRPr="005C6A9E" w:rsidRDefault="00AC4747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AC4747">
              <w:rPr>
                <w:rFonts w:ascii="Angsana New" w:hAnsi="Angsana New"/>
                <w:sz w:val="28"/>
                <w:szCs w:val="28"/>
                <w:lang w:val="en-US" w:bidi="th-TH"/>
              </w:rPr>
              <w:t>5,106</w:t>
            </w:r>
          </w:p>
        </w:tc>
        <w:tc>
          <w:tcPr>
            <w:tcW w:w="270" w:type="dxa"/>
            <w:shd w:val="clear" w:color="auto" w:fill="auto"/>
          </w:tcPr>
          <w:p w14:paraId="6EBCD514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4764AA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EDA61A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09ECD7" w14:textId="0B2A1D1F" w:rsidR="005E1232" w:rsidRPr="004A1AD1" w:rsidRDefault="005E1232" w:rsidP="005E12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16,149</w:t>
            </w:r>
          </w:p>
        </w:tc>
      </w:tr>
      <w:tr w:rsidR="005E1232" w:rsidRPr="004A1AD1" w14:paraId="427F06F1" w14:textId="77777777" w:rsidTr="004A1AD1">
        <w:tc>
          <w:tcPr>
            <w:tcW w:w="4140" w:type="dxa"/>
            <w:shd w:val="clear" w:color="auto" w:fill="auto"/>
          </w:tcPr>
          <w:p w14:paraId="00E5C58A" w14:textId="10CDDC2E" w:rsidR="005E1232" w:rsidRPr="004A1AD1" w:rsidRDefault="005E1232" w:rsidP="005E1232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7DE3B" w14:textId="77777777" w:rsidR="005E1232" w:rsidRPr="009515CC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753F86" w14:textId="77777777" w:rsidR="005E1232" w:rsidRPr="009515CC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12BE99" w14:textId="370F31F5" w:rsidR="005E1232" w:rsidRPr="009515CC" w:rsidRDefault="009515CC" w:rsidP="005E123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(15,480)</w:t>
            </w:r>
          </w:p>
        </w:tc>
        <w:tc>
          <w:tcPr>
            <w:tcW w:w="270" w:type="dxa"/>
            <w:shd w:val="clear" w:color="auto" w:fill="auto"/>
          </w:tcPr>
          <w:p w14:paraId="0426DDAF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133DD7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3854F3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1F9AB5" w14:textId="009B715F" w:rsidR="005E1232" w:rsidRPr="004A1AD1" w:rsidRDefault="005E1232" w:rsidP="005E12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(14,103)</w:t>
            </w:r>
          </w:p>
        </w:tc>
      </w:tr>
      <w:tr w:rsidR="005E1232" w:rsidRPr="004A1AD1" w14:paraId="4F30779F" w14:textId="77777777" w:rsidTr="004A1AD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E3A28B0" w14:textId="77777777" w:rsidR="005E1232" w:rsidRPr="004A1AD1" w:rsidRDefault="005E1232" w:rsidP="005E1232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7B94F" w14:textId="77777777" w:rsidR="005E1232" w:rsidRPr="009515CC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CCEF94" w14:textId="77777777" w:rsidR="005E1232" w:rsidRPr="009515CC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FDF79" w14:textId="7E106ED5" w:rsidR="005E1232" w:rsidRPr="009515CC" w:rsidRDefault="009515CC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15CC">
              <w:rPr>
                <w:rFonts w:ascii="Angsana New" w:hAnsi="Angsana New"/>
                <w:sz w:val="28"/>
                <w:szCs w:val="28"/>
                <w:lang w:val="en-US" w:bidi="th-TH"/>
              </w:rPr>
              <w:t>2,954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FD1594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1828A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69D5AE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73D1E" w14:textId="00B47327" w:rsidR="005E1232" w:rsidRPr="004A1AD1" w:rsidRDefault="005E1232" w:rsidP="005E12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92EC1">
              <w:rPr>
                <w:rFonts w:ascii="Angsana New" w:hAnsi="Angsana New"/>
                <w:sz w:val="28"/>
                <w:szCs w:val="28"/>
                <w:lang w:val="en-US" w:bidi="th-TH"/>
              </w:rPr>
              <w:t>5,862</w:t>
            </w:r>
          </w:p>
        </w:tc>
      </w:tr>
      <w:tr w:rsidR="005E1232" w:rsidRPr="004A1AD1" w14:paraId="32CEF1A7" w14:textId="77777777" w:rsidTr="004A1AD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169F2CB" w14:textId="77777777" w:rsidR="005E1232" w:rsidRPr="004A1AD1" w:rsidRDefault="005E1232" w:rsidP="00C703B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1C08" w14:textId="7976D397" w:rsidR="005E1232" w:rsidRPr="009515CC" w:rsidRDefault="007B5626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0420EB" w14:textId="77777777" w:rsidR="005E1232" w:rsidRPr="009515CC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B230" w14:textId="18E7E2B8" w:rsidR="005E1232" w:rsidRPr="009515CC" w:rsidRDefault="009515CC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5CC">
              <w:rPr>
                <w:rFonts w:ascii="Angsana New" w:hAnsi="Angsana New"/>
                <w:b/>
                <w:bCs/>
                <w:sz w:val="28"/>
                <w:szCs w:val="28"/>
              </w:rPr>
              <w:t>(13,</w:t>
            </w:r>
            <w:r w:rsidR="00D0313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9515CC">
              <w:rPr>
                <w:rFonts w:ascii="Angsana New" w:hAnsi="Angsana New"/>
                <w:b/>
                <w:bCs/>
                <w:sz w:val="28"/>
                <w:szCs w:val="28"/>
              </w:rPr>
              <w:t>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13949C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EED9" w14:textId="46E820CB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FF44A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BA5A8" w14:textId="51F06D94" w:rsidR="005E1232" w:rsidRPr="004A1AD1" w:rsidRDefault="005E1232" w:rsidP="005E12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3A">
              <w:rPr>
                <w:rFonts w:ascii="Angsana New" w:hAnsi="Angsana New"/>
                <w:b/>
                <w:bCs/>
                <w:sz w:val="28"/>
                <w:szCs w:val="28"/>
              </w:rPr>
              <w:t>19,849</w:t>
            </w:r>
          </w:p>
        </w:tc>
      </w:tr>
    </w:tbl>
    <w:p w14:paraId="4819626B" w14:textId="77777777" w:rsidR="008208EF" w:rsidRPr="00531F17" w:rsidRDefault="008208EF" w:rsidP="00AB31F9">
      <w:pPr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9"/>
        <w:gridCol w:w="4140"/>
        <w:gridCol w:w="1080"/>
        <w:gridCol w:w="236"/>
        <w:gridCol w:w="34"/>
        <w:gridCol w:w="1080"/>
        <w:gridCol w:w="270"/>
        <w:gridCol w:w="1080"/>
        <w:gridCol w:w="270"/>
        <w:gridCol w:w="1080"/>
      </w:tblGrid>
      <w:tr w:rsidR="008208EF" w:rsidRPr="004A1AD1" w14:paraId="0E419122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10E1790B" w14:textId="77777777" w:rsidR="008208EF" w:rsidRPr="004A1AD1" w:rsidRDefault="008208EF" w:rsidP="00E1171E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shd w:val="clear" w:color="auto" w:fill="auto"/>
          </w:tcPr>
          <w:p w14:paraId="34ED4A21" w14:textId="77777777" w:rsidR="008208EF" w:rsidRPr="004A1AD1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813" w:rsidRPr="004A1AD1" w14:paraId="74EB791A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04698139" w14:textId="77777777" w:rsidR="00907813" w:rsidRPr="004A1AD1" w:rsidRDefault="00907813" w:rsidP="0090781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5E8F2034" w14:textId="22401231" w:rsidR="00907813" w:rsidRPr="004A1AD1" w:rsidRDefault="00C605FF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3D34315" w14:textId="77777777" w:rsidR="00907813" w:rsidRPr="004A1AD1" w:rsidRDefault="00907813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AC14E73" w14:textId="0AD313E2" w:rsidR="00907813" w:rsidRPr="004A1AD1" w:rsidRDefault="00C605FF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</w:tr>
      <w:tr w:rsidR="008208EF" w:rsidRPr="004A1AD1" w14:paraId="35C7B6BA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0891C6CC" w14:textId="77777777" w:rsidR="008208EF" w:rsidRPr="004A1AD1" w:rsidRDefault="008208EF" w:rsidP="00E117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842665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7C1E9EC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537FEE3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03A49EB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7329516" w14:textId="77777777" w:rsidR="008208EF" w:rsidRPr="004A1AD1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A8E493A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9C26EA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48DA7C3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69CBFE" w14:textId="77777777" w:rsidR="008208EF" w:rsidRPr="004A1AD1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C3952E" w14:textId="77777777" w:rsidR="008208EF" w:rsidRPr="004A1AD1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3EF19C" w14:textId="77777777" w:rsidR="008208EF" w:rsidRPr="004A1AD1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4A1AD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5E1232" w:rsidRPr="004A1AD1" w14:paraId="0EAE9D3A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49B9DB3B" w14:textId="3A072D94" w:rsidR="005E1232" w:rsidRPr="004A1AD1" w:rsidRDefault="005E1232" w:rsidP="005E1232">
            <w:pPr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7A1C4238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254BBE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D772FF" w14:textId="7DCC6EBE" w:rsidR="005E1232" w:rsidRPr="004A1AD1" w:rsidRDefault="00D14560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D68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,02</w:t>
            </w:r>
            <w:r w:rsidR="0018027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263523D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56D171" w14:textId="7777777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ADA960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947B319" w14:textId="22BA1BC7" w:rsidR="005E1232" w:rsidRPr="004A1AD1" w:rsidRDefault="005E1232" w:rsidP="005E12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738</w:t>
            </w:r>
          </w:p>
        </w:tc>
      </w:tr>
      <w:tr w:rsidR="005E1232" w:rsidRPr="004A1AD1" w14:paraId="6032A12A" w14:textId="77777777" w:rsidTr="00AC4747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5BD27710" w14:textId="77777777" w:rsidR="005E1232" w:rsidRPr="004A1AD1" w:rsidRDefault="005E1232" w:rsidP="005E1232">
            <w:pPr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42E751C" w14:textId="534971E6" w:rsidR="005E1232" w:rsidRPr="004A1AD1" w:rsidRDefault="001B2FF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754F73E8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41E8917" w14:textId="2260BB79" w:rsidR="005E1232" w:rsidRPr="004A1AD1" w:rsidRDefault="00D14560" w:rsidP="005E123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6D684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227DE9EF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84409A" w14:textId="1CDB2807" w:rsidR="005E1232" w:rsidRPr="004A1AD1" w:rsidRDefault="005E1232" w:rsidP="005E12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A1AD1">
              <w:rPr>
                <w:rFonts w:ascii="Angsana New" w:hAnsi="Angsana New"/>
                <w:sz w:val="28"/>
                <w:szCs w:val="28"/>
              </w:rPr>
              <w:t>.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3AF386D" w14:textId="77777777" w:rsidR="005E1232" w:rsidRPr="004A1AD1" w:rsidRDefault="005E1232" w:rsidP="005E123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4147754" w14:textId="48BBDBBE" w:rsidR="005E1232" w:rsidRPr="004A1AD1" w:rsidRDefault="005E1232" w:rsidP="005E12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A1A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148</w:t>
            </w:r>
          </w:p>
        </w:tc>
      </w:tr>
      <w:tr w:rsidR="00AC4747" w:rsidRPr="004A1AD1" w14:paraId="6F652327" w14:textId="77777777" w:rsidTr="00AC4747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55EA4552" w14:textId="48C19215" w:rsidR="00AC4747" w:rsidRPr="004A1AD1" w:rsidRDefault="00AC4747" w:rsidP="00AC47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177239F3" w14:textId="77777777" w:rsidR="00AC4747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25ECFB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E011A86" w14:textId="27C40690" w:rsidR="00AC4747" w:rsidRDefault="00165CE1" w:rsidP="00AC474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(20,761)</w:t>
            </w:r>
          </w:p>
        </w:tc>
        <w:tc>
          <w:tcPr>
            <w:tcW w:w="270" w:type="dxa"/>
            <w:shd w:val="clear" w:color="auto" w:fill="auto"/>
          </w:tcPr>
          <w:p w14:paraId="5B634924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F9C857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87786A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2346F0" w14:textId="263C8813" w:rsidR="00AC4747" w:rsidRPr="004A1AD1" w:rsidRDefault="00165CE1" w:rsidP="00AC47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4747" w:rsidRPr="004A1AD1" w14:paraId="53FE6774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115DA552" w14:textId="6E1A7334" w:rsidR="00AC4747" w:rsidRPr="004A1AD1" w:rsidRDefault="00AC4747" w:rsidP="00AC4747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09C0531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8010CE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81166CF" w14:textId="7CDEBD03" w:rsidR="00AC4747" w:rsidRPr="004A1AD1" w:rsidRDefault="00AC4747" w:rsidP="00AC474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65CE1">
              <w:rPr>
                <w:rFonts w:ascii="Angsana New" w:hAnsi="Angsana New"/>
                <w:sz w:val="28"/>
                <w:szCs w:val="28"/>
                <w:lang w:val="en-US" w:bidi="th-TH"/>
              </w:rPr>
              <w:t>3,759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A1E0FA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409F20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57354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C63C26" w14:textId="4E289A55" w:rsidR="00AC4747" w:rsidRPr="004A1AD1" w:rsidRDefault="00AC4747" w:rsidP="00AC474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(10,846)</w:t>
            </w:r>
          </w:p>
        </w:tc>
      </w:tr>
      <w:tr w:rsidR="00AC4747" w:rsidRPr="004A1AD1" w14:paraId="005C806E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61D3AB53" w14:textId="77777777" w:rsidR="00AC4747" w:rsidRPr="004A1AD1" w:rsidRDefault="00AC4747" w:rsidP="00AC4747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060755C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82F49B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DEEC243" w14:textId="70637889" w:rsidR="00AC4747" w:rsidRPr="004A1AD1" w:rsidRDefault="00165CE1" w:rsidP="00AC474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5,011</w:t>
            </w:r>
          </w:p>
        </w:tc>
        <w:tc>
          <w:tcPr>
            <w:tcW w:w="270" w:type="dxa"/>
            <w:shd w:val="clear" w:color="auto" w:fill="auto"/>
          </w:tcPr>
          <w:p w14:paraId="0B9F6A05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B307F2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44CFB7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1829C" w14:textId="00476A1E" w:rsidR="00AC4747" w:rsidRPr="004A1AD1" w:rsidRDefault="00AC4747" w:rsidP="00AC47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306</w:t>
            </w:r>
          </w:p>
        </w:tc>
      </w:tr>
      <w:tr w:rsidR="00AC4747" w:rsidRPr="004A1AD1" w14:paraId="64661DE3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77B7A2B2" w14:textId="448495CC" w:rsidR="00AC4747" w:rsidRPr="004A1AD1" w:rsidRDefault="00AC4747" w:rsidP="00AC4747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5AE98358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60B8C9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89DCD7C" w14:textId="0C53E102" w:rsidR="00AC4747" w:rsidRPr="004A1AD1" w:rsidRDefault="00AC4747" w:rsidP="00AC474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(5,812)</w:t>
            </w:r>
          </w:p>
        </w:tc>
        <w:tc>
          <w:tcPr>
            <w:tcW w:w="270" w:type="dxa"/>
            <w:shd w:val="clear" w:color="auto" w:fill="auto"/>
          </w:tcPr>
          <w:p w14:paraId="38E0FF6A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B35888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5816C6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6E7AB3" w14:textId="077BFD23" w:rsidR="00AC4747" w:rsidRPr="004A1AD1" w:rsidRDefault="00AC4747" w:rsidP="00AC47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631</w:t>
            </w: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C4747" w:rsidRPr="004A1AD1" w14:paraId="7D763BCE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62001A44" w14:textId="4C9E516A" w:rsidR="00AC4747" w:rsidRPr="004A1AD1" w:rsidRDefault="00AC4747" w:rsidP="00AC4747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shd w:val="clear" w:color="auto" w:fill="auto"/>
          </w:tcPr>
          <w:p w14:paraId="38FC8768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E37F6A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49BEF29" w14:textId="08EBB7D0" w:rsidR="00AC4747" w:rsidRPr="004A1AD1" w:rsidRDefault="00AC4747" w:rsidP="00AC47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2AFB7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8BE5AE" w14:textId="77777777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F73B1E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A3F838" w14:textId="454C13A2" w:rsidR="00AC4747" w:rsidRPr="004A1AD1" w:rsidRDefault="00AC4747" w:rsidP="00AC47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</w:p>
        </w:tc>
      </w:tr>
      <w:tr w:rsidR="00AC4747" w:rsidRPr="004A1AD1" w14:paraId="52B0C3BB" w14:textId="77777777" w:rsidTr="00527963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3C9566DB" w14:textId="77777777" w:rsidR="00AC4747" w:rsidRPr="004A1AD1" w:rsidRDefault="00AC4747" w:rsidP="00AC4747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ADC9" w14:textId="5EA03699" w:rsidR="00AC4747" w:rsidRPr="004A1AD1" w:rsidRDefault="007B5626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F2C3C6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D4EE7" w14:textId="7AB65108" w:rsidR="00AC4747" w:rsidRPr="004A1AD1" w:rsidRDefault="00AC4747" w:rsidP="00AC474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A72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(23</w:t>
            </w:r>
            <w:r w:rsidRPr="00BA72E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D68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BA72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16)</w:t>
            </w:r>
          </w:p>
        </w:tc>
        <w:tc>
          <w:tcPr>
            <w:tcW w:w="270" w:type="dxa"/>
            <w:shd w:val="clear" w:color="auto" w:fill="auto"/>
          </w:tcPr>
          <w:p w14:paraId="6BD8FB29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4ED9" w14:textId="378B00FA" w:rsidR="00AC4747" w:rsidRPr="004A1AD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</w:rPr>
              <w:t>15.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B65DDE1" w14:textId="77777777" w:rsidR="00AC4747" w:rsidRPr="004A1AD1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F51A" w14:textId="2EEBFB04" w:rsidR="00AC4747" w:rsidRPr="004A1AD1" w:rsidRDefault="00AC4747" w:rsidP="00AC47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A1AD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4A1AD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078</w:t>
            </w:r>
          </w:p>
        </w:tc>
      </w:tr>
      <w:tr w:rsidR="00AC4747" w:rsidRPr="00252C31" w14:paraId="0CD751D1" w14:textId="77777777" w:rsidTr="00252C31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76A66177" w14:textId="77777777" w:rsidR="00AC4747" w:rsidRPr="00252C31" w:rsidRDefault="00AC4747" w:rsidP="00AC4747">
            <w:pPr>
              <w:ind w:left="162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F606BE" w14:textId="77777777" w:rsidR="00AC4747" w:rsidRPr="00252C3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46D923E" w14:textId="77777777" w:rsidR="00AC4747" w:rsidRPr="00252C31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9051F4" w14:textId="77777777" w:rsidR="00AC4747" w:rsidRPr="00252C31" w:rsidRDefault="00AC4747" w:rsidP="00AC474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A4DA06" w14:textId="77777777" w:rsidR="00AC4747" w:rsidRPr="00252C31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4D16F5" w14:textId="77777777" w:rsidR="00AC4747" w:rsidRPr="00252C31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0769BBA" w14:textId="77777777" w:rsidR="00AC4747" w:rsidRPr="00252C31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412FE6" w14:textId="77777777" w:rsidR="00AC4747" w:rsidRPr="00252C31" w:rsidRDefault="00AC4747" w:rsidP="00AC47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AC4747" w:rsidRPr="00531F17" w14:paraId="01A9528A" w14:textId="77777777" w:rsidTr="00252C31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340ECAA8" w14:textId="77777777" w:rsidR="00AC4747" w:rsidRPr="00531F17" w:rsidRDefault="00AC4747" w:rsidP="00AC4747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36815816" w14:textId="26C44456" w:rsidR="00AC4747" w:rsidRPr="00531F17" w:rsidRDefault="00AC4747" w:rsidP="00AC47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4747" w:rsidRPr="00531F17" w14:paraId="5BF4D6D6" w14:textId="77777777" w:rsidTr="00252C31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57D0331A" w14:textId="77777777" w:rsidR="00AC4747" w:rsidRPr="00531F17" w:rsidRDefault="00AC4747" w:rsidP="00AC47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4"/>
            <w:tcBorders>
              <w:top w:val="nil"/>
            </w:tcBorders>
            <w:shd w:val="clear" w:color="auto" w:fill="auto"/>
          </w:tcPr>
          <w:p w14:paraId="69454469" w14:textId="77777777" w:rsidR="00AC4747" w:rsidRPr="00531F17" w:rsidRDefault="00AC4747" w:rsidP="00AC474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15E5EE4" w14:textId="77777777" w:rsidR="00AC4747" w:rsidRPr="00531F17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  <w:shd w:val="clear" w:color="auto" w:fill="auto"/>
          </w:tcPr>
          <w:p w14:paraId="3C6B1623" w14:textId="77777777" w:rsidR="00AC4747" w:rsidRPr="00531F17" w:rsidRDefault="00AC4747" w:rsidP="00AC474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C4747" w:rsidRPr="00531F17" w14:paraId="322B6616" w14:textId="77777777" w:rsidTr="00527963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5AE2C8D3" w14:textId="0DC35748" w:rsidR="00AC4747" w:rsidRPr="00531F17" w:rsidRDefault="00AC4747" w:rsidP="00AC474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31F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3F34DF" w14:textId="41946CA0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DC3045" w14:textId="77777777" w:rsidR="00AC4747" w:rsidRPr="00531F17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349810" w14:textId="110FEC19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6BA8537" w14:textId="77777777" w:rsidR="00AC4747" w:rsidRPr="00531F17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955BEE" w14:textId="1F72CB34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8F4A835" w14:textId="77777777" w:rsidR="00AC4747" w:rsidRPr="00531F17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E5BEB7" w14:textId="66969EE6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AC4747" w:rsidRPr="00531F17" w14:paraId="43F8B369" w14:textId="77777777" w:rsidTr="00527963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bottom w:val="nil"/>
            </w:tcBorders>
            <w:shd w:val="clear" w:color="auto" w:fill="auto"/>
          </w:tcPr>
          <w:p w14:paraId="45F81629" w14:textId="77777777" w:rsidR="00AC4747" w:rsidRPr="00531F17" w:rsidRDefault="00AC4747" w:rsidP="00AC474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shd w:val="clear" w:color="auto" w:fill="auto"/>
          </w:tcPr>
          <w:p w14:paraId="5976F743" w14:textId="5848CFD9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31F1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31F1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31F1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C4747" w:rsidRPr="00531F17" w14:paraId="6209ED19" w14:textId="77777777" w:rsidTr="00527963">
        <w:tblPrEx>
          <w:tblBorders>
            <w:bottom w:val="double" w:sz="4" w:space="0" w:color="auto"/>
          </w:tblBorders>
        </w:tblPrEx>
        <w:trPr>
          <w:trHeight w:val="209"/>
        </w:trPr>
        <w:tc>
          <w:tcPr>
            <w:tcW w:w="4149" w:type="dxa"/>
            <w:gridSpan w:val="2"/>
            <w:tcBorders>
              <w:bottom w:val="nil"/>
            </w:tcBorders>
            <w:shd w:val="clear" w:color="auto" w:fill="auto"/>
          </w:tcPr>
          <w:p w14:paraId="37079677" w14:textId="77777777" w:rsidR="00AC4747" w:rsidRPr="00531F17" w:rsidRDefault="00AC4747" w:rsidP="00AC47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31F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242C79" w14:textId="4FB8A67C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243,</w:t>
            </w:r>
            <w:r w:rsidR="00FB326D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BCADE3F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BCEAE1" w14:textId="7E8A2053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172,3</w:t>
            </w: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8BAB55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B389D70" w14:textId="298B1E7D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(322,931)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FCCF6B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AE0DEC" w14:textId="5463F96C" w:rsidR="00AC4747" w:rsidRPr="00531F17" w:rsidRDefault="00AC4747" w:rsidP="00AC47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28"/>
                <w:szCs w:val="28"/>
              </w:rPr>
            </w:pPr>
            <w:r w:rsidRPr="00FA6FC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(240,371)</w:t>
            </w:r>
          </w:p>
        </w:tc>
      </w:tr>
      <w:tr w:rsidR="00AC4747" w:rsidRPr="00531F17" w14:paraId="2D794E1D" w14:textId="77777777" w:rsidTr="00527963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D9CBD9" w14:textId="5EAB3763" w:rsidR="00AC4747" w:rsidRPr="00531F17" w:rsidRDefault="00AC4747" w:rsidP="00AC4747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531F17">
              <w:rPr>
                <w:rFonts w:ascii="Angsana New" w:hAnsi="Angsana New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E0FAA" w14:textId="1DDA2C45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>
              <w:rPr>
                <w:rFonts w:ascii="Angsana New" w:hAnsi="Angsana New" w:cstheme="majorBidi"/>
                <w:sz w:val="28"/>
                <w:szCs w:val="28"/>
              </w:rPr>
              <w:t>(229,</w:t>
            </w:r>
            <w:r w:rsidR="007C79B7">
              <w:rPr>
                <w:rFonts w:ascii="Angsana New" w:hAnsi="Angsana New" w:cstheme="majorBidi"/>
                <w:sz w:val="28"/>
                <w:szCs w:val="28"/>
              </w:rPr>
              <w:t>320</w:t>
            </w:r>
            <w:r>
              <w:rPr>
                <w:rFonts w:ascii="Angsana New" w:hAnsi="Angsana New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5B9958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7B5F" w14:textId="6AB58B4A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</w:rPr>
              <w:t>(170,41</w:t>
            </w:r>
            <w:r>
              <w:rPr>
                <w:rFonts w:ascii="Angsana New" w:hAnsi="Angsana New" w:cstheme="majorBidi"/>
                <w:sz w:val="28"/>
                <w:szCs w:val="28"/>
              </w:rPr>
              <w:t>0</w:t>
            </w:r>
            <w:r w:rsidRPr="00531F17">
              <w:rPr>
                <w:rFonts w:ascii="Angsana New" w:hAnsi="Angsana New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879A0B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6A1F" w14:textId="512E69A5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>
              <w:rPr>
                <w:rFonts w:ascii="Angsana New" w:hAnsi="Angsana New" w:cstheme="majorBidi"/>
                <w:sz w:val="28"/>
                <w:szCs w:val="28"/>
              </w:rPr>
              <w:t>229,320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4CDDBC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5128" w14:textId="1E257AFB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sz w:val="28"/>
                <w:szCs w:val="28"/>
              </w:rPr>
              <w:t>170,41</w:t>
            </w:r>
            <w:r>
              <w:rPr>
                <w:rFonts w:ascii="Angsana New" w:hAnsi="Angsana New" w:cstheme="majorBidi"/>
                <w:sz w:val="28"/>
                <w:szCs w:val="28"/>
              </w:rPr>
              <w:t>0</w:t>
            </w:r>
          </w:p>
        </w:tc>
      </w:tr>
      <w:tr w:rsidR="00AC4747" w:rsidRPr="00531F17" w14:paraId="5DFC550E" w14:textId="77777777" w:rsidTr="00527963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B66A7B" w14:textId="4E8CD47A" w:rsidR="00AC4747" w:rsidRPr="00BA72E3" w:rsidRDefault="00AC4747" w:rsidP="00AC4747">
            <w:pPr>
              <w:spacing w:line="240" w:lineRule="auto"/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575E0" w14:textId="375FB62A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14,</w:t>
            </w:r>
            <w:r w:rsidR="007C79B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77E4B8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941FE" w14:textId="688C09CD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31F1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1,925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957C79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04F2C" w14:textId="699F9D21" w:rsidR="00AC4747" w:rsidRPr="00531F17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(93,611)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3A0A60" w14:textId="77777777" w:rsidR="00AC4747" w:rsidRPr="00531F17" w:rsidRDefault="00AC4747" w:rsidP="00AC4747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03A23" w14:textId="01E55FD6" w:rsidR="00AC4747" w:rsidRPr="00531F17" w:rsidRDefault="00AC4747" w:rsidP="00AC47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42AD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(69,961)</w:t>
            </w:r>
          </w:p>
        </w:tc>
      </w:tr>
    </w:tbl>
    <w:p w14:paraId="6BE84F05" w14:textId="77777777" w:rsidR="009C5FE2" w:rsidRDefault="009C5FE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279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1080"/>
        <w:gridCol w:w="270"/>
        <w:gridCol w:w="1080"/>
        <w:gridCol w:w="270"/>
        <w:gridCol w:w="1080"/>
        <w:gridCol w:w="270"/>
        <w:gridCol w:w="1080"/>
      </w:tblGrid>
      <w:tr w:rsidR="004E3ABD" w:rsidRPr="00527963" w14:paraId="7C45240E" w14:textId="77777777" w:rsidTr="00527963">
        <w:tc>
          <w:tcPr>
            <w:tcW w:w="4149" w:type="dxa"/>
            <w:shd w:val="clear" w:color="auto" w:fill="auto"/>
          </w:tcPr>
          <w:p w14:paraId="5C86A44D" w14:textId="77777777" w:rsidR="004E3ABD" w:rsidRPr="00527963" w:rsidRDefault="004E3ABD" w:rsidP="000C701F">
            <w:pPr>
              <w:spacing w:line="240" w:lineRule="auto"/>
              <w:ind w:left="-18" w:right="43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345A0380" w14:textId="0B661F99" w:rsidR="004E3ABD" w:rsidRPr="00527963" w:rsidRDefault="004E3ABD" w:rsidP="0056247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2796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</w:t>
            </w:r>
            <w:r w:rsidRPr="00527963">
              <w:rPr>
                <w:rFonts w:ascii="Angsana New" w:hAnsi="Angsana New" w:hint="cs"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4E3ABD" w:rsidRPr="00527963" w14:paraId="64F6A3EE" w14:textId="77777777" w:rsidTr="00527963">
        <w:tc>
          <w:tcPr>
            <w:tcW w:w="4149" w:type="dxa"/>
            <w:shd w:val="clear" w:color="auto" w:fill="auto"/>
          </w:tcPr>
          <w:p w14:paraId="03853622" w14:textId="77777777" w:rsidR="004E3ABD" w:rsidRPr="00527963" w:rsidRDefault="004E3ABD" w:rsidP="000C701F">
            <w:pPr>
              <w:spacing w:line="240" w:lineRule="auto"/>
              <w:ind w:right="43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87A725F" w14:textId="77777777" w:rsidR="004E3ABD" w:rsidRPr="00527963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27963">
              <w:rPr>
                <w:rFonts w:ascii="Angsana New" w:hAnsi="Angsana New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C826CF1" w14:textId="77777777" w:rsidR="004E3ABD" w:rsidRPr="00527963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29A4FDD" w14:textId="77777777" w:rsidR="004E3ABD" w:rsidRPr="00527963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27963">
              <w:rPr>
                <w:rFonts w:ascii="Angsana New" w:hAnsi="Angsana New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4E3ABD" w:rsidRPr="00527963" w14:paraId="501E35A9" w14:textId="77777777" w:rsidTr="00527963">
        <w:tc>
          <w:tcPr>
            <w:tcW w:w="4149" w:type="dxa"/>
            <w:shd w:val="clear" w:color="auto" w:fill="auto"/>
          </w:tcPr>
          <w:p w14:paraId="64FBC8B6" w14:textId="576E1B55" w:rsidR="004E3ABD" w:rsidRPr="00527963" w:rsidRDefault="004E3ABD" w:rsidP="000C701F">
            <w:pPr>
              <w:spacing w:line="240" w:lineRule="auto"/>
              <w:ind w:right="430"/>
              <w:rPr>
                <w:rFonts w:ascii="Angsana New" w:hAnsi="Angsana New"/>
                <w:sz w:val="28"/>
                <w:szCs w:val="28"/>
              </w:rPr>
            </w:pPr>
            <w:r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279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2A4FD37F" w14:textId="4F27B7FF" w:rsidR="004E3ABD" w:rsidRPr="00527963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717FC2" w14:textId="77777777" w:rsidR="004E3ABD" w:rsidRPr="00527963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43F2066" w14:textId="156375D2" w:rsidR="004E3ABD" w:rsidRPr="00527963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CACA9D" w14:textId="77777777" w:rsidR="004E3ABD" w:rsidRPr="00527963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2CBAF8B" w14:textId="0ABC7C24" w:rsidR="004E3ABD" w:rsidRPr="00527963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1A3E6A" w14:textId="77777777" w:rsidR="004E3ABD" w:rsidRPr="00527963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8D936F5" w14:textId="37DFC381" w:rsidR="004E3ABD" w:rsidRPr="00527963" w:rsidRDefault="00C605FF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5E123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0C701F" w:rsidRPr="00527963" w14:paraId="63856845" w14:textId="77777777" w:rsidTr="00527963">
        <w:tc>
          <w:tcPr>
            <w:tcW w:w="4149" w:type="dxa"/>
            <w:tcBorders>
              <w:bottom w:val="nil"/>
            </w:tcBorders>
            <w:shd w:val="clear" w:color="auto" w:fill="auto"/>
          </w:tcPr>
          <w:p w14:paraId="31FD7A60" w14:textId="77777777" w:rsidR="004E3ABD" w:rsidRPr="00527963" w:rsidRDefault="004E3ABD" w:rsidP="000C701F">
            <w:pPr>
              <w:spacing w:line="240" w:lineRule="auto"/>
              <w:ind w:right="4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644C7084" w14:textId="6C9E0F5E" w:rsidR="004E3ABD" w:rsidRPr="00527963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279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A2E7E" w:rsidRPr="0052796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279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E1232" w:rsidRPr="00527963" w14:paraId="09ED0BD4" w14:textId="77777777" w:rsidTr="00527963">
        <w:trPr>
          <w:trHeight w:val="209"/>
        </w:trPr>
        <w:tc>
          <w:tcPr>
            <w:tcW w:w="4149" w:type="dxa"/>
            <w:tcBorders>
              <w:bottom w:val="nil"/>
            </w:tcBorders>
            <w:shd w:val="clear" w:color="auto" w:fill="auto"/>
          </w:tcPr>
          <w:p w14:paraId="0FFE03A0" w14:textId="77777777" w:rsidR="005E1232" w:rsidRPr="00527963" w:rsidRDefault="005E1232" w:rsidP="005E1232">
            <w:pPr>
              <w:spacing w:line="240" w:lineRule="auto"/>
              <w:ind w:right="430"/>
              <w:rPr>
                <w:rFonts w:ascii="Angsana New" w:hAnsi="Angsana New"/>
                <w:sz w:val="28"/>
                <w:szCs w:val="28"/>
                <w:cs/>
              </w:rPr>
            </w:pPr>
            <w:r w:rsidRPr="0052796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DDBB76" w14:textId="788D961A" w:rsidR="005E1232" w:rsidRPr="00527963" w:rsidRDefault="0039489B" w:rsidP="005E123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175,</w:t>
            </w:r>
            <w:r w:rsidR="00005910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6D6965" w14:textId="77777777" w:rsidR="005E1232" w:rsidRPr="00527963" w:rsidRDefault="005E1232" w:rsidP="005E1232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F712520" w14:textId="5B199444" w:rsidR="005E1232" w:rsidRPr="00527963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170,2</w:t>
            </w: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AA29DE" w14:textId="77777777" w:rsidR="005E1232" w:rsidRPr="00527963" w:rsidRDefault="005E1232" w:rsidP="005E1232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515238F" w14:textId="350CA343" w:rsidR="005E1232" w:rsidRPr="00527963" w:rsidRDefault="0039489B" w:rsidP="005E1232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(162,093)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01ECBC" w14:textId="77777777" w:rsidR="005E1232" w:rsidRPr="00527963" w:rsidRDefault="005E1232" w:rsidP="005E1232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FE39C38" w14:textId="4AB8DBBC" w:rsidR="005E1232" w:rsidRPr="00527963" w:rsidRDefault="005E1232" w:rsidP="005E12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28"/>
                <w:szCs w:val="28"/>
              </w:rPr>
            </w:pPr>
            <w:r w:rsidRPr="00CA19E8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(194,223)</w:t>
            </w:r>
          </w:p>
        </w:tc>
      </w:tr>
      <w:tr w:rsidR="005E1232" w:rsidRPr="00527963" w14:paraId="43EB874A" w14:textId="77777777" w:rsidTr="00527963">
        <w:tc>
          <w:tcPr>
            <w:tcW w:w="4149" w:type="dxa"/>
            <w:tcBorders>
              <w:top w:val="nil"/>
              <w:bottom w:val="nil"/>
            </w:tcBorders>
            <w:shd w:val="clear" w:color="auto" w:fill="auto"/>
          </w:tcPr>
          <w:p w14:paraId="65EB84AD" w14:textId="77777777" w:rsidR="005E1232" w:rsidRPr="00527963" w:rsidRDefault="005E1232" w:rsidP="005E1232">
            <w:pPr>
              <w:spacing w:line="240" w:lineRule="auto"/>
              <w:ind w:right="430"/>
              <w:rPr>
                <w:rFonts w:ascii="Angsana New" w:hAnsi="Angsana New"/>
                <w:sz w:val="28"/>
                <w:szCs w:val="28"/>
              </w:rPr>
            </w:pPr>
            <w:r w:rsidRPr="00527963">
              <w:rPr>
                <w:rFonts w:ascii="Angsana New" w:hAnsi="Angsana New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DD7B0" w14:textId="0BC0232A" w:rsidR="005E1232" w:rsidRPr="00527963" w:rsidRDefault="0039489B" w:rsidP="005E123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38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(162,093)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83190" w14:textId="77777777" w:rsidR="005E1232" w:rsidRPr="00527963" w:rsidRDefault="005E1232" w:rsidP="005E1232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224BF" w14:textId="3740AF09" w:rsidR="005E1232" w:rsidRPr="00527963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(170,2</w:t>
            </w:r>
            <w:r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35</w:t>
            </w:r>
            <w:r w:rsidRPr="00527963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F89F83" w14:textId="77777777" w:rsidR="005E1232" w:rsidRPr="00527963" w:rsidRDefault="005E1232" w:rsidP="005E1232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C1C44" w14:textId="09AC1E29" w:rsidR="005E1232" w:rsidRPr="00527963" w:rsidRDefault="0039489B" w:rsidP="005E12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>
              <w:rPr>
                <w:rFonts w:ascii="Angsana New" w:hAnsi="Angsana New" w:cstheme="majorBidi"/>
                <w:sz w:val="28"/>
                <w:szCs w:val="28"/>
              </w:rPr>
              <w:t>162,093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A50E9C" w14:textId="77777777" w:rsidR="005E1232" w:rsidRPr="00527963" w:rsidRDefault="005E1232" w:rsidP="005E1232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E2919" w14:textId="1B8A7C0D" w:rsidR="005E1232" w:rsidRPr="00527963" w:rsidRDefault="005E1232" w:rsidP="005E123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7721D7">
              <w:rPr>
                <w:rFonts w:ascii="Angsana New" w:hAnsi="Angsana New" w:cstheme="majorBidi"/>
                <w:sz w:val="28"/>
                <w:szCs w:val="28"/>
              </w:rPr>
              <w:t>170,235</w:t>
            </w:r>
          </w:p>
        </w:tc>
      </w:tr>
      <w:tr w:rsidR="005C6A9E" w:rsidRPr="00527963" w14:paraId="13A45C0D" w14:textId="77777777" w:rsidTr="00527963">
        <w:tc>
          <w:tcPr>
            <w:tcW w:w="4149" w:type="dxa"/>
            <w:tcBorders>
              <w:top w:val="nil"/>
              <w:bottom w:val="nil"/>
            </w:tcBorders>
            <w:shd w:val="clear" w:color="auto" w:fill="auto"/>
          </w:tcPr>
          <w:p w14:paraId="6D275B80" w14:textId="27CFF990" w:rsidR="005C6A9E" w:rsidRPr="00527963" w:rsidRDefault="005C6A9E" w:rsidP="005C6A9E">
            <w:pPr>
              <w:tabs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1F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93991" w14:textId="51AF6DC5" w:rsidR="005C6A9E" w:rsidRPr="00527963" w:rsidRDefault="005C6A9E" w:rsidP="005C6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  <w:t>13,</w:t>
            </w:r>
            <w:r w:rsidR="001E116B"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3263AB" w14:textId="77777777" w:rsidR="005C6A9E" w:rsidRPr="00527963" w:rsidRDefault="005C6A9E" w:rsidP="005C6A9E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1155C" w14:textId="512BE0D9" w:rsidR="005C6A9E" w:rsidRPr="00527963" w:rsidRDefault="005C6A9E" w:rsidP="005C6A9E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527963">
              <w:rPr>
                <w:rFonts w:ascii="Angsana New" w:hAnsi="Angsana New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6D21F2" w14:textId="77777777" w:rsidR="005C6A9E" w:rsidRPr="00527963" w:rsidRDefault="005C6A9E" w:rsidP="005C6A9E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82A8E" w14:textId="00A709F9" w:rsidR="005C6A9E" w:rsidRPr="00527963" w:rsidRDefault="005C6A9E" w:rsidP="005C6A9E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556C0B" w14:textId="77777777" w:rsidR="005C6A9E" w:rsidRPr="00527963" w:rsidRDefault="005C6A9E" w:rsidP="005C6A9E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BA7E2" w14:textId="79CBF527" w:rsidR="005C6A9E" w:rsidRPr="00527963" w:rsidRDefault="005C6A9E" w:rsidP="005C6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7721D7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(23,988)</w:t>
            </w:r>
          </w:p>
        </w:tc>
      </w:tr>
    </w:tbl>
    <w:p w14:paraId="25FA2DE2" w14:textId="65F672A9" w:rsidR="00EB4B22" w:rsidRPr="00F858F4" w:rsidRDefault="00EB4B22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1"/>
        <w:gridCol w:w="270"/>
        <w:gridCol w:w="989"/>
        <w:gridCol w:w="270"/>
        <w:gridCol w:w="992"/>
        <w:gridCol w:w="271"/>
        <w:gridCol w:w="990"/>
        <w:gridCol w:w="270"/>
        <w:gridCol w:w="1169"/>
      </w:tblGrid>
      <w:tr w:rsidR="00A7003A" w:rsidRPr="00105189" w14:paraId="0C969055" w14:textId="77777777" w:rsidTr="002A5BB6">
        <w:trPr>
          <w:trHeight w:val="139"/>
        </w:trPr>
        <w:tc>
          <w:tcPr>
            <w:tcW w:w="3328" w:type="dxa"/>
          </w:tcPr>
          <w:p w14:paraId="163F6AD8" w14:textId="77777777" w:rsidR="00A7003A" w:rsidRPr="00105189" w:rsidDel="00D54CF3" w:rsidRDefault="00A7003A" w:rsidP="001837CD">
            <w:pPr>
              <w:pStyle w:val="BodyText"/>
              <w:spacing w:after="0"/>
              <w:ind w:righ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2" w:type="dxa"/>
            <w:gridSpan w:val="9"/>
          </w:tcPr>
          <w:p w14:paraId="19F2A452" w14:textId="624754B4" w:rsidR="00A7003A" w:rsidRPr="003C344E" w:rsidRDefault="00A7003A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003A" w:rsidRPr="00105189" w14:paraId="2BFD5764" w14:textId="77777777" w:rsidTr="002A5BB6">
        <w:trPr>
          <w:trHeight w:val="139"/>
        </w:trPr>
        <w:tc>
          <w:tcPr>
            <w:tcW w:w="3328" w:type="dxa"/>
          </w:tcPr>
          <w:p w14:paraId="072BC0FF" w14:textId="77777777" w:rsidR="00A7003A" w:rsidRPr="00105189" w:rsidRDefault="00A7003A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497A3A2" w14:textId="77777777" w:rsidR="00A7003A" w:rsidRPr="00105189" w:rsidRDefault="00A7003A" w:rsidP="001837C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86D4765" w14:textId="77777777" w:rsidR="00A7003A" w:rsidRPr="00105189" w:rsidRDefault="00A7003A" w:rsidP="001837C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2" w:type="dxa"/>
            <w:gridSpan w:val="5"/>
          </w:tcPr>
          <w:p w14:paraId="5358BF1A" w14:textId="4CF5D325" w:rsidR="00A7003A" w:rsidRPr="003C344E" w:rsidRDefault="00A7003A" w:rsidP="001837C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44E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3C344E">
              <w:rPr>
                <w:rFonts w:ascii="Angsana New" w:hAnsi="Angsana New"/>
                <w:sz w:val="28"/>
                <w:szCs w:val="28"/>
              </w:rPr>
              <w:t>/</w:t>
            </w:r>
            <w:r w:rsidRPr="003C344E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EA81CAB" w14:textId="77777777" w:rsidR="00A7003A" w:rsidRPr="00105189" w:rsidRDefault="00A7003A" w:rsidP="001837CD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26085E4" w14:textId="77777777" w:rsidR="00A7003A" w:rsidRPr="00105189" w:rsidRDefault="00A7003A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7003A" w:rsidRPr="00105189" w14:paraId="5DE7445C" w14:textId="77777777" w:rsidTr="002A5BB6">
        <w:trPr>
          <w:trHeight w:val="139"/>
        </w:trPr>
        <w:tc>
          <w:tcPr>
            <w:tcW w:w="3328" w:type="dxa"/>
          </w:tcPr>
          <w:p w14:paraId="53E2BF88" w14:textId="1330FF82" w:rsidR="00A7003A" w:rsidRPr="00882E30" w:rsidRDefault="00A7003A" w:rsidP="0090781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9C6ED0D" w14:textId="3F80FFDD" w:rsidR="001D1E55" w:rsidRPr="00882E30" w:rsidRDefault="001D1E55" w:rsidP="0090781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2E48997" w14:textId="77777777" w:rsidR="001D1E55" w:rsidRPr="00882E30" w:rsidRDefault="001D1E55" w:rsidP="0090781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10E6FD2" w14:textId="604861F4" w:rsidR="00A7003A" w:rsidRPr="00882E30" w:rsidRDefault="00A7003A" w:rsidP="0090781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2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1" w:type="dxa"/>
            <w:vAlign w:val="bottom"/>
          </w:tcPr>
          <w:p w14:paraId="11E492A0" w14:textId="77777777" w:rsidR="00A7003A" w:rsidRPr="00882E30" w:rsidRDefault="00A7003A" w:rsidP="001837C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8D9B49B" w14:textId="7B75E793" w:rsidR="00A7003A" w:rsidRPr="00882E30" w:rsidRDefault="00C605FF" w:rsidP="001837C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7003A" w:rsidRPr="00882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82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C344E" w:rsidRPr="00882E3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2F265CB" w14:textId="77777777" w:rsidR="00A7003A" w:rsidRPr="00882E30" w:rsidRDefault="00A7003A" w:rsidP="001837C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837DB29" w14:textId="77777777" w:rsidR="00A7003A" w:rsidRPr="00882E30" w:rsidRDefault="00A7003A" w:rsidP="001837C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2E30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DF9980" w14:textId="77777777" w:rsidR="00A7003A" w:rsidRPr="00882E30" w:rsidRDefault="00A7003A" w:rsidP="001837C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2EC785" w14:textId="1AE9ECBD" w:rsidR="00A7003A" w:rsidRPr="00882E30" w:rsidRDefault="00A7003A" w:rsidP="0025047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2E3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4D8F219" w14:textId="77777777" w:rsidR="00A7003A" w:rsidRPr="00882E30" w:rsidRDefault="00A7003A" w:rsidP="0056247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924661" w14:textId="77777777" w:rsidR="00A7003A" w:rsidRPr="00882E30" w:rsidRDefault="0039489B" w:rsidP="0056247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E30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  <w:p w14:paraId="1A1082AB" w14:textId="61468237" w:rsidR="00330334" w:rsidRPr="00882E30" w:rsidRDefault="00330334" w:rsidP="00330334">
            <w:pPr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2E3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2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882E3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Pr="00882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6719252" w14:textId="77777777" w:rsidR="00A7003A" w:rsidRPr="00882E30" w:rsidRDefault="00A7003A" w:rsidP="001837CD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E07101B" w14:textId="77777777" w:rsidR="00A7003A" w:rsidRPr="00882E30" w:rsidRDefault="00A7003A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001BE1E" w14:textId="7C306B0F" w:rsidR="00A7003A" w:rsidRPr="00882E30" w:rsidRDefault="00C605FF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7003A" w:rsidRPr="00882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82E3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C344E" w:rsidRPr="00882E3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1A2E7E" w:rsidRPr="00105189" w14:paraId="20554C15" w14:textId="77777777" w:rsidTr="002A5BB6">
        <w:trPr>
          <w:trHeight w:val="139"/>
        </w:trPr>
        <w:tc>
          <w:tcPr>
            <w:tcW w:w="3328" w:type="dxa"/>
          </w:tcPr>
          <w:p w14:paraId="37280531" w14:textId="77777777" w:rsidR="001A2E7E" w:rsidRPr="00882E30" w:rsidRDefault="001A2E7E" w:rsidP="0090781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2" w:type="dxa"/>
            <w:gridSpan w:val="9"/>
            <w:vAlign w:val="bottom"/>
          </w:tcPr>
          <w:p w14:paraId="337EBE3F" w14:textId="42917FAE" w:rsidR="001A2E7E" w:rsidRPr="00882E30" w:rsidRDefault="001A2E7E" w:rsidP="001837C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2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82E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82E3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9489B" w:rsidRPr="00105189" w14:paraId="1921E3A5" w14:textId="77777777" w:rsidTr="002A5BB6">
        <w:trPr>
          <w:trHeight w:val="139"/>
        </w:trPr>
        <w:tc>
          <w:tcPr>
            <w:tcW w:w="3328" w:type="dxa"/>
          </w:tcPr>
          <w:p w14:paraId="05A73FF1" w14:textId="77777777" w:rsidR="0039489B" w:rsidRPr="00882E30" w:rsidRDefault="0039489B" w:rsidP="0039489B">
            <w:pPr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2E3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7C4CB72C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1BFCC9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1ABD70C8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9C6040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013F4C79" w14:textId="1B335C10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0D2670A7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256EE9" w14:textId="4786D8AE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1CBDA1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6EA3B349" w14:textId="23FD56A1" w:rsidR="0039489B" w:rsidRPr="00882E30" w:rsidRDefault="0039489B" w:rsidP="003948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9489B" w:rsidRPr="00105189" w14:paraId="44B257D9" w14:textId="77777777" w:rsidTr="002A5BB6">
        <w:trPr>
          <w:trHeight w:val="139"/>
        </w:trPr>
        <w:tc>
          <w:tcPr>
            <w:tcW w:w="3328" w:type="dxa"/>
          </w:tcPr>
          <w:p w14:paraId="5F1BDAC1" w14:textId="6AF9D1DD" w:rsidR="0039489B" w:rsidRPr="00882E30" w:rsidRDefault="0039489B" w:rsidP="0039489B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2E3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4AA40BA8" w14:textId="546C5A14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  <w:r w:rsidRPr="00882E30">
              <w:rPr>
                <w:rFonts w:ascii="Angsana New" w:hAnsi="Angsana New"/>
                <w:sz w:val="28"/>
                <w:szCs w:val="28"/>
                <w:lang w:val="en-US" w:bidi="th-TH"/>
              </w:rPr>
              <w:t>,809</w:t>
            </w:r>
          </w:p>
        </w:tc>
        <w:tc>
          <w:tcPr>
            <w:tcW w:w="270" w:type="dxa"/>
          </w:tcPr>
          <w:p w14:paraId="12601B4E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0C0428B3" w14:textId="3C68A95C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464</w:t>
            </w:r>
          </w:p>
        </w:tc>
        <w:tc>
          <w:tcPr>
            <w:tcW w:w="270" w:type="dxa"/>
          </w:tcPr>
          <w:p w14:paraId="169A18B2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30B22AF3" w14:textId="030B3D0F" w:rsidR="0039489B" w:rsidRPr="00882E30" w:rsidRDefault="0039489B" w:rsidP="00AF0EEA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3E266E4A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361E7B2" w14:textId="20C25965" w:rsidR="0039489B" w:rsidRPr="00882E30" w:rsidRDefault="00AF0EEA" w:rsidP="00AF0EEA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027733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7FA3A9B4" w14:textId="5372CEE5" w:rsidR="0039489B" w:rsidRPr="00882E30" w:rsidRDefault="0039489B" w:rsidP="0039489B">
            <w:pPr>
              <w:pStyle w:val="acctfourfigures"/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val="en-US" w:bidi="th-TH"/>
              </w:rPr>
              <w:t>10,273</w:t>
            </w:r>
          </w:p>
        </w:tc>
      </w:tr>
      <w:tr w:rsidR="0039489B" w:rsidRPr="00105189" w14:paraId="344EEC17" w14:textId="77777777" w:rsidTr="002A5BB6">
        <w:trPr>
          <w:trHeight w:val="139"/>
        </w:trPr>
        <w:tc>
          <w:tcPr>
            <w:tcW w:w="3328" w:type="dxa"/>
          </w:tcPr>
          <w:p w14:paraId="1CC3C158" w14:textId="29744B4B" w:rsidR="0039489B" w:rsidRPr="00882E30" w:rsidRDefault="0039489B" w:rsidP="0039489B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2E30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1CDCFB5A" w14:textId="389E7032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</w:rPr>
              <w:t>17,340</w:t>
            </w:r>
          </w:p>
        </w:tc>
        <w:tc>
          <w:tcPr>
            <w:tcW w:w="270" w:type="dxa"/>
          </w:tcPr>
          <w:p w14:paraId="64A36FE1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6D07EFD0" w14:textId="67D6E06B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E30">
              <w:rPr>
                <w:rFonts w:ascii="Angsana New" w:hAnsi="Angsana New"/>
                <w:sz w:val="28"/>
                <w:szCs w:val="28"/>
              </w:rPr>
              <w:t>2,621</w:t>
            </w:r>
          </w:p>
        </w:tc>
        <w:tc>
          <w:tcPr>
            <w:tcW w:w="270" w:type="dxa"/>
          </w:tcPr>
          <w:p w14:paraId="64880009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507654AD" w14:textId="613217D7" w:rsidR="0039489B" w:rsidRPr="00882E30" w:rsidRDefault="0039489B" w:rsidP="00AF0EEA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669B50E7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F7BA8DF" w14:textId="552EFD57" w:rsidR="0039489B" w:rsidRPr="00882E30" w:rsidRDefault="00AF0EEA" w:rsidP="00AF0EE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911</w:t>
            </w:r>
          </w:p>
        </w:tc>
        <w:tc>
          <w:tcPr>
            <w:tcW w:w="270" w:type="dxa"/>
          </w:tcPr>
          <w:p w14:paraId="760A75FC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0A5D31DF" w14:textId="1D13C7DA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E30">
              <w:rPr>
                <w:rFonts w:ascii="Angsana New" w:hAnsi="Angsana New"/>
                <w:sz w:val="28"/>
                <w:szCs w:val="28"/>
              </w:rPr>
              <w:t>20,872</w:t>
            </w:r>
          </w:p>
        </w:tc>
      </w:tr>
      <w:tr w:rsidR="00882E30" w:rsidRPr="00105189" w14:paraId="478E1314" w14:textId="77777777" w:rsidTr="002A5BB6">
        <w:trPr>
          <w:trHeight w:val="139"/>
        </w:trPr>
        <w:tc>
          <w:tcPr>
            <w:tcW w:w="3328" w:type="dxa"/>
          </w:tcPr>
          <w:p w14:paraId="2D44FE73" w14:textId="3AA22B81" w:rsidR="00882E30" w:rsidRPr="00882E30" w:rsidRDefault="00882E30" w:rsidP="0039489B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4AE246A3" w14:textId="7E3F95A2" w:rsidR="00882E30" w:rsidRPr="00686473" w:rsidRDefault="00686473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29,360</w:t>
            </w:r>
          </w:p>
        </w:tc>
        <w:tc>
          <w:tcPr>
            <w:tcW w:w="270" w:type="dxa"/>
          </w:tcPr>
          <w:p w14:paraId="65BCB248" w14:textId="77777777" w:rsidR="00882E30" w:rsidRPr="00882E30" w:rsidRDefault="00882E30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1310508C" w14:textId="47B8E4C2" w:rsidR="00882E30" w:rsidRPr="00882E30" w:rsidRDefault="00686473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10,512</w:t>
            </w:r>
          </w:p>
        </w:tc>
        <w:tc>
          <w:tcPr>
            <w:tcW w:w="270" w:type="dxa"/>
          </w:tcPr>
          <w:p w14:paraId="73EEBCE9" w14:textId="77777777" w:rsidR="00882E30" w:rsidRPr="00882E30" w:rsidRDefault="00882E30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28D21D5F" w14:textId="040B8EF4" w:rsidR="00882E30" w:rsidRPr="00882E30" w:rsidRDefault="00686473" w:rsidP="00AF0EEA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1FBDA08D" w14:textId="77777777" w:rsidR="00882E30" w:rsidRPr="00882E30" w:rsidRDefault="00882E30" w:rsidP="003948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8C50F4C" w14:textId="0D60D998" w:rsidR="00882E30" w:rsidRPr="00882E30" w:rsidRDefault="00686473" w:rsidP="00C954B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64,037</w:t>
            </w:r>
          </w:p>
        </w:tc>
        <w:tc>
          <w:tcPr>
            <w:tcW w:w="270" w:type="dxa"/>
          </w:tcPr>
          <w:p w14:paraId="4AE8BACA" w14:textId="77777777" w:rsidR="00882E30" w:rsidRPr="00882E30" w:rsidRDefault="00882E30" w:rsidP="0039489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5D52AB9A" w14:textId="38C2C5AC" w:rsidR="00882E30" w:rsidRPr="00882E30" w:rsidRDefault="001E3EE6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103,909</w:t>
            </w:r>
          </w:p>
        </w:tc>
      </w:tr>
      <w:tr w:rsidR="0039489B" w:rsidRPr="00105189" w14:paraId="502E0B3A" w14:textId="77777777" w:rsidTr="002A5BB6">
        <w:trPr>
          <w:trHeight w:val="139"/>
        </w:trPr>
        <w:tc>
          <w:tcPr>
            <w:tcW w:w="3328" w:type="dxa"/>
          </w:tcPr>
          <w:p w14:paraId="44A52E3E" w14:textId="0F1D611F" w:rsidR="0039489B" w:rsidRPr="00882E30" w:rsidRDefault="0039489B" w:rsidP="0039489B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2E30">
              <w:rPr>
                <w:rFonts w:ascii="Angsana New" w:hAnsi="Angsana New"/>
                <w:sz w:val="28"/>
                <w:szCs w:val="28"/>
                <w:cs/>
              </w:rPr>
              <w:t>ดอกเบี้ยร</w:t>
            </w:r>
            <w:r w:rsidRPr="00882E30">
              <w:rPr>
                <w:rFonts w:ascii="Angsana New" w:hAnsi="Angsana New" w:hint="cs"/>
                <w:sz w:val="28"/>
                <w:szCs w:val="28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0FEBD7BE" w14:textId="3EDDD8C3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111,526</w:t>
            </w:r>
          </w:p>
        </w:tc>
        <w:tc>
          <w:tcPr>
            <w:tcW w:w="270" w:type="dxa"/>
          </w:tcPr>
          <w:p w14:paraId="65C057FB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1EFC2EB9" w14:textId="6222F519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(7,611)</w:t>
            </w:r>
          </w:p>
        </w:tc>
        <w:tc>
          <w:tcPr>
            <w:tcW w:w="270" w:type="dxa"/>
          </w:tcPr>
          <w:p w14:paraId="4B993052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4EDF8DB5" w14:textId="1670A32A" w:rsidR="0039489B" w:rsidRPr="00882E30" w:rsidRDefault="0039489B" w:rsidP="00AF0EEA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714C4360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C1A5ED" w14:textId="49E3077F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10725E0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4A44E5BB" w14:textId="0FDF77DE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103,915</w:t>
            </w:r>
          </w:p>
        </w:tc>
      </w:tr>
      <w:tr w:rsidR="0039489B" w:rsidRPr="00105189" w14:paraId="4B8BC974" w14:textId="77777777" w:rsidTr="002A5BB6">
        <w:trPr>
          <w:trHeight w:val="334"/>
        </w:trPr>
        <w:tc>
          <w:tcPr>
            <w:tcW w:w="3328" w:type="dxa"/>
          </w:tcPr>
          <w:p w14:paraId="63BE8330" w14:textId="77777777" w:rsidR="0039489B" w:rsidRPr="00882E30" w:rsidRDefault="0039489B" w:rsidP="0039489B">
            <w:pPr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882E3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1" w:type="dxa"/>
          </w:tcPr>
          <w:p w14:paraId="7BACAD25" w14:textId="77777777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C5DE86" w14:textId="2A7B5D4D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</w:rPr>
              <w:t>3,878</w:t>
            </w:r>
          </w:p>
        </w:tc>
        <w:tc>
          <w:tcPr>
            <w:tcW w:w="270" w:type="dxa"/>
          </w:tcPr>
          <w:p w14:paraId="61F6914C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13079C85" w14:textId="77777777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7C9101" w14:textId="3212B71D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E30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270" w:type="dxa"/>
          </w:tcPr>
          <w:p w14:paraId="7BD3917A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0EC1B47D" w14:textId="77777777" w:rsidR="00AF0EEA" w:rsidRPr="00882E30" w:rsidRDefault="00AF0EEA" w:rsidP="0039489B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847C87" w14:textId="0B030ACB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31B0263A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C73369E" w14:textId="77777777" w:rsidR="00AF0EEA" w:rsidRPr="00882E30" w:rsidRDefault="00AF0EEA" w:rsidP="0039489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EDE328" w14:textId="40FBF1AC" w:rsidR="0039489B" w:rsidRPr="00882E30" w:rsidRDefault="0039489B" w:rsidP="0039489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0E3052AC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7172177C" w14:textId="77777777" w:rsidR="00AF0EEA" w:rsidRPr="00882E30" w:rsidRDefault="00AF0EEA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B5734A8" w14:textId="2AFAC55C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E30">
              <w:rPr>
                <w:rFonts w:ascii="Angsana New" w:hAnsi="Angsana New"/>
                <w:sz w:val="28"/>
                <w:szCs w:val="28"/>
              </w:rPr>
              <w:t>4,334</w:t>
            </w:r>
          </w:p>
        </w:tc>
      </w:tr>
      <w:tr w:rsidR="00AF0EEA" w:rsidRPr="00105189" w14:paraId="261F0DCA" w14:textId="77777777" w:rsidTr="002A5BB6">
        <w:trPr>
          <w:trHeight w:val="334"/>
        </w:trPr>
        <w:tc>
          <w:tcPr>
            <w:tcW w:w="3328" w:type="dxa"/>
          </w:tcPr>
          <w:p w14:paraId="78F1DFE7" w14:textId="1416E7B9" w:rsidR="00AF0EEA" w:rsidRPr="00882E30" w:rsidRDefault="0089387F" w:rsidP="00AF0EEA">
            <w:pPr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82E3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1" w:type="dxa"/>
          </w:tcPr>
          <w:p w14:paraId="72279BB9" w14:textId="61047AB4" w:rsidR="00AF0EEA" w:rsidRPr="00882E30" w:rsidRDefault="001E3EE6" w:rsidP="001E3EE6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422</w:t>
            </w:r>
          </w:p>
        </w:tc>
        <w:tc>
          <w:tcPr>
            <w:tcW w:w="270" w:type="dxa"/>
          </w:tcPr>
          <w:p w14:paraId="748DFD51" w14:textId="77777777" w:rsidR="00AF0EEA" w:rsidRPr="00882E30" w:rsidRDefault="00AF0EEA" w:rsidP="00AF0E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063C0909" w14:textId="3FD4D94A" w:rsidR="00AF0EEA" w:rsidRPr="00882E30" w:rsidRDefault="00653F2D" w:rsidP="00653F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882E30">
              <w:rPr>
                <w:rFonts w:ascii="Angsana New" w:hAnsi="Angsana New" w:cstheme="majorBidi"/>
                <w:sz w:val="28"/>
                <w:szCs w:val="28"/>
              </w:rPr>
              <w:t>(</w:t>
            </w:r>
            <w:r w:rsidR="00A14E0B">
              <w:rPr>
                <w:rFonts w:ascii="Angsana New" w:hAnsi="Angsana New" w:cstheme="majorBidi"/>
                <w:sz w:val="28"/>
                <w:szCs w:val="28"/>
              </w:rPr>
              <w:t>96</w:t>
            </w:r>
            <w:r w:rsidRPr="00882E30">
              <w:rPr>
                <w:rFonts w:ascii="Angsana New" w:hAnsi="Angsana New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335471" w14:textId="77777777" w:rsidR="00AF0EEA" w:rsidRPr="00882E30" w:rsidRDefault="00AF0EEA" w:rsidP="00AF0E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5A133F" w14:textId="0CC21491" w:rsidR="00AF0EEA" w:rsidRPr="00882E30" w:rsidRDefault="00AF0EEA" w:rsidP="00AF0EEA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462C9EDB" w14:textId="77777777" w:rsidR="00AF0EEA" w:rsidRPr="00882E30" w:rsidRDefault="00AF0EEA" w:rsidP="00AF0EE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43B5966" w14:textId="0753DE9F" w:rsidR="00AF0EEA" w:rsidRPr="00882E30" w:rsidRDefault="00AF0EEA" w:rsidP="00AF0EEA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hanging="48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E1A2E8" w14:textId="77777777" w:rsidR="00AF0EEA" w:rsidRPr="00882E30" w:rsidRDefault="00AF0EEA" w:rsidP="00AF0EE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223353B5" w14:textId="0585E205" w:rsidR="00AF0EEA" w:rsidRPr="00882E30" w:rsidRDefault="00895E8D" w:rsidP="00895E8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</w:t>
            </w:r>
          </w:p>
        </w:tc>
      </w:tr>
      <w:tr w:rsidR="0039489B" w:rsidRPr="00105189" w14:paraId="3025A015" w14:textId="77777777" w:rsidTr="002A5BB6">
        <w:trPr>
          <w:trHeight w:val="334"/>
        </w:trPr>
        <w:tc>
          <w:tcPr>
            <w:tcW w:w="3328" w:type="dxa"/>
          </w:tcPr>
          <w:p w14:paraId="2EBEAAA8" w14:textId="77777777" w:rsidR="0039489B" w:rsidRPr="00882E30" w:rsidRDefault="0039489B" w:rsidP="0039489B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3A5C1AD" w14:textId="4D69BA72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172,335</w:t>
            </w:r>
          </w:p>
        </w:tc>
        <w:tc>
          <w:tcPr>
            <w:tcW w:w="270" w:type="dxa"/>
          </w:tcPr>
          <w:p w14:paraId="6903F119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7453175" w14:textId="6804CB9A" w:rsidR="0039489B" w:rsidRPr="00882E30" w:rsidRDefault="0039489B" w:rsidP="00AF0EEA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</w:t>
            </w:r>
            <w:r w:rsidR="00653F2D" w:rsidRPr="00882E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882E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14874C7E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FA72DC" w14:textId="10B19092" w:rsidR="0039489B" w:rsidRPr="00C86A52" w:rsidRDefault="0039489B" w:rsidP="0039489B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86A5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2C9E14EB" w14:textId="77777777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8E4256" w14:textId="2CCC0205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64,956</w:t>
            </w:r>
          </w:p>
        </w:tc>
        <w:tc>
          <w:tcPr>
            <w:tcW w:w="270" w:type="dxa"/>
          </w:tcPr>
          <w:p w14:paraId="5D93986F" w14:textId="77777777" w:rsidR="0039489B" w:rsidRPr="00882E30" w:rsidRDefault="0039489B" w:rsidP="0039489B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4BC733" w14:textId="5167A37B" w:rsidR="0039489B" w:rsidRPr="00882E30" w:rsidRDefault="0039489B" w:rsidP="0039489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2E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243,</w:t>
            </w:r>
            <w:r w:rsidR="00653F2D" w:rsidRPr="00882E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882E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</w:tr>
    </w:tbl>
    <w:p w14:paraId="5849B571" w14:textId="6B3BE7B8" w:rsidR="009E2D82" w:rsidRDefault="009E2D82">
      <w:pPr>
        <w:rPr>
          <w:cs/>
        </w:rPr>
      </w:pPr>
    </w:p>
    <w:p w14:paraId="74357BA5" w14:textId="77777777" w:rsidR="009E2D82" w:rsidRDefault="009E2D82">
      <w:pPr>
        <w:rPr>
          <w:cs/>
        </w:rPr>
      </w:pPr>
      <w:r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1"/>
        <w:gridCol w:w="270"/>
        <w:gridCol w:w="989"/>
        <w:gridCol w:w="270"/>
        <w:gridCol w:w="992"/>
        <w:gridCol w:w="271"/>
        <w:gridCol w:w="990"/>
        <w:gridCol w:w="239"/>
        <w:gridCol w:w="31"/>
        <w:gridCol w:w="1169"/>
      </w:tblGrid>
      <w:tr w:rsidR="00F858F4" w:rsidRPr="00250470" w14:paraId="16DF207F" w14:textId="77777777" w:rsidTr="00256A57">
        <w:trPr>
          <w:trHeight w:val="139"/>
        </w:trPr>
        <w:tc>
          <w:tcPr>
            <w:tcW w:w="3328" w:type="dxa"/>
          </w:tcPr>
          <w:p w14:paraId="2ACBA1BB" w14:textId="77777777" w:rsidR="00F858F4" w:rsidRPr="00250470" w:rsidDel="00D54CF3" w:rsidRDefault="00F858F4" w:rsidP="00256A57">
            <w:pPr>
              <w:pStyle w:val="BodyText"/>
              <w:spacing w:after="0"/>
              <w:ind w:right="-1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2" w:type="dxa"/>
            <w:gridSpan w:val="10"/>
          </w:tcPr>
          <w:p w14:paraId="61084F82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858F4" w:rsidRPr="00250470" w14:paraId="652F4ABB" w14:textId="77777777" w:rsidTr="00256A57">
        <w:trPr>
          <w:trHeight w:val="139"/>
        </w:trPr>
        <w:tc>
          <w:tcPr>
            <w:tcW w:w="3328" w:type="dxa"/>
          </w:tcPr>
          <w:p w14:paraId="08EE5BB1" w14:textId="77777777" w:rsidR="00F858F4" w:rsidRPr="00250470" w:rsidRDefault="00F858F4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B404794" w14:textId="77777777" w:rsidR="00F858F4" w:rsidRPr="00250470" w:rsidRDefault="00F858F4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C06CE09" w14:textId="77777777" w:rsidR="00F858F4" w:rsidRPr="00250470" w:rsidRDefault="00F858F4" w:rsidP="00256A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</w:tcPr>
          <w:p w14:paraId="1C1AFDDF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250470">
              <w:rPr>
                <w:rFonts w:ascii="Angsana New" w:hAnsi="Angsana New"/>
                <w:sz w:val="24"/>
                <w:szCs w:val="24"/>
              </w:rPr>
              <w:t>/</w:t>
            </w: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</w:tcPr>
          <w:p w14:paraId="528A1C3E" w14:textId="77777777" w:rsidR="00F858F4" w:rsidRPr="00250470" w:rsidRDefault="00F858F4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76A5443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858F4" w:rsidRPr="00250470" w14:paraId="5B2CECA5" w14:textId="77777777" w:rsidTr="00256A57">
        <w:trPr>
          <w:trHeight w:val="139"/>
        </w:trPr>
        <w:tc>
          <w:tcPr>
            <w:tcW w:w="3328" w:type="dxa"/>
          </w:tcPr>
          <w:p w14:paraId="6252D135" w14:textId="0FEFF245" w:rsidR="00F858F4" w:rsidRDefault="00F858F4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32DE82F" w14:textId="77777777" w:rsidR="001D1E55" w:rsidRPr="00250470" w:rsidRDefault="001D1E55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30BFF6" w14:textId="77777777" w:rsidR="00F858F4" w:rsidRPr="00250470" w:rsidRDefault="00F858F4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1" w:type="dxa"/>
            <w:vAlign w:val="bottom"/>
          </w:tcPr>
          <w:p w14:paraId="4F4114D0" w14:textId="77777777" w:rsidR="00F858F4" w:rsidRPr="00250470" w:rsidRDefault="00F858F4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EC83E3E" w14:textId="462CDF86" w:rsidR="00F858F4" w:rsidRPr="00250470" w:rsidRDefault="00F858F4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C344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3308795C" w14:textId="77777777" w:rsidR="00F858F4" w:rsidRPr="00250470" w:rsidRDefault="00F858F4" w:rsidP="00256A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7249809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1E97467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70CC50B" w14:textId="77777777" w:rsidR="001D1E55" w:rsidRDefault="001D1E55" w:rsidP="00256A57">
            <w:pPr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  <w:p w14:paraId="742352CE" w14:textId="4CAF95A5" w:rsidR="00F858F4" w:rsidRPr="00250470" w:rsidRDefault="00F858F4" w:rsidP="00256A57">
            <w:pPr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A2C9C4E" w14:textId="77777777" w:rsidR="00F858F4" w:rsidRPr="0025047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44546B" w14:textId="77777777" w:rsidR="00F858F4" w:rsidRDefault="00D45E55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ได้มาจากการรวมธุรกิจ</w:t>
            </w:r>
          </w:p>
          <w:p w14:paraId="64D7CE9C" w14:textId="38912BD0" w:rsidR="003A3A3D" w:rsidRPr="00BA246C" w:rsidRDefault="003A3A3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A246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(หมายเหตุ </w:t>
            </w:r>
            <w:r w:rsidRPr="00BA246C">
              <w:rPr>
                <w:rFonts w:ascii="Angsana New" w:hAnsi="Angsana New"/>
                <w:i/>
                <w:iCs/>
                <w:sz w:val="24"/>
                <w:szCs w:val="24"/>
              </w:rPr>
              <w:t>4</w:t>
            </w:r>
            <w:r w:rsidRPr="00BA246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61E12E9" w14:textId="77777777" w:rsidR="00F858F4" w:rsidRPr="00250470" w:rsidRDefault="00F858F4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AC83F20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F2A773B" w14:textId="726382D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C344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F858F4" w:rsidRPr="00250470" w14:paraId="4CD419FB" w14:textId="77777777" w:rsidTr="00256A57">
        <w:trPr>
          <w:trHeight w:val="139"/>
        </w:trPr>
        <w:tc>
          <w:tcPr>
            <w:tcW w:w="3328" w:type="dxa"/>
          </w:tcPr>
          <w:p w14:paraId="657F6A74" w14:textId="77777777" w:rsidR="00F858F4" w:rsidRPr="00250470" w:rsidRDefault="00F858F4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2" w:type="dxa"/>
            <w:gridSpan w:val="10"/>
            <w:vAlign w:val="bottom"/>
          </w:tcPr>
          <w:p w14:paraId="6423CF49" w14:textId="77777777" w:rsidR="00F858F4" w:rsidRPr="0025047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25047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5047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A5BB6" w:rsidRPr="00250470" w14:paraId="06AF1700" w14:textId="5B93BD55" w:rsidTr="002A5BB6">
        <w:trPr>
          <w:trHeight w:val="334"/>
        </w:trPr>
        <w:tc>
          <w:tcPr>
            <w:tcW w:w="3328" w:type="dxa"/>
          </w:tcPr>
          <w:p w14:paraId="749B58EB" w14:textId="77777777" w:rsidR="002A5BB6" w:rsidRPr="00250470" w:rsidRDefault="002A5BB6" w:rsidP="002A5BB6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2" w:type="dxa"/>
            <w:gridSpan w:val="10"/>
          </w:tcPr>
          <w:p w14:paraId="4DD34FFA" w14:textId="77777777" w:rsidR="002A5BB6" w:rsidRPr="00250470" w:rsidRDefault="002A5BB6" w:rsidP="002A5BB6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3C344E" w:rsidRPr="00250470" w14:paraId="75EBD993" w14:textId="77777777" w:rsidTr="002A5BB6">
        <w:trPr>
          <w:trHeight w:val="334"/>
        </w:trPr>
        <w:tc>
          <w:tcPr>
            <w:tcW w:w="3328" w:type="dxa"/>
          </w:tcPr>
          <w:p w14:paraId="06121692" w14:textId="71597437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236CA8DB" w14:textId="6FF53F0C" w:rsidR="003C344E" w:rsidRPr="00250470" w:rsidRDefault="003C344E" w:rsidP="003C34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(147,590)</w:t>
            </w:r>
          </w:p>
        </w:tc>
        <w:tc>
          <w:tcPr>
            <w:tcW w:w="270" w:type="dxa"/>
          </w:tcPr>
          <w:p w14:paraId="1A96A9F6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90B97BD" w14:textId="1261F236" w:rsidR="00D45E55" w:rsidRPr="00D45E55" w:rsidRDefault="00D45E55" w:rsidP="00D92D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(5,550)</w:t>
            </w:r>
          </w:p>
        </w:tc>
        <w:tc>
          <w:tcPr>
            <w:tcW w:w="270" w:type="dxa"/>
          </w:tcPr>
          <w:p w14:paraId="1CC8F30C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D561555" w14:textId="3AC911C5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2B42E9F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9E0439" w14:textId="65D34B77" w:rsidR="003C344E" w:rsidRPr="00250470" w:rsidRDefault="00D45E55" w:rsidP="00D45E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(105,</w:t>
            </w:r>
            <w:r>
              <w:rPr>
                <w:rFonts w:ascii="Angsana New" w:hAnsi="Angsana New"/>
                <w:sz w:val="24"/>
                <w:szCs w:val="24"/>
              </w:rPr>
              <w:t>518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E14D9BF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8EC8D0D" w14:textId="51FD479F" w:rsidR="003C344E" w:rsidRPr="00250470" w:rsidRDefault="00D45E55" w:rsidP="00D92D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(258,658)</w:t>
            </w:r>
          </w:p>
        </w:tc>
      </w:tr>
      <w:tr w:rsidR="003C344E" w:rsidRPr="00250470" w14:paraId="3E2CBF36" w14:textId="77777777" w:rsidTr="002A5BB6">
        <w:trPr>
          <w:trHeight w:val="334"/>
        </w:trPr>
        <w:tc>
          <w:tcPr>
            <w:tcW w:w="3328" w:type="dxa"/>
          </w:tcPr>
          <w:p w14:paraId="60A21523" w14:textId="1C36497C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4511CB3D" w14:textId="1A465434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(1,306)</w:t>
            </w:r>
          </w:p>
        </w:tc>
        <w:tc>
          <w:tcPr>
            <w:tcW w:w="270" w:type="dxa"/>
          </w:tcPr>
          <w:p w14:paraId="56AEAFBC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698B191" w14:textId="6AA277E3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(4,913)</w:t>
            </w:r>
          </w:p>
        </w:tc>
        <w:tc>
          <w:tcPr>
            <w:tcW w:w="270" w:type="dxa"/>
          </w:tcPr>
          <w:p w14:paraId="2AE0BB3A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A7B78B7" w14:textId="78143884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DD2B363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738AB90" w14:textId="2E1252E6" w:rsidR="003C344E" w:rsidRPr="00250470" w:rsidRDefault="00D45E55" w:rsidP="00D45E5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1AA1E8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CC21F03" w14:textId="6C89FAC2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(6,219)</w:t>
            </w:r>
          </w:p>
        </w:tc>
      </w:tr>
      <w:tr w:rsidR="003C344E" w:rsidRPr="00250470" w14:paraId="6F00A8F7" w14:textId="77777777" w:rsidTr="002A5BB6">
        <w:trPr>
          <w:trHeight w:val="334"/>
        </w:trPr>
        <w:tc>
          <w:tcPr>
            <w:tcW w:w="3328" w:type="dxa"/>
          </w:tcPr>
          <w:p w14:paraId="441BB3D2" w14:textId="25F9F935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75CE4C63" w14:textId="3590C0EA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(35,608)</w:t>
            </w:r>
          </w:p>
        </w:tc>
        <w:tc>
          <w:tcPr>
            <w:tcW w:w="270" w:type="dxa"/>
          </w:tcPr>
          <w:p w14:paraId="06556EA6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6829360" w14:textId="163A537D" w:rsidR="003C344E" w:rsidRPr="00250470" w:rsidRDefault="00D45E55" w:rsidP="00D92D52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27,371</w:t>
            </w:r>
          </w:p>
        </w:tc>
        <w:tc>
          <w:tcPr>
            <w:tcW w:w="270" w:type="dxa"/>
          </w:tcPr>
          <w:p w14:paraId="2A5C7EC7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97854E9" w14:textId="1F1EB50B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85E4676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3C1F236" w14:textId="10030871" w:rsidR="003C344E" w:rsidRPr="00250470" w:rsidRDefault="00D45E55" w:rsidP="00D45E5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75D730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DCD108B" w14:textId="669865E2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(8,237)</w:t>
            </w:r>
          </w:p>
        </w:tc>
      </w:tr>
      <w:tr w:rsidR="003C344E" w:rsidRPr="00250470" w14:paraId="38764544" w14:textId="77777777" w:rsidTr="002A5BB6">
        <w:trPr>
          <w:trHeight w:val="334"/>
        </w:trPr>
        <w:tc>
          <w:tcPr>
            <w:tcW w:w="3328" w:type="dxa"/>
          </w:tcPr>
          <w:p w14:paraId="1EB5876B" w14:textId="6988ACFA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081" w:type="dxa"/>
          </w:tcPr>
          <w:p w14:paraId="4613E8DB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18C733" w14:textId="04D8F30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(19,924)</w:t>
            </w:r>
          </w:p>
        </w:tc>
        <w:tc>
          <w:tcPr>
            <w:tcW w:w="270" w:type="dxa"/>
          </w:tcPr>
          <w:p w14:paraId="129EB344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70E2FA5D" w14:textId="77777777" w:rsidR="00D45E55" w:rsidRDefault="00D45E55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4FF2F8" w14:textId="3FA32583" w:rsidR="003C344E" w:rsidRPr="00250470" w:rsidRDefault="00D45E55" w:rsidP="00D92D52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2F2907EF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98780E0" w14:textId="77777777" w:rsidR="00D92D52" w:rsidRDefault="00D92D52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08E4C7" w14:textId="1ECFEB6D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BDB1B06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333349B" w14:textId="77777777" w:rsidR="00D92D52" w:rsidRDefault="00D92D52" w:rsidP="00D45E5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4222EC5" w14:textId="4E67E7C4" w:rsidR="003C344E" w:rsidRPr="00250470" w:rsidRDefault="00D45E55" w:rsidP="00D45E5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E691854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8966259" w14:textId="77777777" w:rsidR="00D92D52" w:rsidRDefault="00D92D52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D72368" w14:textId="5E75CF16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(19,612)</w:t>
            </w:r>
          </w:p>
        </w:tc>
      </w:tr>
      <w:tr w:rsidR="003C344E" w:rsidRPr="00250470" w14:paraId="703DFDE5" w14:textId="77777777" w:rsidTr="002A5BB6">
        <w:trPr>
          <w:trHeight w:val="334"/>
        </w:trPr>
        <w:tc>
          <w:tcPr>
            <w:tcW w:w="3328" w:type="dxa"/>
          </w:tcPr>
          <w:p w14:paraId="7406E2E5" w14:textId="77777777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081" w:type="dxa"/>
          </w:tcPr>
          <w:p w14:paraId="3F97E482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D8D055" w14:textId="41261B94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(10,967)</w:t>
            </w:r>
          </w:p>
        </w:tc>
        <w:tc>
          <w:tcPr>
            <w:tcW w:w="270" w:type="dxa"/>
          </w:tcPr>
          <w:p w14:paraId="11BD3D6D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BC854E8" w14:textId="77777777" w:rsidR="003C344E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8D2036" w14:textId="01E72821" w:rsidR="00D45E55" w:rsidRPr="00250470" w:rsidRDefault="00D45E55" w:rsidP="00D92D52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2,693</w:t>
            </w:r>
          </w:p>
        </w:tc>
        <w:tc>
          <w:tcPr>
            <w:tcW w:w="270" w:type="dxa"/>
          </w:tcPr>
          <w:p w14:paraId="6619AAA1" w14:textId="6A834176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9C8392A" w14:textId="77777777" w:rsidR="00D92D52" w:rsidRDefault="00D92D52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5C92ACE" w14:textId="53C8CF5E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7E6EF78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2FA3E28" w14:textId="77777777" w:rsidR="00D92D52" w:rsidRDefault="00D92D52" w:rsidP="00D45E5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011DFF" w14:textId="7145EF4D" w:rsidR="003C344E" w:rsidRPr="00250470" w:rsidRDefault="00D45E55" w:rsidP="00D45E5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1E8BF05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2E88F58" w14:textId="77777777" w:rsidR="00D92D52" w:rsidRDefault="00D92D52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0CB30E" w14:textId="752F4EA2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(8,274)</w:t>
            </w:r>
          </w:p>
        </w:tc>
      </w:tr>
      <w:tr w:rsidR="003C344E" w:rsidRPr="00250470" w14:paraId="2A748793" w14:textId="77777777" w:rsidTr="002A5BB6">
        <w:trPr>
          <w:trHeight w:val="334"/>
        </w:trPr>
        <w:tc>
          <w:tcPr>
            <w:tcW w:w="3328" w:type="dxa"/>
          </w:tcPr>
          <w:p w14:paraId="6841C8FA" w14:textId="08623F26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1" w:type="dxa"/>
          </w:tcPr>
          <w:p w14:paraId="3EC8022D" w14:textId="1848E3E8" w:rsidR="003C344E" w:rsidRPr="00250470" w:rsidRDefault="003C344E" w:rsidP="00D92D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  <w:tc>
          <w:tcPr>
            <w:tcW w:w="270" w:type="dxa"/>
          </w:tcPr>
          <w:p w14:paraId="1A084CA5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B7116AE" w14:textId="6B4E43E1" w:rsidR="003C344E" w:rsidRPr="00250470" w:rsidRDefault="00D45E55" w:rsidP="00D92D52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270" w:type="dxa"/>
          </w:tcPr>
          <w:p w14:paraId="4C7FE8A7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20D2788" w14:textId="1CA9A796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DB27695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27BF45E" w14:textId="21776946" w:rsidR="003C344E" w:rsidRPr="00250470" w:rsidRDefault="00D45E55" w:rsidP="00D45E5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85A8381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373BF09" w14:textId="66813388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(1,632)</w:t>
            </w:r>
          </w:p>
        </w:tc>
      </w:tr>
      <w:tr w:rsidR="003C344E" w:rsidRPr="00250470" w14:paraId="0D7141AA" w14:textId="77777777" w:rsidTr="002A5BB6">
        <w:trPr>
          <w:trHeight w:val="334"/>
        </w:trPr>
        <w:tc>
          <w:tcPr>
            <w:tcW w:w="3328" w:type="dxa"/>
          </w:tcPr>
          <w:p w14:paraId="4003F71D" w14:textId="6F38D9F4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81" w:type="dxa"/>
          </w:tcPr>
          <w:p w14:paraId="76191ABC" w14:textId="448D1E0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(22,478)</w:t>
            </w:r>
          </w:p>
        </w:tc>
        <w:tc>
          <w:tcPr>
            <w:tcW w:w="270" w:type="dxa"/>
          </w:tcPr>
          <w:p w14:paraId="3C239C67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B9FCA4F" w14:textId="41075251" w:rsidR="003C344E" w:rsidRPr="00250470" w:rsidRDefault="00D45E55" w:rsidP="00D92D52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2,179</w:t>
            </w:r>
          </w:p>
        </w:tc>
        <w:tc>
          <w:tcPr>
            <w:tcW w:w="270" w:type="dxa"/>
          </w:tcPr>
          <w:p w14:paraId="0C20F851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81371D" w14:textId="70F907B5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D4ED872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92D377F" w14:textId="7D0E76CC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6B6C154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993FD83" w14:textId="1096E960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(20,299)</w:t>
            </w:r>
          </w:p>
        </w:tc>
      </w:tr>
      <w:tr w:rsidR="003C344E" w:rsidRPr="00250470" w14:paraId="085CF906" w14:textId="77777777" w:rsidTr="002A5BB6">
        <w:trPr>
          <w:trHeight w:val="334"/>
        </w:trPr>
        <w:tc>
          <w:tcPr>
            <w:tcW w:w="3328" w:type="dxa"/>
          </w:tcPr>
          <w:p w14:paraId="38B8931B" w14:textId="77777777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BF03E0A" w14:textId="64750F4E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(240,371)</w:t>
            </w:r>
          </w:p>
        </w:tc>
        <w:tc>
          <w:tcPr>
            <w:tcW w:w="270" w:type="dxa"/>
          </w:tcPr>
          <w:p w14:paraId="6A88C731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C4EA088" w14:textId="1663131E" w:rsidR="003C344E" w:rsidRPr="00250470" w:rsidRDefault="00D45E55" w:rsidP="00D92D52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22,958</w:t>
            </w:r>
          </w:p>
        </w:tc>
        <w:tc>
          <w:tcPr>
            <w:tcW w:w="270" w:type="dxa"/>
          </w:tcPr>
          <w:p w14:paraId="0F71534E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8D8546" w14:textId="071CA52B" w:rsidR="003C344E" w:rsidRPr="00250470" w:rsidRDefault="00D45E55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FC5AB60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959F45" w14:textId="51135896" w:rsidR="003C344E" w:rsidRPr="00250470" w:rsidRDefault="00D45E55" w:rsidP="00D45E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(105</w:t>
            </w:r>
            <w:r w:rsidRPr="00D45E5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,518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C0BDBEE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E010655" w14:textId="7824BC4B" w:rsidR="003C344E" w:rsidRPr="00250470" w:rsidRDefault="00D45E55" w:rsidP="003C344E">
            <w:pPr>
              <w:pStyle w:val="acctfourfigures"/>
              <w:tabs>
                <w:tab w:val="clear" w:pos="765"/>
                <w:tab w:val="left" w:pos="880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(322,931)</w:t>
            </w:r>
          </w:p>
        </w:tc>
      </w:tr>
      <w:tr w:rsidR="003C344E" w:rsidRPr="00250470" w14:paraId="742E4F0F" w14:textId="77777777" w:rsidTr="002A5BB6">
        <w:trPr>
          <w:trHeight w:val="235"/>
        </w:trPr>
        <w:tc>
          <w:tcPr>
            <w:tcW w:w="3328" w:type="dxa"/>
          </w:tcPr>
          <w:p w14:paraId="71C9FE51" w14:textId="77777777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D2E70E5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ADEA9E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00E78C2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B5749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B12B74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dxa"/>
          </w:tcPr>
          <w:p w14:paraId="019E98BD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9056D2" w14:textId="4D4C4276" w:rsidR="003C344E" w:rsidRPr="00250470" w:rsidRDefault="003C344E" w:rsidP="003C344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5FA52F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150CF51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0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C344E" w:rsidRPr="00250470" w14:paraId="22D4F170" w14:textId="77777777" w:rsidTr="002A5BB6">
        <w:trPr>
          <w:trHeight w:val="334"/>
        </w:trPr>
        <w:tc>
          <w:tcPr>
            <w:tcW w:w="3328" w:type="dxa"/>
          </w:tcPr>
          <w:p w14:paraId="2F9BDD39" w14:textId="77777777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982A768" w14:textId="16B45F28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(68,036)</w:t>
            </w:r>
          </w:p>
        </w:tc>
        <w:tc>
          <w:tcPr>
            <w:tcW w:w="270" w:type="dxa"/>
          </w:tcPr>
          <w:p w14:paraId="745CF022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2C7540C3" w14:textId="5EBD0811" w:rsidR="003C344E" w:rsidRPr="00250470" w:rsidRDefault="00D45E55" w:rsidP="00D92D52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29,</w:t>
            </w:r>
            <w:r w:rsidR="006F5FA5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270" w:type="dxa"/>
          </w:tcPr>
          <w:p w14:paraId="29424EC9" w14:textId="389840E3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56530E4" w14:textId="43FE1FF4" w:rsidR="003C344E" w:rsidRPr="00250470" w:rsidRDefault="00D45E55" w:rsidP="00D92D52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4B169D8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FD5359B" w14:textId="1AAC58E3" w:rsidR="003C344E" w:rsidRPr="00250470" w:rsidRDefault="00D45E55" w:rsidP="00D45E55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(40,562)</w:t>
            </w:r>
          </w:p>
        </w:tc>
        <w:tc>
          <w:tcPr>
            <w:tcW w:w="270" w:type="dxa"/>
            <w:gridSpan w:val="2"/>
          </w:tcPr>
          <w:p w14:paraId="61766B2D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6FA7E88" w14:textId="222E005A" w:rsidR="003C344E" w:rsidRPr="00250470" w:rsidRDefault="00D45E55" w:rsidP="003C344E">
            <w:pPr>
              <w:pStyle w:val="acctfourfigures"/>
              <w:tabs>
                <w:tab w:val="clear" w:pos="765"/>
                <w:tab w:val="left" w:pos="880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(79,</w:t>
            </w:r>
            <w:r w:rsidR="006F5FA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02)</w:t>
            </w:r>
          </w:p>
        </w:tc>
      </w:tr>
      <w:tr w:rsidR="003C344E" w:rsidRPr="00250470" w14:paraId="4C746FD3" w14:textId="77777777" w:rsidTr="001D6DF0">
        <w:trPr>
          <w:trHeight w:val="334"/>
        </w:trPr>
        <w:tc>
          <w:tcPr>
            <w:tcW w:w="3328" w:type="dxa"/>
          </w:tcPr>
          <w:p w14:paraId="60C994C6" w14:textId="77777777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05D511D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D8F91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87972D6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74851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1DE3DB1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05F1894B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E2CBB7E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830" w:right="340" w:firstLine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521A1EC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64DA9B5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left" w:pos="880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C344E" w:rsidRPr="00250470" w14:paraId="35013B12" w14:textId="77777777" w:rsidTr="002A5BB6">
        <w:trPr>
          <w:trHeight w:val="139"/>
        </w:trPr>
        <w:tc>
          <w:tcPr>
            <w:tcW w:w="3328" w:type="dxa"/>
          </w:tcPr>
          <w:p w14:paraId="30565F0C" w14:textId="77777777" w:rsidR="003C344E" w:rsidRPr="00250470" w:rsidDel="00D54CF3" w:rsidRDefault="003C344E" w:rsidP="003C344E">
            <w:pPr>
              <w:pStyle w:val="BodyText"/>
              <w:spacing w:after="0"/>
              <w:ind w:right="-1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2" w:type="dxa"/>
            <w:gridSpan w:val="10"/>
          </w:tcPr>
          <w:p w14:paraId="7C892945" w14:textId="2FF32270" w:rsidR="003C344E" w:rsidRPr="00250470" w:rsidRDefault="003C344E" w:rsidP="003C344E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C344E" w:rsidRPr="00250470" w14:paraId="0E3D5B74" w14:textId="77777777" w:rsidTr="002A5BB6">
        <w:trPr>
          <w:trHeight w:val="139"/>
        </w:trPr>
        <w:tc>
          <w:tcPr>
            <w:tcW w:w="3328" w:type="dxa"/>
          </w:tcPr>
          <w:p w14:paraId="0B43F6E3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96311AB" w14:textId="77777777" w:rsidR="003C344E" w:rsidRPr="00250470" w:rsidRDefault="003C344E" w:rsidP="003C344E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8A9B797" w14:textId="77777777" w:rsidR="003C344E" w:rsidRPr="00250470" w:rsidRDefault="003C344E" w:rsidP="003C344E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</w:tcPr>
          <w:p w14:paraId="21F52055" w14:textId="1EA40257" w:rsidR="003C344E" w:rsidRPr="00250470" w:rsidRDefault="003C344E" w:rsidP="003C344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250470">
              <w:rPr>
                <w:rFonts w:ascii="Angsana New" w:hAnsi="Angsana New"/>
                <w:sz w:val="24"/>
                <w:szCs w:val="24"/>
              </w:rPr>
              <w:t>/</w:t>
            </w: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53E615C0" w14:textId="77777777" w:rsidR="003C344E" w:rsidRPr="00250470" w:rsidRDefault="003C344E" w:rsidP="003C344E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3CDD3B6B" w14:textId="77777777" w:rsidR="003C344E" w:rsidRPr="00250470" w:rsidRDefault="003C344E" w:rsidP="003C344E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C344E" w:rsidRPr="00250470" w14:paraId="435C8FE7" w14:textId="77777777" w:rsidTr="002A5BB6">
        <w:trPr>
          <w:trHeight w:val="139"/>
        </w:trPr>
        <w:tc>
          <w:tcPr>
            <w:tcW w:w="3328" w:type="dxa"/>
          </w:tcPr>
          <w:p w14:paraId="62EA33FA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DD8D88F" w14:textId="77777777" w:rsidR="003C344E" w:rsidRPr="00250470" w:rsidRDefault="003C344E" w:rsidP="003C344E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2F8BE84" w14:textId="6DE19C09" w:rsidR="003C344E" w:rsidRPr="00250470" w:rsidRDefault="003C344E" w:rsidP="003C344E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3C344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6BB19C40" w14:textId="77777777" w:rsidR="003C344E" w:rsidRPr="00250470" w:rsidRDefault="003C344E" w:rsidP="003C344E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7C43C56" w14:textId="77777777" w:rsidR="003C344E" w:rsidRPr="00250470" w:rsidRDefault="003C344E" w:rsidP="003C344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4B7719" w14:textId="77777777" w:rsidR="003C344E" w:rsidRPr="00250470" w:rsidRDefault="003C344E" w:rsidP="003C344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D0406C" w14:textId="7BE946DB" w:rsidR="003C344E" w:rsidRPr="00250470" w:rsidRDefault="003C344E" w:rsidP="003C344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1D1E55">
              <w:rPr>
                <w:rFonts w:ascii="Angsana New" w:hAnsi="Angsana New"/>
                <w:sz w:val="24"/>
                <w:szCs w:val="24"/>
              </w:rPr>
              <w:t>(</w:t>
            </w:r>
            <w:r w:rsidRPr="00250470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1D1E55">
              <w:rPr>
                <w:rFonts w:ascii="Angsana New" w:hAnsi="Angsana New"/>
                <w:sz w:val="24"/>
                <w:szCs w:val="24"/>
              </w:rPr>
              <w:t>)</w:t>
            </w:r>
            <w:r w:rsidRPr="00250470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E77D1A7" w14:textId="77777777" w:rsidR="003C344E" w:rsidRPr="00250470" w:rsidRDefault="003C344E" w:rsidP="003C344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61F9E3" w14:textId="77777777" w:rsidR="003C344E" w:rsidRPr="00250470" w:rsidRDefault="003C344E" w:rsidP="003C344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1024DB58" w14:textId="54BC3315" w:rsidR="003C344E" w:rsidRPr="00250470" w:rsidRDefault="003C344E" w:rsidP="003C344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70FF699A" w14:textId="77777777" w:rsidR="003C344E" w:rsidRPr="00250470" w:rsidRDefault="003C344E" w:rsidP="003C344E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1832059" w14:textId="77777777" w:rsidR="003C344E" w:rsidRPr="00250470" w:rsidRDefault="003C344E" w:rsidP="003C344E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E7CC348" w14:textId="48232400" w:rsidR="003C344E" w:rsidRPr="00250470" w:rsidRDefault="003C344E" w:rsidP="003C344E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3C344E" w:rsidRPr="00250470" w14:paraId="50BB55CA" w14:textId="77777777" w:rsidTr="002A5BB6">
        <w:trPr>
          <w:trHeight w:val="139"/>
        </w:trPr>
        <w:tc>
          <w:tcPr>
            <w:tcW w:w="3328" w:type="dxa"/>
          </w:tcPr>
          <w:p w14:paraId="39F098B4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2" w:type="dxa"/>
            <w:gridSpan w:val="10"/>
            <w:vAlign w:val="bottom"/>
          </w:tcPr>
          <w:p w14:paraId="430FD06A" w14:textId="27B5C5B1" w:rsidR="003C344E" w:rsidRPr="00250470" w:rsidRDefault="003C344E" w:rsidP="003C344E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C344E" w:rsidRPr="00250470" w14:paraId="3FF17D9C" w14:textId="77777777" w:rsidTr="002A5BB6">
        <w:trPr>
          <w:trHeight w:val="139"/>
        </w:trPr>
        <w:tc>
          <w:tcPr>
            <w:tcW w:w="3328" w:type="dxa"/>
          </w:tcPr>
          <w:p w14:paraId="529FF24C" w14:textId="77777777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5D1F299F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8C94B4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F316C00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08EEBA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488C17A5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26FE71F6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FBB2E49" w14:textId="0F0DFF0E" w:rsidR="003C344E" w:rsidRPr="00250470" w:rsidRDefault="003C344E" w:rsidP="003C34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2AEB82C2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280416F5" w14:textId="77777777" w:rsidR="003C344E" w:rsidRPr="00250470" w:rsidRDefault="003C344E" w:rsidP="003C34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C344E" w:rsidRPr="00250470" w14:paraId="79B55E8A" w14:textId="77777777" w:rsidTr="002A5BB6">
        <w:trPr>
          <w:trHeight w:val="139"/>
        </w:trPr>
        <w:tc>
          <w:tcPr>
            <w:tcW w:w="3328" w:type="dxa"/>
          </w:tcPr>
          <w:p w14:paraId="2E6CA3E3" w14:textId="77777777" w:rsidR="003C344E" w:rsidRPr="00250470" w:rsidRDefault="003C344E" w:rsidP="003C344E">
            <w:pPr>
              <w:ind w:left="-18" w:right="-79"/>
              <w:rPr>
                <w:rFonts w:ascii="Angsana New" w:hAnsi="Angsana New"/>
                <w:color w:val="0000FF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18D8099E" w14:textId="144F4082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9,785</w:t>
            </w:r>
          </w:p>
        </w:tc>
        <w:tc>
          <w:tcPr>
            <w:tcW w:w="270" w:type="dxa"/>
          </w:tcPr>
          <w:p w14:paraId="32F5B72F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781562D" w14:textId="6FEF4F07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</w:p>
        </w:tc>
        <w:tc>
          <w:tcPr>
            <w:tcW w:w="270" w:type="dxa"/>
          </w:tcPr>
          <w:p w14:paraId="57D3B67E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C789E7" w14:textId="03E82F4C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134B171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0CD7D0" w14:textId="11AAD1A5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37C030D0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631D64EA" w14:textId="6FDB91B7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 w:hint="cs"/>
                <w:sz w:val="24"/>
                <w:szCs w:val="24"/>
                <w:lang w:val="en-US" w:bidi="th-TH"/>
              </w:rPr>
              <w:t>9</w:t>
            </w:r>
            <w:r w:rsidRPr="003C344E">
              <w:rPr>
                <w:rFonts w:ascii="Angsana New" w:hAnsi="Angsana New"/>
                <w:sz w:val="24"/>
                <w:szCs w:val="24"/>
                <w:lang w:val="en-US" w:bidi="th-TH"/>
              </w:rPr>
              <w:t>,809</w:t>
            </w:r>
          </w:p>
        </w:tc>
      </w:tr>
      <w:tr w:rsidR="003C344E" w:rsidRPr="00250470" w14:paraId="71D9070F" w14:textId="77777777" w:rsidTr="002A5BB6">
        <w:trPr>
          <w:trHeight w:val="139"/>
        </w:trPr>
        <w:tc>
          <w:tcPr>
            <w:tcW w:w="3328" w:type="dxa"/>
          </w:tcPr>
          <w:p w14:paraId="3DF8C5CD" w14:textId="77777777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0BC91215" w14:textId="11340FA8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9,975</w:t>
            </w:r>
          </w:p>
        </w:tc>
        <w:tc>
          <w:tcPr>
            <w:tcW w:w="270" w:type="dxa"/>
          </w:tcPr>
          <w:p w14:paraId="3BC7637B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6B4033D5" w14:textId="3BE133B2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</w:rPr>
              <w:t>7,365</w:t>
            </w:r>
          </w:p>
        </w:tc>
        <w:tc>
          <w:tcPr>
            <w:tcW w:w="270" w:type="dxa"/>
          </w:tcPr>
          <w:p w14:paraId="19115D87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AC5F680" w14:textId="2B396FA1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630B3F11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3DD44A" w14:textId="1B64D010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41060954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1FA0AB51" w14:textId="4EF856EC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</w:rPr>
              <w:t>17,340</w:t>
            </w:r>
          </w:p>
        </w:tc>
      </w:tr>
      <w:tr w:rsidR="003C344E" w:rsidRPr="00250470" w14:paraId="16B3A08C" w14:textId="77777777" w:rsidTr="002A5BB6">
        <w:trPr>
          <w:trHeight w:val="139"/>
        </w:trPr>
        <w:tc>
          <w:tcPr>
            <w:tcW w:w="3328" w:type="dxa"/>
          </w:tcPr>
          <w:p w14:paraId="70975087" w14:textId="0F23888D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77F94C37" w14:textId="27612D88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31,561</w:t>
            </w:r>
          </w:p>
        </w:tc>
        <w:tc>
          <w:tcPr>
            <w:tcW w:w="270" w:type="dxa"/>
          </w:tcPr>
          <w:p w14:paraId="31EDDFE1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0DB284FF" w14:textId="1EF4C324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(2,201)</w:t>
            </w:r>
          </w:p>
        </w:tc>
        <w:tc>
          <w:tcPr>
            <w:tcW w:w="270" w:type="dxa"/>
          </w:tcPr>
          <w:p w14:paraId="14A4DE57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3F26FD2" w14:textId="23991C05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6B89850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B82AC7" w14:textId="5439B501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6E4DD57A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3B03AA93" w14:textId="25FF7F92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29,360</w:t>
            </w:r>
          </w:p>
        </w:tc>
      </w:tr>
      <w:tr w:rsidR="003C344E" w:rsidRPr="00250470" w14:paraId="7A2352A4" w14:textId="77777777" w:rsidTr="002A5BB6">
        <w:trPr>
          <w:trHeight w:val="139"/>
        </w:trPr>
        <w:tc>
          <w:tcPr>
            <w:tcW w:w="3328" w:type="dxa"/>
          </w:tcPr>
          <w:p w14:paraId="371DCB83" w14:textId="52AC3C75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 w:hint="cs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1081" w:type="dxa"/>
          </w:tcPr>
          <w:p w14:paraId="0D15411A" w14:textId="524D9A5F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49</w:t>
            </w:r>
          </w:p>
        </w:tc>
        <w:tc>
          <w:tcPr>
            <w:tcW w:w="270" w:type="dxa"/>
          </w:tcPr>
          <w:p w14:paraId="036F3420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5C2F7382" w14:textId="49E08A57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(1)</w:t>
            </w:r>
          </w:p>
        </w:tc>
        <w:tc>
          <w:tcPr>
            <w:tcW w:w="270" w:type="dxa"/>
          </w:tcPr>
          <w:p w14:paraId="236F31CC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BD62457" w14:textId="0862D838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613D1783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BBEACE" w14:textId="4AE016A0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672BE874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1A81A1A7" w14:textId="117E74A4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48</w:t>
            </w:r>
          </w:p>
        </w:tc>
      </w:tr>
      <w:tr w:rsidR="003C344E" w:rsidRPr="00250470" w14:paraId="2D5354D0" w14:textId="77777777" w:rsidTr="002A5BB6">
        <w:trPr>
          <w:trHeight w:val="139"/>
        </w:trPr>
        <w:tc>
          <w:tcPr>
            <w:tcW w:w="3328" w:type="dxa"/>
          </w:tcPr>
          <w:p w14:paraId="7245F901" w14:textId="494B5619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016E8D7C" w14:textId="24D720D6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163</w:t>
            </w:r>
          </w:p>
        </w:tc>
        <w:tc>
          <w:tcPr>
            <w:tcW w:w="270" w:type="dxa"/>
          </w:tcPr>
          <w:p w14:paraId="093673BD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0902DB27" w14:textId="426EE0DD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(110)</w:t>
            </w:r>
          </w:p>
        </w:tc>
        <w:tc>
          <w:tcPr>
            <w:tcW w:w="270" w:type="dxa"/>
          </w:tcPr>
          <w:p w14:paraId="4D9E1CB4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5C00A0F" w14:textId="73BD4161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34EA961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C4D677" w14:textId="1ED93387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3964602F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5ACAB374" w14:textId="7D80B41C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53</w:t>
            </w:r>
          </w:p>
        </w:tc>
      </w:tr>
      <w:tr w:rsidR="003C344E" w:rsidRPr="00250470" w14:paraId="1171CBAC" w14:textId="77777777" w:rsidTr="002A5BB6">
        <w:trPr>
          <w:trHeight w:val="139"/>
        </w:trPr>
        <w:tc>
          <w:tcPr>
            <w:tcW w:w="3328" w:type="dxa"/>
          </w:tcPr>
          <w:p w14:paraId="2662805C" w14:textId="34836B5E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ดอกเบี้ยร</w:t>
            </w:r>
            <w:r w:rsidRPr="00250470">
              <w:rPr>
                <w:rFonts w:ascii="Angsana New" w:hAnsi="Angsana New" w:hint="cs"/>
                <w:sz w:val="24"/>
                <w:szCs w:val="24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2BE31F5E" w14:textId="5711258F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119,164</w:t>
            </w:r>
          </w:p>
        </w:tc>
        <w:tc>
          <w:tcPr>
            <w:tcW w:w="270" w:type="dxa"/>
          </w:tcPr>
          <w:p w14:paraId="433719BD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33E3312A" w14:textId="2BAB1DAC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(7,638)</w:t>
            </w:r>
          </w:p>
        </w:tc>
        <w:tc>
          <w:tcPr>
            <w:tcW w:w="270" w:type="dxa"/>
          </w:tcPr>
          <w:p w14:paraId="2DE1F95E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1284E35" w14:textId="6F9F40A1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124D36E6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FE1C2" w14:textId="70B5D7BB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28C49EE7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1A10CC14" w14:textId="37892B99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111,526</w:t>
            </w:r>
          </w:p>
        </w:tc>
      </w:tr>
      <w:tr w:rsidR="003C344E" w:rsidRPr="00250470" w14:paraId="776834EC" w14:textId="77777777" w:rsidTr="002A5BB6">
        <w:trPr>
          <w:trHeight w:val="334"/>
        </w:trPr>
        <w:tc>
          <w:tcPr>
            <w:tcW w:w="3328" w:type="dxa"/>
          </w:tcPr>
          <w:p w14:paraId="2DF0B2FA" w14:textId="77777777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</w:t>
            </w:r>
          </w:p>
          <w:p w14:paraId="060EE349" w14:textId="77777777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3999C01B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1EC12AE" w14:textId="5A6BB036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85</w:t>
            </w:r>
          </w:p>
        </w:tc>
        <w:tc>
          <w:tcPr>
            <w:tcW w:w="270" w:type="dxa"/>
          </w:tcPr>
          <w:p w14:paraId="289569A4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5F477CCB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8A94A8" w14:textId="548B5495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270" w:type="dxa"/>
          </w:tcPr>
          <w:p w14:paraId="5375A28F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A5DE547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F6B9AF2" w14:textId="1F318BA5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4DBBD21F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564859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7DEFC9" w14:textId="5F226E93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3964DCDE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53F5F0BA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0DEDC9" w14:textId="1D210117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</w:rPr>
              <w:t>121</w:t>
            </w:r>
          </w:p>
        </w:tc>
      </w:tr>
      <w:tr w:rsidR="003C344E" w:rsidRPr="00250470" w14:paraId="0F2F88DD" w14:textId="77777777" w:rsidTr="002A5BB6">
        <w:trPr>
          <w:trHeight w:val="334"/>
        </w:trPr>
        <w:tc>
          <w:tcPr>
            <w:tcW w:w="3328" w:type="dxa"/>
          </w:tcPr>
          <w:p w14:paraId="342B37A9" w14:textId="77777777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</w:t>
            </w:r>
          </w:p>
          <w:p w14:paraId="73C33A24" w14:textId="49EA14C2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81" w:type="dxa"/>
          </w:tcPr>
          <w:p w14:paraId="52400AC4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8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7495DA0" w14:textId="7DE9D2B9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4,317</w:t>
            </w:r>
          </w:p>
        </w:tc>
        <w:tc>
          <w:tcPr>
            <w:tcW w:w="270" w:type="dxa"/>
          </w:tcPr>
          <w:p w14:paraId="5499B9F6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2CD5BDB9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F13F93C" w14:textId="1EDC342E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3C344E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70" w:type="dxa"/>
          </w:tcPr>
          <w:p w14:paraId="4C4D56AD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7271FC6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7D0546" w14:textId="32FAE28C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(813)</w:t>
            </w:r>
          </w:p>
        </w:tc>
        <w:tc>
          <w:tcPr>
            <w:tcW w:w="271" w:type="dxa"/>
          </w:tcPr>
          <w:p w14:paraId="6A2977B8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4C76E4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5927D34" w14:textId="2B79F241" w:rsidR="003C344E" w:rsidRPr="003C344E" w:rsidRDefault="003C344E" w:rsidP="003C344E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3FDA0DF4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</w:tcPr>
          <w:p w14:paraId="02AACD66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84A15F" w14:textId="6D966B1D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</w:rPr>
              <w:t>3,878</w:t>
            </w:r>
          </w:p>
        </w:tc>
      </w:tr>
      <w:tr w:rsidR="003C344E" w:rsidRPr="00250470" w14:paraId="1A78C255" w14:textId="77777777" w:rsidTr="002A5BB6">
        <w:trPr>
          <w:trHeight w:val="334"/>
        </w:trPr>
        <w:tc>
          <w:tcPr>
            <w:tcW w:w="3328" w:type="dxa"/>
          </w:tcPr>
          <w:p w14:paraId="0912001C" w14:textId="76666AFD" w:rsidR="003C344E" w:rsidRPr="00250470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9AE460" w14:textId="70203228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239</w:t>
            </w:r>
          </w:p>
        </w:tc>
        <w:tc>
          <w:tcPr>
            <w:tcW w:w="270" w:type="dxa"/>
          </w:tcPr>
          <w:p w14:paraId="5B38052C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F2B6212" w14:textId="5AB316FB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</w:rPr>
              <w:t>(39)</w:t>
            </w:r>
          </w:p>
        </w:tc>
        <w:tc>
          <w:tcPr>
            <w:tcW w:w="270" w:type="dxa"/>
          </w:tcPr>
          <w:p w14:paraId="0E5E1466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0E693A" w14:textId="55EF2A6C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2D1E1CE5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4147F3" w14:textId="272BAD83" w:rsidR="003C344E" w:rsidRPr="003C344E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44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45720646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14:paraId="426792D5" w14:textId="595586F8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sz w:val="24"/>
                <w:szCs w:val="24"/>
              </w:rPr>
              <w:t>200</w:t>
            </w:r>
          </w:p>
        </w:tc>
      </w:tr>
      <w:tr w:rsidR="003C344E" w:rsidRPr="00250470" w14:paraId="11F27A4C" w14:textId="77777777" w:rsidTr="002A5BB6">
        <w:trPr>
          <w:trHeight w:val="334"/>
        </w:trPr>
        <w:tc>
          <w:tcPr>
            <w:tcW w:w="3328" w:type="dxa"/>
          </w:tcPr>
          <w:p w14:paraId="25C3FF43" w14:textId="77777777" w:rsidR="003C344E" w:rsidRPr="00250470" w:rsidRDefault="003C344E" w:rsidP="003C344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B2472A5" w14:textId="2EFB204B" w:rsidR="003C344E" w:rsidRPr="003C344E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175,338</w:t>
            </w:r>
          </w:p>
        </w:tc>
        <w:tc>
          <w:tcPr>
            <w:tcW w:w="270" w:type="dxa"/>
          </w:tcPr>
          <w:p w14:paraId="704F24D1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7444FF3" w14:textId="2EC1C747" w:rsidR="003C344E" w:rsidRPr="003C344E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(2,190)</w:t>
            </w:r>
          </w:p>
        </w:tc>
        <w:tc>
          <w:tcPr>
            <w:tcW w:w="270" w:type="dxa"/>
          </w:tcPr>
          <w:p w14:paraId="02BBF805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017598" w14:textId="2F0977FD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(813)</w:t>
            </w:r>
          </w:p>
        </w:tc>
        <w:tc>
          <w:tcPr>
            <w:tcW w:w="271" w:type="dxa"/>
          </w:tcPr>
          <w:p w14:paraId="05FCA9EE" w14:textId="77777777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40" w:right="340" w:hanging="4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268A06" w14:textId="39406426" w:rsidR="003C344E" w:rsidRPr="003C344E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40" w:right="340" w:hanging="4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6189B01E" w14:textId="77777777" w:rsidR="003C344E" w:rsidRPr="003C344E" w:rsidRDefault="003C344E" w:rsidP="003C344E">
            <w:pPr>
              <w:pStyle w:val="acctfourfigures"/>
              <w:tabs>
                <w:tab w:val="clear" w:pos="765"/>
                <w:tab w:val="decimal" w:pos="633"/>
                <w:tab w:val="decimal" w:pos="832"/>
                <w:tab w:val="decimal" w:pos="1238"/>
              </w:tabs>
              <w:spacing w:line="240" w:lineRule="atLeast"/>
              <w:ind w:right="6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6589D" w14:textId="4873EACE" w:rsidR="003C344E" w:rsidRPr="003C344E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C344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172,335</w:t>
            </w:r>
          </w:p>
        </w:tc>
      </w:tr>
    </w:tbl>
    <w:p w14:paraId="03E6A530" w14:textId="277FD192" w:rsidR="00697D05" w:rsidRDefault="00697D05">
      <w:pPr>
        <w:rPr>
          <w:cs/>
        </w:rPr>
      </w:pPr>
    </w:p>
    <w:p w14:paraId="6D979585" w14:textId="77777777" w:rsidR="00697D05" w:rsidRDefault="00697D05">
      <w:pPr>
        <w:rPr>
          <w:cs/>
        </w:rPr>
      </w:pPr>
      <w:r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1"/>
        <w:gridCol w:w="270"/>
        <w:gridCol w:w="989"/>
        <w:gridCol w:w="270"/>
        <w:gridCol w:w="992"/>
        <w:gridCol w:w="271"/>
        <w:gridCol w:w="990"/>
        <w:gridCol w:w="239"/>
        <w:gridCol w:w="1200"/>
      </w:tblGrid>
      <w:tr w:rsidR="00697D05" w:rsidRPr="00E2614F" w14:paraId="7105F4E5" w14:textId="77777777" w:rsidTr="00B738AA">
        <w:trPr>
          <w:trHeight w:val="139"/>
        </w:trPr>
        <w:tc>
          <w:tcPr>
            <w:tcW w:w="3328" w:type="dxa"/>
          </w:tcPr>
          <w:p w14:paraId="75A30480" w14:textId="77777777" w:rsidR="00697D05" w:rsidRPr="00BB31F9" w:rsidDel="00D54CF3" w:rsidRDefault="00697D05" w:rsidP="00B738AA">
            <w:pPr>
              <w:pStyle w:val="BodyText"/>
              <w:spacing w:after="0"/>
              <w:ind w:right="-1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2" w:type="dxa"/>
            <w:gridSpan w:val="9"/>
          </w:tcPr>
          <w:p w14:paraId="09F0AC12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7D05" w:rsidRPr="00E2614F" w14:paraId="0A65B22C" w14:textId="77777777" w:rsidTr="00B738AA">
        <w:trPr>
          <w:trHeight w:val="139"/>
        </w:trPr>
        <w:tc>
          <w:tcPr>
            <w:tcW w:w="3328" w:type="dxa"/>
          </w:tcPr>
          <w:p w14:paraId="0C90E48A" w14:textId="77777777" w:rsidR="00697D05" w:rsidRPr="00BB31F9" w:rsidRDefault="00697D05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D9C329D" w14:textId="77777777" w:rsidR="00697D05" w:rsidRPr="00BB31F9" w:rsidRDefault="00697D05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C4E7884" w14:textId="77777777" w:rsidR="00697D05" w:rsidRPr="00BB31F9" w:rsidRDefault="00697D05" w:rsidP="00B738AA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</w:tcPr>
          <w:p w14:paraId="497244BB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BB31F9">
              <w:rPr>
                <w:rFonts w:ascii="Angsana New" w:hAnsi="Angsana New"/>
                <w:sz w:val="24"/>
                <w:szCs w:val="24"/>
              </w:rPr>
              <w:t>/</w:t>
            </w: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3FC39F89" w14:textId="77777777" w:rsidR="00697D05" w:rsidRPr="00BB31F9" w:rsidRDefault="00697D05" w:rsidP="00B738AA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ECC304C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97D05" w:rsidRPr="00E2614F" w14:paraId="7765FDD7" w14:textId="77777777" w:rsidTr="00B738AA">
        <w:trPr>
          <w:trHeight w:val="139"/>
        </w:trPr>
        <w:tc>
          <w:tcPr>
            <w:tcW w:w="3328" w:type="dxa"/>
          </w:tcPr>
          <w:p w14:paraId="7A70FE4C" w14:textId="77777777" w:rsidR="00697D05" w:rsidRPr="00BB31F9" w:rsidRDefault="00697D05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BD8B247" w14:textId="77777777" w:rsidR="00697D05" w:rsidRPr="00BB31F9" w:rsidRDefault="00697D05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33C339F" w14:textId="29FDA900" w:rsidR="00697D05" w:rsidRPr="00BB31F9" w:rsidRDefault="00697D05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B31F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C344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57952ED5" w14:textId="77777777" w:rsidR="00697D05" w:rsidRPr="00BB31F9" w:rsidRDefault="00697D05" w:rsidP="00B738AA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1327394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88B235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22972FF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B2D6F02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089FC8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7AE67F77" w14:textId="77777777" w:rsidR="00697D05" w:rsidRPr="00BB31F9" w:rsidRDefault="00697D05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77B4E0D4" w14:textId="77777777" w:rsidR="00697D05" w:rsidRPr="00BB31F9" w:rsidRDefault="00697D05" w:rsidP="00B738AA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712214BB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382438B" w14:textId="26EF09FA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B31F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C344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697D05" w:rsidRPr="00E2614F" w14:paraId="036EF1C0" w14:textId="77777777" w:rsidTr="00B738AA">
        <w:trPr>
          <w:trHeight w:val="139"/>
        </w:trPr>
        <w:tc>
          <w:tcPr>
            <w:tcW w:w="3328" w:type="dxa"/>
          </w:tcPr>
          <w:p w14:paraId="1EC812D9" w14:textId="77777777" w:rsidR="00697D05" w:rsidRPr="00BB31F9" w:rsidRDefault="00697D05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2" w:type="dxa"/>
            <w:gridSpan w:val="9"/>
            <w:vAlign w:val="bottom"/>
          </w:tcPr>
          <w:p w14:paraId="7C87DE7A" w14:textId="77777777" w:rsidR="00697D05" w:rsidRPr="00BB31F9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E64" w:rsidRPr="00E2614F" w14:paraId="6FDF1979" w14:textId="77777777" w:rsidTr="002A5BB6">
        <w:trPr>
          <w:trHeight w:val="334"/>
        </w:trPr>
        <w:tc>
          <w:tcPr>
            <w:tcW w:w="3328" w:type="dxa"/>
          </w:tcPr>
          <w:p w14:paraId="2883C1D1" w14:textId="77777777" w:rsidR="008C0E64" w:rsidRPr="00BB31F9" w:rsidRDefault="008C0E64" w:rsidP="008C0E6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</w:tcPr>
          <w:p w14:paraId="61AF3069" w14:textId="77777777" w:rsidR="008C0E64" w:rsidRPr="00BB31F9" w:rsidRDefault="008C0E64" w:rsidP="008614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8E122E9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004F44D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CF58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98F68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44651F60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0427CA" w14:textId="24E01A7E" w:rsidR="008C0E64" w:rsidRPr="00BB31F9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57751DD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8C7130" w14:textId="77777777" w:rsidR="008C0E64" w:rsidRPr="00BB31F9" w:rsidRDefault="008C0E64" w:rsidP="008C0E64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344E" w:rsidRPr="00E2614F" w14:paraId="0BAA149F" w14:textId="77777777" w:rsidTr="002A5BB6">
        <w:trPr>
          <w:trHeight w:val="334"/>
        </w:trPr>
        <w:tc>
          <w:tcPr>
            <w:tcW w:w="3328" w:type="dxa"/>
          </w:tcPr>
          <w:p w14:paraId="2B4693EB" w14:textId="1600B12D" w:rsidR="003C344E" w:rsidRPr="00BB31F9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4DA56122" w14:textId="26DC6279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(155,358)</w:t>
            </w:r>
          </w:p>
        </w:tc>
        <w:tc>
          <w:tcPr>
            <w:tcW w:w="270" w:type="dxa"/>
          </w:tcPr>
          <w:p w14:paraId="5C8C291F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081266F4" w14:textId="61CCDEE7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7,768</w:t>
            </w:r>
          </w:p>
        </w:tc>
        <w:tc>
          <w:tcPr>
            <w:tcW w:w="270" w:type="dxa"/>
          </w:tcPr>
          <w:p w14:paraId="45044634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0060F22" w14:textId="36C63FA0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137F67D1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  <w:tab w:val="decimal" w:pos="68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BE75F3" w14:textId="4F11A7C3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3ABFA785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658A74A7" w14:textId="7019F8AC" w:rsidR="003C344E" w:rsidRPr="00BB31F9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(147,590)</w:t>
            </w:r>
          </w:p>
        </w:tc>
      </w:tr>
      <w:tr w:rsidR="003C344E" w:rsidRPr="00E2614F" w14:paraId="2B7EC15A" w14:textId="77777777" w:rsidTr="002A5BB6">
        <w:trPr>
          <w:trHeight w:val="334"/>
        </w:trPr>
        <w:tc>
          <w:tcPr>
            <w:tcW w:w="3328" w:type="dxa"/>
          </w:tcPr>
          <w:p w14:paraId="1B9883EB" w14:textId="656B5079" w:rsidR="003C344E" w:rsidRPr="00BB31F9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45098299" w14:textId="6E850111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(359)</w:t>
            </w:r>
          </w:p>
        </w:tc>
        <w:tc>
          <w:tcPr>
            <w:tcW w:w="270" w:type="dxa"/>
          </w:tcPr>
          <w:p w14:paraId="18E3F237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BCFD828" w14:textId="73163E31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(947)</w:t>
            </w:r>
          </w:p>
        </w:tc>
        <w:tc>
          <w:tcPr>
            <w:tcW w:w="270" w:type="dxa"/>
          </w:tcPr>
          <w:p w14:paraId="6FA46EDD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23E09B3" w14:textId="7D3146F9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106E3C7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  <w:tab w:val="decimal" w:pos="68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5D3BA3" w14:textId="5B54C396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03C596E3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4E3A3E8F" w14:textId="7BFF4CA4" w:rsidR="003C344E" w:rsidRPr="00BB31F9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(1,306)</w:t>
            </w:r>
          </w:p>
        </w:tc>
      </w:tr>
      <w:tr w:rsidR="003C344E" w:rsidRPr="00E2614F" w14:paraId="7024224C" w14:textId="77777777" w:rsidTr="002A5BB6">
        <w:trPr>
          <w:trHeight w:val="334"/>
        </w:trPr>
        <w:tc>
          <w:tcPr>
            <w:tcW w:w="3328" w:type="dxa"/>
          </w:tcPr>
          <w:p w14:paraId="198706B0" w14:textId="581F8A62" w:rsidR="003C344E" w:rsidRPr="00BB31F9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6C185F02" w14:textId="178DADAF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(35,166)</w:t>
            </w:r>
          </w:p>
        </w:tc>
        <w:tc>
          <w:tcPr>
            <w:tcW w:w="270" w:type="dxa"/>
          </w:tcPr>
          <w:p w14:paraId="7E01BE18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23E68DFD" w14:textId="6948530A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(442)</w:t>
            </w:r>
          </w:p>
        </w:tc>
        <w:tc>
          <w:tcPr>
            <w:tcW w:w="270" w:type="dxa"/>
          </w:tcPr>
          <w:p w14:paraId="5EE1F2B5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D28F4C1" w14:textId="0FA0B0D8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47425246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5B302E" w14:textId="62B78C81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03542C02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4F28ED4A" w14:textId="3A8C0EDB" w:rsidR="003C344E" w:rsidRPr="00BB31F9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(35,608)</w:t>
            </w:r>
          </w:p>
        </w:tc>
      </w:tr>
      <w:tr w:rsidR="003C344E" w:rsidRPr="00E2614F" w14:paraId="00D15E6E" w14:textId="77777777" w:rsidTr="009D2BDF">
        <w:trPr>
          <w:trHeight w:val="334"/>
        </w:trPr>
        <w:tc>
          <w:tcPr>
            <w:tcW w:w="3328" w:type="dxa"/>
          </w:tcPr>
          <w:p w14:paraId="6A8662D2" w14:textId="77777777" w:rsidR="003C344E" w:rsidRPr="00BB31F9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การประเมินมูลค่ายุติธรรมของสินทรัพย์</w:t>
            </w:r>
          </w:p>
          <w:p w14:paraId="5CE12B65" w14:textId="4089F365" w:rsidR="003C344E" w:rsidRPr="00BB31F9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   ที่ได้มาจากการซื้อธุรกิจ</w:t>
            </w:r>
          </w:p>
        </w:tc>
        <w:tc>
          <w:tcPr>
            <w:tcW w:w="1081" w:type="dxa"/>
          </w:tcPr>
          <w:p w14:paraId="1436C2A6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BCFEFF9" w14:textId="13D62024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(20,199)</w:t>
            </w:r>
          </w:p>
        </w:tc>
        <w:tc>
          <w:tcPr>
            <w:tcW w:w="270" w:type="dxa"/>
          </w:tcPr>
          <w:p w14:paraId="5335FB59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2AAD5E1F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C6C863" w14:textId="5800822F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270" w:type="dxa"/>
          </w:tcPr>
          <w:p w14:paraId="240268D1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C739F3D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9A9148" w14:textId="5AB0C69E" w:rsidR="003C344E" w:rsidRPr="00BB31F9" w:rsidRDefault="003C344E" w:rsidP="003C344E">
            <w:pPr>
              <w:pStyle w:val="acctfourfigures"/>
              <w:tabs>
                <w:tab w:val="clear" w:pos="765"/>
                <w:tab w:val="decimal" w:pos="160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CD2AEEA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BA1BAC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A078CC" w14:textId="3CC47FCF" w:rsidR="003C344E" w:rsidRPr="00BB31F9" w:rsidRDefault="003C344E" w:rsidP="003C344E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524700A7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04B03BFE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B3DA7B" w14:textId="77FA2CD4" w:rsidR="003C344E" w:rsidRPr="00BB31F9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(19,924)</w:t>
            </w:r>
          </w:p>
        </w:tc>
      </w:tr>
      <w:tr w:rsidR="003C344E" w:rsidRPr="00E2614F" w14:paraId="59788BDA" w14:textId="77777777" w:rsidTr="009D2BDF">
        <w:trPr>
          <w:trHeight w:val="334"/>
        </w:trPr>
        <w:tc>
          <w:tcPr>
            <w:tcW w:w="3328" w:type="dxa"/>
          </w:tcPr>
          <w:p w14:paraId="6FC06F2D" w14:textId="77777777" w:rsidR="003C344E" w:rsidRPr="00BB31F9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การตีราคาสิทธิในสัญญาการประกอบ</w:t>
            </w:r>
          </w:p>
          <w:p w14:paraId="7B2048D8" w14:textId="447603EA" w:rsidR="003C344E" w:rsidRPr="00BB31F9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 xml:space="preserve">   ธุรกิจสถานีก๊าซธรรมชาติ</w:t>
            </w:r>
          </w:p>
        </w:tc>
        <w:tc>
          <w:tcPr>
            <w:tcW w:w="1081" w:type="dxa"/>
          </w:tcPr>
          <w:p w14:paraId="56437856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1A5DFB7" w14:textId="756C5933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(11,965)</w:t>
            </w:r>
          </w:p>
        </w:tc>
        <w:tc>
          <w:tcPr>
            <w:tcW w:w="270" w:type="dxa"/>
          </w:tcPr>
          <w:p w14:paraId="038470D0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177F9B6D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FB6461" w14:textId="157A6809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270" w:type="dxa"/>
          </w:tcPr>
          <w:p w14:paraId="2E46A8D8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BACD580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5024B9" w14:textId="1087872A" w:rsidR="003C344E" w:rsidRPr="00BB31F9" w:rsidRDefault="003C344E" w:rsidP="003C344E">
            <w:pPr>
              <w:pStyle w:val="acctfourfigures"/>
              <w:tabs>
                <w:tab w:val="clear" w:pos="765"/>
                <w:tab w:val="decimal" w:pos="160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7B0BBEB5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4D1DAC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2D785B" w14:textId="7A77F2FF" w:rsidR="003C344E" w:rsidRPr="00BB31F9" w:rsidRDefault="003C344E" w:rsidP="003C344E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5F6EE877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5B326362" w14:textId="77777777" w:rsidR="003C344E" w:rsidRPr="00250470" w:rsidRDefault="003C344E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AF87A4B" w14:textId="371B9F16" w:rsidR="003C344E" w:rsidRPr="00BB31F9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(10,967)</w:t>
            </w:r>
          </w:p>
        </w:tc>
      </w:tr>
      <w:tr w:rsidR="003C344E" w:rsidRPr="00E2614F" w14:paraId="0ABFEB96" w14:textId="77777777" w:rsidTr="009D2BDF">
        <w:trPr>
          <w:trHeight w:val="334"/>
        </w:trPr>
        <w:tc>
          <w:tcPr>
            <w:tcW w:w="3328" w:type="dxa"/>
          </w:tcPr>
          <w:p w14:paraId="0E3939CF" w14:textId="25827B85" w:rsidR="003C344E" w:rsidRPr="00BB31F9" w:rsidRDefault="003C344E" w:rsidP="003C344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5047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1" w:type="dxa"/>
          </w:tcPr>
          <w:p w14:paraId="446B67D5" w14:textId="39B2EBD4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B219B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9C51F3B" w14:textId="200DFFE1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  <w:tc>
          <w:tcPr>
            <w:tcW w:w="270" w:type="dxa"/>
          </w:tcPr>
          <w:p w14:paraId="1A4C182A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447D54D" w14:textId="541E28BD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2CEE735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346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889606" w14:textId="240DB7DF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50F03FBE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2BCA4B85" w14:textId="3D53BE5A" w:rsidR="003C344E" w:rsidRPr="00BB31F9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</w:tr>
      <w:tr w:rsidR="003C344E" w:rsidRPr="00E2614F" w14:paraId="2F3C9E48" w14:textId="77777777" w:rsidTr="009D2BDF">
        <w:trPr>
          <w:trHeight w:val="92"/>
        </w:trPr>
        <w:tc>
          <w:tcPr>
            <w:tcW w:w="3328" w:type="dxa"/>
          </w:tcPr>
          <w:p w14:paraId="7B050993" w14:textId="214024DF" w:rsidR="003C344E" w:rsidRPr="00BB31F9" w:rsidRDefault="003C344E" w:rsidP="007B681E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81" w:type="dxa"/>
          </w:tcPr>
          <w:p w14:paraId="30721D31" w14:textId="16047ACC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(23,572)</w:t>
            </w:r>
          </w:p>
        </w:tc>
        <w:tc>
          <w:tcPr>
            <w:tcW w:w="270" w:type="dxa"/>
          </w:tcPr>
          <w:p w14:paraId="24D6C043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0D353171" w14:textId="0710603E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1,094</w:t>
            </w:r>
          </w:p>
        </w:tc>
        <w:tc>
          <w:tcPr>
            <w:tcW w:w="270" w:type="dxa"/>
          </w:tcPr>
          <w:p w14:paraId="4CB68003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27BE77" w14:textId="767CAE8F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455F4CC8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3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A4C8D0" w14:textId="79461DB5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72B8CDD8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28CBD87B" w14:textId="13CC0945" w:rsidR="003C344E" w:rsidRPr="00BB31F9" w:rsidRDefault="003C344E" w:rsidP="002D588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sz w:val="24"/>
                <w:szCs w:val="24"/>
              </w:rPr>
              <w:t>(22,478)</w:t>
            </w:r>
          </w:p>
        </w:tc>
      </w:tr>
      <w:tr w:rsidR="003C344E" w:rsidRPr="00E2614F" w14:paraId="4C8BC681" w14:textId="77777777" w:rsidTr="002A5BB6">
        <w:trPr>
          <w:trHeight w:val="334"/>
        </w:trPr>
        <w:tc>
          <w:tcPr>
            <w:tcW w:w="3328" w:type="dxa"/>
          </w:tcPr>
          <w:p w14:paraId="2C5E253D" w14:textId="77777777" w:rsidR="003C344E" w:rsidRPr="00BB31F9" w:rsidRDefault="003C344E" w:rsidP="003C344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2C76FD3" w14:textId="6F21A637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(246,619)</w:t>
            </w:r>
          </w:p>
        </w:tc>
        <w:tc>
          <w:tcPr>
            <w:tcW w:w="270" w:type="dxa"/>
          </w:tcPr>
          <w:p w14:paraId="2819C340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F6440AB" w14:textId="076C8D47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6,248</w:t>
            </w:r>
          </w:p>
        </w:tc>
        <w:tc>
          <w:tcPr>
            <w:tcW w:w="270" w:type="dxa"/>
          </w:tcPr>
          <w:p w14:paraId="4411D8D5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753085" w14:textId="1400820D" w:rsidR="003C344E" w:rsidRPr="006926F7" w:rsidRDefault="003C344E" w:rsidP="003C344E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5C80C788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B82ED4" w14:textId="3292665A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63E977D8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EA78AFD" w14:textId="3C5B5F9F" w:rsidR="003C344E" w:rsidRPr="005A527C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(240,371)</w:t>
            </w:r>
          </w:p>
        </w:tc>
      </w:tr>
      <w:tr w:rsidR="003C344E" w:rsidRPr="00E2614F" w14:paraId="250F712E" w14:textId="77777777" w:rsidTr="002A5BB6">
        <w:trPr>
          <w:trHeight w:val="199"/>
        </w:trPr>
        <w:tc>
          <w:tcPr>
            <w:tcW w:w="3328" w:type="dxa"/>
          </w:tcPr>
          <w:p w14:paraId="294B1E5A" w14:textId="77777777" w:rsidR="003C344E" w:rsidRPr="00BB31F9" w:rsidRDefault="003C344E" w:rsidP="003C344E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1D83438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5813CD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3FC4F94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5ABC4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FEB522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129E68CD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1B7797" w14:textId="53738ABD" w:rsidR="003C344E" w:rsidRPr="00BB31F9" w:rsidRDefault="003C344E" w:rsidP="003C344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28C79939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C4DF07C" w14:textId="77777777" w:rsidR="003C344E" w:rsidRPr="006926F7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C344E" w:rsidRPr="00E2614F" w14:paraId="2041B6BE" w14:textId="77777777" w:rsidTr="002A5BB6">
        <w:trPr>
          <w:trHeight w:val="334"/>
        </w:trPr>
        <w:tc>
          <w:tcPr>
            <w:tcW w:w="3328" w:type="dxa"/>
          </w:tcPr>
          <w:p w14:paraId="5C75CB06" w14:textId="77777777" w:rsidR="003C344E" w:rsidRPr="00BB31F9" w:rsidRDefault="003C344E" w:rsidP="003C344E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B31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DFA92CD" w14:textId="211CAB9B" w:rsidR="003C344E" w:rsidRPr="00BB31F9" w:rsidRDefault="003C344E" w:rsidP="003C344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(71,281)</w:t>
            </w:r>
          </w:p>
        </w:tc>
        <w:tc>
          <w:tcPr>
            <w:tcW w:w="270" w:type="dxa"/>
          </w:tcPr>
          <w:p w14:paraId="00DE925A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75A12BEF" w14:textId="0C973C24" w:rsidR="003C344E" w:rsidRPr="00BB31F9" w:rsidRDefault="003C344E" w:rsidP="003C344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</w:rPr>
              <w:t>4,058</w:t>
            </w:r>
          </w:p>
        </w:tc>
        <w:tc>
          <w:tcPr>
            <w:tcW w:w="270" w:type="dxa"/>
          </w:tcPr>
          <w:p w14:paraId="431F543B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B55402D" w14:textId="6FAD9D7A" w:rsidR="003C344E" w:rsidRPr="006926F7" w:rsidRDefault="003C344E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(813)</w:t>
            </w:r>
          </w:p>
        </w:tc>
        <w:tc>
          <w:tcPr>
            <w:tcW w:w="271" w:type="dxa"/>
          </w:tcPr>
          <w:p w14:paraId="181FDF00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3EF29BC" w14:textId="18BADB30" w:rsidR="003C344E" w:rsidRPr="00BB31F9" w:rsidRDefault="003C344E" w:rsidP="003C344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2920E405" w14:textId="77777777" w:rsidR="003C344E" w:rsidRPr="00BB31F9" w:rsidRDefault="003C344E" w:rsidP="003C34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DD85BAC" w14:textId="2C3300D0" w:rsidR="003C344E" w:rsidRPr="005A527C" w:rsidRDefault="003C344E" w:rsidP="003C344E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047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(68,036)</w:t>
            </w:r>
          </w:p>
        </w:tc>
      </w:tr>
    </w:tbl>
    <w:p w14:paraId="42228487" w14:textId="77777777" w:rsidR="00E83E89" w:rsidRPr="006926F7" w:rsidRDefault="00E83E89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1082"/>
        <w:gridCol w:w="270"/>
        <w:gridCol w:w="990"/>
        <w:gridCol w:w="270"/>
        <w:gridCol w:w="991"/>
        <w:gridCol w:w="271"/>
        <w:gridCol w:w="990"/>
        <w:gridCol w:w="239"/>
        <w:gridCol w:w="1206"/>
      </w:tblGrid>
      <w:tr w:rsidR="008C0E64" w:rsidRPr="00E2614F" w14:paraId="50E75813" w14:textId="77777777" w:rsidTr="00041708">
        <w:trPr>
          <w:trHeight w:val="139"/>
        </w:trPr>
        <w:tc>
          <w:tcPr>
            <w:tcW w:w="3321" w:type="dxa"/>
          </w:tcPr>
          <w:p w14:paraId="140C682C" w14:textId="40BAD012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br w:type="column"/>
            </w:r>
          </w:p>
        </w:tc>
        <w:tc>
          <w:tcPr>
            <w:tcW w:w="6309" w:type="dxa"/>
            <w:gridSpan w:val="9"/>
          </w:tcPr>
          <w:p w14:paraId="3B052EF6" w14:textId="70409F69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25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E64" w:rsidRPr="00E2614F" w14:paraId="4FDB0170" w14:textId="77777777" w:rsidTr="00041708">
        <w:trPr>
          <w:trHeight w:val="139"/>
        </w:trPr>
        <w:tc>
          <w:tcPr>
            <w:tcW w:w="3321" w:type="dxa"/>
          </w:tcPr>
          <w:p w14:paraId="562AC065" w14:textId="77777777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123C752" w14:textId="77777777" w:rsidR="008C0E64" w:rsidRPr="00E2614F" w:rsidRDefault="008C0E64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4A26C75" w14:textId="77777777" w:rsidR="008C0E64" w:rsidRPr="00E2614F" w:rsidRDefault="008C0E64" w:rsidP="008C0E6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  <w:tcBorders>
              <w:bottom w:val="single" w:sz="4" w:space="0" w:color="auto"/>
            </w:tcBorders>
          </w:tcPr>
          <w:p w14:paraId="36278BE9" w14:textId="31DD07B8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E2614F">
              <w:rPr>
                <w:rFonts w:ascii="Angsana New" w:hAnsi="Angsana New"/>
                <w:sz w:val="24"/>
                <w:szCs w:val="24"/>
              </w:rPr>
              <w:t>/</w:t>
            </w: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262F4775" w14:textId="77777777" w:rsidR="008C0E64" w:rsidRPr="00E2614F" w:rsidRDefault="008C0E64" w:rsidP="008C0E64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ED516DC" w14:textId="77777777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C0E64" w:rsidRPr="00E2614F" w14:paraId="5D69DBD1" w14:textId="77777777" w:rsidTr="00041708">
        <w:trPr>
          <w:trHeight w:val="139"/>
        </w:trPr>
        <w:tc>
          <w:tcPr>
            <w:tcW w:w="3321" w:type="dxa"/>
          </w:tcPr>
          <w:p w14:paraId="1FD307EC" w14:textId="77777777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DE3A13A" w14:textId="77777777" w:rsidR="008C0E64" w:rsidRPr="00E2614F" w:rsidRDefault="008C0E64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0AD2CA0" w14:textId="76C2E8ED" w:rsidR="008C0E64" w:rsidRPr="00E2614F" w:rsidRDefault="008C0E64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C344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2E95C806" w14:textId="77777777" w:rsidR="008C0E64" w:rsidRPr="00E2614F" w:rsidRDefault="008C0E64" w:rsidP="008C0E6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27561C" w14:textId="77777777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1F5865" w14:textId="77777777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DF82AB2" w14:textId="270EA97C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B1AF0B" w14:textId="77777777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EC5C7F" w14:textId="77777777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688F0DEE" w14:textId="38A5697A" w:rsidR="008C0E64" w:rsidRPr="00E2614F" w:rsidRDefault="008C0E64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53164B3C" w14:textId="77777777" w:rsidR="008C0E64" w:rsidRPr="00E2614F" w:rsidRDefault="008C0E64" w:rsidP="008C0E64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9512C98" w14:textId="77777777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A2876FE" w14:textId="6C7AEDE3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C344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8C0E64" w:rsidRPr="00E2614F" w14:paraId="314CD6F2" w14:textId="77777777" w:rsidTr="00041708">
        <w:trPr>
          <w:trHeight w:val="139"/>
        </w:trPr>
        <w:tc>
          <w:tcPr>
            <w:tcW w:w="3321" w:type="dxa"/>
          </w:tcPr>
          <w:p w14:paraId="48331419" w14:textId="77777777" w:rsidR="008C0E64" w:rsidRPr="00E2614F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9" w:type="dxa"/>
            <w:gridSpan w:val="9"/>
            <w:vAlign w:val="bottom"/>
          </w:tcPr>
          <w:p w14:paraId="4B665EBA" w14:textId="2D1A3606" w:rsidR="008C0E64" w:rsidRPr="00E2614F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E64" w:rsidRPr="00E2614F" w14:paraId="2680E7F0" w14:textId="77777777" w:rsidTr="00041708">
        <w:trPr>
          <w:trHeight w:val="139"/>
        </w:trPr>
        <w:tc>
          <w:tcPr>
            <w:tcW w:w="3321" w:type="dxa"/>
          </w:tcPr>
          <w:p w14:paraId="68846EEF" w14:textId="77777777" w:rsidR="008C0E64" w:rsidRPr="00B86DD5" w:rsidRDefault="008C0E64" w:rsidP="008C0E64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86D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2" w:type="dxa"/>
          </w:tcPr>
          <w:p w14:paraId="3BA0C441" w14:textId="77777777" w:rsidR="008C0E64" w:rsidRPr="00B86DD5" w:rsidRDefault="008C0E64" w:rsidP="008C0E6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95CE01" w14:textId="77777777" w:rsidR="008C0E64" w:rsidRPr="00B86DD5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B0CAE6B" w14:textId="77777777" w:rsidR="008C0E64" w:rsidRPr="00B86DD5" w:rsidRDefault="008C0E64" w:rsidP="008C0E6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8BFF3D" w14:textId="77777777" w:rsidR="008C0E64" w:rsidRPr="00B86DD5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64E87758" w14:textId="77777777" w:rsidR="008C0E64" w:rsidRPr="00B86DD5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</w:tcPr>
          <w:p w14:paraId="66677D4E" w14:textId="77777777" w:rsidR="008C0E64" w:rsidRPr="00B86DD5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5CB7BC3" w14:textId="2595298B" w:rsidR="008C0E64" w:rsidRPr="00B86DD5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3A57AEF3" w14:textId="77777777" w:rsidR="008C0E64" w:rsidRPr="00B86DD5" w:rsidRDefault="008C0E64" w:rsidP="008C0E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50DF6DB7" w14:textId="77777777" w:rsidR="008C0E64" w:rsidRPr="00B86DD5" w:rsidRDefault="008C0E64" w:rsidP="008C0E6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30971" w:rsidRPr="00E2614F" w14:paraId="3BCD2D4B" w14:textId="77777777" w:rsidTr="00041708">
        <w:trPr>
          <w:trHeight w:val="139"/>
        </w:trPr>
        <w:tc>
          <w:tcPr>
            <w:tcW w:w="3321" w:type="dxa"/>
          </w:tcPr>
          <w:p w14:paraId="3A4EAF97" w14:textId="77777777" w:rsidR="00830971" w:rsidRPr="00B86DD5" w:rsidRDefault="00830971" w:rsidP="00830971">
            <w:pPr>
              <w:ind w:left="-18" w:right="-79"/>
              <w:rPr>
                <w:rFonts w:ascii="Angsana New" w:hAnsi="Angsana New"/>
                <w:color w:val="0000FF"/>
                <w:sz w:val="24"/>
                <w:szCs w:val="24"/>
              </w:rPr>
            </w:pPr>
            <w:r w:rsidRPr="00B86DD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2" w:type="dxa"/>
          </w:tcPr>
          <w:p w14:paraId="77B2FFAE" w14:textId="3D661375" w:rsidR="00830971" w:rsidRPr="00B86DD5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9,404</w:t>
            </w:r>
          </w:p>
        </w:tc>
        <w:tc>
          <w:tcPr>
            <w:tcW w:w="270" w:type="dxa"/>
          </w:tcPr>
          <w:p w14:paraId="2907AF86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6E55E28" w14:textId="5F788612" w:rsidR="00830971" w:rsidRPr="00B86DD5" w:rsidRDefault="00B13A84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9,147</w:t>
            </w:r>
          </w:p>
        </w:tc>
        <w:tc>
          <w:tcPr>
            <w:tcW w:w="270" w:type="dxa"/>
          </w:tcPr>
          <w:p w14:paraId="4859DA08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5CDF2C1A" w14:textId="2DBC4B77" w:rsidR="00830971" w:rsidRPr="00B86DD5" w:rsidRDefault="00B13A84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6D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033DB6C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A0E32E8" w14:textId="2BA7CF6D" w:rsidR="00830971" w:rsidRPr="00B86DD5" w:rsidRDefault="00B13A84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6D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DC3CB7E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6B62791D" w14:textId="498304FB" w:rsidR="00830971" w:rsidRPr="00B86DD5" w:rsidRDefault="00C26D85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18,551</w:t>
            </w:r>
          </w:p>
        </w:tc>
      </w:tr>
      <w:tr w:rsidR="00830971" w:rsidRPr="00E2614F" w14:paraId="67E6477C" w14:textId="77777777" w:rsidTr="00041708">
        <w:trPr>
          <w:trHeight w:val="139"/>
        </w:trPr>
        <w:tc>
          <w:tcPr>
            <w:tcW w:w="3321" w:type="dxa"/>
          </w:tcPr>
          <w:p w14:paraId="494F757B" w14:textId="77777777" w:rsidR="00830971" w:rsidRPr="00B86DD5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B86DD5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2" w:type="dxa"/>
          </w:tcPr>
          <w:p w14:paraId="085AC45B" w14:textId="36FAF9B5" w:rsidR="00830971" w:rsidRPr="00B86DD5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16,456</w:t>
            </w:r>
          </w:p>
        </w:tc>
        <w:tc>
          <w:tcPr>
            <w:tcW w:w="270" w:type="dxa"/>
          </w:tcPr>
          <w:p w14:paraId="1D2B9447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BE42AA1" w14:textId="5183AEEF" w:rsidR="00830971" w:rsidRPr="00B86DD5" w:rsidRDefault="00B13A84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3,374</w:t>
            </w:r>
          </w:p>
        </w:tc>
        <w:tc>
          <w:tcPr>
            <w:tcW w:w="270" w:type="dxa"/>
          </w:tcPr>
          <w:p w14:paraId="6B443D39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73392347" w14:textId="43DAE8D5" w:rsidR="00830971" w:rsidRPr="00B86DD5" w:rsidRDefault="00B13A84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6D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D827E2F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3EDB2A3" w14:textId="4022FD55" w:rsidR="00830971" w:rsidRPr="00B86DD5" w:rsidRDefault="00B13A84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6D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0EAE5AA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0E798B6B" w14:textId="00722BED" w:rsidR="00830971" w:rsidRPr="00B86DD5" w:rsidRDefault="00C26D85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19,830</w:t>
            </w:r>
          </w:p>
        </w:tc>
      </w:tr>
      <w:tr w:rsidR="00830971" w:rsidRPr="00E2614F" w14:paraId="79F119A3" w14:textId="77777777" w:rsidTr="00041708">
        <w:trPr>
          <w:trHeight w:val="139"/>
        </w:trPr>
        <w:tc>
          <w:tcPr>
            <w:tcW w:w="3321" w:type="dxa"/>
          </w:tcPr>
          <w:p w14:paraId="0BEEB21C" w14:textId="7B3DA2D6" w:rsidR="00830971" w:rsidRPr="00B86DD5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86DD5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  <w:r w:rsidR="000515CE" w:rsidRPr="00B86DD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2" w:type="dxa"/>
          </w:tcPr>
          <w:p w14:paraId="5F339E42" w14:textId="24EBBE99" w:rsidR="00830971" w:rsidRPr="00B86DD5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29,360</w:t>
            </w:r>
          </w:p>
        </w:tc>
        <w:tc>
          <w:tcPr>
            <w:tcW w:w="270" w:type="dxa"/>
          </w:tcPr>
          <w:p w14:paraId="5A4B2BC2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0DA8CE4" w14:textId="271A0AD3" w:rsidR="00830971" w:rsidRPr="00B86DD5" w:rsidRDefault="00592FA9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(1</w:t>
            </w:r>
            <w:r w:rsidR="00E83BBE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B5BD162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7C7C6C2C" w14:textId="2920B998" w:rsidR="00830971" w:rsidRPr="00B86DD5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4C4ED071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69F4DA8" w14:textId="7ECD6821" w:rsidR="00830971" w:rsidRPr="00B86DD5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872C7E7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566BA04A" w14:textId="2F667E50" w:rsidR="00830971" w:rsidRPr="00B86DD5" w:rsidRDefault="00592FA9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7801E7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,1</w:t>
            </w:r>
            <w:r w:rsidR="007801E7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</w:p>
        </w:tc>
      </w:tr>
      <w:tr w:rsidR="00830971" w:rsidRPr="00E2614F" w14:paraId="4A9B13D6" w14:textId="77777777" w:rsidTr="00041708">
        <w:trPr>
          <w:trHeight w:val="139"/>
        </w:trPr>
        <w:tc>
          <w:tcPr>
            <w:tcW w:w="3321" w:type="dxa"/>
          </w:tcPr>
          <w:p w14:paraId="788D7E78" w14:textId="4F04BC0E" w:rsidR="00830971" w:rsidRPr="00B86DD5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86DD5">
              <w:rPr>
                <w:rFonts w:ascii="Angsana New" w:hAnsi="Angsana New"/>
                <w:sz w:val="24"/>
                <w:szCs w:val="24"/>
                <w:cs/>
              </w:rPr>
              <w:t>ดอกเบี้ยร</w:t>
            </w:r>
            <w:r w:rsidRPr="00B86DD5">
              <w:rPr>
                <w:rFonts w:ascii="Angsana New" w:hAnsi="Angsana New" w:hint="cs"/>
                <w:sz w:val="24"/>
                <w:szCs w:val="24"/>
                <w:cs/>
              </w:rPr>
              <w:t>อตัดบัญชี</w:t>
            </w:r>
          </w:p>
        </w:tc>
        <w:tc>
          <w:tcPr>
            <w:tcW w:w="1082" w:type="dxa"/>
          </w:tcPr>
          <w:p w14:paraId="6739B043" w14:textId="2554409F" w:rsidR="00830971" w:rsidRPr="00B86DD5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111,525</w:t>
            </w:r>
          </w:p>
        </w:tc>
        <w:tc>
          <w:tcPr>
            <w:tcW w:w="270" w:type="dxa"/>
          </w:tcPr>
          <w:p w14:paraId="2B2BDF1F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D1B6780" w14:textId="73A795F3" w:rsidR="00830971" w:rsidRPr="00B86DD5" w:rsidRDefault="00B13A84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753BC" w:rsidRPr="00B86DD5">
              <w:rPr>
                <w:rFonts w:ascii="Angsana New" w:hAnsi="Angsana New"/>
                <w:sz w:val="24"/>
                <w:szCs w:val="24"/>
                <w:lang w:val="en-US"/>
              </w:rPr>
              <w:t>7,6</w:t>
            </w:r>
            <w:r w:rsidR="00032C1A" w:rsidRPr="00B86DD5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F5E7F07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573C0E1A" w14:textId="6BD1C804" w:rsidR="00830971" w:rsidRPr="00B86DD5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35F5DE20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45753EF" w14:textId="13096E1B" w:rsidR="00830971" w:rsidRPr="00B86DD5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53BB74B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2EF365F4" w14:textId="0252D73B" w:rsidR="00830971" w:rsidRPr="00B86DD5" w:rsidRDefault="009753BC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103,91</w:t>
            </w:r>
            <w:r w:rsidR="00032C1A" w:rsidRPr="00B86DD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  <w:tr w:rsidR="00830971" w:rsidRPr="00E2614F" w14:paraId="78E9D178" w14:textId="77777777" w:rsidTr="00041708">
        <w:trPr>
          <w:trHeight w:val="334"/>
        </w:trPr>
        <w:tc>
          <w:tcPr>
            <w:tcW w:w="3321" w:type="dxa"/>
          </w:tcPr>
          <w:p w14:paraId="3DAAE635" w14:textId="77777777" w:rsidR="00830971" w:rsidRPr="00B86DD5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B86DD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2" w:type="dxa"/>
          </w:tcPr>
          <w:p w14:paraId="69AB15E1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AA84947" w14:textId="63734B01" w:rsidR="00830971" w:rsidRPr="00B86DD5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3,068</w:t>
            </w:r>
          </w:p>
        </w:tc>
        <w:tc>
          <w:tcPr>
            <w:tcW w:w="270" w:type="dxa"/>
          </w:tcPr>
          <w:p w14:paraId="650FF405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0912138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2938F64" w14:textId="2422FEB5" w:rsidR="00B13A84" w:rsidRPr="00B86DD5" w:rsidRDefault="00B13A84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301</w:t>
            </w:r>
          </w:p>
        </w:tc>
        <w:tc>
          <w:tcPr>
            <w:tcW w:w="270" w:type="dxa"/>
          </w:tcPr>
          <w:p w14:paraId="11F0C13A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5709B617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624792" w14:textId="2A9B77AF" w:rsidR="00853E33" w:rsidRPr="00B86DD5" w:rsidRDefault="00853E33" w:rsidP="00592FA9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86D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C5CC06F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9478DF0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319600" w14:textId="391D0874" w:rsidR="00853E33" w:rsidRPr="00B86DD5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86D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75546639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</w:tcPr>
          <w:p w14:paraId="35B22C05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B1FAAD7" w14:textId="7C1299F9" w:rsidR="00C26D85" w:rsidRPr="00B86DD5" w:rsidRDefault="00C26D85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3,369</w:t>
            </w:r>
          </w:p>
        </w:tc>
      </w:tr>
      <w:tr w:rsidR="00830971" w:rsidRPr="00E2614F" w14:paraId="3363AA72" w14:textId="77777777" w:rsidTr="00042582">
        <w:trPr>
          <w:trHeight w:val="334"/>
        </w:trPr>
        <w:tc>
          <w:tcPr>
            <w:tcW w:w="3321" w:type="dxa"/>
          </w:tcPr>
          <w:p w14:paraId="3D15E0DB" w14:textId="7483D683" w:rsidR="00830971" w:rsidRPr="00B86DD5" w:rsidRDefault="00FF4F1D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86DD5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B5FF991" w14:textId="75C093CF" w:rsidR="00830971" w:rsidRPr="00B86DD5" w:rsidRDefault="005B3BC5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270" w:type="dxa"/>
          </w:tcPr>
          <w:p w14:paraId="7BF5F881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B5BFC" w14:textId="6A1F5028" w:rsidR="00830971" w:rsidRPr="00B86DD5" w:rsidRDefault="0017459B" w:rsidP="0017459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2713E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B86DD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4149469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624D285" w14:textId="294B3A8F" w:rsidR="00830971" w:rsidRPr="00B86DD5" w:rsidRDefault="00853E33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86D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3C6CBF9D" w14:textId="77777777" w:rsidR="00830971" w:rsidRPr="00B86DD5" w:rsidRDefault="00830971" w:rsidP="00830971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8E4D06" w14:textId="29DA22EF" w:rsidR="00830971" w:rsidRPr="00B86DD5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86D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322DA098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B76B0A7" w14:textId="464BF70B" w:rsidR="00830971" w:rsidRPr="00B86DD5" w:rsidRDefault="00F2713E" w:rsidP="00F2713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326</w:t>
            </w:r>
          </w:p>
        </w:tc>
      </w:tr>
      <w:tr w:rsidR="00830971" w:rsidRPr="00EC53A0" w14:paraId="2A9492B8" w14:textId="77777777" w:rsidTr="00042582">
        <w:trPr>
          <w:trHeight w:val="334"/>
        </w:trPr>
        <w:tc>
          <w:tcPr>
            <w:tcW w:w="3321" w:type="dxa"/>
          </w:tcPr>
          <w:p w14:paraId="118E9E99" w14:textId="77777777" w:rsidR="00830971" w:rsidRPr="00B86DD5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86D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7671C7D" w14:textId="180C67D2" w:rsidR="00830971" w:rsidRPr="00B86DD5" w:rsidRDefault="00830971" w:rsidP="008309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170</w:t>
            </w:r>
            <w:r w:rsidRPr="00B86DD5">
              <w:rPr>
                <w:rFonts w:ascii="Angsana New" w:hAnsi="Angsana New"/>
                <w:b/>
                <w:bCs/>
                <w:sz w:val="24"/>
                <w:szCs w:val="24"/>
              </w:rPr>
              <w:t>,235</w:t>
            </w:r>
          </w:p>
        </w:tc>
        <w:tc>
          <w:tcPr>
            <w:tcW w:w="270" w:type="dxa"/>
          </w:tcPr>
          <w:p w14:paraId="39BCB722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CA7762" w14:textId="2ED7A2BA" w:rsidR="00830971" w:rsidRPr="00B86DD5" w:rsidRDefault="0017459B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86DD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="00592FA9" w:rsidRPr="00B86DD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B86DD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947</w:t>
            </w:r>
          </w:p>
        </w:tc>
        <w:tc>
          <w:tcPr>
            <w:tcW w:w="270" w:type="dxa"/>
          </w:tcPr>
          <w:p w14:paraId="4D52B0E2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AD6A731" w14:textId="3F17A383" w:rsidR="00830971" w:rsidRPr="00B86DD5" w:rsidRDefault="00032C1A" w:rsidP="00032C1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86D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17AB89D4" w14:textId="77777777" w:rsidR="00830971" w:rsidRPr="00B86DD5" w:rsidRDefault="00830971" w:rsidP="00830971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58B679" w14:textId="307AE7AB" w:rsidR="00830971" w:rsidRPr="00B86DD5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86D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7E5D4121" w14:textId="77777777" w:rsidR="00830971" w:rsidRPr="00B86DD5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A9894E2" w14:textId="375F10A4" w:rsidR="00830971" w:rsidRPr="00B86DD5" w:rsidRDefault="00592FA9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86D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175,</w:t>
            </w:r>
            <w:r w:rsidR="0017459B" w:rsidRPr="00B86D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  <w:r w:rsidRPr="00B86D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82</w:t>
            </w:r>
          </w:p>
        </w:tc>
      </w:tr>
    </w:tbl>
    <w:p w14:paraId="67A6FA87" w14:textId="223D5635" w:rsidR="002B53AA" w:rsidRDefault="002B53AA"/>
    <w:p w14:paraId="2620F5D7" w14:textId="77777777" w:rsidR="002B53AA" w:rsidRDefault="002B53AA">
      <w:pPr>
        <w:rPr>
          <w:cs/>
        </w:rPr>
      </w:pPr>
      <w: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1082"/>
        <w:gridCol w:w="270"/>
        <w:gridCol w:w="990"/>
        <w:gridCol w:w="270"/>
        <w:gridCol w:w="991"/>
        <w:gridCol w:w="271"/>
        <w:gridCol w:w="990"/>
        <w:gridCol w:w="239"/>
        <w:gridCol w:w="1206"/>
      </w:tblGrid>
      <w:tr w:rsidR="002B53AA" w:rsidRPr="00E2614F" w14:paraId="585BFC92" w14:textId="77777777" w:rsidTr="00F521A9">
        <w:trPr>
          <w:trHeight w:val="139"/>
        </w:trPr>
        <w:tc>
          <w:tcPr>
            <w:tcW w:w="3321" w:type="dxa"/>
          </w:tcPr>
          <w:p w14:paraId="44E488D2" w14:textId="77777777" w:rsidR="002B53AA" w:rsidRPr="00E2614F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br w:type="column"/>
            </w:r>
          </w:p>
        </w:tc>
        <w:tc>
          <w:tcPr>
            <w:tcW w:w="6309" w:type="dxa"/>
            <w:gridSpan w:val="9"/>
          </w:tcPr>
          <w:p w14:paraId="0E61C8AB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53AA" w:rsidRPr="00E2614F" w14:paraId="1CB8202A" w14:textId="77777777" w:rsidTr="00F521A9">
        <w:trPr>
          <w:trHeight w:val="139"/>
        </w:trPr>
        <w:tc>
          <w:tcPr>
            <w:tcW w:w="3321" w:type="dxa"/>
          </w:tcPr>
          <w:p w14:paraId="5BF54C92" w14:textId="77777777" w:rsidR="002B53AA" w:rsidRPr="00E2614F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C876D94" w14:textId="77777777" w:rsidR="002B53AA" w:rsidRPr="00E2614F" w:rsidRDefault="002B53AA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283C03A" w14:textId="77777777" w:rsidR="002B53AA" w:rsidRPr="00E2614F" w:rsidRDefault="002B53AA" w:rsidP="00F521A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5"/>
            <w:tcBorders>
              <w:bottom w:val="single" w:sz="4" w:space="0" w:color="auto"/>
            </w:tcBorders>
          </w:tcPr>
          <w:p w14:paraId="3372357B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E2614F">
              <w:rPr>
                <w:rFonts w:ascii="Angsana New" w:hAnsi="Angsana New"/>
                <w:sz w:val="24"/>
                <w:szCs w:val="24"/>
              </w:rPr>
              <w:t>/</w:t>
            </w: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3F7A834E" w14:textId="77777777" w:rsidR="002B53AA" w:rsidRPr="00E2614F" w:rsidRDefault="002B53AA" w:rsidP="00F521A9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0C1616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B53AA" w:rsidRPr="00E2614F" w14:paraId="796445C5" w14:textId="77777777" w:rsidTr="00F521A9">
        <w:trPr>
          <w:trHeight w:val="139"/>
        </w:trPr>
        <w:tc>
          <w:tcPr>
            <w:tcW w:w="3321" w:type="dxa"/>
          </w:tcPr>
          <w:p w14:paraId="5EB69A63" w14:textId="77777777" w:rsidR="002B53AA" w:rsidRPr="00E2614F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E4DAB79" w14:textId="77777777" w:rsidR="002B53AA" w:rsidRPr="00E2614F" w:rsidRDefault="002B53AA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4B7FCD4" w14:textId="05CDDA78" w:rsidR="002B53AA" w:rsidRPr="00E2614F" w:rsidRDefault="002B53AA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B1F5C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416B0983" w14:textId="77777777" w:rsidR="002B53AA" w:rsidRPr="00E2614F" w:rsidRDefault="002B53AA" w:rsidP="00F521A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58BEC8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19BD07A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3199BFA6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5A0949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232863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76D122F9" w14:textId="77777777" w:rsidR="002B53AA" w:rsidRPr="00E2614F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50378F76" w14:textId="77777777" w:rsidR="002B53AA" w:rsidRPr="00E2614F" w:rsidRDefault="002B53AA" w:rsidP="00F521A9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E878D16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13C826C" w14:textId="31C42115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B1F5C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2B53AA" w:rsidRPr="00E2614F" w14:paraId="2CF36A03" w14:textId="77777777" w:rsidTr="00F521A9">
        <w:trPr>
          <w:trHeight w:val="139"/>
        </w:trPr>
        <w:tc>
          <w:tcPr>
            <w:tcW w:w="3321" w:type="dxa"/>
          </w:tcPr>
          <w:p w14:paraId="16D57CEC" w14:textId="77777777" w:rsidR="002B53AA" w:rsidRPr="00E2614F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9" w:type="dxa"/>
            <w:gridSpan w:val="9"/>
            <w:vAlign w:val="bottom"/>
          </w:tcPr>
          <w:p w14:paraId="17262202" w14:textId="77777777" w:rsidR="002B53AA" w:rsidRPr="00E2614F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E64" w:rsidRPr="00E2614F" w14:paraId="14284DC5" w14:textId="77777777" w:rsidTr="00041708">
        <w:trPr>
          <w:trHeight w:val="334"/>
        </w:trPr>
        <w:tc>
          <w:tcPr>
            <w:tcW w:w="3321" w:type="dxa"/>
          </w:tcPr>
          <w:p w14:paraId="3041958D" w14:textId="77777777" w:rsidR="008C0E64" w:rsidRPr="00E2614F" w:rsidRDefault="008C0E64" w:rsidP="008C0E64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</w:tcPr>
          <w:p w14:paraId="5F1320A1" w14:textId="77777777" w:rsidR="008C0E64" w:rsidRPr="006926F7" w:rsidRDefault="008C0E64" w:rsidP="006926F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D7BB98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44A0C5" w14:textId="77777777" w:rsidR="008C0E64" w:rsidRPr="006926F7" w:rsidRDefault="008C0E64" w:rsidP="006926F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9D8646E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1" w:type="dxa"/>
          </w:tcPr>
          <w:p w14:paraId="26C999DC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980E8CB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91B904" w14:textId="6E4BB58E" w:rsidR="008C0E64" w:rsidRPr="00E2614F" w:rsidRDefault="008C0E64" w:rsidP="008C0E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A7374E5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2A582FA3" w14:textId="77777777" w:rsidR="008C0E64" w:rsidRPr="00E2614F" w:rsidRDefault="008C0E64" w:rsidP="008C0E6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830971" w:rsidRPr="00E2614F" w14:paraId="0AE63473" w14:textId="77777777" w:rsidTr="00041708">
        <w:trPr>
          <w:trHeight w:val="334"/>
        </w:trPr>
        <w:tc>
          <w:tcPr>
            <w:tcW w:w="3321" w:type="dxa"/>
          </w:tcPr>
          <w:p w14:paraId="648F1ED6" w14:textId="3069174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2" w:type="dxa"/>
          </w:tcPr>
          <w:p w14:paraId="619ED27B" w14:textId="7C02B4B3" w:rsidR="00830971" w:rsidRPr="00E2614F" w:rsidRDefault="00830971" w:rsidP="00F319A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(147,590)</w:t>
            </w:r>
          </w:p>
        </w:tc>
        <w:tc>
          <w:tcPr>
            <w:tcW w:w="270" w:type="dxa"/>
          </w:tcPr>
          <w:p w14:paraId="24FD914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BA128D" w14:textId="59BD178E" w:rsidR="00830971" w:rsidRPr="00E2614F" w:rsidRDefault="00853E33" w:rsidP="0083097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7,76</w:t>
            </w:r>
            <w:r w:rsidR="00592FA9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</w:tcPr>
          <w:p w14:paraId="33667DF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31526F4F" w14:textId="4384ED30" w:rsidR="00830971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D2E870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DFA74C4" w14:textId="5D8C1F54" w:rsidR="00830971" w:rsidRPr="00E2614F" w:rsidRDefault="00853E33" w:rsidP="0083097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C5E8AD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220091CD" w14:textId="4192FF7C" w:rsidR="00830971" w:rsidRPr="00E2614F" w:rsidRDefault="00033750" w:rsidP="00830971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(139,82</w:t>
            </w:r>
            <w:r w:rsidR="00592FA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30971" w:rsidRPr="00E2614F" w14:paraId="6D852136" w14:textId="77777777" w:rsidTr="00041708">
        <w:trPr>
          <w:trHeight w:val="334"/>
        </w:trPr>
        <w:tc>
          <w:tcPr>
            <w:tcW w:w="3321" w:type="dxa"/>
          </w:tcPr>
          <w:p w14:paraId="0D181289" w14:textId="3535B122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2" w:type="dxa"/>
          </w:tcPr>
          <w:p w14:paraId="6F8BDC8C" w14:textId="0AE2A42F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(1,306)</w:t>
            </w:r>
          </w:p>
        </w:tc>
        <w:tc>
          <w:tcPr>
            <w:tcW w:w="270" w:type="dxa"/>
          </w:tcPr>
          <w:p w14:paraId="6398CB56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BD9268" w14:textId="59D102A3" w:rsidR="00830971" w:rsidRPr="00E2614F" w:rsidRDefault="00592FA9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(2,982)</w:t>
            </w:r>
          </w:p>
        </w:tc>
        <w:tc>
          <w:tcPr>
            <w:tcW w:w="270" w:type="dxa"/>
          </w:tcPr>
          <w:p w14:paraId="3EA69CC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18D8BDC8" w14:textId="67A26EE8" w:rsidR="00830971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DF56C6F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B4DC2CD" w14:textId="639AD200" w:rsidR="00830971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1372291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4B35E453" w14:textId="4EE27EE6" w:rsidR="00830971" w:rsidRPr="00E2614F" w:rsidRDefault="00592FA9" w:rsidP="00830971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(4,288)</w:t>
            </w:r>
          </w:p>
        </w:tc>
      </w:tr>
      <w:tr w:rsidR="00830971" w:rsidRPr="00E2614F" w14:paraId="2C55D136" w14:textId="77777777" w:rsidTr="00041708">
        <w:trPr>
          <w:trHeight w:val="334"/>
        </w:trPr>
        <w:tc>
          <w:tcPr>
            <w:tcW w:w="3321" w:type="dxa"/>
          </w:tcPr>
          <w:p w14:paraId="4811AD01" w14:textId="02DB90DC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6926CE69" w14:textId="1B82D1A5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(20,351)</w:t>
            </w:r>
          </w:p>
        </w:tc>
        <w:tc>
          <w:tcPr>
            <w:tcW w:w="270" w:type="dxa"/>
          </w:tcPr>
          <w:p w14:paraId="10C9843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E0EA73" w14:textId="41D24BB8" w:rsidR="00830971" w:rsidRPr="00E2614F" w:rsidRDefault="00592FA9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24,299</w:t>
            </w:r>
          </w:p>
        </w:tc>
        <w:tc>
          <w:tcPr>
            <w:tcW w:w="270" w:type="dxa"/>
          </w:tcPr>
          <w:p w14:paraId="588EFC6B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01D1CEBC" w14:textId="5D85B8FC" w:rsidR="00830971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FA12E1B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0766905" w14:textId="457726D6" w:rsidR="00830971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9A7979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0D706816" w14:textId="6BB72E6C" w:rsidR="00830971" w:rsidRPr="00E2614F" w:rsidRDefault="00592FA9" w:rsidP="00255FBC">
            <w:pPr>
              <w:pStyle w:val="acctfourfigures"/>
              <w:tabs>
                <w:tab w:val="clear" w:pos="765"/>
                <w:tab w:val="decimal" w:pos="911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3,948</w:t>
            </w:r>
          </w:p>
        </w:tc>
      </w:tr>
      <w:tr w:rsidR="00830971" w:rsidRPr="00E2614F" w14:paraId="2132A26C" w14:textId="77777777" w:rsidTr="00041708">
        <w:trPr>
          <w:trHeight w:val="334"/>
        </w:trPr>
        <w:tc>
          <w:tcPr>
            <w:tcW w:w="3321" w:type="dxa"/>
          </w:tcPr>
          <w:p w14:paraId="79BF30C5" w14:textId="11BF97BB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06DE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2" w:type="dxa"/>
          </w:tcPr>
          <w:p w14:paraId="36BEFFA9" w14:textId="269841FF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C1509"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  <w:tc>
          <w:tcPr>
            <w:tcW w:w="270" w:type="dxa"/>
          </w:tcPr>
          <w:p w14:paraId="5862C73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826EFC" w14:textId="67D4958A" w:rsidR="00830971" w:rsidRPr="00E2614F" w:rsidRDefault="00853E33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="00592FA9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06E8B51C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28789471" w14:textId="6E1686C4" w:rsidR="00830971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34E37F67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69B6FC8" w14:textId="0719BB9C" w:rsidR="00830971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41C0B91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22F4B78F" w14:textId="14DB188B" w:rsidR="00830971" w:rsidRPr="00E2614F" w:rsidRDefault="00070DA0" w:rsidP="00830971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(1,63</w:t>
            </w:r>
            <w:r w:rsidR="00592FA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30971" w:rsidRPr="00E2614F" w14:paraId="1ADA616A" w14:textId="77777777" w:rsidTr="00041708">
        <w:trPr>
          <w:trHeight w:val="334"/>
        </w:trPr>
        <w:tc>
          <w:tcPr>
            <w:tcW w:w="3321" w:type="dxa"/>
          </w:tcPr>
          <w:p w14:paraId="4C167F92" w14:textId="46F2F8E3" w:rsidR="00830971" w:rsidRPr="00E2614F" w:rsidRDefault="00830971" w:rsidP="00F319AE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82" w:type="dxa"/>
          </w:tcPr>
          <w:p w14:paraId="3A8C9EA0" w14:textId="6014F574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(22,478)</w:t>
            </w:r>
          </w:p>
        </w:tc>
        <w:tc>
          <w:tcPr>
            <w:tcW w:w="270" w:type="dxa"/>
          </w:tcPr>
          <w:p w14:paraId="3FAE28C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7B1D8" w14:textId="25B46723" w:rsidR="00806714" w:rsidRPr="00E2614F" w:rsidRDefault="00853E33" w:rsidP="00F319A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2,17</w:t>
            </w:r>
            <w:r w:rsidR="00592FA9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70" w:type="dxa"/>
          </w:tcPr>
          <w:p w14:paraId="192E96F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E2227CA" w14:textId="713D0AA1" w:rsidR="00806714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04CAAF0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DA1291A" w14:textId="4DCDC563" w:rsidR="00806714" w:rsidRPr="00E2614F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4AB27DFF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404B1110" w14:textId="7B5874D0" w:rsidR="00853E33" w:rsidRPr="00E2614F" w:rsidRDefault="00853E33" w:rsidP="00853E33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</w:t>
            </w:r>
            <w:r w:rsidR="00592FA9">
              <w:rPr>
                <w:rFonts w:ascii="Angsana New" w:hAnsi="Angsana New"/>
                <w:sz w:val="24"/>
                <w:szCs w:val="24"/>
              </w:rPr>
              <w:t>299)</w:t>
            </w:r>
          </w:p>
        </w:tc>
      </w:tr>
      <w:tr w:rsidR="00830971" w:rsidRPr="00EC53A0" w14:paraId="71ADB62E" w14:textId="77777777" w:rsidTr="00041708">
        <w:trPr>
          <w:trHeight w:val="334"/>
        </w:trPr>
        <w:tc>
          <w:tcPr>
            <w:tcW w:w="3321" w:type="dxa"/>
          </w:tcPr>
          <w:p w14:paraId="2696B50D" w14:textId="77777777" w:rsidR="00830971" w:rsidRPr="00EC53A0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EAC8790" w14:textId="25DDBF83" w:rsidR="00830971" w:rsidRPr="00830971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30971">
              <w:rPr>
                <w:rFonts w:ascii="Angsana New" w:hAnsi="Angsana New"/>
                <w:b/>
                <w:bCs/>
                <w:sz w:val="24"/>
                <w:szCs w:val="24"/>
              </w:rPr>
              <w:t>(194,223)</w:t>
            </w:r>
          </w:p>
        </w:tc>
        <w:tc>
          <w:tcPr>
            <w:tcW w:w="270" w:type="dxa"/>
          </w:tcPr>
          <w:p w14:paraId="3BD9A955" w14:textId="77777777" w:rsidR="00830971" w:rsidRPr="00EC53A0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41EBD6" w14:textId="62039768" w:rsidR="00830971" w:rsidRPr="00EC53A0" w:rsidRDefault="00592FA9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32,130</w:t>
            </w:r>
          </w:p>
        </w:tc>
        <w:tc>
          <w:tcPr>
            <w:tcW w:w="270" w:type="dxa"/>
          </w:tcPr>
          <w:p w14:paraId="04012EF0" w14:textId="77777777" w:rsidR="00830971" w:rsidRPr="00EC53A0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4471B25E" w14:textId="6A1A4D64" w:rsidR="00830971" w:rsidRPr="00EC53A0" w:rsidRDefault="00853E33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</w:tcPr>
          <w:p w14:paraId="66B66DA8" w14:textId="77777777" w:rsidR="00830971" w:rsidRPr="00EC53A0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725786" w14:textId="0E17DAC9" w:rsidR="00830971" w:rsidRPr="00EC53A0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9" w:type="dxa"/>
          </w:tcPr>
          <w:p w14:paraId="09947B36" w14:textId="77777777" w:rsidR="00830971" w:rsidRPr="00EC53A0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0477DB1" w14:textId="1D089AF3" w:rsidR="00830971" w:rsidRPr="00EC53A0" w:rsidRDefault="00592FA9" w:rsidP="00830971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(162,093)</w:t>
            </w:r>
          </w:p>
        </w:tc>
      </w:tr>
      <w:tr w:rsidR="00830971" w:rsidRPr="006926F7" w14:paraId="3DC983E6" w14:textId="77777777" w:rsidTr="00041708">
        <w:trPr>
          <w:trHeight w:val="334"/>
        </w:trPr>
        <w:tc>
          <w:tcPr>
            <w:tcW w:w="3321" w:type="dxa"/>
          </w:tcPr>
          <w:p w14:paraId="3032FC79" w14:textId="77777777" w:rsidR="00830971" w:rsidRPr="006926F7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F0C67E1" w14:textId="77777777" w:rsidR="00830971" w:rsidRPr="006926F7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9F9E5E1" w14:textId="77777777" w:rsidR="00830971" w:rsidRPr="006926F7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F4929F" w14:textId="77777777" w:rsidR="00830971" w:rsidRPr="006926F7" w:rsidRDefault="00830971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BA9CC36" w14:textId="77777777" w:rsidR="00830971" w:rsidRPr="006926F7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0214533" w14:textId="77777777" w:rsidR="00830971" w:rsidRPr="006926F7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4562EAFE" w14:textId="77777777" w:rsidR="00830971" w:rsidRPr="006926F7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0BDD0E" w14:textId="7F99ABDB" w:rsidR="00830971" w:rsidRPr="006926F7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9" w:type="dxa"/>
          </w:tcPr>
          <w:p w14:paraId="3E2C26B8" w14:textId="77777777" w:rsidR="00830971" w:rsidRPr="006926F7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ED6495E" w14:textId="77777777" w:rsidR="00830971" w:rsidRPr="006926F7" w:rsidRDefault="00830971" w:rsidP="0083097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830971" w:rsidRPr="00EC53A0" w14:paraId="70707EC3" w14:textId="77777777" w:rsidTr="00041708">
        <w:trPr>
          <w:trHeight w:val="191"/>
        </w:trPr>
        <w:tc>
          <w:tcPr>
            <w:tcW w:w="3321" w:type="dxa"/>
          </w:tcPr>
          <w:p w14:paraId="76D5E5D8" w14:textId="77777777" w:rsidR="00830971" w:rsidRPr="00EC53A0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6DF80C4" w14:textId="39753D34" w:rsidR="00830971" w:rsidRPr="00EC53A0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</w:rPr>
              <w:t>(23,988)</w:t>
            </w:r>
          </w:p>
        </w:tc>
        <w:tc>
          <w:tcPr>
            <w:tcW w:w="270" w:type="dxa"/>
          </w:tcPr>
          <w:p w14:paraId="475B84E4" w14:textId="77777777" w:rsidR="00830971" w:rsidRPr="00EC53A0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D0606AE" w14:textId="5A6A7C8C" w:rsidR="00830971" w:rsidRPr="00EC53A0" w:rsidRDefault="00592FA9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37,</w:t>
            </w:r>
            <w:r w:rsidR="002E3AC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0B3B119D" w14:textId="77777777" w:rsidR="00830971" w:rsidRPr="00EC53A0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14647777" w14:textId="273011B1" w:rsidR="00830971" w:rsidRPr="00EC53A0" w:rsidRDefault="00853E33" w:rsidP="00592FA9">
            <w:pPr>
              <w:pStyle w:val="acctfourfigures"/>
              <w:tabs>
                <w:tab w:val="clear" w:pos="765"/>
                <w:tab w:val="decimal" w:pos="441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1987324" w14:textId="77777777" w:rsidR="00830971" w:rsidRPr="00EC53A0" w:rsidRDefault="00830971" w:rsidP="00830971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1F63B0" w14:textId="4431023F" w:rsidR="00830971" w:rsidRPr="00EC53A0" w:rsidRDefault="00853E33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34044DB" w14:textId="77777777" w:rsidR="00830971" w:rsidRPr="00EC53A0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039E7162" w14:textId="1CA93256" w:rsidR="00830971" w:rsidRPr="00EC53A0" w:rsidRDefault="00592FA9" w:rsidP="00F319A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right="7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</w:t>
            </w:r>
            <w:r w:rsidR="002E3AC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</w:t>
            </w:r>
          </w:p>
        </w:tc>
      </w:tr>
    </w:tbl>
    <w:p w14:paraId="20AC6589" w14:textId="77777777" w:rsidR="005B4930" w:rsidRPr="000A5417" w:rsidRDefault="005B4930">
      <w:pPr>
        <w:rPr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1082"/>
        <w:gridCol w:w="270"/>
        <w:gridCol w:w="990"/>
        <w:gridCol w:w="92"/>
        <w:gridCol w:w="178"/>
        <w:gridCol w:w="92"/>
        <w:gridCol w:w="899"/>
        <w:gridCol w:w="91"/>
        <w:gridCol w:w="180"/>
        <w:gridCol w:w="90"/>
        <w:gridCol w:w="900"/>
        <w:gridCol w:w="239"/>
        <w:gridCol w:w="33"/>
        <w:gridCol w:w="1173"/>
      </w:tblGrid>
      <w:tr w:rsidR="0063059D" w:rsidRPr="00E2614F" w14:paraId="466C2C0D" w14:textId="77777777" w:rsidTr="000A5417">
        <w:trPr>
          <w:trHeight w:val="139"/>
          <w:tblHeader/>
        </w:trPr>
        <w:tc>
          <w:tcPr>
            <w:tcW w:w="3321" w:type="dxa"/>
          </w:tcPr>
          <w:p w14:paraId="57BFB3C6" w14:textId="77777777" w:rsidR="0063059D" w:rsidRPr="00E2614F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br w:type="column"/>
            </w:r>
          </w:p>
        </w:tc>
        <w:tc>
          <w:tcPr>
            <w:tcW w:w="6309" w:type="dxa"/>
            <w:gridSpan w:val="14"/>
          </w:tcPr>
          <w:p w14:paraId="7060A378" w14:textId="77777777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059D" w:rsidRPr="00E2614F" w14:paraId="0A9C1500" w14:textId="77777777" w:rsidTr="000A5417">
        <w:trPr>
          <w:trHeight w:val="139"/>
          <w:tblHeader/>
        </w:trPr>
        <w:tc>
          <w:tcPr>
            <w:tcW w:w="3321" w:type="dxa"/>
          </w:tcPr>
          <w:p w14:paraId="3EE2D97F" w14:textId="77777777" w:rsidR="0063059D" w:rsidRPr="00E2614F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FBEB0C2" w14:textId="77777777" w:rsidR="0063059D" w:rsidRPr="00E2614F" w:rsidRDefault="0063059D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18FD139" w14:textId="77777777" w:rsidR="0063059D" w:rsidRPr="00E2614F" w:rsidRDefault="0063059D" w:rsidP="00256A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2" w:type="dxa"/>
            <w:gridSpan w:val="9"/>
            <w:tcBorders>
              <w:bottom w:val="single" w:sz="4" w:space="0" w:color="auto"/>
            </w:tcBorders>
          </w:tcPr>
          <w:p w14:paraId="355A743D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E2614F">
              <w:rPr>
                <w:rFonts w:ascii="Angsana New" w:hAnsi="Angsana New"/>
                <w:sz w:val="24"/>
                <w:szCs w:val="24"/>
              </w:rPr>
              <w:t>/</w:t>
            </w: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6A2A1DCD" w14:textId="77777777" w:rsidR="0063059D" w:rsidRPr="00E2614F" w:rsidRDefault="0063059D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6CC632E9" w14:textId="77777777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3059D" w:rsidRPr="00E2614F" w14:paraId="7399A673" w14:textId="77777777" w:rsidTr="000A5417">
        <w:trPr>
          <w:trHeight w:val="139"/>
          <w:tblHeader/>
        </w:trPr>
        <w:tc>
          <w:tcPr>
            <w:tcW w:w="3321" w:type="dxa"/>
          </w:tcPr>
          <w:p w14:paraId="20DE5A53" w14:textId="77777777" w:rsidR="0063059D" w:rsidRPr="00E2614F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D3BD3E8" w14:textId="77777777" w:rsidR="0063059D" w:rsidRPr="00E2614F" w:rsidRDefault="0063059D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B3D3622" w14:textId="524014DA" w:rsidR="0063059D" w:rsidRPr="00E2614F" w:rsidRDefault="0063059D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C344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0652A1CD" w14:textId="77777777" w:rsidR="0063059D" w:rsidRPr="00E2614F" w:rsidRDefault="0063059D" w:rsidP="00256A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15FB15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054E24A8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vAlign w:val="bottom"/>
          </w:tcPr>
          <w:p w14:paraId="21E0F436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4E05716A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1DCD962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508C5154" w14:textId="77777777" w:rsidR="0063059D" w:rsidRPr="00E2614F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3218DD5B" w14:textId="77777777" w:rsidR="0063059D" w:rsidRPr="00E2614F" w:rsidRDefault="0063059D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7EF0BDBA" w14:textId="77777777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4AB8852" w14:textId="756EF335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2614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30971" w:rsidRPr="00830971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63059D" w:rsidRPr="00E2614F" w14:paraId="39F73019" w14:textId="77777777" w:rsidTr="000A5417">
        <w:trPr>
          <w:trHeight w:val="139"/>
          <w:tblHeader/>
        </w:trPr>
        <w:tc>
          <w:tcPr>
            <w:tcW w:w="3321" w:type="dxa"/>
          </w:tcPr>
          <w:p w14:paraId="689382EF" w14:textId="77777777" w:rsidR="0063059D" w:rsidRPr="00E2614F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09" w:type="dxa"/>
            <w:gridSpan w:val="14"/>
            <w:vAlign w:val="bottom"/>
          </w:tcPr>
          <w:p w14:paraId="7E130015" w14:textId="77777777" w:rsidR="0063059D" w:rsidRPr="00E2614F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41708" w:rsidRPr="00E2614F" w14:paraId="3F1872B6" w14:textId="77777777" w:rsidTr="00041708">
        <w:trPr>
          <w:trHeight w:val="139"/>
        </w:trPr>
        <w:tc>
          <w:tcPr>
            <w:tcW w:w="3321" w:type="dxa"/>
          </w:tcPr>
          <w:p w14:paraId="56D33BEA" w14:textId="77777777" w:rsidR="001048B8" w:rsidRPr="00E2614F" w:rsidRDefault="001048B8" w:rsidP="001048B8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2" w:type="dxa"/>
          </w:tcPr>
          <w:p w14:paraId="00AE665D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99B5E8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gridSpan w:val="2"/>
          </w:tcPr>
          <w:p w14:paraId="4CE460FF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69E229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E5CEB8A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D02D6B4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91642B2" w14:textId="2BF9E63F" w:rsidR="001048B8" w:rsidRPr="00E2614F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56096D9F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</w:tcPr>
          <w:p w14:paraId="42BF4720" w14:textId="77777777" w:rsidR="001048B8" w:rsidRPr="00E2614F" w:rsidRDefault="001048B8" w:rsidP="001048B8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30971" w:rsidRPr="00E2614F" w14:paraId="60F2DD0B" w14:textId="77777777" w:rsidTr="00041708">
        <w:trPr>
          <w:trHeight w:val="139"/>
        </w:trPr>
        <w:tc>
          <w:tcPr>
            <w:tcW w:w="3321" w:type="dxa"/>
          </w:tcPr>
          <w:p w14:paraId="27F59306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2" w:type="dxa"/>
          </w:tcPr>
          <w:p w14:paraId="13161E08" w14:textId="6ABD50C4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270" w:type="dxa"/>
          </w:tcPr>
          <w:p w14:paraId="528ACC0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1C13DEC" w14:textId="023B4967" w:rsidR="00830971" w:rsidRPr="00E2614F" w:rsidRDefault="00830971" w:rsidP="00E1593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 w:hint="cs"/>
                <w:sz w:val="24"/>
                <w:szCs w:val="24"/>
                <w:lang w:val="en-US"/>
              </w:rPr>
              <w:t>69</w:t>
            </w:r>
          </w:p>
        </w:tc>
        <w:tc>
          <w:tcPr>
            <w:tcW w:w="270" w:type="dxa"/>
            <w:gridSpan w:val="2"/>
          </w:tcPr>
          <w:p w14:paraId="5D714E5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88CB160" w14:textId="1DCDCEE7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2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A6ADDD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ED83880" w14:textId="0D9161C0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27FC63D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188FD534" w14:textId="7E1D86E0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9,</w:t>
            </w: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</w:tr>
      <w:tr w:rsidR="00830971" w:rsidRPr="00E2614F" w14:paraId="6F4172D5" w14:textId="77777777" w:rsidTr="00041708">
        <w:trPr>
          <w:trHeight w:val="139"/>
        </w:trPr>
        <w:tc>
          <w:tcPr>
            <w:tcW w:w="3321" w:type="dxa"/>
          </w:tcPr>
          <w:p w14:paraId="6016CED4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2" w:type="dxa"/>
          </w:tcPr>
          <w:p w14:paraId="66098111" w14:textId="2CD5C35D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8,869</w:t>
            </w:r>
          </w:p>
        </w:tc>
        <w:tc>
          <w:tcPr>
            <w:tcW w:w="270" w:type="dxa"/>
          </w:tcPr>
          <w:p w14:paraId="15A95227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BC16801" w14:textId="6C60EFE0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7,587</w:t>
            </w:r>
          </w:p>
        </w:tc>
        <w:tc>
          <w:tcPr>
            <w:tcW w:w="270" w:type="dxa"/>
            <w:gridSpan w:val="2"/>
          </w:tcPr>
          <w:p w14:paraId="65BFACE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B81DA94" w14:textId="5DE5F64D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6235DA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559F3A4" w14:textId="1F641204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66E4918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69AEBACE" w14:textId="607EF3B9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16,456</w:t>
            </w:r>
          </w:p>
        </w:tc>
      </w:tr>
      <w:tr w:rsidR="00830971" w:rsidRPr="00E2614F" w14:paraId="37791254" w14:textId="77777777" w:rsidTr="00041708">
        <w:trPr>
          <w:trHeight w:val="139"/>
        </w:trPr>
        <w:tc>
          <w:tcPr>
            <w:tcW w:w="3321" w:type="dxa"/>
          </w:tcPr>
          <w:p w14:paraId="72B36CCA" w14:textId="13D12BAC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2" w:type="dxa"/>
          </w:tcPr>
          <w:p w14:paraId="686185EE" w14:textId="492D6A78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31,561</w:t>
            </w:r>
          </w:p>
        </w:tc>
        <w:tc>
          <w:tcPr>
            <w:tcW w:w="270" w:type="dxa"/>
          </w:tcPr>
          <w:p w14:paraId="005BE1B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FEFE72D" w14:textId="1CF86205" w:rsidR="00830971" w:rsidRPr="00E2614F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(2,201)</w:t>
            </w:r>
          </w:p>
        </w:tc>
        <w:tc>
          <w:tcPr>
            <w:tcW w:w="270" w:type="dxa"/>
            <w:gridSpan w:val="2"/>
          </w:tcPr>
          <w:p w14:paraId="1184893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48F9E27" w14:textId="2E29285D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4B2FBFC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179C6C4" w14:textId="654C4748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47CB2D56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589717CE" w14:textId="476C7CC2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29,360</w:t>
            </w:r>
          </w:p>
        </w:tc>
      </w:tr>
      <w:tr w:rsidR="00830971" w:rsidRPr="00E2614F" w14:paraId="7789D555" w14:textId="77777777" w:rsidTr="00041708">
        <w:trPr>
          <w:trHeight w:val="139"/>
        </w:trPr>
        <w:tc>
          <w:tcPr>
            <w:tcW w:w="3321" w:type="dxa"/>
          </w:tcPr>
          <w:p w14:paraId="1373B960" w14:textId="282BF1D4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1082" w:type="dxa"/>
          </w:tcPr>
          <w:p w14:paraId="599B4282" w14:textId="605A6103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270" w:type="dxa"/>
          </w:tcPr>
          <w:p w14:paraId="34535CA1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D155970" w14:textId="2AEE1DF5" w:rsidR="00830971" w:rsidRPr="00E2614F" w:rsidRDefault="00830971" w:rsidP="00E15939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270" w:type="dxa"/>
            <w:gridSpan w:val="2"/>
          </w:tcPr>
          <w:p w14:paraId="37150C6F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D8AC3C9" w14:textId="79991466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F85B81C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7F4C598" w14:textId="0E3984F9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244D0D4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B02DA9F" w14:textId="04622069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48</w:t>
            </w:r>
          </w:p>
        </w:tc>
      </w:tr>
      <w:tr w:rsidR="00830971" w:rsidRPr="00E2614F" w14:paraId="6586C205" w14:textId="77777777" w:rsidTr="00041708">
        <w:trPr>
          <w:trHeight w:val="139"/>
        </w:trPr>
        <w:tc>
          <w:tcPr>
            <w:tcW w:w="3321" w:type="dxa"/>
          </w:tcPr>
          <w:p w14:paraId="275CD32C" w14:textId="36B60093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2" w:type="dxa"/>
          </w:tcPr>
          <w:p w14:paraId="2F1E0D23" w14:textId="6E8D04B8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270" w:type="dxa"/>
          </w:tcPr>
          <w:p w14:paraId="2EEABC8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E4E4A98" w14:textId="5EA6FE97" w:rsidR="00830971" w:rsidRPr="00E2614F" w:rsidRDefault="00830971" w:rsidP="00E15939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(110)</w:t>
            </w:r>
          </w:p>
        </w:tc>
        <w:tc>
          <w:tcPr>
            <w:tcW w:w="270" w:type="dxa"/>
            <w:gridSpan w:val="2"/>
          </w:tcPr>
          <w:p w14:paraId="1C90B018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75C03A65" w14:textId="5BE92EDF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A8D1EF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2E8CCE8" w14:textId="7F5E097D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7809B37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27363472" w14:textId="4F93FC9B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</w:p>
        </w:tc>
      </w:tr>
      <w:tr w:rsidR="00830971" w:rsidRPr="00E2614F" w14:paraId="25603BF0" w14:textId="77777777" w:rsidTr="00041708">
        <w:trPr>
          <w:trHeight w:val="139"/>
        </w:trPr>
        <w:tc>
          <w:tcPr>
            <w:tcW w:w="3321" w:type="dxa"/>
          </w:tcPr>
          <w:p w14:paraId="0BD56AB1" w14:textId="05A0456C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ดอกเบี้ยร</w:t>
            </w:r>
            <w:r w:rsidRPr="00E2614F">
              <w:rPr>
                <w:rFonts w:ascii="Angsana New" w:hAnsi="Angsana New" w:hint="cs"/>
                <w:sz w:val="24"/>
                <w:szCs w:val="24"/>
                <w:cs/>
              </w:rPr>
              <w:t>อตัดบัญชี</w:t>
            </w:r>
          </w:p>
        </w:tc>
        <w:tc>
          <w:tcPr>
            <w:tcW w:w="1082" w:type="dxa"/>
          </w:tcPr>
          <w:p w14:paraId="156AAC7E" w14:textId="1511A492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119,164</w:t>
            </w:r>
          </w:p>
        </w:tc>
        <w:tc>
          <w:tcPr>
            <w:tcW w:w="270" w:type="dxa"/>
          </w:tcPr>
          <w:p w14:paraId="38682D5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FA0856E" w14:textId="0767CCAE" w:rsidR="00830971" w:rsidRPr="00E2614F" w:rsidRDefault="00830971" w:rsidP="00E15939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(7,639)</w:t>
            </w:r>
          </w:p>
        </w:tc>
        <w:tc>
          <w:tcPr>
            <w:tcW w:w="270" w:type="dxa"/>
            <w:gridSpan w:val="2"/>
          </w:tcPr>
          <w:p w14:paraId="1C2B752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A390DE3" w14:textId="5D5AE706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9D69F5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AAEF2C" w14:textId="3FD7BE0D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7DA6316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6BC2A5D1" w14:textId="4BFEA9C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111,525</w:t>
            </w:r>
          </w:p>
        </w:tc>
      </w:tr>
      <w:tr w:rsidR="00830971" w:rsidRPr="00E2614F" w14:paraId="68A0D4C3" w14:textId="77777777" w:rsidTr="00041708">
        <w:trPr>
          <w:trHeight w:val="139"/>
        </w:trPr>
        <w:tc>
          <w:tcPr>
            <w:tcW w:w="3321" w:type="dxa"/>
          </w:tcPr>
          <w:p w14:paraId="3CDF5B34" w14:textId="77777777" w:rsidR="00830971" w:rsidRPr="00E2614F" w:rsidRDefault="00830971" w:rsidP="00830971">
            <w:pPr>
              <w:ind w:left="162" w:right="-200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</w:t>
            </w:r>
          </w:p>
          <w:p w14:paraId="5FBA9D40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2" w:type="dxa"/>
          </w:tcPr>
          <w:p w14:paraId="12DAE226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B1DA27F" w14:textId="722287F8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270" w:type="dxa"/>
          </w:tcPr>
          <w:p w14:paraId="1AEFD96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5754531" w14:textId="41829FDF" w:rsidR="00830971" w:rsidRPr="00E2614F" w:rsidRDefault="00830971" w:rsidP="00E1593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270" w:type="dxa"/>
            <w:gridSpan w:val="2"/>
          </w:tcPr>
          <w:p w14:paraId="5EEC575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A229B1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891B1B" w14:textId="7CA39C36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4EC5801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left" w:pos="507"/>
                <w:tab w:val="left" w:pos="61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BF2B748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CE1D77" w14:textId="496E116F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704D20C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6DA547E0" w14:textId="77777777" w:rsidR="00830971" w:rsidRPr="00C95DB0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CBE3916" w14:textId="78C359E0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</w:tr>
      <w:tr w:rsidR="00830971" w:rsidRPr="00E2614F" w14:paraId="45844592" w14:textId="77777777" w:rsidTr="00041708">
        <w:trPr>
          <w:trHeight w:val="139"/>
        </w:trPr>
        <w:tc>
          <w:tcPr>
            <w:tcW w:w="3321" w:type="dxa"/>
          </w:tcPr>
          <w:p w14:paraId="7D0F1986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2" w:type="dxa"/>
          </w:tcPr>
          <w:p w14:paraId="57197CF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AB18956" w14:textId="07DBAD08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270" w:type="dxa"/>
          </w:tcPr>
          <w:p w14:paraId="67EE84B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6C9F82D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06DAA8A" w14:textId="3E6BB79E" w:rsidR="00830971" w:rsidRPr="00E2614F" w:rsidRDefault="00830971" w:rsidP="00E15939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89</w:t>
            </w:r>
          </w:p>
        </w:tc>
        <w:tc>
          <w:tcPr>
            <w:tcW w:w="270" w:type="dxa"/>
            <w:gridSpan w:val="2"/>
          </w:tcPr>
          <w:p w14:paraId="5A34251B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73F33CC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E102AAC" w14:textId="556EFAB3" w:rsidR="00830971" w:rsidRPr="0084622D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(598)</w:t>
            </w:r>
          </w:p>
        </w:tc>
        <w:tc>
          <w:tcPr>
            <w:tcW w:w="270" w:type="dxa"/>
            <w:gridSpan w:val="2"/>
          </w:tcPr>
          <w:p w14:paraId="7A7CEC6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left" w:pos="507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8FB6C78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F2F42B" w14:textId="107D1ABA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408E11B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4D27A78" w14:textId="77777777" w:rsidR="00830971" w:rsidRPr="00C95DB0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1CCB68F" w14:textId="09B123EA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3,0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68</w:t>
            </w:r>
          </w:p>
        </w:tc>
      </w:tr>
      <w:tr w:rsidR="00830971" w:rsidRPr="00E2614F" w14:paraId="7BBABD97" w14:textId="77777777" w:rsidTr="00041708">
        <w:trPr>
          <w:trHeight w:val="334"/>
        </w:trPr>
        <w:tc>
          <w:tcPr>
            <w:tcW w:w="3321" w:type="dxa"/>
          </w:tcPr>
          <w:p w14:paraId="65F55EBE" w14:textId="48A340E3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082" w:type="dxa"/>
          </w:tcPr>
          <w:p w14:paraId="11409E68" w14:textId="13ED052B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226</w:t>
            </w:r>
          </w:p>
        </w:tc>
        <w:tc>
          <w:tcPr>
            <w:tcW w:w="270" w:type="dxa"/>
          </w:tcPr>
          <w:p w14:paraId="7709A72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85ED69E" w14:textId="26B15EB8" w:rsidR="00830971" w:rsidRPr="00E2614F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(26)</w:t>
            </w:r>
          </w:p>
        </w:tc>
        <w:tc>
          <w:tcPr>
            <w:tcW w:w="270" w:type="dxa"/>
            <w:gridSpan w:val="2"/>
          </w:tcPr>
          <w:p w14:paraId="795C35A6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18321BB" w14:textId="6C9E6B3B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614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EB1E9A8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  <w:tab w:val="left" w:pos="507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A5DD35C" w14:textId="3E0F8EA0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4C8237A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A9EDE16" w14:textId="139B40D1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5DB0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</w:p>
        </w:tc>
      </w:tr>
      <w:tr w:rsidR="00830971" w:rsidRPr="0084622D" w14:paraId="58103BAC" w14:textId="77777777" w:rsidTr="00041708">
        <w:trPr>
          <w:trHeight w:val="334"/>
        </w:trPr>
        <w:tc>
          <w:tcPr>
            <w:tcW w:w="3321" w:type="dxa"/>
          </w:tcPr>
          <w:p w14:paraId="661C7AC8" w14:textId="77777777" w:rsidR="00830971" w:rsidRPr="0084622D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62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D9F373A" w14:textId="45621913" w:rsidR="00830971" w:rsidRPr="0084622D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172,829</w:t>
            </w:r>
          </w:p>
        </w:tc>
        <w:tc>
          <w:tcPr>
            <w:tcW w:w="270" w:type="dxa"/>
          </w:tcPr>
          <w:p w14:paraId="10168D7B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E6041" w14:textId="508D23A9" w:rsidR="00830971" w:rsidRPr="0084622D" w:rsidRDefault="00830971" w:rsidP="00E15939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(1,9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</w:t>
            </w: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0FFF7CC7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CE524" w14:textId="34ADBC6A" w:rsidR="00830971" w:rsidRPr="0084622D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</w:rPr>
              <w:t>(598)</w:t>
            </w:r>
          </w:p>
        </w:tc>
        <w:tc>
          <w:tcPr>
            <w:tcW w:w="270" w:type="dxa"/>
            <w:gridSpan w:val="2"/>
          </w:tcPr>
          <w:p w14:paraId="1A219E43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  <w:tab w:val="decimal" w:pos="1062"/>
              </w:tabs>
              <w:spacing w:line="240" w:lineRule="atLeast"/>
              <w:ind w:right="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76285A1" w14:textId="1A0C2E03" w:rsidR="00830971" w:rsidRPr="00830971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3097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79AD5930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A436F44" w14:textId="258F3E4C" w:rsidR="00830971" w:rsidRPr="0084622D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170</w:t>
            </w:r>
            <w:r w:rsidRPr="00EC53A0">
              <w:rPr>
                <w:rFonts w:ascii="Angsana New" w:hAnsi="Angsana New"/>
                <w:b/>
                <w:bCs/>
                <w:sz w:val="24"/>
                <w:szCs w:val="24"/>
              </w:rPr>
              <w:t>,2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</w:p>
        </w:tc>
      </w:tr>
      <w:tr w:rsidR="00830971" w:rsidRPr="00E2614F" w14:paraId="086CBEF1" w14:textId="77777777" w:rsidTr="000A5417">
        <w:trPr>
          <w:trHeight w:val="235"/>
        </w:trPr>
        <w:tc>
          <w:tcPr>
            <w:tcW w:w="3321" w:type="dxa"/>
          </w:tcPr>
          <w:p w14:paraId="01CE29A1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D1FA76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670BAB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66376E6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792F94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2B7581C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7618D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71D170" w14:textId="16C13760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157C9BD1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8726A81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971" w:rsidRPr="00E2614F" w14:paraId="291D036E" w14:textId="77777777" w:rsidTr="000A5417">
        <w:trPr>
          <w:trHeight w:val="235"/>
        </w:trPr>
        <w:tc>
          <w:tcPr>
            <w:tcW w:w="3321" w:type="dxa"/>
          </w:tcPr>
          <w:p w14:paraId="72C92802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A10D90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63992B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EF7F177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8F7633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5A4CCC8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E50CBC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CA76BB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DDB0E4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47BFEE1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971" w:rsidRPr="00E2614F" w14:paraId="477B9608" w14:textId="77777777" w:rsidTr="000A5417">
        <w:trPr>
          <w:trHeight w:val="235"/>
        </w:trPr>
        <w:tc>
          <w:tcPr>
            <w:tcW w:w="3321" w:type="dxa"/>
          </w:tcPr>
          <w:p w14:paraId="51B257E0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1E21427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2BE59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413F8B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D39986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597FD3C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2DAB686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B98F05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75494C9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180D0B6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971" w:rsidRPr="00E2614F" w14:paraId="435F14E2" w14:textId="77777777" w:rsidTr="000A5417">
        <w:trPr>
          <w:trHeight w:val="235"/>
        </w:trPr>
        <w:tc>
          <w:tcPr>
            <w:tcW w:w="3321" w:type="dxa"/>
          </w:tcPr>
          <w:p w14:paraId="00E4D4E7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65C84D4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4A635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0D1897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192C4E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6981693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3A6E4A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49E15E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7FBA62A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2C68966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971" w:rsidRPr="00E2614F" w14:paraId="40729F13" w14:textId="77777777" w:rsidTr="000A5417">
        <w:trPr>
          <w:trHeight w:val="235"/>
        </w:trPr>
        <w:tc>
          <w:tcPr>
            <w:tcW w:w="3321" w:type="dxa"/>
          </w:tcPr>
          <w:p w14:paraId="7645F2FC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7487AEDF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4C8EA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808ACC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FDA070B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A4D1147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99CBA4C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CA39F7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0C2A933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585E9B2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971" w:rsidRPr="00E2614F" w14:paraId="03284A1A" w14:textId="77777777" w:rsidTr="000A5417">
        <w:trPr>
          <w:trHeight w:val="235"/>
        </w:trPr>
        <w:tc>
          <w:tcPr>
            <w:tcW w:w="3321" w:type="dxa"/>
          </w:tcPr>
          <w:p w14:paraId="341B2B29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153843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C02D31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36824C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575B2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B4FD85B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12BED1B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D33FAAE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6E249ED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0DEE1F0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971" w:rsidRPr="00E2614F" w14:paraId="416FC524" w14:textId="77777777" w:rsidTr="000A5417">
        <w:trPr>
          <w:trHeight w:val="235"/>
        </w:trPr>
        <w:tc>
          <w:tcPr>
            <w:tcW w:w="3321" w:type="dxa"/>
          </w:tcPr>
          <w:p w14:paraId="67D2DFF5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FE6984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6C2F8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D67810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CD5AC8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F208CD1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EC6DF7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E77417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7016D096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64CF56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971" w:rsidRPr="00E2614F" w14:paraId="2DE66678" w14:textId="77777777" w:rsidTr="00041708">
        <w:trPr>
          <w:trHeight w:val="334"/>
        </w:trPr>
        <w:tc>
          <w:tcPr>
            <w:tcW w:w="3321" w:type="dxa"/>
          </w:tcPr>
          <w:p w14:paraId="4EE5E27D" w14:textId="77777777" w:rsidR="00830971" w:rsidRPr="00E2614F" w:rsidRDefault="00830971" w:rsidP="00830971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</w:tcPr>
          <w:p w14:paraId="642EC56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58D5A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808D5C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FD63F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70233F8A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9FEFB9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4F0071D" w14:textId="06A3EE70" w:rsidR="00830971" w:rsidRPr="00E2614F" w:rsidRDefault="00830971" w:rsidP="00830971">
            <w:pPr>
              <w:pStyle w:val="acctfourfigures"/>
              <w:tabs>
                <w:tab w:val="clear" w:pos="765"/>
                <w:tab w:val="decimal" w:pos="684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674DD95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0970D4F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971" w:rsidRPr="00E2614F" w14:paraId="64A30763" w14:textId="77777777" w:rsidTr="00041708">
        <w:trPr>
          <w:trHeight w:val="334"/>
        </w:trPr>
        <w:tc>
          <w:tcPr>
            <w:tcW w:w="3321" w:type="dxa"/>
          </w:tcPr>
          <w:p w14:paraId="0FD43D97" w14:textId="6D5648C9" w:rsidR="00830971" w:rsidRPr="00E2614F" w:rsidRDefault="00830971" w:rsidP="00830971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2" w:type="dxa"/>
          </w:tcPr>
          <w:p w14:paraId="5C4B7217" w14:textId="296D9DEA" w:rsidR="00830971" w:rsidRPr="00E2614F" w:rsidRDefault="00830971" w:rsidP="00F319AE">
            <w:pPr>
              <w:pStyle w:val="acctfourfigures"/>
              <w:tabs>
                <w:tab w:val="clear" w:pos="765"/>
                <w:tab w:val="decimal" w:pos="520"/>
                <w:tab w:val="left" w:pos="872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(155,358)</w:t>
            </w:r>
          </w:p>
        </w:tc>
        <w:tc>
          <w:tcPr>
            <w:tcW w:w="270" w:type="dxa"/>
          </w:tcPr>
          <w:p w14:paraId="5564CAF3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6CAAA04" w14:textId="2E8FC5E9" w:rsidR="00830971" w:rsidRPr="00E2614F" w:rsidRDefault="00830971" w:rsidP="00F319A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7,768</w:t>
            </w:r>
          </w:p>
        </w:tc>
        <w:tc>
          <w:tcPr>
            <w:tcW w:w="270" w:type="dxa"/>
            <w:gridSpan w:val="2"/>
          </w:tcPr>
          <w:p w14:paraId="77E917D8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444A2BE" w14:textId="40BC0988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82434CF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0"/>
                <w:tab w:val="left" w:pos="507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00A9E40" w14:textId="3F47642F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7265C7C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45AEF969" w14:textId="64AA801C" w:rsidR="00830971" w:rsidRPr="002F66AA" w:rsidRDefault="00830971" w:rsidP="00F319AE">
            <w:pPr>
              <w:pStyle w:val="acctfourfigures"/>
              <w:tabs>
                <w:tab w:val="clear" w:pos="765"/>
                <w:tab w:val="decimal" w:pos="520"/>
                <w:tab w:val="left" w:pos="955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(147,590)</w:t>
            </w:r>
          </w:p>
        </w:tc>
      </w:tr>
      <w:tr w:rsidR="00830971" w:rsidRPr="00E2614F" w14:paraId="5A84678E" w14:textId="77777777" w:rsidTr="00041708">
        <w:trPr>
          <w:trHeight w:val="334"/>
        </w:trPr>
        <w:tc>
          <w:tcPr>
            <w:tcW w:w="3321" w:type="dxa"/>
          </w:tcPr>
          <w:p w14:paraId="7A9C990A" w14:textId="41D813C8" w:rsidR="00830971" w:rsidRPr="00E2614F" w:rsidRDefault="00830971" w:rsidP="00830971">
            <w:pPr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2" w:type="dxa"/>
          </w:tcPr>
          <w:p w14:paraId="64A800C1" w14:textId="6544FFA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(359)</w:t>
            </w:r>
          </w:p>
        </w:tc>
        <w:tc>
          <w:tcPr>
            <w:tcW w:w="270" w:type="dxa"/>
          </w:tcPr>
          <w:p w14:paraId="1C31CA27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D24EC12" w14:textId="4E66434F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926F7">
              <w:rPr>
                <w:rFonts w:ascii="Angsana New" w:hAnsi="Angsana New"/>
                <w:sz w:val="24"/>
                <w:szCs w:val="24"/>
                <w:lang w:val="en-US"/>
              </w:rPr>
              <w:t>947</w:t>
            </w: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4C814754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69A44B9" w14:textId="2782503D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74B3391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0"/>
                <w:tab w:val="left" w:pos="507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B060AA8" w14:textId="1D3F08C8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11D3A5B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7F898A1D" w14:textId="494E4DB1" w:rsidR="00830971" w:rsidRPr="002F66A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(1,306)</w:t>
            </w:r>
          </w:p>
        </w:tc>
      </w:tr>
      <w:tr w:rsidR="00830971" w:rsidRPr="00E2614F" w14:paraId="1286ED71" w14:textId="77777777" w:rsidTr="00041708">
        <w:trPr>
          <w:trHeight w:val="334"/>
        </w:trPr>
        <w:tc>
          <w:tcPr>
            <w:tcW w:w="3321" w:type="dxa"/>
          </w:tcPr>
          <w:p w14:paraId="7AF5CA1B" w14:textId="01351CD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425756B5" w14:textId="21B702F5" w:rsidR="00830971" w:rsidRPr="00E2614F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(20,875)</w:t>
            </w:r>
          </w:p>
        </w:tc>
        <w:tc>
          <w:tcPr>
            <w:tcW w:w="270" w:type="dxa"/>
          </w:tcPr>
          <w:p w14:paraId="2BA642FC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464803C" w14:textId="68E76717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270" w:type="dxa"/>
            <w:gridSpan w:val="2"/>
          </w:tcPr>
          <w:p w14:paraId="3E984A99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895BF34" w14:textId="6B41B0F8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DC7D01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0"/>
                <w:tab w:val="left" w:pos="507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372B063" w14:textId="71368834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11E5B9E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518C694" w14:textId="22D6F57A" w:rsidR="00830971" w:rsidRPr="002F66A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(20,351)</w:t>
            </w:r>
          </w:p>
        </w:tc>
      </w:tr>
      <w:tr w:rsidR="00830971" w:rsidRPr="00E2614F" w14:paraId="4D8FE0C5" w14:textId="77777777" w:rsidTr="00041708">
        <w:trPr>
          <w:trHeight w:val="334"/>
        </w:trPr>
        <w:tc>
          <w:tcPr>
            <w:tcW w:w="3321" w:type="dxa"/>
          </w:tcPr>
          <w:p w14:paraId="6645DDDE" w14:textId="04840CD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06DE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2" w:type="dxa"/>
          </w:tcPr>
          <w:p w14:paraId="215D8CBB" w14:textId="2B93FB39" w:rsidR="00830971" w:rsidRPr="00E2614F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EC97CF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B88AAAE" w14:textId="6719927F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  <w:tc>
          <w:tcPr>
            <w:tcW w:w="270" w:type="dxa"/>
            <w:gridSpan w:val="2"/>
          </w:tcPr>
          <w:p w14:paraId="05089DD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69B3524" w14:textId="5B15F557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B52743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0"/>
                <w:tab w:val="left" w:pos="507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541C038" w14:textId="7471F753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6677F497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22EF334D" w14:textId="532A1A7F" w:rsidR="00830971" w:rsidRPr="002F66A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1509">
              <w:rPr>
                <w:rFonts w:ascii="Angsana New" w:hAnsi="Angsana New"/>
                <w:sz w:val="24"/>
                <w:szCs w:val="24"/>
              </w:rPr>
              <w:t>(2,498)</w:t>
            </w:r>
          </w:p>
        </w:tc>
      </w:tr>
      <w:tr w:rsidR="00830971" w:rsidRPr="00E2614F" w14:paraId="608E891F" w14:textId="77777777" w:rsidTr="00041708">
        <w:trPr>
          <w:trHeight w:val="334"/>
        </w:trPr>
        <w:tc>
          <w:tcPr>
            <w:tcW w:w="3321" w:type="dxa"/>
          </w:tcPr>
          <w:p w14:paraId="0F3081A8" w14:textId="205837D3" w:rsidR="00830971" w:rsidRPr="00E2614F" w:rsidRDefault="00830971" w:rsidP="00F319AE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14F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82" w:type="dxa"/>
          </w:tcPr>
          <w:p w14:paraId="1455004E" w14:textId="5E5A8289" w:rsidR="00830971" w:rsidRPr="00E2614F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(23,572)</w:t>
            </w:r>
          </w:p>
        </w:tc>
        <w:tc>
          <w:tcPr>
            <w:tcW w:w="270" w:type="dxa"/>
          </w:tcPr>
          <w:p w14:paraId="1BF965B0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864D274" w14:textId="6A484115" w:rsidR="00830971" w:rsidRPr="00E2614F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2614F">
              <w:rPr>
                <w:rFonts w:ascii="Angsana New" w:hAnsi="Angsana New"/>
                <w:sz w:val="24"/>
                <w:szCs w:val="24"/>
                <w:lang w:val="en-US"/>
              </w:rPr>
              <w:t>1,094</w:t>
            </w:r>
          </w:p>
        </w:tc>
        <w:tc>
          <w:tcPr>
            <w:tcW w:w="270" w:type="dxa"/>
            <w:gridSpan w:val="2"/>
          </w:tcPr>
          <w:p w14:paraId="0EEA83BC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74CD68A" w14:textId="6C8DDFB7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A50E9A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0"/>
                <w:tab w:val="left" w:pos="507"/>
                <w:tab w:val="left" w:pos="61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1E6A53B" w14:textId="6DA465CA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285D8B6C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</w:tcPr>
          <w:p w14:paraId="367C7B2F" w14:textId="51F9750D" w:rsidR="00830971" w:rsidRPr="002F66A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14F">
              <w:rPr>
                <w:rFonts w:ascii="Angsana New" w:hAnsi="Angsana New"/>
                <w:sz w:val="24"/>
                <w:szCs w:val="24"/>
              </w:rPr>
              <w:t>(22,478)</w:t>
            </w:r>
          </w:p>
        </w:tc>
      </w:tr>
      <w:tr w:rsidR="00830971" w:rsidRPr="00F043CA" w14:paraId="14EF0F12" w14:textId="77777777" w:rsidTr="00041708">
        <w:trPr>
          <w:trHeight w:val="334"/>
        </w:trPr>
        <w:tc>
          <w:tcPr>
            <w:tcW w:w="3321" w:type="dxa"/>
          </w:tcPr>
          <w:p w14:paraId="17C9AE47" w14:textId="77777777" w:rsidR="00830971" w:rsidRPr="00F043CA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F2F8D45" w14:textId="757B59CF" w:rsidR="00830971" w:rsidRPr="00F043C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(200,164)</w:t>
            </w:r>
          </w:p>
        </w:tc>
        <w:tc>
          <w:tcPr>
            <w:tcW w:w="270" w:type="dxa"/>
          </w:tcPr>
          <w:p w14:paraId="4E4B61BD" w14:textId="77777777" w:rsidR="00830971" w:rsidRPr="00F043CA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1690D" w14:textId="369FC799" w:rsidR="00830971" w:rsidRPr="00F043CA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5,941</w:t>
            </w:r>
          </w:p>
        </w:tc>
        <w:tc>
          <w:tcPr>
            <w:tcW w:w="270" w:type="dxa"/>
            <w:gridSpan w:val="2"/>
          </w:tcPr>
          <w:p w14:paraId="1457E5F3" w14:textId="77777777" w:rsidR="00830971" w:rsidRPr="00F043CA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D0687" w14:textId="19D66178" w:rsidR="00830971" w:rsidRPr="00F319AE" w:rsidRDefault="00830971" w:rsidP="00830971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19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3131576" w14:textId="77777777" w:rsidR="00830971" w:rsidRPr="00F043CA" w:rsidRDefault="00830971" w:rsidP="00830971">
            <w:pPr>
              <w:pStyle w:val="acctfourfigures"/>
              <w:tabs>
                <w:tab w:val="clear" w:pos="765"/>
                <w:tab w:val="decimal" w:pos="252"/>
                <w:tab w:val="left" w:pos="613"/>
                <w:tab w:val="decimal" w:pos="1062"/>
              </w:tabs>
              <w:spacing w:line="240" w:lineRule="atLeast"/>
              <w:ind w:right="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1D6709" w14:textId="71F5D682" w:rsidR="00830971" w:rsidRPr="00F319AE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19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020669E3" w14:textId="77777777" w:rsidR="00830971" w:rsidRPr="00F043CA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B18E3FC" w14:textId="6ACA6728" w:rsidR="00830971" w:rsidRPr="00F043C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</w:rPr>
              <w:t>(194,223)</w:t>
            </w:r>
          </w:p>
        </w:tc>
      </w:tr>
      <w:tr w:rsidR="00830971" w:rsidRPr="00E2614F" w14:paraId="55E8EF32" w14:textId="77777777" w:rsidTr="00041708">
        <w:trPr>
          <w:trHeight w:val="217"/>
        </w:trPr>
        <w:tc>
          <w:tcPr>
            <w:tcW w:w="3321" w:type="dxa"/>
          </w:tcPr>
          <w:p w14:paraId="3221EBD3" w14:textId="77777777" w:rsidR="00830971" w:rsidRPr="00E2614F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A60BFAA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CA5B792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0C803B93" w14:textId="77777777" w:rsidR="00830971" w:rsidRPr="00755E36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E7A4095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F68230C" w14:textId="77777777" w:rsidR="00830971" w:rsidRPr="0084622D" w:rsidRDefault="00830971" w:rsidP="0083097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959A4D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252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0C673A" w14:textId="1E2B2776" w:rsidR="00830971" w:rsidRPr="0084622D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2DE0E068" w14:textId="77777777" w:rsidR="00830971" w:rsidRPr="00E2614F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70DC26F" w14:textId="77777777" w:rsidR="00830971" w:rsidRPr="002F66A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0971" w:rsidRPr="00F043CA" w14:paraId="797F0ED7" w14:textId="77777777" w:rsidTr="00041708">
        <w:trPr>
          <w:trHeight w:val="334"/>
        </w:trPr>
        <w:tc>
          <w:tcPr>
            <w:tcW w:w="3321" w:type="dxa"/>
          </w:tcPr>
          <w:p w14:paraId="642D26F4" w14:textId="77777777" w:rsidR="00830971" w:rsidRPr="00F043CA" w:rsidRDefault="00830971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43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33C5E05" w14:textId="61493398" w:rsidR="00830971" w:rsidRPr="00F043C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(27,335)</w:t>
            </w:r>
          </w:p>
        </w:tc>
        <w:tc>
          <w:tcPr>
            <w:tcW w:w="270" w:type="dxa"/>
          </w:tcPr>
          <w:p w14:paraId="2DEFB791" w14:textId="77777777" w:rsidR="00830971" w:rsidRPr="00F043CA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6061EFAB" w14:textId="40535C14" w:rsidR="00830971" w:rsidRPr="00F043CA" w:rsidRDefault="00830971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3,945</w:t>
            </w:r>
          </w:p>
        </w:tc>
        <w:tc>
          <w:tcPr>
            <w:tcW w:w="270" w:type="dxa"/>
            <w:gridSpan w:val="2"/>
          </w:tcPr>
          <w:p w14:paraId="28346397" w14:textId="77777777" w:rsidR="00830971" w:rsidRPr="00F043CA" w:rsidRDefault="00830971" w:rsidP="00830971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65F5648E" w14:textId="7C0B9B98" w:rsidR="00830971" w:rsidRPr="00F043C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708"/>
              </w:tabs>
              <w:spacing w:line="240" w:lineRule="atLeast"/>
              <w:ind w:left="-38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C53A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(598)</w:t>
            </w:r>
          </w:p>
        </w:tc>
        <w:tc>
          <w:tcPr>
            <w:tcW w:w="270" w:type="dxa"/>
            <w:gridSpan w:val="2"/>
          </w:tcPr>
          <w:p w14:paraId="1ED80E21" w14:textId="77777777" w:rsidR="00830971" w:rsidRPr="00F043CA" w:rsidRDefault="00830971" w:rsidP="00830971">
            <w:pPr>
              <w:pStyle w:val="acctfourfigures"/>
              <w:tabs>
                <w:tab w:val="clear" w:pos="765"/>
                <w:tab w:val="decimal" w:pos="252"/>
                <w:tab w:val="decimal" w:pos="1062"/>
              </w:tabs>
              <w:spacing w:line="240" w:lineRule="atLeast"/>
              <w:ind w:right="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CDD63FB" w14:textId="63F26ACE" w:rsidR="00830971" w:rsidRPr="00830971" w:rsidRDefault="00830971" w:rsidP="0083097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3097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54518300" w14:textId="77777777" w:rsidR="00830971" w:rsidRPr="00F043CA" w:rsidRDefault="00830971" w:rsidP="00830971">
            <w:pPr>
              <w:pStyle w:val="acctfourfigures"/>
              <w:tabs>
                <w:tab w:val="clear" w:pos="765"/>
                <w:tab w:val="decimal" w:pos="633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61B89B7" w14:textId="014E553C" w:rsidR="00830971" w:rsidRPr="00F043CA" w:rsidRDefault="00830971" w:rsidP="00830971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65BD">
              <w:rPr>
                <w:rFonts w:ascii="Angsana New" w:hAnsi="Angsana New"/>
                <w:b/>
                <w:bCs/>
                <w:sz w:val="24"/>
                <w:szCs w:val="24"/>
              </w:rPr>
              <w:t>(23,988)</w:t>
            </w:r>
          </w:p>
        </w:tc>
      </w:tr>
    </w:tbl>
    <w:p w14:paraId="48B67243" w14:textId="77777777" w:rsidR="00265559" w:rsidRPr="00C34196" w:rsidRDefault="00265559" w:rsidP="00F07C4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261"/>
        <w:gridCol w:w="1269"/>
        <w:gridCol w:w="270"/>
        <w:gridCol w:w="1350"/>
        <w:gridCol w:w="270"/>
        <w:gridCol w:w="1440"/>
      </w:tblGrid>
      <w:tr w:rsidR="00DC643B" w:rsidRPr="006B07E9" w14:paraId="27947B4C" w14:textId="77777777" w:rsidTr="00503BB8">
        <w:trPr>
          <w:tblHeader/>
        </w:trPr>
        <w:tc>
          <w:tcPr>
            <w:tcW w:w="3330" w:type="dxa"/>
          </w:tcPr>
          <w:p w14:paraId="4047EADB" w14:textId="77777777" w:rsidR="00D05EC3" w:rsidRDefault="00D05EC3" w:rsidP="003C695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66EB3456" w14:textId="373548F2" w:rsidR="00DC643B" w:rsidRPr="006B07E9" w:rsidRDefault="00D05EC3" w:rsidP="003C695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ที่ยังไม่รับรู้</w:t>
            </w:r>
          </w:p>
        </w:tc>
        <w:tc>
          <w:tcPr>
            <w:tcW w:w="2970" w:type="dxa"/>
            <w:gridSpan w:val="3"/>
          </w:tcPr>
          <w:p w14:paraId="6843B3A9" w14:textId="77777777" w:rsidR="00DC643B" w:rsidRPr="00264982" w:rsidRDefault="00DC643B" w:rsidP="003C6954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6498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50543B" w14:textId="77777777" w:rsidR="00DC643B" w:rsidRPr="006B07E9" w:rsidRDefault="00DC643B" w:rsidP="003C6954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CBC1C40" w14:textId="77777777" w:rsidR="00DC643B" w:rsidRPr="006B07E9" w:rsidRDefault="00DC643B" w:rsidP="003C6954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43B" w:rsidRPr="006B07E9" w14:paraId="3C7B9426" w14:textId="77777777" w:rsidTr="00503BB8">
        <w:trPr>
          <w:tblHeader/>
        </w:trPr>
        <w:tc>
          <w:tcPr>
            <w:tcW w:w="3330" w:type="dxa"/>
          </w:tcPr>
          <w:p w14:paraId="064AE75B" w14:textId="3DF426DB" w:rsidR="00DC643B" w:rsidRPr="006B07E9" w:rsidRDefault="00DC643B" w:rsidP="003C6954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29A523F" w14:textId="104300B3" w:rsidR="00DC643B" w:rsidRPr="00264982" w:rsidRDefault="00C605FF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64982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1232" w:rsidRPr="00264982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61" w:type="dxa"/>
            <w:vAlign w:val="center"/>
          </w:tcPr>
          <w:p w14:paraId="7551F999" w14:textId="77777777" w:rsidR="00DC643B" w:rsidRPr="00264982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4E1640F" w14:textId="12A18D0A" w:rsidR="00DC643B" w:rsidRPr="00264982" w:rsidRDefault="00C605FF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64982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1232" w:rsidRPr="00264982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5C87F92" w14:textId="77777777" w:rsidR="00DC643B" w:rsidRPr="006B07E9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7D2E1FF" w14:textId="7AFF43D4" w:rsidR="00DC643B" w:rsidRPr="006B07E9" w:rsidRDefault="00C605FF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034EB4D" w14:textId="77777777" w:rsidR="00DC643B" w:rsidRPr="006B07E9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9339F86" w14:textId="1FE18B7A" w:rsidR="00DC643B" w:rsidRPr="006B07E9" w:rsidRDefault="00C605FF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605FF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1232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</w:tr>
      <w:tr w:rsidR="00DC643B" w:rsidRPr="006B07E9" w14:paraId="270BCBCA" w14:textId="77777777" w:rsidTr="00503BB8">
        <w:trPr>
          <w:tblHeader/>
        </w:trPr>
        <w:tc>
          <w:tcPr>
            <w:tcW w:w="3330" w:type="dxa"/>
          </w:tcPr>
          <w:p w14:paraId="6BEF3FAE" w14:textId="6244190D" w:rsidR="00DC643B" w:rsidRPr="006B07E9" w:rsidRDefault="00DC643B" w:rsidP="003C6954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0" w:type="dxa"/>
            <w:gridSpan w:val="7"/>
          </w:tcPr>
          <w:p w14:paraId="546AFA29" w14:textId="77777777" w:rsidR="00DC643B" w:rsidRPr="00264982" w:rsidRDefault="00DC643B" w:rsidP="003C6954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6498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43B" w:rsidRPr="006B07E9" w14:paraId="653C2918" w14:textId="77777777" w:rsidTr="00503BB8">
        <w:tc>
          <w:tcPr>
            <w:tcW w:w="3330" w:type="dxa"/>
          </w:tcPr>
          <w:p w14:paraId="0A95D682" w14:textId="77777777" w:rsidR="00DC643B" w:rsidRPr="006B07E9" w:rsidRDefault="00DC643B" w:rsidP="003C6954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 xml:space="preserve">ยอดขาดทุนยกไป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52EFB3" w14:textId="488538FF" w:rsidR="00DC643B" w:rsidRPr="00264982" w:rsidRDefault="003E463E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98,6</w:t>
            </w:r>
            <w:r w:rsidR="007E6F4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1" w:type="dxa"/>
          </w:tcPr>
          <w:p w14:paraId="55C281E3" w14:textId="77777777" w:rsidR="00DC643B" w:rsidRPr="00264982" w:rsidRDefault="00DC643B" w:rsidP="003C695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1FDD5D5" w14:textId="1DCED06B" w:rsidR="00DC643B" w:rsidRPr="00264982" w:rsidRDefault="005E1232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4982">
              <w:rPr>
                <w:rFonts w:ascii="Angsana New" w:hAnsi="Angsana New"/>
                <w:b/>
                <w:bCs/>
                <w:sz w:val="28"/>
                <w:szCs w:val="28"/>
              </w:rPr>
              <w:t>129,931</w:t>
            </w:r>
          </w:p>
        </w:tc>
        <w:tc>
          <w:tcPr>
            <w:tcW w:w="270" w:type="dxa"/>
          </w:tcPr>
          <w:p w14:paraId="2201033B" w14:textId="77777777" w:rsidR="00DC643B" w:rsidRPr="006B07E9" w:rsidRDefault="00DC643B" w:rsidP="003C695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E5A06A" w14:textId="4C2F7DA8" w:rsidR="00DC643B" w:rsidRPr="006B07E9" w:rsidRDefault="00C34196" w:rsidP="00F0384F">
            <w:pPr>
              <w:pStyle w:val="acctfourfigures"/>
              <w:tabs>
                <w:tab w:val="clear" w:pos="765"/>
              </w:tabs>
              <w:spacing w:line="240" w:lineRule="atLeast"/>
              <w:ind w:left="-79" w:right="3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7BBE7" w14:textId="77777777" w:rsidR="00DC643B" w:rsidRPr="006B07E9" w:rsidRDefault="00DC643B" w:rsidP="003C695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006C02" w14:textId="77777777" w:rsidR="00DC643B" w:rsidRPr="006B07E9" w:rsidRDefault="00DC643B" w:rsidP="00922952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4AC4418" w14:textId="77777777" w:rsidR="005B3517" w:rsidRPr="00C34196" w:rsidRDefault="005B3517" w:rsidP="002B57D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C57F965" w14:textId="5B02CF35" w:rsidR="002B57DE" w:rsidRDefault="002B57DE" w:rsidP="002B57D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64982">
        <w:rPr>
          <w:rFonts w:ascii="Angsana New" w:hAnsi="Angsana New"/>
          <w:b/>
          <w:sz w:val="30"/>
          <w:szCs w:val="30"/>
          <w:cs/>
        </w:rPr>
        <w:t xml:space="preserve">ขาดทุนทางภาษีจะสิ้นอายุในปี </w:t>
      </w:r>
      <w:r w:rsidR="00C605FF" w:rsidRPr="00264982">
        <w:rPr>
          <w:rFonts w:ascii="Angsana New" w:hAnsi="Angsana New"/>
          <w:bCs/>
          <w:sz w:val="30"/>
          <w:szCs w:val="30"/>
        </w:rPr>
        <w:t>256</w:t>
      </w:r>
      <w:r w:rsidR="00264982" w:rsidRPr="00264982">
        <w:rPr>
          <w:rFonts w:ascii="Angsana New" w:hAnsi="Angsana New"/>
          <w:bCs/>
          <w:sz w:val="30"/>
          <w:szCs w:val="30"/>
        </w:rPr>
        <w:t>7</w:t>
      </w:r>
      <w:r w:rsidRPr="00264982">
        <w:rPr>
          <w:rFonts w:ascii="Angsana New" w:hAnsi="Angsana New"/>
          <w:b/>
          <w:sz w:val="30"/>
          <w:szCs w:val="30"/>
        </w:rPr>
        <w:t xml:space="preserve"> </w:t>
      </w:r>
      <w:r w:rsidRPr="00264982">
        <w:rPr>
          <w:rFonts w:ascii="Angsana New" w:hAnsi="Angsana New" w:hint="cs"/>
          <w:b/>
          <w:sz w:val="30"/>
          <w:szCs w:val="30"/>
          <w:cs/>
        </w:rPr>
        <w:t xml:space="preserve">ถึงปี </w:t>
      </w:r>
      <w:r w:rsidR="00C605FF" w:rsidRPr="00264982">
        <w:rPr>
          <w:rFonts w:ascii="Angsana New" w:hAnsi="Angsana New"/>
          <w:bCs/>
          <w:sz w:val="30"/>
          <w:szCs w:val="30"/>
        </w:rPr>
        <w:t>25</w:t>
      </w:r>
      <w:r w:rsidR="00981A22" w:rsidRPr="00264982">
        <w:rPr>
          <w:rFonts w:ascii="Angsana New" w:hAnsi="Angsana New"/>
          <w:bCs/>
          <w:sz w:val="30"/>
          <w:szCs w:val="30"/>
        </w:rPr>
        <w:t>7</w:t>
      </w:r>
      <w:r w:rsidR="003E463E">
        <w:rPr>
          <w:rFonts w:ascii="Angsana New" w:hAnsi="Angsana New"/>
          <w:bCs/>
          <w:sz w:val="30"/>
          <w:szCs w:val="30"/>
        </w:rPr>
        <w:t>1</w:t>
      </w:r>
      <w:r w:rsidRPr="00264982">
        <w:rPr>
          <w:rFonts w:ascii="Angsana New" w:hAnsi="Angsana New"/>
          <w:b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6F291E" w:rsidRPr="00264982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264982">
        <w:rPr>
          <w:rFonts w:ascii="Angsana New" w:hAnsi="Angsana New"/>
          <w:b/>
          <w:sz w:val="30"/>
          <w:szCs w:val="30"/>
          <w:cs/>
        </w:rPr>
        <w:t>ยังมิได้รับรู้รายการดั</w:t>
      </w:r>
      <w:r w:rsidRPr="006B07E9">
        <w:rPr>
          <w:rFonts w:ascii="Angsana New" w:hAnsi="Angsana New"/>
          <w:b/>
          <w:sz w:val="30"/>
          <w:szCs w:val="30"/>
          <w:cs/>
        </w:rPr>
        <w:t>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6F291E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b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14:paraId="6902CED1" w14:textId="442C42A8" w:rsidR="00C34196" w:rsidRDefault="00C34196">
      <w:pPr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63AF15F3" w14:textId="15FB3FAC" w:rsidR="00071FC6" w:rsidRPr="006B07E9" w:rsidRDefault="00071FC6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กำไรต่อหุ้น</w:t>
      </w:r>
    </w:p>
    <w:p w14:paraId="4EEA0184" w14:textId="77777777" w:rsidR="0033188C" w:rsidRPr="00CE1274" w:rsidRDefault="0033188C" w:rsidP="0033188C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02490790" w14:textId="693896B0" w:rsidR="00AB0EB0" w:rsidRPr="006B07E9" w:rsidRDefault="0033188C" w:rsidP="0033188C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6B07E9">
        <w:rPr>
          <w:rFonts w:ascii="Angsana New" w:hAnsi="Angsana New"/>
          <w:spacing w:val="6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C605FF" w:rsidRPr="00C605FF">
        <w:rPr>
          <w:rFonts w:ascii="Angsana New" w:hAnsi="Angsana New"/>
          <w:spacing w:val="6"/>
          <w:sz w:val="30"/>
          <w:szCs w:val="30"/>
        </w:rPr>
        <w:t>31</w:t>
      </w:r>
      <w:r w:rsidR="001D1116" w:rsidRPr="006B07E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spacing w:val="6"/>
          <w:sz w:val="30"/>
          <w:szCs w:val="30"/>
          <w:cs/>
        </w:rPr>
        <w:t>ธันวาคม คำนวณจากกำไรสำหรับปีที่เป็นส่วนของ</w:t>
      </w:r>
      <w:r w:rsidRPr="006B07E9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และจำนวนหุ้นสามัญที่ออกจำหน่ายแล้วระหว่างปี โดยแสดงการคำนวณดังนี้</w:t>
      </w:r>
    </w:p>
    <w:p w14:paraId="46B3D449" w14:textId="7DC98C95" w:rsidR="00065428" w:rsidRPr="00CE1274" w:rsidRDefault="00065428" w:rsidP="00BF42C2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1087"/>
      </w:tblGrid>
      <w:tr w:rsidR="0058282A" w:rsidRPr="00511F39" w14:paraId="522F2D18" w14:textId="77777777" w:rsidTr="00CF6CCE">
        <w:trPr>
          <w:tblHeader/>
        </w:trPr>
        <w:tc>
          <w:tcPr>
            <w:tcW w:w="4680" w:type="dxa"/>
          </w:tcPr>
          <w:p w14:paraId="4630D5A7" w14:textId="77777777" w:rsidR="0058282A" w:rsidRPr="00511F39" w:rsidRDefault="0058282A" w:rsidP="00694420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5A814B19" w14:textId="77777777" w:rsidR="0058282A" w:rsidRPr="00511F39" w:rsidRDefault="0058282A" w:rsidP="00694420">
            <w:pPr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2D2AD959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47" w:type="dxa"/>
            <w:gridSpan w:val="3"/>
          </w:tcPr>
          <w:p w14:paraId="5FE0E7F3" w14:textId="77777777" w:rsidR="0058282A" w:rsidRPr="00511F39" w:rsidRDefault="0058282A" w:rsidP="00694420">
            <w:pPr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58282A" w:rsidRPr="00511F39" w14:paraId="0BE9F5AC" w14:textId="77777777" w:rsidTr="00CF6CCE">
        <w:trPr>
          <w:tblHeader/>
        </w:trPr>
        <w:tc>
          <w:tcPr>
            <w:tcW w:w="4680" w:type="dxa"/>
          </w:tcPr>
          <w:p w14:paraId="76E1C70F" w14:textId="06B7F0F2" w:rsidR="0058282A" w:rsidRPr="009B75D6" w:rsidRDefault="0058282A" w:rsidP="00981A22">
            <w:pPr>
              <w:ind w:left="66" w:right="-108" w:hanging="180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</w:t>
            </w:r>
            <w:r w:rsidR="005B3517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ปี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B35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="005B3517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E9E8661" w14:textId="5285B1B3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="005E1232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63" w:type="dxa"/>
            <w:vAlign w:val="center"/>
          </w:tcPr>
          <w:p w14:paraId="329621DD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449DE0F8" w14:textId="69DE6A2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="005E1232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63" w:type="dxa"/>
          </w:tcPr>
          <w:p w14:paraId="77CC6115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76B55E68" w14:textId="27093EA2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="005E1232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63" w:type="dxa"/>
            <w:vAlign w:val="center"/>
          </w:tcPr>
          <w:p w14:paraId="26F3BEAF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87" w:type="dxa"/>
            <w:vAlign w:val="center"/>
          </w:tcPr>
          <w:p w14:paraId="6FE6FFA3" w14:textId="33B0F9E4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="005E1232"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58282A" w:rsidRPr="00511F39" w14:paraId="3DE52116" w14:textId="77777777" w:rsidTr="00CF6CCE">
        <w:trPr>
          <w:tblHeader/>
        </w:trPr>
        <w:tc>
          <w:tcPr>
            <w:tcW w:w="4680" w:type="dxa"/>
          </w:tcPr>
          <w:p w14:paraId="298278DD" w14:textId="77777777" w:rsidR="0058282A" w:rsidRPr="00511F39" w:rsidRDefault="0058282A" w:rsidP="00694420">
            <w:pPr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860" w:type="dxa"/>
            <w:gridSpan w:val="7"/>
          </w:tcPr>
          <w:p w14:paraId="0D6384AA" w14:textId="77777777" w:rsidR="0058282A" w:rsidRPr="00511F39" w:rsidRDefault="0058282A" w:rsidP="00694420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CF6CCE" w:rsidRPr="00511F39" w14:paraId="4DB1D47A" w14:textId="77777777" w:rsidTr="00CF6CCE">
        <w:tc>
          <w:tcPr>
            <w:tcW w:w="4680" w:type="dxa"/>
          </w:tcPr>
          <w:p w14:paraId="41B70115" w14:textId="45D9A0C0" w:rsidR="00CF6CCE" w:rsidRPr="00CF6CCE" w:rsidRDefault="00CF6CCE" w:rsidP="0075624E">
            <w:pPr>
              <w:ind w:left="66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F6CC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24B14E9C" w14:textId="77777777" w:rsidR="00CF6CCE" w:rsidRPr="00D54A58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41217131" w14:textId="77777777" w:rsidR="00CF6CCE" w:rsidRPr="00511F39" w:rsidRDefault="00CF6CCE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B003952" w14:textId="77777777" w:rsidR="00CF6CCE" w:rsidRPr="00B55355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3" w:type="dxa"/>
          </w:tcPr>
          <w:p w14:paraId="12A3D46F" w14:textId="77777777" w:rsidR="00CF6CCE" w:rsidRPr="00511F39" w:rsidRDefault="00CF6CCE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2197167" w14:textId="77777777" w:rsidR="00CF6CCE" w:rsidRPr="00D54A58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63" w:type="dxa"/>
          </w:tcPr>
          <w:p w14:paraId="15205669" w14:textId="77777777" w:rsidR="00CF6CCE" w:rsidRPr="00511F39" w:rsidRDefault="00CF6CCE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87" w:type="dxa"/>
            <w:vAlign w:val="bottom"/>
          </w:tcPr>
          <w:p w14:paraId="149FB365" w14:textId="77777777" w:rsidR="00CF6CCE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</w:tr>
      <w:tr w:rsidR="0075624E" w:rsidRPr="00511F39" w14:paraId="1BE4A2E7" w14:textId="77777777" w:rsidTr="00CF6CCE">
        <w:tc>
          <w:tcPr>
            <w:tcW w:w="4680" w:type="dxa"/>
          </w:tcPr>
          <w:p w14:paraId="118B159B" w14:textId="39B3C227" w:rsidR="0075624E" w:rsidRPr="00326836" w:rsidRDefault="0075624E" w:rsidP="0075624E">
            <w:pPr>
              <w:ind w:left="66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3F7C84">
              <w:rPr>
                <w:rFonts w:ascii="Angsana New" w:hAnsi="Angsana New"/>
                <w:sz w:val="29"/>
                <w:szCs w:val="29"/>
                <w:cs/>
              </w:rPr>
              <w:t>กำไรสำหรับปีที่เป็นส่วนของผู้ถือหุ้น</w:t>
            </w:r>
            <w:r w:rsidRPr="00A92E7E">
              <w:rPr>
                <w:rFonts w:ascii="Angsana New" w:hAnsi="Angsana New"/>
                <w:sz w:val="29"/>
                <w:szCs w:val="29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1FC89D66" w14:textId="4966A2D4" w:rsidR="0075624E" w:rsidRPr="00511F39" w:rsidRDefault="00F31074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31074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167</w:t>
            </w:r>
            <w:r w:rsidRPr="00F31074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F31074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821</w:t>
            </w:r>
          </w:p>
        </w:tc>
        <w:tc>
          <w:tcPr>
            <w:tcW w:w="263" w:type="dxa"/>
          </w:tcPr>
          <w:p w14:paraId="6E4B0D78" w14:textId="77777777" w:rsidR="0075624E" w:rsidRPr="00511F39" w:rsidRDefault="0075624E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050B65E" w14:textId="14CAF967" w:rsidR="0075624E" w:rsidRPr="00511F39" w:rsidRDefault="0075624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55355">
              <w:rPr>
                <w:rFonts w:ascii="Angsana New" w:hAnsi="Angsana New"/>
                <w:sz w:val="29"/>
                <w:szCs w:val="29"/>
                <w:lang w:val="en-US" w:bidi="th-TH"/>
              </w:rPr>
              <w:t>34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Pr="00B5535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693</w:t>
            </w:r>
          </w:p>
        </w:tc>
        <w:tc>
          <w:tcPr>
            <w:tcW w:w="263" w:type="dxa"/>
          </w:tcPr>
          <w:p w14:paraId="43712511" w14:textId="77777777" w:rsidR="0075624E" w:rsidRPr="00511F39" w:rsidRDefault="0075624E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6A7CCBF" w14:textId="039EA26A" w:rsidR="0075624E" w:rsidRPr="00511F39" w:rsidRDefault="00424669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24669">
              <w:rPr>
                <w:rFonts w:ascii="Angsana New" w:hAnsi="Angsana New"/>
                <w:sz w:val="29"/>
                <w:szCs w:val="29"/>
                <w:lang w:bidi="th-TH"/>
              </w:rPr>
              <w:t>34,143</w:t>
            </w:r>
          </w:p>
        </w:tc>
        <w:tc>
          <w:tcPr>
            <w:tcW w:w="263" w:type="dxa"/>
          </w:tcPr>
          <w:p w14:paraId="4E66B7D8" w14:textId="77777777" w:rsidR="0075624E" w:rsidRPr="00511F39" w:rsidRDefault="0075624E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87" w:type="dxa"/>
            <w:vAlign w:val="bottom"/>
          </w:tcPr>
          <w:p w14:paraId="55A7A7FE" w14:textId="1530232B" w:rsidR="0075624E" w:rsidRPr="00511F39" w:rsidRDefault="0075624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10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1,660</w:t>
            </w:r>
          </w:p>
        </w:tc>
      </w:tr>
      <w:tr w:rsidR="00BF42C2" w:rsidRPr="00511F39" w14:paraId="45F76C35" w14:textId="77777777" w:rsidTr="00BF42C2">
        <w:tc>
          <w:tcPr>
            <w:tcW w:w="4680" w:type="dxa"/>
          </w:tcPr>
          <w:p w14:paraId="4FBB5DC8" w14:textId="77777777" w:rsidR="00BF42C2" w:rsidRPr="003F7C84" w:rsidRDefault="00BF42C2" w:rsidP="0075624E">
            <w:pPr>
              <w:ind w:left="66" w:hanging="18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bottom"/>
          </w:tcPr>
          <w:p w14:paraId="62099B32" w14:textId="77777777" w:rsidR="00BF42C2" w:rsidRPr="00D54A58" w:rsidRDefault="00BF42C2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2593A954" w14:textId="77777777" w:rsidR="00BF42C2" w:rsidRPr="00511F39" w:rsidRDefault="00BF42C2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CD3BF07" w14:textId="77777777" w:rsidR="00BF42C2" w:rsidRPr="00B55355" w:rsidRDefault="00BF42C2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3" w:type="dxa"/>
          </w:tcPr>
          <w:p w14:paraId="52543C45" w14:textId="77777777" w:rsidR="00BF42C2" w:rsidRPr="00511F39" w:rsidRDefault="00BF42C2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498FCE9" w14:textId="77777777" w:rsidR="00BF42C2" w:rsidRPr="00D54A58" w:rsidRDefault="00BF42C2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63" w:type="dxa"/>
          </w:tcPr>
          <w:p w14:paraId="7C2B21F3" w14:textId="77777777" w:rsidR="00BF42C2" w:rsidRPr="00511F39" w:rsidRDefault="00BF42C2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87" w:type="dxa"/>
            <w:vAlign w:val="bottom"/>
          </w:tcPr>
          <w:p w14:paraId="1DC26708" w14:textId="77777777" w:rsidR="00BF42C2" w:rsidRDefault="00BF42C2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</w:tr>
      <w:tr w:rsidR="00BF42C2" w:rsidRPr="00511F39" w14:paraId="148D3E5A" w14:textId="77777777" w:rsidTr="00601E10">
        <w:tc>
          <w:tcPr>
            <w:tcW w:w="4680" w:type="dxa"/>
          </w:tcPr>
          <w:p w14:paraId="6AD62BB6" w14:textId="6E5570B1" w:rsidR="00BF42C2" w:rsidRPr="003F7C84" w:rsidRDefault="00BF42C2" w:rsidP="0075624E">
            <w:pPr>
              <w:ind w:left="66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BF42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3557DC7B" w14:textId="77777777" w:rsidR="00BF42C2" w:rsidRPr="00D54A58" w:rsidRDefault="00BF42C2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06B22757" w14:textId="77777777" w:rsidR="00BF42C2" w:rsidRPr="00511F39" w:rsidRDefault="00BF42C2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B9BE11C" w14:textId="77777777" w:rsidR="00BF42C2" w:rsidRPr="00B55355" w:rsidRDefault="00BF42C2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3" w:type="dxa"/>
          </w:tcPr>
          <w:p w14:paraId="2617EB54" w14:textId="77777777" w:rsidR="00BF42C2" w:rsidRPr="00511F39" w:rsidRDefault="00BF42C2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EABCE9A" w14:textId="77777777" w:rsidR="00BF42C2" w:rsidRPr="00D54A58" w:rsidRDefault="00BF42C2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63" w:type="dxa"/>
          </w:tcPr>
          <w:p w14:paraId="2021E907" w14:textId="77777777" w:rsidR="00BF42C2" w:rsidRPr="00511F39" w:rsidRDefault="00BF42C2" w:rsidP="0075624E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87" w:type="dxa"/>
            <w:vAlign w:val="bottom"/>
          </w:tcPr>
          <w:p w14:paraId="4FF5676A" w14:textId="77777777" w:rsidR="00BF42C2" w:rsidRDefault="00BF42C2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</w:tr>
      <w:tr w:rsidR="00D54A58" w:rsidRPr="00511F39" w14:paraId="388C7A2B" w14:textId="77777777" w:rsidTr="00601E10">
        <w:tc>
          <w:tcPr>
            <w:tcW w:w="4680" w:type="dxa"/>
            <w:vAlign w:val="bottom"/>
          </w:tcPr>
          <w:p w14:paraId="3DCB9481" w14:textId="48467CCE" w:rsidR="00D54A58" w:rsidRPr="00BF42C2" w:rsidRDefault="00BF42C2" w:rsidP="00BF42C2">
            <w:pPr>
              <w:ind w:left="66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F42C2">
              <w:rPr>
                <w:rFonts w:ascii="Angsana New" w:hAnsi="Angsana New" w:hint="cs"/>
                <w:sz w:val="29"/>
                <w:szCs w:val="29"/>
                <w:cs/>
              </w:rPr>
              <w:t xml:space="preserve">จำนวนหุ้นสามัญที่ออก ณ  วันที่ </w:t>
            </w:r>
            <w:r w:rsidR="00905D9B">
              <w:rPr>
                <w:rFonts w:ascii="Angsana New" w:hAnsi="Angsana New"/>
                <w:sz w:val="29"/>
                <w:szCs w:val="29"/>
              </w:rPr>
              <w:t>31</w:t>
            </w:r>
            <w:r w:rsidR="00905D9B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0CE60A" w14:textId="20AA2C61" w:rsidR="00D54A58" w:rsidRPr="00F30865" w:rsidRDefault="00D54A58" w:rsidP="00D54A5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77E1EAEA" w14:textId="77777777" w:rsidR="00D54A58" w:rsidRPr="00511F39" w:rsidRDefault="00D54A58" w:rsidP="00D54A58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0FE18AE" w14:textId="2D80CB27" w:rsidR="00D54A58" w:rsidRPr="00511F39" w:rsidRDefault="00D54A58" w:rsidP="00D54A5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1F05A6DA" w14:textId="77777777" w:rsidR="00D54A58" w:rsidRPr="00511F39" w:rsidRDefault="00D54A58" w:rsidP="00D54A58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6DEB24B" w14:textId="0EC4A93F" w:rsidR="00D54A58" w:rsidRPr="00511F39" w:rsidRDefault="00D54A58" w:rsidP="00D54A5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186AAA76" w14:textId="77777777" w:rsidR="00D54A58" w:rsidRPr="00511F39" w:rsidRDefault="00D54A58" w:rsidP="00D54A58">
            <w:pPr>
              <w:tabs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F1A21B8" w14:textId="61F07AAD" w:rsidR="00D54A58" w:rsidRPr="00511F39" w:rsidRDefault="00D54A58" w:rsidP="00BF42C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BF42C2" w:rsidRPr="00511F39" w14:paraId="2A91B8EF" w14:textId="77777777" w:rsidTr="00601E10">
        <w:tc>
          <w:tcPr>
            <w:tcW w:w="4680" w:type="dxa"/>
          </w:tcPr>
          <w:p w14:paraId="63A0FD36" w14:textId="6749256D" w:rsidR="00BF42C2" w:rsidRPr="00511F39" w:rsidRDefault="00BF42C2" w:rsidP="00BF42C2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EED0A" w14:textId="14277A1C" w:rsidR="00BF42C2" w:rsidRPr="00F30865" w:rsidRDefault="00BF42C2" w:rsidP="00BF4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0.14</w:t>
            </w:r>
          </w:p>
        </w:tc>
        <w:tc>
          <w:tcPr>
            <w:tcW w:w="263" w:type="dxa"/>
          </w:tcPr>
          <w:p w14:paraId="67786C1A" w14:textId="77777777" w:rsidR="00BF42C2" w:rsidRPr="00511F39" w:rsidRDefault="00BF42C2" w:rsidP="00BF42C2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808A0" w14:textId="7A98BE89" w:rsidR="00BF42C2" w:rsidRPr="001E10A5" w:rsidRDefault="00BF42C2" w:rsidP="00BF4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0.29</w:t>
            </w:r>
          </w:p>
        </w:tc>
        <w:tc>
          <w:tcPr>
            <w:tcW w:w="263" w:type="dxa"/>
          </w:tcPr>
          <w:p w14:paraId="27CF9A2C" w14:textId="77777777" w:rsidR="00BF42C2" w:rsidRPr="00511F39" w:rsidRDefault="00BF42C2" w:rsidP="00BF42C2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A5EBA" w14:textId="29E8E7E8" w:rsidR="00BF42C2" w:rsidRPr="00511F39" w:rsidRDefault="00BF42C2" w:rsidP="00BF4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0.03</w:t>
            </w:r>
          </w:p>
        </w:tc>
        <w:tc>
          <w:tcPr>
            <w:tcW w:w="263" w:type="dxa"/>
          </w:tcPr>
          <w:p w14:paraId="3FF0F01E" w14:textId="77777777" w:rsidR="00BF42C2" w:rsidRPr="00511F39" w:rsidRDefault="00BF42C2" w:rsidP="00BF42C2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893FB" w14:textId="31D8CEB6" w:rsidR="00BF42C2" w:rsidRPr="0008455A" w:rsidRDefault="00BF42C2" w:rsidP="00BF4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0.08</w:t>
            </w:r>
          </w:p>
        </w:tc>
      </w:tr>
    </w:tbl>
    <w:p w14:paraId="3E5093B9" w14:textId="61892E1C" w:rsidR="0075624E" w:rsidRPr="00CE1274" w:rsidRDefault="0075624E" w:rsidP="008D0009">
      <w:pPr>
        <w:ind w:left="450"/>
        <w:rPr>
          <w:rFonts w:ascii="Angsana New" w:hAnsi="Angsana New"/>
          <w:sz w:val="24"/>
          <w:szCs w:val="24"/>
        </w:rPr>
      </w:pPr>
    </w:p>
    <w:p w14:paraId="25BA05F3" w14:textId="77777777" w:rsidR="00D748AE" w:rsidRPr="00870CA3" w:rsidRDefault="00D748AE" w:rsidP="00D748AE">
      <w:pPr>
        <w:ind w:left="450"/>
        <w:rPr>
          <w:rFonts w:ascii="Angsana New" w:hAnsi="Angsana New"/>
          <w:i/>
          <w:iCs/>
          <w:sz w:val="30"/>
          <w:szCs w:val="30"/>
        </w:rPr>
      </w:pPr>
      <w:r w:rsidRPr="00870CA3">
        <w:rPr>
          <w:rFonts w:ascii="Angsana New" w:hAnsi="Angsana New"/>
          <w:i/>
          <w:iCs/>
          <w:sz w:val="30"/>
          <w:szCs w:val="30"/>
          <w:cs/>
        </w:rPr>
        <w:t>กำไรต่อหุ้นปรับลด</w:t>
      </w:r>
    </w:p>
    <w:p w14:paraId="26168E26" w14:textId="6DA9DE93" w:rsidR="00D748AE" w:rsidRPr="00231FF0" w:rsidRDefault="00D748AE" w:rsidP="00231FF0">
      <w:pPr>
        <w:spacing w:after="100" w:afterAutospacing="1"/>
        <w:ind w:left="450"/>
        <w:jc w:val="thaiDistribute"/>
        <w:rPr>
          <w:rFonts w:ascii="Angsana New" w:hAnsi="Angsana New"/>
          <w:sz w:val="30"/>
          <w:szCs w:val="30"/>
        </w:rPr>
      </w:pPr>
      <w:r w:rsidRPr="00B143C6">
        <w:rPr>
          <w:rFonts w:ascii="Angsana New" w:hAnsi="Angsana New"/>
          <w:sz w:val="30"/>
          <w:szCs w:val="30"/>
          <w:cs/>
        </w:rPr>
        <w:t>กลุ่มบริษัทและบริษัทไม่ได้คำนวณกำไรต่อหุ้นปรับลดจากใบสำคัญแสดงสิทธิที่จะซื้อหุ้นสามัญสำหรับ</w:t>
      </w:r>
      <w:r w:rsidR="00BF44A4">
        <w:rPr>
          <w:rFonts w:ascii="Angsana New" w:hAnsi="Angsana New" w:hint="cs"/>
          <w:sz w:val="30"/>
          <w:szCs w:val="30"/>
          <w:cs/>
        </w:rPr>
        <w:t>ปี</w:t>
      </w:r>
      <w:r w:rsidRPr="00B143C6">
        <w:rPr>
          <w:rFonts w:ascii="Angsana New" w:hAnsi="Angsana New" w:hint="cs"/>
          <w:sz w:val="30"/>
          <w:szCs w:val="30"/>
          <w:cs/>
        </w:rPr>
        <w:t>สิ้</w:t>
      </w:r>
      <w:r w:rsidRPr="00B143C6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Pr="00B143C6">
        <w:rPr>
          <w:rFonts w:ascii="Angsana New" w:hAnsi="Angsana New"/>
          <w:sz w:val="30"/>
          <w:szCs w:val="30"/>
        </w:rPr>
        <w:t xml:space="preserve">31 </w:t>
      </w:r>
      <w:r w:rsidRPr="00B143C6">
        <w:rPr>
          <w:rFonts w:ascii="Angsana New" w:hAnsi="Angsana New" w:hint="cs"/>
          <w:sz w:val="30"/>
          <w:szCs w:val="30"/>
          <w:cs/>
        </w:rPr>
        <w:t>ธันวาคม</w:t>
      </w:r>
      <w:r w:rsidRPr="00B143C6">
        <w:rPr>
          <w:rFonts w:ascii="Angsana New" w:hAnsi="Angsana New"/>
          <w:sz w:val="30"/>
          <w:szCs w:val="30"/>
          <w:cs/>
        </w:rPr>
        <w:t xml:space="preserve"> </w:t>
      </w:r>
      <w:r w:rsidRPr="00B143C6">
        <w:rPr>
          <w:rFonts w:ascii="Angsana New" w:hAnsi="Angsana New"/>
          <w:sz w:val="30"/>
          <w:szCs w:val="30"/>
        </w:rPr>
        <w:t xml:space="preserve">2566 </w:t>
      </w:r>
      <w:r w:rsidRPr="00B143C6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 w:rsidR="00E22198">
        <w:rPr>
          <w:rFonts w:ascii="Angsana New" w:hAnsi="Angsana New" w:hint="cs"/>
          <w:sz w:val="30"/>
          <w:szCs w:val="30"/>
          <w:cs/>
        </w:rPr>
        <w:t>ปี</w:t>
      </w:r>
      <w:r w:rsidRPr="00B143C6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2BC68841" w14:textId="3AC121BE" w:rsidR="002B2995" w:rsidRPr="00136CB2" w:rsidRDefault="002B2995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136CB2">
        <w:rPr>
          <w:rFonts w:ascii="Angsana New" w:hAnsi="Angsana New"/>
          <w:bCs/>
          <w:sz w:val="30"/>
          <w:szCs w:val="30"/>
          <w:cs/>
        </w:rPr>
        <w:t>เงินปันผล</w:t>
      </w:r>
    </w:p>
    <w:p w14:paraId="7A65ED9E" w14:textId="77777777" w:rsidR="00F1765A" w:rsidRPr="00CE1274" w:rsidRDefault="00F1765A" w:rsidP="00BF42C2">
      <w:pPr>
        <w:ind w:left="450"/>
        <w:rPr>
          <w:rFonts w:ascii="Angsana New" w:hAnsi="Angsana New"/>
          <w:sz w:val="24"/>
          <w:szCs w:val="24"/>
          <w:cs/>
        </w:rPr>
      </w:pPr>
    </w:p>
    <w:p w14:paraId="3359B598" w14:textId="77777777" w:rsidR="000F4B64" w:rsidRPr="006B07E9" w:rsidRDefault="00EC713E" w:rsidP="00AE2820">
      <w:pPr>
        <w:tabs>
          <w:tab w:val="left" w:pos="540"/>
        </w:tabs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  <w:bookmarkStart w:id="3" w:name="OLE_LINK4"/>
      <w:r w:rsidRPr="006B07E9">
        <w:rPr>
          <w:rFonts w:ascii="Angsana New" w:hAnsi="Angsana New"/>
          <w:spacing w:val="4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39850FA" w14:textId="77777777" w:rsidR="00EC713E" w:rsidRPr="00CE1274" w:rsidRDefault="00EC713E" w:rsidP="00BF42C2">
      <w:pPr>
        <w:ind w:left="450"/>
        <w:rPr>
          <w:rFonts w:ascii="Angsana New" w:hAnsi="Angsana New"/>
          <w:sz w:val="24"/>
          <w:szCs w:val="24"/>
        </w:rPr>
      </w:pPr>
    </w:p>
    <w:tbl>
      <w:tblPr>
        <w:tblStyle w:val="TableGrid"/>
        <w:tblW w:w="96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6"/>
        <w:gridCol w:w="236"/>
        <w:gridCol w:w="1408"/>
        <w:gridCol w:w="240"/>
        <w:gridCol w:w="1380"/>
        <w:gridCol w:w="234"/>
        <w:gridCol w:w="1194"/>
      </w:tblGrid>
      <w:tr w:rsidR="00EC713E" w:rsidRPr="006B07E9" w14:paraId="13647A97" w14:textId="77777777" w:rsidTr="00632738">
        <w:tc>
          <w:tcPr>
            <w:tcW w:w="3510" w:type="dxa"/>
            <w:vAlign w:val="bottom"/>
          </w:tcPr>
          <w:p w14:paraId="5567489B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76594E94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B286FA9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bottom"/>
          </w:tcPr>
          <w:p w14:paraId="395095D0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3902A39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0" w:type="dxa"/>
          </w:tcPr>
          <w:p w14:paraId="2CB0A87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vAlign w:val="bottom"/>
          </w:tcPr>
          <w:p w14:paraId="6FC92D11" w14:textId="77777777" w:rsidR="00632738" w:rsidRDefault="00EC713E" w:rsidP="006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63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  <w:p w14:paraId="103CD72C" w14:textId="77473B15" w:rsidR="00EC713E" w:rsidRPr="006B07E9" w:rsidRDefault="00EC713E" w:rsidP="006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63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234" w:type="dxa"/>
          </w:tcPr>
          <w:p w14:paraId="09176DF5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2E2019B" w14:textId="77777777" w:rsidR="00EC713E" w:rsidRPr="006B07E9" w:rsidDel="00D43E7A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7E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C713E" w:rsidRPr="006B07E9" w14:paraId="1EA8C822" w14:textId="77777777" w:rsidTr="00632738">
        <w:trPr>
          <w:trHeight w:val="317"/>
        </w:trPr>
        <w:tc>
          <w:tcPr>
            <w:tcW w:w="3510" w:type="dxa"/>
          </w:tcPr>
          <w:p w14:paraId="10BFC02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273C8FEF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6A9AE4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8" w:type="dxa"/>
          </w:tcPr>
          <w:p w14:paraId="69C4F936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4998B65" w14:textId="77777777" w:rsidR="00EC713E" w:rsidRPr="006B07E9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80" w:type="dxa"/>
          </w:tcPr>
          <w:p w14:paraId="5185886B" w14:textId="77777777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0ACF4BD6" w14:textId="77777777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4D9D17D9" w14:textId="07B9FB08" w:rsidR="00EC713E" w:rsidRPr="00EA395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D22E5" w:rsidRPr="00EA39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A39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1891" w:rsidRPr="006B07E9" w14:paraId="2D3E93F0" w14:textId="77777777" w:rsidTr="00632738">
        <w:tc>
          <w:tcPr>
            <w:tcW w:w="3510" w:type="dxa"/>
          </w:tcPr>
          <w:p w14:paraId="4C129432" w14:textId="6550FDDA" w:rsidR="00C51891" w:rsidRPr="006B07E9" w:rsidRDefault="00C605FF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5E1232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16" w:type="dxa"/>
          </w:tcPr>
          <w:p w14:paraId="7FCC25D1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3B318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</w:tcPr>
          <w:p w14:paraId="358A7669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ED7A0E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07031BF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B312AE0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846BFF2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891" w:rsidRPr="006B07E9" w14:paraId="4FED449E" w14:textId="77777777" w:rsidTr="00632738">
        <w:tc>
          <w:tcPr>
            <w:tcW w:w="3510" w:type="dxa"/>
          </w:tcPr>
          <w:p w14:paraId="54BE1CAD" w14:textId="183EB2DC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2187E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="00D218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605FF"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5E12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6" w:type="dxa"/>
          </w:tcPr>
          <w:p w14:paraId="1C5F056C" w14:textId="6E0FCB20" w:rsidR="00C51891" w:rsidRPr="00EF2520" w:rsidRDefault="00D54A58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7C5D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5DD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7C5DD8">
              <w:rPr>
                <w:rFonts w:ascii="Angsana New" w:hAnsi="Angsana New"/>
                <w:sz w:val="30"/>
                <w:szCs w:val="30"/>
              </w:rPr>
              <w:t>256</w:t>
            </w:r>
            <w:r w:rsidR="005E12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45FBB48" w14:textId="77777777" w:rsidR="00C51891" w:rsidRPr="00EF25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67A071BA" w14:textId="316B09B3" w:rsidR="00C51891" w:rsidRPr="00EF2520" w:rsidRDefault="007C5DD8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E12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1137CBBC" w14:textId="77777777" w:rsidR="00C51891" w:rsidRPr="006B07E9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48F92A3" w14:textId="15A5E06C" w:rsidR="00C51891" w:rsidRPr="006B521F" w:rsidRDefault="00D54A58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521F">
              <w:rPr>
                <w:rFonts w:ascii="Angsana New" w:hAnsi="Angsana New"/>
                <w:sz w:val="30"/>
                <w:szCs w:val="30"/>
              </w:rPr>
              <w:t>0.055</w:t>
            </w:r>
          </w:p>
        </w:tc>
        <w:tc>
          <w:tcPr>
            <w:tcW w:w="234" w:type="dxa"/>
          </w:tcPr>
          <w:p w14:paraId="32F9388E" w14:textId="77777777" w:rsidR="00C51891" w:rsidRPr="006B521F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DFB620D" w14:textId="3424B353" w:rsidR="00C51891" w:rsidRPr="006B521F" w:rsidRDefault="00D54A58" w:rsidP="003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521F">
              <w:rPr>
                <w:rFonts w:ascii="Angsana New" w:hAnsi="Angsana New"/>
                <w:sz w:val="30"/>
                <w:szCs w:val="30"/>
              </w:rPr>
              <w:t>66,000</w:t>
            </w:r>
          </w:p>
        </w:tc>
      </w:tr>
      <w:tr w:rsidR="00C51891" w:rsidRPr="00475020" w14:paraId="1A2E15A1" w14:textId="77777777" w:rsidTr="00632738">
        <w:trPr>
          <w:trHeight w:val="332"/>
        </w:trPr>
        <w:tc>
          <w:tcPr>
            <w:tcW w:w="3510" w:type="dxa"/>
          </w:tcPr>
          <w:p w14:paraId="5C6E4E91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0EC90378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6D08F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44CBE01B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C6143B3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A6F0657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053090E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C8F2291" w14:textId="77777777" w:rsidR="00C51891" w:rsidRPr="00475020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F27" w:rsidRPr="006B07E9" w14:paraId="7CAE514A" w14:textId="77777777" w:rsidTr="00632738">
        <w:tc>
          <w:tcPr>
            <w:tcW w:w="3510" w:type="dxa"/>
          </w:tcPr>
          <w:p w14:paraId="75008C30" w14:textId="7E091E0D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05FF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5E1232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16" w:type="dxa"/>
          </w:tcPr>
          <w:p w14:paraId="310F1150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17F7EA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748E9B47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DE7F9BE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764A6BE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B5DB41F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4D3CEB8" w14:textId="77777777" w:rsidR="00F70F27" w:rsidRPr="006B07E9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232" w:rsidRPr="006B07E9" w14:paraId="3168DCB8" w14:textId="77777777" w:rsidTr="00632738">
        <w:tc>
          <w:tcPr>
            <w:tcW w:w="3510" w:type="dxa"/>
          </w:tcPr>
          <w:p w14:paraId="46718C2D" w14:textId="4CE52050" w:rsidR="005E1232" w:rsidRPr="006B07E9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</w:rPr>
            </w:pPr>
            <w:r w:rsidRPr="006B07E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6" w:type="dxa"/>
          </w:tcPr>
          <w:p w14:paraId="0D1B83C6" w14:textId="60742A78" w:rsidR="005E1232" w:rsidRPr="00F70F27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9B0C35" w14:textId="77777777" w:rsidR="005E1232" w:rsidRPr="006B07E9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1E303FD2" w14:textId="5CE971B6" w:rsidR="005E1232" w:rsidRPr="006B07E9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3C0D2ACA" w14:textId="77777777" w:rsidR="005E1232" w:rsidRPr="006B07E9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02F5681" w14:textId="097CD483" w:rsidR="005E1232" w:rsidRPr="006B521F" w:rsidRDefault="005E1232" w:rsidP="0036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521F">
              <w:rPr>
                <w:rFonts w:ascii="Angsana New" w:hAnsi="Angsana New"/>
                <w:sz w:val="30"/>
                <w:szCs w:val="30"/>
              </w:rPr>
              <w:t>0.055</w:t>
            </w:r>
          </w:p>
        </w:tc>
        <w:tc>
          <w:tcPr>
            <w:tcW w:w="234" w:type="dxa"/>
          </w:tcPr>
          <w:p w14:paraId="13168BE0" w14:textId="77777777" w:rsidR="005E1232" w:rsidRPr="006B521F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300D143" w14:textId="0D2BC4BA" w:rsidR="005E1232" w:rsidRPr="006B521F" w:rsidRDefault="005E1232" w:rsidP="005E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521F">
              <w:rPr>
                <w:rFonts w:ascii="Angsana New" w:hAnsi="Angsana New"/>
                <w:sz w:val="30"/>
                <w:szCs w:val="30"/>
              </w:rPr>
              <w:t>66,000</w:t>
            </w:r>
          </w:p>
        </w:tc>
      </w:tr>
    </w:tbl>
    <w:p w14:paraId="0337960F" w14:textId="4F7001A2" w:rsidR="007A1B82" w:rsidRPr="007A1B82" w:rsidRDefault="007A1B82" w:rsidP="007A1B82">
      <w:pPr>
        <w:jc w:val="thaiDistribute"/>
        <w:rPr>
          <w:rFonts w:ascii="Angsana New" w:hAnsi="Angsana New"/>
          <w:sz w:val="30"/>
          <w:szCs w:val="30"/>
          <w:cs/>
        </w:rPr>
        <w:sectPr w:rsidR="007A1B82" w:rsidRPr="007A1B82" w:rsidSect="00586A3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006D35" w14:textId="52FF41F9" w:rsidR="007A1B82" w:rsidRDefault="007A1B82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  <w:cs/>
        </w:rPr>
        <w:t>เครื่องมือทางการเงิน</w:t>
      </w:r>
    </w:p>
    <w:p w14:paraId="2592D5FC" w14:textId="77777777" w:rsidR="006C0D3A" w:rsidRPr="00EB40A2" w:rsidRDefault="006C0D3A" w:rsidP="006C0D3A">
      <w:pPr>
        <w:spacing w:line="240" w:lineRule="auto"/>
        <w:jc w:val="thaiDistribute"/>
        <w:rPr>
          <w:rFonts w:ascii="Angsana New" w:hAnsi="Angsana New"/>
          <w:bCs/>
          <w:sz w:val="12"/>
          <w:szCs w:val="12"/>
        </w:rPr>
      </w:pPr>
    </w:p>
    <w:p w14:paraId="616A67B0" w14:textId="77777777" w:rsidR="007A1B82" w:rsidRPr="00987D53" w:rsidRDefault="007A1B82" w:rsidP="007A1B8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4A18B82F" w14:textId="0B61AD9C" w:rsidR="007A1B82" w:rsidRDefault="007A1B82" w:rsidP="00676384">
      <w:pPr>
        <w:pStyle w:val="ListParagraph"/>
        <w:numPr>
          <w:ilvl w:val="0"/>
          <w:numId w:val="27"/>
        </w:numPr>
        <w:ind w:left="45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D4DE5E1" w14:textId="77777777" w:rsidR="006C0D3A" w:rsidRPr="00EB40A2" w:rsidRDefault="006C0D3A" w:rsidP="006C0D3A">
      <w:pPr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315EB678" w14:textId="77777777" w:rsidR="007A1B82" w:rsidRPr="00987D53" w:rsidRDefault="007A1B82" w:rsidP="007A1B8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53860D3C" w14:textId="6C4552C7" w:rsidR="00B72084" w:rsidRDefault="007A1B82" w:rsidP="00823F36">
      <w:pPr>
        <w:ind w:left="450" w:right="447"/>
        <w:jc w:val="thaiDistribute"/>
        <w:rPr>
          <w:rFonts w:ascii="Angsana New" w:hAnsi="Angsana New"/>
          <w:sz w:val="30"/>
          <w:szCs w:val="30"/>
        </w:rPr>
      </w:pPr>
      <w:r w:rsidRPr="007A1B8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C3DBCF1" w14:textId="2DC3C495" w:rsidR="00B72084" w:rsidRPr="00EB40A2" w:rsidRDefault="00B72084" w:rsidP="00B72084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147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2900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</w:tblGrid>
      <w:tr w:rsidR="00F035C4" w:rsidRPr="006C0D3A" w14:paraId="15BF8770" w14:textId="77777777" w:rsidTr="001D1E55">
        <w:trPr>
          <w:trHeight w:val="144"/>
        </w:trPr>
        <w:tc>
          <w:tcPr>
            <w:tcW w:w="7490" w:type="dxa"/>
            <w:gridSpan w:val="2"/>
            <w:shd w:val="clear" w:color="auto" w:fill="auto"/>
            <w:vAlign w:val="bottom"/>
          </w:tcPr>
          <w:p w14:paraId="6066CBE7" w14:textId="77777777" w:rsidR="00F035C4" w:rsidRPr="006C0D3A" w:rsidRDefault="00F035C4" w:rsidP="00B42463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90" w:type="dxa"/>
            <w:gridSpan w:val="9"/>
            <w:vAlign w:val="bottom"/>
          </w:tcPr>
          <w:p w14:paraId="62A958C6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35C4" w:rsidRPr="006C0D3A" w14:paraId="78FA9B3E" w14:textId="77777777" w:rsidTr="001D1E55">
        <w:trPr>
          <w:trHeight w:val="180"/>
        </w:trPr>
        <w:tc>
          <w:tcPr>
            <w:tcW w:w="7490" w:type="dxa"/>
            <w:gridSpan w:val="2"/>
            <w:shd w:val="clear" w:color="auto" w:fill="auto"/>
            <w:vAlign w:val="bottom"/>
          </w:tcPr>
          <w:p w14:paraId="6FBB8F8D" w14:textId="77777777" w:rsidR="00F035C4" w:rsidRPr="006C0D3A" w:rsidRDefault="00F035C4" w:rsidP="00B42463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97F1973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C0002C1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14" w:type="dxa"/>
            <w:gridSpan w:val="5"/>
            <w:vAlign w:val="bottom"/>
          </w:tcPr>
          <w:p w14:paraId="577685DF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4503" w:rsidRPr="006C0D3A" w14:paraId="4C94227E" w14:textId="77777777" w:rsidTr="001D1E55">
        <w:trPr>
          <w:trHeight w:val="657"/>
        </w:trPr>
        <w:tc>
          <w:tcPr>
            <w:tcW w:w="4590" w:type="dxa"/>
            <w:shd w:val="clear" w:color="auto" w:fill="auto"/>
            <w:vAlign w:val="bottom"/>
          </w:tcPr>
          <w:p w14:paraId="4122948E" w14:textId="32251AA0" w:rsidR="00B44503" w:rsidRPr="006C0D3A" w:rsidRDefault="00B44503" w:rsidP="00B424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66A9EF50" w14:textId="77777777" w:rsidR="00B44503" w:rsidRPr="006C0D3A" w:rsidRDefault="00B44503" w:rsidP="00B42463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04EC733" w14:textId="77777777" w:rsidR="00B44503" w:rsidRPr="006C0D3A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093CC207" w14:textId="77777777" w:rsidR="00B44503" w:rsidRPr="006C0D3A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AEC397E" w14:textId="77777777" w:rsidR="00B44503" w:rsidRPr="006C0D3A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29F426" w14:textId="77777777" w:rsidR="00B44503" w:rsidRPr="006C0D3A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1883617" w14:textId="77777777" w:rsidR="00B44503" w:rsidRPr="006C0D3A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FB10EB9" w14:textId="77777777" w:rsidR="00B44503" w:rsidRPr="006C0D3A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0D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68EBD5A" w14:textId="77777777" w:rsidR="00B44503" w:rsidRPr="006C0D3A" w:rsidRDefault="00B44503" w:rsidP="00B42463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D02FFFC" w14:textId="77777777" w:rsidR="00B44503" w:rsidRPr="006C0D3A" w:rsidRDefault="00B44503" w:rsidP="00B42463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0D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7233BAB" w14:textId="77777777" w:rsidR="00B44503" w:rsidRPr="006C0D3A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DB4CFC8" w14:textId="77777777" w:rsidR="00B44503" w:rsidRPr="006C0D3A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035C4" w:rsidRPr="006C0D3A" w14:paraId="16811897" w14:textId="77777777" w:rsidTr="001D1E55">
        <w:trPr>
          <w:trHeight w:val="64"/>
        </w:trPr>
        <w:tc>
          <w:tcPr>
            <w:tcW w:w="4590" w:type="dxa"/>
            <w:shd w:val="clear" w:color="auto" w:fill="auto"/>
          </w:tcPr>
          <w:p w14:paraId="69FC18E8" w14:textId="77777777" w:rsidR="00F035C4" w:rsidRPr="006C0D3A" w:rsidRDefault="00F035C4" w:rsidP="00B42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900" w:type="dxa"/>
            <w:shd w:val="clear" w:color="auto" w:fill="auto"/>
          </w:tcPr>
          <w:p w14:paraId="07547405" w14:textId="77777777" w:rsidR="00F035C4" w:rsidRPr="006C0D3A" w:rsidRDefault="00F035C4" w:rsidP="00B42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90" w:type="dxa"/>
            <w:gridSpan w:val="9"/>
          </w:tcPr>
          <w:p w14:paraId="4DF3A155" w14:textId="77777777" w:rsidR="00F035C4" w:rsidRPr="006C0D3A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4503" w:rsidRPr="006C0D3A" w14:paraId="3C371C01" w14:textId="77777777" w:rsidTr="001D1E55">
        <w:trPr>
          <w:trHeight w:val="180"/>
        </w:trPr>
        <w:tc>
          <w:tcPr>
            <w:tcW w:w="4590" w:type="dxa"/>
            <w:shd w:val="clear" w:color="auto" w:fill="auto"/>
          </w:tcPr>
          <w:p w14:paraId="7199231B" w14:textId="77777777" w:rsidR="00B44503" w:rsidRPr="006C0D3A" w:rsidRDefault="00B44503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900" w:type="dxa"/>
            <w:shd w:val="clear" w:color="auto" w:fill="auto"/>
          </w:tcPr>
          <w:p w14:paraId="1AE4C33D" w14:textId="77777777" w:rsidR="00B44503" w:rsidRPr="006C0D3A" w:rsidRDefault="00B44503" w:rsidP="00B4246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22BB86" w14:textId="77777777" w:rsidR="00B44503" w:rsidRPr="006C0D3A" w:rsidRDefault="00B44503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80DEA5" w14:textId="77777777" w:rsidR="00B44503" w:rsidRPr="006C0D3A" w:rsidRDefault="00B44503" w:rsidP="00B42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7D92A3C" w14:textId="77777777" w:rsidR="00B44503" w:rsidRPr="006C0D3A" w:rsidRDefault="00B44503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649D0" w14:textId="77777777" w:rsidR="00B44503" w:rsidRPr="006C0D3A" w:rsidRDefault="00B44503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D65A17" w14:textId="77777777" w:rsidR="00B44503" w:rsidRPr="006C0D3A" w:rsidRDefault="00B44503" w:rsidP="00B4246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4B242F" w14:textId="77777777" w:rsidR="00B44503" w:rsidRPr="006C0D3A" w:rsidRDefault="00B44503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B7F46B" w14:textId="77777777" w:rsidR="00B44503" w:rsidRPr="006C0D3A" w:rsidRDefault="00B44503" w:rsidP="00B42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88271" w14:textId="77777777" w:rsidR="00B44503" w:rsidRPr="006C0D3A" w:rsidRDefault="00B44503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A20ED29" w14:textId="77777777" w:rsidR="00B44503" w:rsidRPr="006C0D3A" w:rsidRDefault="00B44503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4503" w:rsidRPr="006C0D3A" w14:paraId="6DA307BA" w14:textId="77777777" w:rsidTr="001D1E55">
        <w:trPr>
          <w:trHeight w:val="180"/>
        </w:trPr>
        <w:tc>
          <w:tcPr>
            <w:tcW w:w="4590" w:type="dxa"/>
            <w:shd w:val="clear" w:color="auto" w:fill="auto"/>
          </w:tcPr>
          <w:p w14:paraId="293A3199" w14:textId="77777777" w:rsidR="00B44503" w:rsidRPr="006C0D3A" w:rsidRDefault="00B44503" w:rsidP="00B4450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900" w:type="dxa"/>
            <w:shd w:val="clear" w:color="auto" w:fill="auto"/>
          </w:tcPr>
          <w:p w14:paraId="388D8F40" w14:textId="77777777" w:rsidR="00B44503" w:rsidRPr="00F027A8" w:rsidRDefault="00B44503" w:rsidP="00B44503">
            <w:pPr>
              <w:ind w:left="-540" w:right="448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9BD6DD5" w14:textId="5DF52A0A" w:rsidR="00B44503" w:rsidRPr="006C0D3A" w:rsidRDefault="00B44503" w:rsidP="00B4450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632B4737" w14:textId="77777777" w:rsidR="00B44503" w:rsidRPr="006C0D3A" w:rsidRDefault="00B44503" w:rsidP="00B4450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B45A471" w14:textId="1C48E846" w:rsidR="00B44503" w:rsidRPr="006C0D3A" w:rsidRDefault="00B44503" w:rsidP="00B4450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39C27C23" w14:textId="77777777" w:rsidR="00B44503" w:rsidRPr="006C0D3A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C5D0C1" w14:textId="1C869AEA" w:rsidR="00B44503" w:rsidRPr="006C0D3A" w:rsidRDefault="00B44503" w:rsidP="00B445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E67174" w14:textId="77777777" w:rsidR="00B44503" w:rsidRPr="006C0D3A" w:rsidRDefault="00B44503" w:rsidP="00B445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9B33FF" w14:textId="61EE1E59" w:rsidR="00B44503" w:rsidRPr="00251D48" w:rsidRDefault="00B44503" w:rsidP="00B445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1D48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3126BB11" w14:textId="77777777" w:rsidR="00B44503" w:rsidRPr="00251D48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5E35790" w14:textId="0BB66FC4" w:rsidR="00B44503" w:rsidRPr="00251D48" w:rsidRDefault="00B44503" w:rsidP="00B4450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1D48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B44503" w:rsidRPr="006C0D3A" w14:paraId="1B88520E" w14:textId="77777777" w:rsidTr="001D1E55">
        <w:trPr>
          <w:trHeight w:val="180"/>
        </w:trPr>
        <w:tc>
          <w:tcPr>
            <w:tcW w:w="4590" w:type="dxa"/>
            <w:shd w:val="clear" w:color="auto" w:fill="auto"/>
          </w:tcPr>
          <w:p w14:paraId="2D7E9E22" w14:textId="7CBEEA31" w:rsidR="00B44503" w:rsidRPr="006C0D3A" w:rsidRDefault="00B44503" w:rsidP="00B4450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2900" w:type="dxa"/>
            <w:shd w:val="clear" w:color="auto" w:fill="auto"/>
          </w:tcPr>
          <w:p w14:paraId="6D854143" w14:textId="77777777" w:rsidR="00B44503" w:rsidRPr="00F027A8" w:rsidRDefault="00B44503" w:rsidP="00B44503">
            <w:pPr>
              <w:ind w:left="-540" w:right="448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C25890C" w14:textId="2F9CC20E" w:rsidR="00B44503" w:rsidRPr="006C0D3A" w:rsidRDefault="00B44503" w:rsidP="00B4450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8,165</w:t>
            </w:r>
          </w:p>
        </w:tc>
        <w:tc>
          <w:tcPr>
            <w:tcW w:w="236" w:type="dxa"/>
            <w:shd w:val="clear" w:color="auto" w:fill="auto"/>
          </w:tcPr>
          <w:p w14:paraId="370765CE" w14:textId="77777777" w:rsidR="00B44503" w:rsidRPr="006C0D3A" w:rsidRDefault="00B44503" w:rsidP="00B4450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1D95E83" w14:textId="0E8F99B3" w:rsidR="00B44503" w:rsidRPr="006C0D3A" w:rsidRDefault="00B44503" w:rsidP="00B4450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  <w:tc>
          <w:tcPr>
            <w:tcW w:w="236" w:type="dxa"/>
          </w:tcPr>
          <w:p w14:paraId="7B0B96C9" w14:textId="77777777" w:rsidR="00B44503" w:rsidRPr="006C0D3A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DAD5F5" w14:textId="160BF03D" w:rsidR="00B44503" w:rsidRDefault="00B44503" w:rsidP="005D0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  <w:tc>
          <w:tcPr>
            <w:tcW w:w="236" w:type="dxa"/>
          </w:tcPr>
          <w:p w14:paraId="4A4EE541" w14:textId="77777777" w:rsidR="00B44503" w:rsidRPr="006C0D3A" w:rsidRDefault="00B44503" w:rsidP="00B445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FBDD2DE" w14:textId="630C114D" w:rsidR="00B44503" w:rsidRPr="006C0D3A" w:rsidRDefault="00B44503" w:rsidP="00B4450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4F69D6" w14:textId="77777777" w:rsidR="00B44503" w:rsidRPr="006C0D3A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9C12C1" w14:textId="746F51B5" w:rsidR="00B44503" w:rsidRPr="006C0D3A" w:rsidRDefault="00B44503" w:rsidP="00B4450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</w:tr>
      <w:tr w:rsidR="00B44503" w:rsidRPr="006C0D3A" w14:paraId="5A2AA811" w14:textId="77777777" w:rsidTr="001D1E55">
        <w:trPr>
          <w:trHeight w:val="180"/>
        </w:trPr>
        <w:tc>
          <w:tcPr>
            <w:tcW w:w="4590" w:type="dxa"/>
            <w:shd w:val="clear" w:color="auto" w:fill="auto"/>
          </w:tcPr>
          <w:p w14:paraId="226C514D" w14:textId="77777777" w:rsidR="00B44503" w:rsidRPr="006C0D3A" w:rsidRDefault="00B44503" w:rsidP="00B4450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900" w:type="dxa"/>
            <w:shd w:val="clear" w:color="auto" w:fill="auto"/>
          </w:tcPr>
          <w:p w14:paraId="3077ABA6" w14:textId="77777777" w:rsidR="00B44503" w:rsidRPr="006C0D3A" w:rsidRDefault="00B44503" w:rsidP="00B4450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0CD60" w14:textId="5D17CE29" w:rsidR="00B44503" w:rsidRPr="006C0D3A" w:rsidRDefault="00B44503" w:rsidP="00B4450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120,165</w:t>
            </w:r>
          </w:p>
        </w:tc>
        <w:tc>
          <w:tcPr>
            <w:tcW w:w="236" w:type="dxa"/>
            <w:shd w:val="clear" w:color="auto" w:fill="auto"/>
          </w:tcPr>
          <w:p w14:paraId="0BD3E66C" w14:textId="77777777" w:rsidR="00B44503" w:rsidRPr="006C0D3A" w:rsidRDefault="00B44503" w:rsidP="00B4450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CDDE" w14:textId="5364EDD1" w:rsidR="00B44503" w:rsidRPr="006C0D3A" w:rsidRDefault="00B44503" w:rsidP="00540F9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120,165</w:t>
            </w:r>
          </w:p>
        </w:tc>
        <w:tc>
          <w:tcPr>
            <w:tcW w:w="236" w:type="dxa"/>
          </w:tcPr>
          <w:p w14:paraId="08577027" w14:textId="77777777" w:rsidR="00B44503" w:rsidRPr="006C0D3A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C35E96" w14:textId="77777777" w:rsidR="00B44503" w:rsidRPr="006C0D3A" w:rsidRDefault="00B44503" w:rsidP="00B4450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09A06" w14:textId="77777777" w:rsidR="00B44503" w:rsidRPr="006C0D3A" w:rsidRDefault="00B44503" w:rsidP="00B445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F1C9D9" w14:textId="77777777" w:rsidR="00B44503" w:rsidRPr="006C0D3A" w:rsidRDefault="00B44503" w:rsidP="00B445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95271" w14:textId="77777777" w:rsidR="00B44503" w:rsidRPr="006C0D3A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53C6CE6" w14:textId="77777777" w:rsidR="00B44503" w:rsidRPr="006C0D3A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4503" w:rsidRPr="006C0D3A" w14:paraId="55120A14" w14:textId="77777777" w:rsidTr="001D1E55">
        <w:trPr>
          <w:trHeight w:val="180"/>
        </w:trPr>
        <w:tc>
          <w:tcPr>
            <w:tcW w:w="4590" w:type="dxa"/>
            <w:shd w:val="clear" w:color="auto" w:fill="auto"/>
          </w:tcPr>
          <w:p w14:paraId="317E7F53" w14:textId="77777777" w:rsidR="00B44503" w:rsidRPr="001263D0" w:rsidRDefault="00B44503" w:rsidP="00B44503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900" w:type="dxa"/>
            <w:shd w:val="clear" w:color="auto" w:fill="auto"/>
          </w:tcPr>
          <w:p w14:paraId="5CE76340" w14:textId="77777777" w:rsidR="00B44503" w:rsidRPr="001263D0" w:rsidRDefault="00B44503" w:rsidP="00B44503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3D76EC2" w14:textId="77777777" w:rsidR="00B44503" w:rsidRPr="001263D0" w:rsidRDefault="00B44503" w:rsidP="00B4450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AC0E084" w14:textId="77777777" w:rsidR="00B44503" w:rsidRPr="001263D0" w:rsidRDefault="00B44503" w:rsidP="00B4450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25C6A51" w14:textId="77777777" w:rsidR="00B44503" w:rsidRPr="001263D0" w:rsidRDefault="00B44503" w:rsidP="00B4450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4E6778F8" w14:textId="77777777" w:rsidR="00B44503" w:rsidRPr="001263D0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39A186F9" w14:textId="77777777" w:rsidR="00B44503" w:rsidRPr="001263D0" w:rsidRDefault="00B44503" w:rsidP="00B4450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04C3C618" w14:textId="77777777" w:rsidR="00B44503" w:rsidRPr="001263D0" w:rsidRDefault="00B44503" w:rsidP="00B445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65932CB5" w14:textId="77777777" w:rsidR="00B44503" w:rsidRPr="001263D0" w:rsidRDefault="00B44503" w:rsidP="00B445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A26F91D" w14:textId="77777777" w:rsidR="00B44503" w:rsidRPr="001263D0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242FB3D0" w14:textId="77777777" w:rsidR="00B44503" w:rsidRPr="001263D0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</w:tbl>
    <w:p w14:paraId="3CFF91F9" w14:textId="77777777" w:rsidR="007A1B82" w:rsidRDefault="007A1B82" w:rsidP="007A1B8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3585B82A" w14:textId="77777777" w:rsidR="009A3CA5" w:rsidRDefault="009A3CA5" w:rsidP="009A3CA5">
      <w:pPr>
        <w:spacing w:after="100" w:afterAutospacing="1"/>
        <w:rPr>
          <w:rFonts w:ascii="Angsana New" w:hAnsi="Angsana New"/>
          <w:bCs/>
          <w:sz w:val="16"/>
          <w:szCs w:val="16"/>
          <w:cs/>
        </w:rPr>
        <w:sectPr w:rsidR="009A3CA5" w:rsidSect="00586A38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48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2900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</w:tblGrid>
      <w:tr w:rsidR="003C7A03" w:rsidRPr="006C0D3A" w14:paraId="252D7356" w14:textId="77777777" w:rsidTr="001D1E55">
        <w:trPr>
          <w:trHeight w:val="144"/>
        </w:trPr>
        <w:tc>
          <w:tcPr>
            <w:tcW w:w="7580" w:type="dxa"/>
            <w:gridSpan w:val="2"/>
            <w:shd w:val="clear" w:color="auto" w:fill="auto"/>
            <w:vAlign w:val="bottom"/>
          </w:tcPr>
          <w:p w14:paraId="6D3F2845" w14:textId="77777777" w:rsidR="003C7A03" w:rsidRPr="006C0D3A" w:rsidRDefault="003C7A03" w:rsidP="00EF2DEC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9"/>
            <w:vAlign w:val="bottom"/>
          </w:tcPr>
          <w:p w14:paraId="2AF8C86B" w14:textId="77777777" w:rsidR="003C7A03" w:rsidRPr="006C0D3A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7A03" w:rsidRPr="006C0D3A" w14:paraId="7B757CC2" w14:textId="77777777" w:rsidTr="001D1E55">
        <w:trPr>
          <w:trHeight w:val="180"/>
        </w:trPr>
        <w:tc>
          <w:tcPr>
            <w:tcW w:w="7580" w:type="dxa"/>
            <w:gridSpan w:val="2"/>
            <w:shd w:val="clear" w:color="auto" w:fill="auto"/>
            <w:vAlign w:val="bottom"/>
          </w:tcPr>
          <w:p w14:paraId="5BAE6223" w14:textId="77777777" w:rsidR="003C7A03" w:rsidRPr="006C0D3A" w:rsidRDefault="003C7A03" w:rsidP="00EF2DEC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BF7C5E3" w14:textId="77777777" w:rsidR="003C7A03" w:rsidRPr="006C0D3A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B6F61E3" w14:textId="77777777" w:rsidR="003C7A03" w:rsidRPr="006C0D3A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14" w:type="dxa"/>
            <w:gridSpan w:val="5"/>
            <w:vAlign w:val="bottom"/>
          </w:tcPr>
          <w:p w14:paraId="7B0B4C27" w14:textId="77777777" w:rsidR="003C7A03" w:rsidRPr="006C0D3A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43EE5" w:rsidRPr="006C0D3A" w14:paraId="1ED4CF06" w14:textId="77777777" w:rsidTr="001D1E55">
        <w:trPr>
          <w:trHeight w:val="657"/>
        </w:trPr>
        <w:tc>
          <w:tcPr>
            <w:tcW w:w="4680" w:type="dxa"/>
            <w:shd w:val="clear" w:color="auto" w:fill="auto"/>
            <w:vAlign w:val="bottom"/>
          </w:tcPr>
          <w:p w14:paraId="654023C6" w14:textId="77777777" w:rsidR="00943EE5" w:rsidRPr="006C0D3A" w:rsidRDefault="00943EE5" w:rsidP="00EF2DE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68A94229" w14:textId="77777777" w:rsidR="00943EE5" w:rsidRPr="006C0D3A" w:rsidRDefault="00943EE5" w:rsidP="00EF2DEC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05C19ED" w14:textId="77777777" w:rsidR="00943EE5" w:rsidRPr="006C0D3A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285B7CAE" w14:textId="77777777" w:rsidR="00943EE5" w:rsidRPr="006C0D3A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8CAE20C" w14:textId="77777777" w:rsidR="00943EE5" w:rsidRPr="006C0D3A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A4EC118" w14:textId="77777777" w:rsidR="00943EE5" w:rsidRPr="006C0D3A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A52B4A6" w14:textId="77777777" w:rsidR="00943EE5" w:rsidRPr="006C0D3A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DEAA98B" w14:textId="77777777" w:rsidR="00943EE5" w:rsidRPr="006C0D3A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0D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E771B80" w14:textId="77777777" w:rsidR="00943EE5" w:rsidRPr="006C0D3A" w:rsidRDefault="00943EE5" w:rsidP="00EF2DEC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A66EDD1" w14:textId="77777777" w:rsidR="00943EE5" w:rsidRPr="006C0D3A" w:rsidRDefault="00943EE5" w:rsidP="00EF2DEC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0D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9BE4F8F" w14:textId="77777777" w:rsidR="00943EE5" w:rsidRPr="006C0D3A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FED240" w14:textId="77777777" w:rsidR="00943EE5" w:rsidRPr="006C0D3A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7A03" w:rsidRPr="006C0D3A" w14:paraId="5CC715A0" w14:textId="77777777" w:rsidTr="001D1E55">
        <w:trPr>
          <w:trHeight w:val="64"/>
        </w:trPr>
        <w:tc>
          <w:tcPr>
            <w:tcW w:w="4680" w:type="dxa"/>
            <w:shd w:val="clear" w:color="auto" w:fill="auto"/>
          </w:tcPr>
          <w:p w14:paraId="6516D0A0" w14:textId="77777777" w:rsidR="003C7A03" w:rsidRPr="006C0D3A" w:rsidRDefault="003C7A03" w:rsidP="00EF2DE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900" w:type="dxa"/>
            <w:shd w:val="clear" w:color="auto" w:fill="auto"/>
          </w:tcPr>
          <w:p w14:paraId="374E73DA" w14:textId="77777777" w:rsidR="003C7A03" w:rsidRPr="006C0D3A" w:rsidRDefault="003C7A03" w:rsidP="00EF2DE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90" w:type="dxa"/>
            <w:gridSpan w:val="9"/>
          </w:tcPr>
          <w:p w14:paraId="57BF30FC" w14:textId="77777777" w:rsidR="003C7A03" w:rsidRPr="006C0D3A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43EE5" w:rsidRPr="006C0D3A" w14:paraId="2A64EB06" w14:textId="77777777" w:rsidTr="001D1E55">
        <w:trPr>
          <w:trHeight w:val="180"/>
        </w:trPr>
        <w:tc>
          <w:tcPr>
            <w:tcW w:w="4680" w:type="dxa"/>
            <w:shd w:val="clear" w:color="auto" w:fill="auto"/>
          </w:tcPr>
          <w:p w14:paraId="5C959269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900" w:type="dxa"/>
            <w:shd w:val="clear" w:color="auto" w:fill="auto"/>
          </w:tcPr>
          <w:p w14:paraId="711EA693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FE94CD7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359C42" w14:textId="77777777" w:rsidR="00943EE5" w:rsidRPr="006C0D3A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7B88D1B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0A2BD7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9AA887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02F29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5E3C39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901CB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4068D3C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3EE5" w:rsidRPr="006C0D3A" w14:paraId="7F4F740A" w14:textId="77777777" w:rsidTr="001D1E55">
        <w:trPr>
          <w:trHeight w:val="180"/>
        </w:trPr>
        <w:tc>
          <w:tcPr>
            <w:tcW w:w="4680" w:type="dxa"/>
            <w:shd w:val="clear" w:color="auto" w:fill="auto"/>
          </w:tcPr>
          <w:p w14:paraId="7C990FCE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900" w:type="dxa"/>
            <w:shd w:val="clear" w:color="auto" w:fill="auto"/>
          </w:tcPr>
          <w:p w14:paraId="17004EBF" w14:textId="77777777" w:rsidR="00943EE5" w:rsidRPr="00F027A8" w:rsidRDefault="00943EE5" w:rsidP="00EF2DEC">
            <w:pPr>
              <w:ind w:left="-540" w:right="448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1D9A113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15050569" w14:textId="77777777" w:rsidR="00943EE5" w:rsidRPr="006C0D3A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CAD46C3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1E80B1D6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759DE7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379103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C32816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3EE5A18B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A732B44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943EE5" w:rsidRPr="006C0D3A" w14:paraId="276E2F85" w14:textId="77777777" w:rsidTr="001D1E55">
        <w:trPr>
          <w:trHeight w:val="180"/>
        </w:trPr>
        <w:tc>
          <w:tcPr>
            <w:tcW w:w="4680" w:type="dxa"/>
            <w:shd w:val="clear" w:color="auto" w:fill="auto"/>
          </w:tcPr>
          <w:p w14:paraId="2623A782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2900" w:type="dxa"/>
            <w:shd w:val="clear" w:color="auto" w:fill="auto"/>
          </w:tcPr>
          <w:p w14:paraId="40DDF414" w14:textId="77777777" w:rsidR="00943EE5" w:rsidRPr="00F027A8" w:rsidRDefault="00943EE5" w:rsidP="00EF2DEC">
            <w:pPr>
              <w:ind w:left="-540" w:right="448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DE9728B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  <w:shd w:val="clear" w:color="auto" w:fill="auto"/>
          </w:tcPr>
          <w:p w14:paraId="1FDBF8B8" w14:textId="77777777" w:rsidR="00943EE5" w:rsidRPr="006C0D3A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4E1637D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</w:tcPr>
          <w:p w14:paraId="65B29889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DF5A1C" w14:textId="77777777" w:rsidR="00943EE5" w:rsidRDefault="00943EE5" w:rsidP="00EF2D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Pr="00C83B4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236" w:type="dxa"/>
          </w:tcPr>
          <w:p w14:paraId="64908776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A9A8EA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C1D3D3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0E8360C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</w:tr>
      <w:tr w:rsidR="00943EE5" w:rsidRPr="006C0D3A" w14:paraId="2F9A6526" w14:textId="77777777" w:rsidTr="001D1E55">
        <w:trPr>
          <w:trHeight w:val="180"/>
        </w:trPr>
        <w:tc>
          <w:tcPr>
            <w:tcW w:w="4680" w:type="dxa"/>
            <w:shd w:val="clear" w:color="auto" w:fill="auto"/>
          </w:tcPr>
          <w:p w14:paraId="4921CDE5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900" w:type="dxa"/>
            <w:shd w:val="clear" w:color="auto" w:fill="auto"/>
          </w:tcPr>
          <w:p w14:paraId="30E49618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EF0A2" w14:textId="77777777" w:rsidR="00943EE5" w:rsidRPr="006C0D3A" w:rsidRDefault="00943EE5" w:rsidP="00F71B1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  <w:shd w:val="clear" w:color="auto" w:fill="auto"/>
          </w:tcPr>
          <w:p w14:paraId="71424F7D" w14:textId="77777777" w:rsidR="00943EE5" w:rsidRPr="006C0D3A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06A0B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7D20F6BE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8AD696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571973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1782C44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46FE3A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093C286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3EE5" w:rsidRPr="006C0D3A" w14:paraId="68A5AC2D" w14:textId="77777777" w:rsidTr="001D1E55">
        <w:trPr>
          <w:trHeight w:val="180"/>
        </w:trPr>
        <w:tc>
          <w:tcPr>
            <w:tcW w:w="4680" w:type="dxa"/>
            <w:shd w:val="clear" w:color="auto" w:fill="auto"/>
          </w:tcPr>
          <w:p w14:paraId="51272DCF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2900" w:type="dxa"/>
            <w:shd w:val="clear" w:color="auto" w:fill="auto"/>
          </w:tcPr>
          <w:p w14:paraId="67153138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30E1513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4B4AAD" w14:textId="77777777" w:rsidR="00943EE5" w:rsidRPr="006C0D3A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97CA157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D468648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4B694418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0662D01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</w:tcPr>
          <w:p w14:paraId="0AD94281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BD8F8BF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14:paraId="5DCBA5D4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943EE5" w:rsidRPr="006C0D3A" w14:paraId="2D3BBAE5" w14:textId="77777777" w:rsidTr="001D1E55">
        <w:trPr>
          <w:trHeight w:val="180"/>
        </w:trPr>
        <w:tc>
          <w:tcPr>
            <w:tcW w:w="4680" w:type="dxa"/>
            <w:shd w:val="clear" w:color="auto" w:fill="auto"/>
          </w:tcPr>
          <w:p w14:paraId="36CB2559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900" w:type="dxa"/>
            <w:shd w:val="clear" w:color="auto" w:fill="auto"/>
          </w:tcPr>
          <w:p w14:paraId="2A64897F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DFB8F85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BDDEF8" w14:textId="77777777" w:rsidR="00943EE5" w:rsidRPr="006C0D3A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D1FC176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4D9EE3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355DAF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7DBF8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9E60F4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A62C2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0AB7887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3EE5" w:rsidRPr="006C0D3A" w14:paraId="502F0011" w14:textId="77777777" w:rsidTr="001D1E55">
        <w:trPr>
          <w:trHeight w:val="261"/>
        </w:trPr>
        <w:tc>
          <w:tcPr>
            <w:tcW w:w="4680" w:type="dxa"/>
            <w:shd w:val="clear" w:color="auto" w:fill="auto"/>
          </w:tcPr>
          <w:p w14:paraId="677DB396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2900" w:type="dxa"/>
            <w:shd w:val="clear" w:color="auto" w:fill="auto"/>
          </w:tcPr>
          <w:p w14:paraId="5C5F7DDF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6CC1EE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558B336" w14:textId="77777777" w:rsidR="00943EE5" w:rsidRPr="006C0D3A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6DFD9BC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64B0E733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AC4C14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65EF7D7F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AE4FFF" w14:textId="77777777" w:rsidR="00943EE5" w:rsidRPr="006C0D3A" w:rsidRDefault="00943EE5" w:rsidP="00EF2DEC">
            <w:pPr>
              <w:tabs>
                <w:tab w:val="decimal" w:pos="532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3FC1D4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1FBB3D7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</w:tr>
      <w:tr w:rsidR="00943EE5" w:rsidRPr="006C0D3A" w14:paraId="46F8F95B" w14:textId="77777777" w:rsidTr="001D1E55">
        <w:trPr>
          <w:trHeight w:val="261"/>
        </w:trPr>
        <w:tc>
          <w:tcPr>
            <w:tcW w:w="4680" w:type="dxa"/>
            <w:shd w:val="clear" w:color="auto" w:fill="auto"/>
          </w:tcPr>
          <w:p w14:paraId="36227886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00" w:type="dxa"/>
            <w:shd w:val="clear" w:color="auto" w:fill="auto"/>
          </w:tcPr>
          <w:p w14:paraId="6376792E" w14:textId="77777777" w:rsidR="00943EE5" w:rsidRPr="006C0D3A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3C502" w14:textId="6A7193F6" w:rsidR="00943EE5" w:rsidRPr="006C0D3A" w:rsidRDefault="009E2593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259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E2DB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053FA0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  <w:r w:rsidRPr="009E259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79BBC3" w14:textId="77777777" w:rsidR="00943EE5" w:rsidRPr="006C0D3A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5001B" w14:textId="4DF9E5D0" w:rsidR="00943EE5" w:rsidRPr="006C0D3A" w:rsidRDefault="009E2593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259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E2DB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053FA0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  <w:r w:rsidRPr="009E259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381E499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C60500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BACE34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858ECF" w14:textId="77777777" w:rsidR="00943EE5" w:rsidRPr="006C0D3A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C48706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C7CB358" w14:textId="77777777" w:rsidR="00943EE5" w:rsidRPr="006C0D3A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1543427" w14:textId="616183CD" w:rsidR="003E0A73" w:rsidRDefault="003E0A73" w:rsidP="00B93FEF">
      <w:pPr>
        <w:jc w:val="thaiDistribute"/>
        <w:rPr>
          <w:rFonts w:ascii="Angsana New" w:hAnsi="Angsana New"/>
          <w:sz w:val="30"/>
          <w:szCs w:val="30"/>
        </w:rPr>
      </w:pPr>
    </w:p>
    <w:p w14:paraId="5A3FE1D7" w14:textId="77777777" w:rsidR="002315ED" w:rsidRDefault="002315ED" w:rsidP="00B93FEF">
      <w:pPr>
        <w:jc w:val="thaiDistribute"/>
        <w:rPr>
          <w:rFonts w:ascii="Angsana New" w:hAnsi="Angsana New"/>
          <w:sz w:val="30"/>
          <w:szCs w:val="30"/>
        </w:rPr>
      </w:pPr>
    </w:p>
    <w:p w14:paraId="70A7CC84" w14:textId="1CF41114" w:rsidR="002315ED" w:rsidRDefault="002315ED" w:rsidP="00B93FEF">
      <w:pPr>
        <w:jc w:val="thaiDistribute"/>
        <w:rPr>
          <w:rFonts w:ascii="Angsana New" w:hAnsi="Angsana New"/>
          <w:sz w:val="30"/>
          <w:szCs w:val="30"/>
        </w:rPr>
        <w:sectPr w:rsidR="002315ED" w:rsidSect="00586A38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70A4A14" w14:textId="6324FF75" w:rsidR="008A4092" w:rsidRDefault="008A4092" w:rsidP="00C36473">
      <w:pPr>
        <w:spacing w:line="240" w:lineRule="auto"/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6B07E9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1D691082" w14:textId="77777777" w:rsidR="000011B8" w:rsidRPr="006B07E9" w:rsidRDefault="000011B8" w:rsidP="00C36473">
      <w:pPr>
        <w:spacing w:line="240" w:lineRule="auto"/>
        <w:ind w:left="540"/>
        <w:rPr>
          <w:rFonts w:ascii="Angsana New" w:hAnsi="Angsana New"/>
          <w:bCs/>
          <w:i/>
          <w:iCs/>
          <w:sz w:val="30"/>
          <w:szCs w:val="30"/>
        </w:rPr>
      </w:pPr>
    </w:p>
    <w:p w14:paraId="0E69F072" w14:textId="0D546D3C" w:rsidR="000A3D96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เนื่องจากเครื่องมือทางการเงินเหล่านี้จ</w:t>
      </w:r>
      <w:r w:rsidRPr="00A004E0">
        <w:rPr>
          <w:rFonts w:ascii="Angsana New" w:hAnsi="Angsana New" w:hint="cs"/>
          <w:b/>
          <w:sz w:val="30"/>
          <w:szCs w:val="30"/>
          <w:cs/>
        </w:rPr>
        <w:t>ะครบ</w:t>
      </w:r>
      <w:r w:rsidR="00A004E0" w:rsidRPr="00A004E0">
        <w:rPr>
          <w:rFonts w:ascii="Angsana New" w:hAnsi="Angsana New" w:hint="cs"/>
          <w:b/>
          <w:sz w:val="30"/>
          <w:szCs w:val="30"/>
          <w:cs/>
        </w:rPr>
        <w:t>กำ</w:t>
      </w:r>
      <w:r w:rsidRPr="00A004E0">
        <w:rPr>
          <w:rFonts w:ascii="Angsana New" w:hAnsi="Angsana New" w:hint="cs"/>
          <w:b/>
          <w:sz w:val="30"/>
          <w:szCs w:val="30"/>
          <w:cs/>
        </w:rPr>
        <w:t>หนดใน</w:t>
      </w:r>
      <w:r>
        <w:rPr>
          <w:rFonts w:ascii="Angsana New" w:hAnsi="Angsana New" w:hint="cs"/>
          <w:b/>
          <w:sz w:val="30"/>
          <w:szCs w:val="30"/>
          <w:cs/>
        </w:rPr>
        <w:t>ระยะเวลาอันสั้น</w:t>
      </w:r>
    </w:p>
    <w:p w14:paraId="113A039C" w14:textId="77777777" w:rsidR="000A3D96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9A92201" w14:textId="0C96F7EC" w:rsidR="000A3D96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 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ณ วันที่รายงานอย่างมีสาระสำคัญ </w:t>
      </w:r>
    </w:p>
    <w:p w14:paraId="688A7241" w14:textId="77777777" w:rsidR="000A3D96" w:rsidRDefault="000A3D96" w:rsidP="000A3D96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224E050D" w14:textId="1DD026AC" w:rsidR="000A3D96" w:rsidRDefault="000A3D96" w:rsidP="000A3D96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มูลค่ายุติธรรมของหนี้สินภายใต้สัญญาเช่าเป็นมูลค่าตามบัญชี เนื่องจากอัตราดอกเบี้ยตามสัญญาใกล้เคียงกับอัตราตลาด</w:t>
      </w:r>
    </w:p>
    <w:p w14:paraId="10C8CCA4" w14:textId="77777777" w:rsidR="008A4092" w:rsidRPr="006B07E9" w:rsidRDefault="008A4092" w:rsidP="008A409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A2B8206" w14:textId="59A23EEC" w:rsidR="00AE19E3" w:rsidRDefault="00AE19E3" w:rsidP="00AE19E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A6F7A"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มูลค่ายุติธรรมระดับ </w:t>
      </w:r>
      <w:r w:rsidR="00C605FF" w:rsidRPr="000A6F7A">
        <w:rPr>
          <w:rFonts w:ascii="Angsana New" w:hAnsi="Angsana New"/>
          <w:bCs/>
          <w:sz w:val="30"/>
          <w:szCs w:val="30"/>
        </w:rPr>
        <w:t>2</w:t>
      </w:r>
      <w:r w:rsidRPr="000A6F7A">
        <w:rPr>
          <w:rFonts w:ascii="Angsana New" w:hAnsi="Angsana New"/>
          <w:bCs/>
          <w:sz w:val="30"/>
          <w:szCs w:val="30"/>
          <w:cs/>
        </w:rPr>
        <w:t xml:space="preserve"> </w:t>
      </w:r>
      <w:r w:rsidRPr="000A6F7A"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  <w:r w:rsidR="000A6F7A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552D366D" w14:textId="77777777" w:rsidR="008B07A2" w:rsidRPr="006B07E9" w:rsidRDefault="008B07A2" w:rsidP="00AE19E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C8549FE" w14:textId="77777777" w:rsidR="000753A6" w:rsidRPr="006B07E9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0746A3F" w14:textId="77777777" w:rsidR="000753A6" w:rsidRPr="007F3928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D1CA59E" w14:textId="774F7F86" w:rsidR="000753A6" w:rsidRPr="006B07E9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07E9">
        <w:rPr>
          <w:rFonts w:ascii="Angsana New" w:eastAsia="Calibri" w:hAnsi="Angsana New"/>
          <w:sz w:val="30"/>
          <w:szCs w:val="30"/>
          <w:cs/>
        </w:rPr>
        <w:t xml:space="preserve">หากข้อสมมติในการวัดมูลค่ายุติธรรมเปลี่ยนไป โดยประมาณการอัตราการเพิ่มขึ้นของรายได้ลดลงร้อยละ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หรือเพิ่มขึ้นร้อยละ </w:t>
      </w:r>
      <w:r w:rsidR="00C605FF" w:rsidRPr="00C605FF">
        <w:rPr>
          <w:rFonts w:ascii="Angsana New" w:eastAsia="Calibri" w:hAnsi="Angsana New"/>
          <w:sz w:val="30"/>
          <w:szCs w:val="30"/>
        </w:rPr>
        <w:t>1</w:t>
      </w:r>
      <w:r w:rsidRPr="006B07E9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ก็จะยังคงไม่มีผลกระทบต่อมูลค่ายุติธรรมของสิ่งตอบแทนที่ต้องจ่าย  </w:t>
      </w:r>
    </w:p>
    <w:p w14:paraId="63916966" w14:textId="5D5DB359" w:rsidR="000753A6" w:rsidRDefault="000753A6" w:rsidP="00AE19E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5F8F773" w14:textId="3909E66C" w:rsidR="00D40782" w:rsidRPr="00254B40" w:rsidRDefault="00AE19E3" w:rsidP="008B07A2">
      <w:pPr>
        <w:pStyle w:val="ListParagraph"/>
        <w:numPr>
          <w:ilvl w:val="0"/>
          <w:numId w:val="27"/>
        </w:numPr>
        <w:ind w:left="54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4661FF" w:rsidRPr="006B07E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7A715A75" w14:textId="77777777" w:rsidR="00AE19E3" w:rsidRPr="007F3928" w:rsidRDefault="00AE19E3" w:rsidP="00AE19E3">
      <w:pPr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EC179E" w14:textId="4FBC00A3" w:rsidR="00AE19E3" w:rsidRPr="006B07E9" w:rsidRDefault="00AE19E3" w:rsidP="00AE19E3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B07E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B52CFCE" w14:textId="77777777" w:rsidR="00AE19E3" w:rsidRPr="007F3928" w:rsidRDefault="00AE19E3" w:rsidP="00AE19E3">
      <w:pPr>
        <w:pStyle w:val="ListParagraph"/>
        <w:tabs>
          <w:tab w:val="left" w:pos="540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62FAEFA5" w14:textId="3CCECBF7" w:rsidR="00AE19E3" w:rsidRPr="006B07E9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>คณะกรรมการบริษัทของ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 w:hint="cs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Pr="006B07E9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87D3CE9" w14:textId="23E039DF" w:rsidR="00AE19E3" w:rsidRPr="006B07E9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79698B9" w14:textId="77777777" w:rsidR="00AE19E3" w:rsidRPr="007F3928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76DE87E" w14:textId="731E09FA" w:rsidR="00AE19E3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 w:hint="cs"/>
          <w:sz w:val="30"/>
          <w:szCs w:val="30"/>
          <w:cs/>
        </w:rPr>
        <w:t>คณะกรรมการตรวจสอบของ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 w:rsidR="006F291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DF0BB4E" w14:textId="77777777" w:rsidR="00282FBE" w:rsidRPr="006B07E9" w:rsidRDefault="00282FBE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3FCA626" w14:textId="7B4DADD1" w:rsidR="00D40782" w:rsidRPr="008B07A2" w:rsidRDefault="00AE19E3" w:rsidP="00AE19E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B07A2">
        <w:rPr>
          <w:rFonts w:ascii="Angsana New" w:hAnsi="Angsana New"/>
          <w:i/>
          <w:iCs/>
          <w:sz w:val="30"/>
          <w:szCs w:val="30"/>
        </w:rPr>
        <w:t>(</w:t>
      </w:r>
      <w:r w:rsidR="00A30F9B" w:rsidRPr="008B07A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8B07A2">
        <w:rPr>
          <w:rFonts w:ascii="Angsana New" w:hAnsi="Angsana New"/>
          <w:i/>
          <w:iCs/>
          <w:sz w:val="30"/>
          <w:szCs w:val="30"/>
        </w:rPr>
        <w:t>.</w:t>
      </w:r>
      <w:r w:rsidR="00C605FF" w:rsidRPr="008B07A2">
        <w:rPr>
          <w:rFonts w:ascii="Angsana New" w:hAnsi="Angsana New"/>
          <w:i/>
          <w:iCs/>
          <w:sz w:val="30"/>
          <w:szCs w:val="30"/>
        </w:rPr>
        <w:t>1</w:t>
      </w:r>
      <w:r w:rsidRPr="008B07A2">
        <w:rPr>
          <w:rFonts w:ascii="Angsana New" w:hAnsi="Angsana New"/>
          <w:i/>
          <w:iCs/>
          <w:sz w:val="30"/>
          <w:szCs w:val="30"/>
        </w:rPr>
        <w:t>)</w:t>
      </w:r>
      <w:r w:rsidR="004661FF" w:rsidRPr="008B07A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B07A2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313E6AC1" w14:textId="77777777" w:rsidR="003A4EC5" w:rsidRPr="007F3928" w:rsidRDefault="003A4EC5" w:rsidP="00AE19E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FE529" w14:textId="099FAFF3" w:rsidR="000753A6" w:rsidRPr="006B07E9" w:rsidRDefault="003A4EC5" w:rsidP="00575580">
      <w:pPr>
        <w:tabs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 w:hint="cs"/>
          <w:b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6F291E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6B07E9">
        <w:rPr>
          <w:rFonts w:ascii="Angsana New" w:hAnsi="Angsana New" w:hint="cs"/>
          <w:b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6F291E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5BFB4A21" w14:textId="2587E2F9" w:rsidR="00575580" w:rsidRPr="007F3928" w:rsidRDefault="00575580" w:rsidP="00575580">
      <w:pPr>
        <w:tabs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2C66192B" w14:textId="4B30893D" w:rsidR="003A4EC5" w:rsidRPr="006B07E9" w:rsidRDefault="003A4EC5" w:rsidP="003A4EC5">
      <w:pPr>
        <w:tabs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6B07E9">
        <w:rPr>
          <w:rFonts w:ascii="Angsana New" w:hAnsi="Angsana New"/>
          <w:bCs/>
          <w:sz w:val="30"/>
          <w:szCs w:val="30"/>
        </w:rPr>
        <w:t>(</w:t>
      </w:r>
      <w:r w:rsidR="00A30F9B" w:rsidRPr="006B07E9">
        <w:rPr>
          <w:rFonts w:ascii="Angsana New" w:hAnsi="Angsana New" w:hint="cs"/>
          <w:b/>
          <w:sz w:val="30"/>
          <w:szCs w:val="30"/>
          <w:cs/>
        </w:rPr>
        <w:t>ข</w:t>
      </w:r>
      <w:r w:rsidRPr="006B07E9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6B07E9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6B07E9">
        <w:rPr>
          <w:rFonts w:ascii="Angsana New" w:hAnsi="Angsana New"/>
          <w:bCs/>
          <w:sz w:val="30"/>
          <w:szCs w:val="30"/>
        </w:rPr>
        <w:t>)</w:t>
      </w:r>
      <w:r w:rsidR="004661FF" w:rsidRPr="006B07E9">
        <w:rPr>
          <w:rFonts w:ascii="Angsana New" w:hAnsi="Angsana New"/>
          <w:b/>
          <w:sz w:val="30"/>
          <w:szCs w:val="30"/>
          <w:cs/>
        </w:rPr>
        <w:t xml:space="preserve"> </w:t>
      </w:r>
      <w:r w:rsidRPr="006B07E9">
        <w:rPr>
          <w:rFonts w:ascii="Angsana New" w:hAnsi="Angsana New"/>
          <w:b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430CA5B" w14:textId="77777777" w:rsidR="00432F68" w:rsidRPr="007F3928" w:rsidRDefault="00432F68" w:rsidP="003A4EC5">
      <w:pPr>
        <w:tabs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16098638" w14:textId="47EAFCAA" w:rsidR="003A4EC5" w:rsidRPr="009F6461" w:rsidRDefault="003A4EC5" w:rsidP="00067CD2">
      <w:pPr>
        <w:tabs>
          <w:tab w:val="left" w:pos="1080"/>
        </w:tabs>
        <w:spacing w:line="240" w:lineRule="auto"/>
        <w:ind w:left="1593" w:firstLine="9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F6461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ความเสี่ยงด้านเครดิตของ</w:t>
      </w:r>
      <w:r w:rsidR="006F291E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9F6461">
        <w:rPr>
          <w:rFonts w:ascii="Angsana New" w:hAnsi="Angsana New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54B4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F6461">
        <w:rPr>
          <w:rFonts w:ascii="Angsana New" w:hAnsi="Angsana New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4661FF" w:rsidRPr="009F6461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066ED841" w14:textId="77777777" w:rsidR="003A4EC5" w:rsidRPr="007F3928" w:rsidRDefault="003A4EC5" w:rsidP="003A4EC5">
      <w:pPr>
        <w:tabs>
          <w:tab w:val="left" w:pos="540"/>
          <w:tab w:val="left" w:pos="1080"/>
        </w:tabs>
        <w:ind w:left="166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56AFB25" w14:textId="656BCE99" w:rsidR="003A4EC5" w:rsidRPr="006B07E9" w:rsidRDefault="006F291E" w:rsidP="00067CD2">
      <w:pPr>
        <w:tabs>
          <w:tab w:val="left" w:pos="1080"/>
        </w:tabs>
        <w:spacing w:line="240" w:lineRule="auto"/>
        <w:ind w:left="1593" w:hanging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3A4EC5" w:rsidRPr="006B07E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B07E9">
        <w:rPr>
          <w:rFonts w:ascii="Angsana New" w:hAnsi="Angsana New"/>
          <w:sz w:val="30"/>
          <w:szCs w:val="30"/>
          <w:cs/>
        </w:rPr>
        <w:t>จะทบทวน</w:t>
      </w:r>
      <w:r w:rsidR="003A4EC5" w:rsidRPr="006B07E9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B34593">
        <w:rPr>
          <w:rFonts w:ascii="Angsana New" w:hAnsi="Angsana New"/>
          <w:sz w:val="30"/>
          <w:szCs w:val="30"/>
        </w:rPr>
        <w:t xml:space="preserve">            </w:t>
      </w:r>
      <w:r w:rsidR="003A4EC5" w:rsidRPr="006B07E9">
        <w:rPr>
          <w:rFonts w:ascii="Angsana New" w:hAnsi="Angsana New" w:hint="cs"/>
          <w:sz w:val="30"/>
          <w:szCs w:val="30"/>
          <w:cs/>
        </w:rPr>
        <w:t xml:space="preserve">งบการเงิน ข้อมูลอุตสาหกรรมและหนังสือรับรองฐานะทางการเงินของธนาคารสำหรับบางกรณี </w:t>
      </w:r>
    </w:p>
    <w:p w14:paraId="5431A9DC" w14:textId="5EC9D571" w:rsidR="00455371" w:rsidRDefault="00455371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A4F7444" w14:textId="71F8D6C4" w:rsidR="000A0716" w:rsidRPr="000A0716" w:rsidRDefault="006F291E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605FF" w:rsidRPr="00C605FF">
        <w:rPr>
          <w:rFonts w:ascii="Angsana New" w:hAnsi="Angsana New"/>
          <w:sz w:val="30"/>
          <w:szCs w:val="30"/>
        </w:rPr>
        <w:t>90</w:t>
      </w:r>
      <w:r w:rsidR="000A0716" w:rsidRPr="006B07E9">
        <w:rPr>
          <w:rFonts w:ascii="Angsana New" w:hAnsi="Angsana New"/>
          <w:sz w:val="30"/>
          <w:szCs w:val="30"/>
          <w:cs/>
        </w:rPr>
        <w:t xml:space="preserve"> </w:t>
      </w:r>
      <w:r w:rsidR="000A0716" w:rsidRPr="006B07E9">
        <w:rPr>
          <w:rFonts w:ascii="Angsana New" w:hAnsi="Angsana New" w:hint="cs"/>
          <w:sz w:val="30"/>
          <w:szCs w:val="30"/>
          <w:cs/>
        </w:rPr>
        <w:t>วัน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0A0716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0A0716" w:rsidRPr="007147EC">
        <w:rPr>
          <w:rFonts w:ascii="Angsana New" w:hAnsi="Angsana New"/>
          <w:spacing w:val="-5"/>
          <w:sz w:val="30"/>
          <w:szCs w:val="30"/>
        </w:rPr>
        <w:t xml:space="preserve"> 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สภาวะเศรษฐกิจในปัจจุบันและมุมมองของ</w:t>
      </w:r>
      <w:r w:rsidR="00B34593">
        <w:rPr>
          <w:rFonts w:ascii="Angsana New" w:hAnsi="Angsana New"/>
          <w:spacing w:val="-5"/>
          <w:sz w:val="30"/>
          <w:szCs w:val="30"/>
        </w:rPr>
        <w:t xml:space="preserve">               </w:t>
      </w:r>
      <w:r>
        <w:rPr>
          <w:rFonts w:ascii="Angsana New" w:hAnsi="Angsana New" w:hint="cs"/>
          <w:spacing w:val="-5"/>
          <w:sz w:val="30"/>
          <w:szCs w:val="30"/>
          <w:cs/>
        </w:rPr>
        <w:t>กลุ่มบริษัท</w:t>
      </w:r>
      <w:r w:rsidR="000A0716" w:rsidRPr="007147EC">
        <w:rPr>
          <w:rFonts w:ascii="Angsana New" w:hAnsi="Angsana New"/>
          <w:spacing w:val="-5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  <w:r w:rsidR="000A0716" w:rsidRPr="000A0716">
        <w:rPr>
          <w:rFonts w:ascii="Angsana New" w:hAnsi="Angsana New"/>
          <w:sz w:val="30"/>
          <w:szCs w:val="30"/>
          <w:cs/>
        </w:rPr>
        <w:t xml:space="preserve"> </w:t>
      </w:r>
    </w:p>
    <w:p w14:paraId="552C46F8" w14:textId="77777777" w:rsidR="000A0716" w:rsidRPr="00455371" w:rsidRDefault="000A0716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  <w:cs/>
        </w:rPr>
      </w:pPr>
    </w:p>
    <w:p w14:paraId="1FAB037C" w14:textId="0174D72C" w:rsidR="000A0716" w:rsidRPr="00455371" w:rsidRDefault="000A0716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024DE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8B07A2">
        <w:rPr>
          <w:rFonts w:ascii="Angsana New" w:hAnsi="Angsana New"/>
          <w:sz w:val="30"/>
          <w:szCs w:val="30"/>
        </w:rPr>
        <w:t>7</w:t>
      </w:r>
      <w:r w:rsidRPr="006024DE">
        <w:rPr>
          <w:rFonts w:ascii="Angsana New" w:hAnsi="Angsana New"/>
          <w:sz w:val="30"/>
          <w:szCs w:val="30"/>
        </w:rPr>
        <w:t xml:space="preserve"> </w:t>
      </w:r>
    </w:p>
    <w:p w14:paraId="53719606" w14:textId="24DFC826" w:rsidR="00514A17" w:rsidRPr="00455371" w:rsidRDefault="00514A17" w:rsidP="00514A17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65B55F50" w14:textId="1D6DE35D" w:rsidR="00D57433" w:rsidRPr="00455371" w:rsidRDefault="00D57433" w:rsidP="00153042">
      <w:pPr>
        <w:tabs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455371">
        <w:rPr>
          <w:rFonts w:ascii="Angsana New" w:hAnsi="Angsana New"/>
          <w:bCs/>
          <w:sz w:val="30"/>
          <w:szCs w:val="30"/>
        </w:rPr>
        <w:t>(</w:t>
      </w:r>
      <w:r w:rsidRPr="00455371">
        <w:rPr>
          <w:rFonts w:ascii="Angsana New" w:hAnsi="Angsana New" w:hint="cs"/>
          <w:b/>
          <w:sz w:val="30"/>
          <w:szCs w:val="30"/>
          <w:cs/>
        </w:rPr>
        <w:t>ข</w:t>
      </w:r>
      <w:r w:rsidRPr="00455371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1</w:t>
      </w:r>
      <w:r w:rsidRPr="00455371">
        <w:rPr>
          <w:rFonts w:ascii="Angsana New" w:hAnsi="Angsana New"/>
          <w:bCs/>
          <w:sz w:val="30"/>
          <w:szCs w:val="30"/>
        </w:rPr>
        <w:t>.</w:t>
      </w:r>
      <w:r w:rsidR="00C605FF" w:rsidRPr="00C605FF">
        <w:rPr>
          <w:rFonts w:ascii="Angsana New" w:hAnsi="Angsana New"/>
          <w:bCs/>
          <w:sz w:val="30"/>
          <w:szCs w:val="30"/>
        </w:rPr>
        <w:t>2</w:t>
      </w:r>
      <w:r w:rsidRPr="00455371">
        <w:rPr>
          <w:rFonts w:ascii="Angsana New" w:hAnsi="Angsana New"/>
          <w:bCs/>
          <w:sz w:val="30"/>
          <w:szCs w:val="30"/>
        </w:rPr>
        <w:t>)</w:t>
      </w:r>
      <w:r w:rsidRPr="00455371">
        <w:rPr>
          <w:rFonts w:ascii="Angsana New" w:hAnsi="Angsana New"/>
          <w:b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342FDA98" w14:textId="77777777" w:rsidR="000753A6" w:rsidRPr="00455371" w:rsidRDefault="000753A6" w:rsidP="000753A6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/>
          <w:sz w:val="30"/>
          <w:szCs w:val="30"/>
        </w:rPr>
        <w:tab/>
      </w:r>
    </w:p>
    <w:p w14:paraId="2AE1DADA" w14:textId="3DC54C8A" w:rsidR="000753A6" w:rsidRPr="00455371" w:rsidRDefault="000753A6" w:rsidP="00D57433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455371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621326" w:rsidRPr="00455371">
        <w:rPr>
          <w:rFonts w:ascii="Angsana New" w:hAnsi="Angsana New" w:hint="cs"/>
          <w:sz w:val="30"/>
          <w:szCs w:val="30"/>
          <w:cs/>
        </w:rPr>
        <w:t>มี</w:t>
      </w:r>
      <w:r w:rsidRPr="00455371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621326" w:rsidRPr="00455371">
        <w:rPr>
          <w:rFonts w:ascii="Angsana New" w:hAnsi="Angsana New" w:hint="cs"/>
          <w:sz w:val="30"/>
          <w:szCs w:val="30"/>
          <w:cs/>
        </w:rPr>
        <w:t>ซึ่ง</w:t>
      </w:r>
      <w:r w:rsidRPr="00455371">
        <w:rPr>
          <w:rFonts w:ascii="Angsana New" w:hAnsi="Angsana New"/>
          <w:sz w:val="30"/>
          <w:szCs w:val="30"/>
          <w:cs/>
        </w:rPr>
        <w:t>มีอันดับความน่าเชื่อถือ</w:t>
      </w:r>
      <w:r w:rsidR="00556D97" w:rsidRPr="00455371">
        <w:rPr>
          <w:rFonts w:ascii="Angsana New" w:hAnsi="Angsana New"/>
          <w:sz w:val="30"/>
          <w:szCs w:val="30"/>
          <w:cs/>
        </w:rPr>
        <w:t>และ</w:t>
      </w:r>
      <w:r w:rsidRPr="00455371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11978FAD" w14:textId="77777777" w:rsidR="00153042" w:rsidRPr="00455371" w:rsidRDefault="00153042" w:rsidP="00D57433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19D7A7FC" w14:textId="454AB4F6" w:rsidR="000753A6" w:rsidRPr="00455371" w:rsidRDefault="000753A6" w:rsidP="007F3928">
      <w:pPr>
        <w:tabs>
          <w:tab w:val="left" w:pos="1440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455371">
        <w:rPr>
          <w:rFonts w:ascii="Angsana New" w:hAnsi="Angsana New"/>
          <w:sz w:val="30"/>
          <w:szCs w:val="30"/>
        </w:rPr>
        <w:t>(</w:t>
      </w:r>
      <w:r w:rsidR="001D36C6" w:rsidRPr="00455371">
        <w:rPr>
          <w:rFonts w:ascii="Angsana New" w:hAnsi="Angsana New"/>
          <w:sz w:val="30"/>
          <w:szCs w:val="30"/>
          <w:cs/>
        </w:rPr>
        <w:t>ข</w:t>
      </w:r>
      <w:r w:rsidRPr="00455371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1</w:t>
      </w:r>
      <w:r w:rsidRPr="00455371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3</w:t>
      </w:r>
      <w:r w:rsidRPr="00455371">
        <w:rPr>
          <w:rFonts w:ascii="Angsana New" w:hAnsi="Angsana New"/>
          <w:sz w:val="30"/>
          <w:szCs w:val="30"/>
        </w:rPr>
        <w:t>)</w:t>
      </w:r>
      <w:r w:rsidRPr="00455371">
        <w:rPr>
          <w:rFonts w:ascii="Angsana New" w:hAnsi="Angsana New"/>
          <w:i/>
          <w:iCs/>
          <w:sz w:val="30"/>
          <w:szCs w:val="30"/>
        </w:rPr>
        <w:t xml:space="preserve"> </w:t>
      </w:r>
      <w:r w:rsidRPr="00455371">
        <w:rPr>
          <w:rFonts w:ascii="Angsana New" w:hAnsi="Angsana New"/>
          <w:sz w:val="30"/>
          <w:szCs w:val="30"/>
          <w:cs/>
        </w:rPr>
        <w:t>การค้ำประกัน</w:t>
      </w:r>
      <w:r w:rsidRPr="0045537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B44E36" w14:textId="77777777" w:rsidR="001D36C6" w:rsidRPr="00455371" w:rsidRDefault="001D36C6" w:rsidP="001D36C6">
      <w:pPr>
        <w:pStyle w:val="block"/>
        <w:spacing w:after="0" w:line="240" w:lineRule="auto"/>
        <w:ind w:left="1260" w:right="-7" w:hanging="450"/>
        <w:jc w:val="both"/>
        <w:rPr>
          <w:rFonts w:ascii="Angsana New" w:hAnsi="Angsana New"/>
          <w:b/>
          <w:bCs/>
          <w:sz w:val="30"/>
          <w:szCs w:val="30"/>
        </w:rPr>
      </w:pPr>
    </w:p>
    <w:p w14:paraId="01542553" w14:textId="50F3EFBE" w:rsidR="000753A6" w:rsidRPr="00455371" w:rsidRDefault="006F291E" w:rsidP="007F3928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มีนโยบายให้การค้ำประกันทางการเงินแก่หนี้สินของบริษัทย่อยเท่านั้น ณ วันที่ </w:t>
      </w:r>
      <w:r w:rsidR="001D1E55">
        <w:rPr>
          <w:rFonts w:ascii="Angsana New" w:hAnsi="Angsana New"/>
          <w:sz w:val="30"/>
          <w:szCs w:val="30"/>
        </w:rPr>
        <w:t xml:space="preserve">                         </w:t>
      </w:r>
      <w:r w:rsidR="00C605FF" w:rsidRPr="00C605FF">
        <w:rPr>
          <w:rFonts w:ascii="Angsana New" w:hAnsi="Angsana New"/>
          <w:sz w:val="30"/>
          <w:szCs w:val="30"/>
        </w:rPr>
        <w:t>31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605FF" w:rsidRPr="00C605FF">
        <w:rPr>
          <w:rFonts w:ascii="Angsana New" w:hAnsi="Angsana New"/>
          <w:sz w:val="30"/>
          <w:szCs w:val="30"/>
        </w:rPr>
        <w:t>256</w:t>
      </w:r>
      <w:r w:rsidR="001D1E55">
        <w:rPr>
          <w:rFonts w:ascii="Angsana New" w:hAnsi="Angsana New"/>
          <w:sz w:val="30"/>
          <w:szCs w:val="30"/>
        </w:rPr>
        <w:t>6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1D1E55">
        <w:rPr>
          <w:rFonts w:ascii="Angsana New" w:hAnsi="Angsana New"/>
          <w:sz w:val="30"/>
          <w:szCs w:val="30"/>
        </w:rPr>
        <w:t xml:space="preserve">                   </w:t>
      </w:r>
      <w:r w:rsidR="00C605FF" w:rsidRPr="00C605FF">
        <w:rPr>
          <w:rFonts w:ascii="Angsana New" w:hAnsi="Angsana New"/>
          <w:sz w:val="30"/>
          <w:szCs w:val="30"/>
        </w:rPr>
        <w:t>2</w:t>
      </w:r>
      <w:r w:rsidR="004661FF" w:rsidRPr="00455371">
        <w:rPr>
          <w:rFonts w:ascii="Angsana New" w:hAnsi="Angsana New"/>
          <w:sz w:val="30"/>
          <w:szCs w:val="30"/>
          <w:cs/>
        </w:rPr>
        <w:t xml:space="preserve"> </w:t>
      </w:r>
      <w:r w:rsidR="000753A6" w:rsidRPr="00455371">
        <w:rPr>
          <w:rFonts w:ascii="Angsana New" w:hAnsi="Angsana New"/>
          <w:sz w:val="30"/>
          <w:szCs w:val="30"/>
          <w:cs/>
        </w:rPr>
        <w:t xml:space="preserve">แห่ง </w:t>
      </w:r>
      <w:r w:rsidR="000753A6" w:rsidRPr="001D1E55">
        <w:rPr>
          <w:rFonts w:ascii="Angsana New" w:hAnsi="Angsana New"/>
          <w:i/>
          <w:iCs/>
          <w:sz w:val="30"/>
          <w:szCs w:val="30"/>
        </w:rPr>
        <w:t>(</w:t>
      </w:r>
      <w:r w:rsidR="000753A6" w:rsidRPr="001D1E55">
        <w:rPr>
          <w:rFonts w:ascii="Angsana New" w:hAnsi="Angsana New"/>
          <w:i/>
          <w:iCs/>
          <w:sz w:val="30"/>
          <w:szCs w:val="30"/>
          <w:cs/>
        </w:rPr>
        <w:t>ดูหมายเหตุ ข้อ</w:t>
      </w:r>
      <w:r w:rsidR="004661FF" w:rsidRPr="001D1E5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605FF" w:rsidRPr="001D1E55">
        <w:rPr>
          <w:rFonts w:ascii="Angsana New" w:hAnsi="Angsana New"/>
          <w:i/>
          <w:iCs/>
          <w:sz w:val="30"/>
          <w:szCs w:val="30"/>
        </w:rPr>
        <w:t>1</w:t>
      </w:r>
      <w:r w:rsidR="00195961" w:rsidRPr="001D1E55">
        <w:rPr>
          <w:rFonts w:ascii="Angsana New" w:hAnsi="Angsana New"/>
          <w:i/>
          <w:iCs/>
          <w:sz w:val="30"/>
          <w:szCs w:val="30"/>
        </w:rPr>
        <w:t>6</w:t>
      </w:r>
      <w:r w:rsidR="000753A6" w:rsidRPr="001D1E55">
        <w:rPr>
          <w:rFonts w:ascii="Angsana New" w:hAnsi="Angsana New"/>
          <w:i/>
          <w:iCs/>
          <w:sz w:val="30"/>
          <w:szCs w:val="30"/>
        </w:rPr>
        <w:t>)</w:t>
      </w:r>
    </w:p>
    <w:p w14:paraId="0AC06ABA" w14:textId="77777777" w:rsidR="000A0716" w:rsidRPr="00455371" w:rsidRDefault="000A0716" w:rsidP="00D34678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</w:rPr>
      </w:pPr>
    </w:p>
    <w:p w14:paraId="60C89A7A" w14:textId="0E5FEC23" w:rsidR="001D36C6" w:rsidRPr="00195961" w:rsidRDefault="001D36C6" w:rsidP="008D2E83">
      <w:pPr>
        <w:pStyle w:val="ListParagraph"/>
        <w:spacing w:line="240" w:lineRule="auto"/>
        <w:ind w:left="900" w:hanging="450"/>
        <w:rPr>
          <w:rFonts w:ascii="Angsana New" w:hAnsi="Angsana New"/>
          <w:sz w:val="30"/>
          <w:szCs w:val="30"/>
        </w:rPr>
      </w:pPr>
      <w:r w:rsidRPr="00195961">
        <w:rPr>
          <w:rFonts w:ascii="Angsana New" w:hAnsi="Angsana New"/>
          <w:i/>
          <w:iCs/>
          <w:sz w:val="30"/>
          <w:szCs w:val="30"/>
        </w:rPr>
        <w:t>(</w:t>
      </w:r>
      <w:r w:rsidRPr="0019596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195961">
        <w:rPr>
          <w:rFonts w:ascii="Angsana New" w:hAnsi="Angsana New"/>
          <w:i/>
          <w:iCs/>
          <w:sz w:val="30"/>
          <w:szCs w:val="30"/>
        </w:rPr>
        <w:t>.</w:t>
      </w:r>
      <w:r w:rsidR="00C605FF" w:rsidRPr="00195961">
        <w:rPr>
          <w:rFonts w:ascii="Angsana New" w:hAnsi="Angsana New"/>
          <w:i/>
          <w:iCs/>
          <w:sz w:val="30"/>
          <w:szCs w:val="30"/>
        </w:rPr>
        <w:t>2</w:t>
      </w:r>
      <w:r w:rsidRPr="00195961">
        <w:rPr>
          <w:rFonts w:ascii="Angsana New" w:hAnsi="Angsana New"/>
          <w:i/>
          <w:iCs/>
          <w:sz w:val="30"/>
          <w:szCs w:val="30"/>
        </w:rPr>
        <w:t>)</w:t>
      </w:r>
      <w:r w:rsidR="004661FF" w:rsidRPr="0019596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95961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 w:rsidRPr="00195961">
        <w:rPr>
          <w:rFonts w:ascii="Angsana New" w:hAnsi="Angsana New" w:hint="cs"/>
          <w:i/>
          <w:iCs/>
          <w:sz w:val="30"/>
          <w:szCs w:val="30"/>
          <w:cs/>
        </w:rPr>
        <w:t>ด้าน</w:t>
      </w:r>
      <w:r w:rsidRPr="00195961">
        <w:rPr>
          <w:rFonts w:ascii="Angsana New" w:hAnsi="Angsana New"/>
          <w:i/>
          <w:iCs/>
          <w:sz w:val="30"/>
          <w:szCs w:val="30"/>
          <w:cs/>
        </w:rPr>
        <w:t>สภาพคล่อง</w:t>
      </w:r>
      <w:r w:rsidRPr="00195961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</w:p>
    <w:p w14:paraId="0ADB320F" w14:textId="77777777" w:rsidR="001D36C6" w:rsidRPr="00455371" w:rsidRDefault="001D36C6" w:rsidP="001D36C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C26F8" w14:textId="084AB385" w:rsidR="001D36C6" w:rsidRPr="00455371" w:rsidRDefault="006F291E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D36C6" w:rsidRPr="00455371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="001D36C6" w:rsidRPr="00455371">
        <w:rPr>
          <w:rFonts w:ascii="Angsana New" w:hAnsi="Angsana New" w:hint="cs"/>
          <w:sz w:val="30"/>
          <w:szCs w:val="30"/>
          <w:cs/>
        </w:rPr>
        <w:t>ด้าน</w:t>
      </w:r>
      <w:r w:rsidR="001D36C6" w:rsidRPr="00455371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B6BBD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="001D36C6" w:rsidRPr="00455371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1D36C6" w:rsidRPr="0045537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5F8D73" w14:textId="77777777" w:rsidR="001D36C6" w:rsidRPr="00455371" w:rsidRDefault="001D36C6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100016" w14:textId="05CDF149" w:rsidR="001D36C6" w:rsidRPr="00455371" w:rsidRDefault="001D36C6" w:rsidP="001D36C6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455371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Pr="00455371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  <w:r w:rsidRPr="00455371">
        <w:rPr>
          <w:rFonts w:ascii="Angsana New" w:hAnsi="Angsana New" w:hint="cs"/>
          <w:sz w:val="30"/>
          <w:szCs w:val="30"/>
          <w:cs/>
        </w:rPr>
        <w:t>โดย</w:t>
      </w:r>
      <w:r w:rsidR="00621326" w:rsidRPr="00455371">
        <w:rPr>
          <w:rFonts w:ascii="Angsana New" w:hAnsi="Angsana New" w:hint="cs"/>
          <w:sz w:val="30"/>
          <w:szCs w:val="30"/>
          <w:cs/>
        </w:rPr>
        <w:t>แสดง</w:t>
      </w:r>
      <w:r w:rsidRPr="00455371">
        <w:rPr>
          <w:rFonts w:ascii="Angsana New" w:hAnsi="Angsana New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55371">
        <w:rPr>
          <w:rFonts w:ascii="Angsana New" w:hAnsi="Angsana New"/>
          <w:sz w:val="30"/>
          <w:szCs w:val="30"/>
          <w:cs/>
        </w:rPr>
        <w:t>หักกลบตามสัญญา</w:t>
      </w:r>
      <w:r w:rsidR="004661FF" w:rsidRPr="0045537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AE34AB" w14:textId="0EB6E906" w:rsidR="00455371" w:rsidRDefault="00455371">
      <w:pPr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tbl>
      <w:tblPr>
        <w:tblStyle w:val="TableGrid"/>
        <w:tblW w:w="8991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990"/>
        <w:gridCol w:w="270"/>
        <w:gridCol w:w="990"/>
        <w:gridCol w:w="270"/>
        <w:gridCol w:w="990"/>
        <w:gridCol w:w="270"/>
        <w:gridCol w:w="981"/>
      </w:tblGrid>
      <w:tr w:rsidR="004D75E8" w:rsidRPr="00542F1A" w14:paraId="16C589A7" w14:textId="10B8A646" w:rsidTr="00D940CC">
        <w:trPr>
          <w:tblHeader/>
        </w:trPr>
        <w:tc>
          <w:tcPr>
            <w:tcW w:w="2970" w:type="dxa"/>
          </w:tcPr>
          <w:p w14:paraId="1026368A" w14:textId="5E5C9AB1" w:rsidR="004D75E8" w:rsidRPr="00542F1A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1" w:type="dxa"/>
            <w:gridSpan w:val="9"/>
            <w:hideMark/>
          </w:tcPr>
          <w:p w14:paraId="2506F3D9" w14:textId="73AC94BF" w:rsidR="004D75E8" w:rsidRPr="00542F1A" w:rsidRDefault="004D75E8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D75E8" w:rsidRPr="00542F1A" w14:paraId="1988A60D" w14:textId="34D672D4" w:rsidTr="00D940CC">
        <w:trPr>
          <w:tblHeader/>
        </w:trPr>
        <w:tc>
          <w:tcPr>
            <w:tcW w:w="2970" w:type="dxa"/>
          </w:tcPr>
          <w:p w14:paraId="333E7986" w14:textId="21161B57" w:rsidR="004D75E8" w:rsidRPr="00542F1A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1" w:type="dxa"/>
            <w:gridSpan w:val="9"/>
          </w:tcPr>
          <w:p w14:paraId="39DE2044" w14:textId="77777777" w:rsidR="004D75E8" w:rsidRPr="00542F1A" w:rsidRDefault="004D75E8" w:rsidP="003477D5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กระแสเงินสดตามสัญญา</w:t>
            </w:r>
          </w:p>
        </w:tc>
      </w:tr>
      <w:tr w:rsidR="004D75E8" w:rsidRPr="00542F1A" w14:paraId="008864D4" w14:textId="7563969C" w:rsidTr="00D940CC">
        <w:trPr>
          <w:tblHeader/>
        </w:trPr>
        <w:tc>
          <w:tcPr>
            <w:tcW w:w="2970" w:type="dxa"/>
            <w:vAlign w:val="bottom"/>
            <w:hideMark/>
          </w:tcPr>
          <w:p w14:paraId="2A56EFEE" w14:textId="3ABE96AD" w:rsidR="004D75E8" w:rsidRPr="00542F1A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C605FF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31</w:t>
            </w: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 </w:t>
            </w:r>
            <w:r w:rsidR="00C605FF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</w:t>
            </w:r>
            <w:r w:rsidR="003C344E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643F4192" w14:textId="77777777" w:rsidR="004D75E8" w:rsidRPr="00542F1A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มูลค่า</w:t>
            </w:r>
          </w:p>
          <w:p w14:paraId="69C35C26" w14:textId="77777777" w:rsidR="004D75E8" w:rsidRPr="00542F1A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B2FD0B" w14:textId="77777777" w:rsidR="004D75E8" w:rsidRPr="00542F1A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BA23D4E" w14:textId="4D53C5F5" w:rsidR="004D75E8" w:rsidRPr="00542F1A" w:rsidRDefault="004D75E8" w:rsidP="0099218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1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A16968E" w14:textId="77777777" w:rsidR="004D75E8" w:rsidRPr="00542F1A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7FE827E" w14:textId="63A54301" w:rsidR="004D75E8" w:rsidRPr="00542F1A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หลังจาก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1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  <w:p w14:paraId="0F9A886D" w14:textId="64134FE3" w:rsidR="004D75E8" w:rsidRPr="00542F1A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แต่ภายใน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5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F12527A" w14:textId="77777777" w:rsidR="004D75E8" w:rsidRPr="00542F1A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CF30B67" w14:textId="399A0074" w:rsidR="004D75E8" w:rsidRPr="00542F1A" w:rsidRDefault="004D75E8" w:rsidP="00992188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หลังจาก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5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3095CA4" w14:textId="77777777" w:rsidR="004D75E8" w:rsidRPr="00542F1A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vAlign w:val="bottom"/>
            <w:hideMark/>
          </w:tcPr>
          <w:p w14:paraId="6933BA8B" w14:textId="77777777" w:rsidR="004D75E8" w:rsidRPr="00542F1A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D75E8" w:rsidRPr="00542F1A" w14:paraId="20284B88" w14:textId="755DEE1B" w:rsidTr="00D940CC">
        <w:trPr>
          <w:tblHeader/>
        </w:trPr>
        <w:tc>
          <w:tcPr>
            <w:tcW w:w="2970" w:type="dxa"/>
          </w:tcPr>
          <w:p w14:paraId="0B90D5F0" w14:textId="77777777" w:rsidR="004D75E8" w:rsidRPr="00542F1A" w:rsidRDefault="004D75E8" w:rsidP="00992188">
            <w:pPr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1" w:type="dxa"/>
            <w:gridSpan w:val="9"/>
            <w:hideMark/>
          </w:tcPr>
          <w:p w14:paraId="4E6BFF27" w14:textId="6DBE7251" w:rsidR="004D75E8" w:rsidRPr="00542F1A" w:rsidRDefault="004D75E8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542F1A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542F1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4D75E8" w:rsidRPr="00542F1A" w14:paraId="0D067B48" w14:textId="08DE65E1" w:rsidTr="00D940CC">
        <w:tc>
          <w:tcPr>
            <w:tcW w:w="2970" w:type="dxa"/>
            <w:hideMark/>
          </w:tcPr>
          <w:p w14:paraId="44E65FCC" w14:textId="739513D1" w:rsidR="004D75E8" w:rsidRPr="00542F1A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4F5E236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7F407EE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7E13F41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7447BF3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954033A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991C6C8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883BC85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E440A9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7F918774" w14:textId="77777777" w:rsidR="004D75E8" w:rsidRPr="00542F1A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D75E8" w:rsidRPr="00542F1A" w14:paraId="1B8842CD" w14:textId="6069E281" w:rsidTr="00C97D6E">
        <w:tc>
          <w:tcPr>
            <w:tcW w:w="2970" w:type="dxa"/>
            <w:hideMark/>
          </w:tcPr>
          <w:p w14:paraId="4CB442A9" w14:textId="1D267045" w:rsidR="004D75E8" w:rsidRPr="00542F1A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0" w:type="dxa"/>
          </w:tcPr>
          <w:p w14:paraId="3A6E2E81" w14:textId="163D2F15" w:rsidR="004D75E8" w:rsidRPr="001E15FD" w:rsidRDefault="00A649CE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1,506,358</w:t>
            </w:r>
          </w:p>
        </w:tc>
        <w:tc>
          <w:tcPr>
            <w:tcW w:w="270" w:type="dxa"/>
          </w:tcPr>
          <w:p w14:paraId="2FFACDED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BAC661" w14:textId="6777F81A" w:rsidR="004D75E8" w:rsidRPr="001E15FD" w:rsidRDefault="007414FD" w:rsidP="00CA7A2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1,516,133</w:t>
            </w:r>
          </w:p>
        </w:tc>
        <w:tc>
          <w:tcPr>
            <w:tcW w:w="270" w:type="dxa"/>
          </w:tcPr>
          <w:p w14:paraId="6F594370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7D1579" w14:textId="0D4F4C1F" w:rsidR="004D75E8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45"/>
              <w:jc w:val="right"/>
              <w:rPr>
                <w:rFonts w:ascii="Angsana New" w:hAnsi="Angsana New"/>
                <w:szCs w:val="22"/>
              </w:rPr>
            </w:pPr>
            <w:r w:rsidRPr="001E15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4E056EDE" w14:textId="3B404461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7B238C" w14:textId="2B8C1761" w:rsidR="004D75E8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</w:rPr>
            </w:pPr>
            <w:r w:rsidRPr="001E15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2C0F9717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D24100A" w14:textId="6463B5A3" w:rsidR="004D75E8" w:rsidRPr="001E15FD" w:rsidRDefault="007414F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1,516,133</w:t>
            </w:r>
          </w:p>
        </w:tc>
      </w:tr>
      <w:tr w:rsidR="004D75E8" w:rsidRPr="00542F1A" w14:paraId="3F5D3EE3" w14:textId="3D9425EE" w:rsidTr="00C97D6E">
        <w:tc>
          <w:tcPr>
            <w:tcW w:w="2970" w:type="dxa"/>
            <w:hideMark/>
          </w:tcPr>
          <w:p w14:paraId="55776CFE" w14:textId="401FF5AD" w:rsidR="004D75E8" w:rsidRPr="00542F1A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="00470910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619D20CA" w14:textId="00B2FE4E" w:rsidR="004D75E8" w:rsidRPr="001E15FD" w:rsidRDefault="00383624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3624">
              <w:rPr>
                <w:rFonts w:ascii="Angsana New" w:hAnsi="Angsana New"/>
                <w:sz w:val="22"/>
                <w:szCs w:val="22"/>
              </w:rPr>
              <w:t>2</w:t>
            </w:r>
            <w:r w:rsidR="002C528C">
              <w:rPr>
                <w:rFonts w:ascii="Angsana New" w:hAnsi="Angsana New"/>
                <w:sz w:val="22"/>
                <w:szCs w:val="22"/>
              </w:rPr>
              <w:t>2</w:t>
            </w:r>
            <w:r w:rsidR="003419FE">
              <w:rPr>
                <w:rFonts w:ascii="Angsana New" w:hAnsi="Angsana New"/>
                <w:sz w:val="22"/>
                <w:szCs w:val="22"/>
              </w:rPr>
              <w:t>2</w:t>
            </w:r>
            <w:r w:rsidR="002C528C">
              <w:rPr>
                <w:rFonts w:ascii="Angsana New" w:hAnsi="Angsana New"/>
                <w:sz w:val="22"/>
                <w:szCs w:val="22"/>
              </w:rPr>
              <w:t>,</w:t>
            </w:r>
            <w:r w:rsidR="00377359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270" w:type="dxa"/>
          </w:tcPr>
          <w:p w14:paraId="63FFE163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768467" w14:textId="194D538C" w:rsidR="004D75E8" w:rsidRPr="001E15FD" w:rsidRDefault="00377359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3624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3419FE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,145</w:t>
            </w:r>
          </w:p>
        </w:tc>
        <w:tc>
          <w:tcPr>
            <w:tcW w:w="270" w:type="dxa"/>
          </w:tcPr>
          <w:p w14:paraId="5FC263C5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7A5C2D" w14:textId="0690C0D7" w:rsidR="004D75E8" w:rsidRPr="001E15FD" w:rsidRDefault="003A6DCA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45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CBE4B3F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597904" w14:textId="319560C2" w:rsidR="004D75E8" w:rsidRPr="001E15FD" w:rsidRDefault="003A6DCA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</w:rPr>
            </w:pPr>
            <w:r w:rsidRPr="001E15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62847314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3FC460" w14:textId="32A48799" w:rsidR="004D75E8" w:rsidRPr="001E15FD" w:rsidRDefault="00D12944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  <w:r w:rsidR="00D766F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3419FE">
              <w:rPr>
                <w:rFonts w:ascii="Angsana New" w:hAnsi="Angsana New"/>
                <w:sz w:val="22"/>
                <w:szCs w:val="22"/>
              </w:rPr>
              <w:t>145</w:t>
            </w:r>
          </w:p>
        </w:tc>
      </w:tr>
      <w:tr w:rsidR="004D75E8" w:rsidRPr="00542F1A" w14:paraId="2DF1A3C6" w14:textId="000F9DE3" w:rsidTr="00C97D6E">
        <w:tc>
          <w:tcPr>
            <w:tcW w:w="2970" w:type="dxa"/>
          </w:tcPr>
          <w:p w14:paraId="38EF052D" w14:textId="6B58C7B8" w:rsidR="004D75E8" w:rsidRPr="00542F1A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0" w:type="dxa"/>
          </w:tcPr>
          <w:p w14:paraId="44A66358" w14:textId="55D9C1FE" w:rsidR="004D75E8" w:rsidRPr="001E15FD" w:rsidRDefault="00204D20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</w:t>
            </w:r>
            <w:r w:rsidR="00D766F1">
              <w:rPr>
                <w:rFonts w:ascii="Angsana New" w:hAnsi="Angsana New"/>
                <w:sz w:val="22"/>
                <w:szCs w:val="22"/>
              </w:rPr>
              <w:t>01</w:t>
            </w:r>
            <w:r w:rsidR="003A6DCA" w:rsidRPr="001E15FD">
              <w:rPr>
                <w:rFonts w:ascii="Angsana New" w:hAnsi="Angsana New"/>
                <w:sz w:val="22"/>
                <w:szCs w:val="22"/>
              </w:rPr>
              <w:t>,120</w:t>
            </w:r>
          </w:p>
        </w:tc>
        <w:tc>
          <w:tcPr>
            <w:tcW w:w="270" w:type="dxa"/>
          </w:tcPr>
          <w:p w14:paraId="3E3DF232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15016" w14:textId="52581475" w:rsidR="004D75E8" w:rsidRPr="001E15FD" w:rsidRDefault="003A6DCA" w:rsidP="00F84F7E">
            <w:pPr>
              <w:tabs>
                <w:tab w:val="decimal" w:pos="77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</w:t>
            </w:r>
            <w:r w:rsidR="00D766F1">
              <w:rPr>
                <w:rFonts w:ascii="Angsana New" w:hAnsi="Angsana New"/>
                <w:sz w:val="22"/>
                <w:szCs w:val="22"/>
              </w:rPr>
              <w:t>12,423</w:t>
            </w:r>
          </w:p>
        </w:tc>
        <w:tc>
          <w:tcPr>
            <w:tcW w:w="270" w:type="dxa"/>
          </w:tcPr>
          <w:p w14:paraId="20EA59B9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80E01A" w14:textId="603C2101" w:rsidR="004D75E8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45"/>
              <w:jc w:val="right"/>
              <w:rPr>
                <w:rFonts w:ascii="Angsana New" w:hAnsi="Angsana New"/>
                <w:szCs w:val="22"/>
              </w:rPr>
            </w:pPr>
            <w:r w:rsidRPr="001E15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402233BD" w14:textId="70F2F374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27C1E2" w14:textId="3372A78C" w:rsidR="004D75E8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</w:rPr>
            </w:pPr>
            <w:r w:rsidRPr="001E15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3F45EE57" w14:textId="77777777" w:rsidR="004D75E8" w:rsidRPr="001E15FD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78D56787" w14:textId="5AFFF6A0" w:rsidR="004D75E8" w:rsidRPr="001E15FD" w:rsidRDefault="003A6DCA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</w:t>
            </w:r>
            <w:r w:rsidR="00D766F1">
              <w:rPr>
                <w:rFonts w:ascii="Angsana New" w:hAnsi="Angsana New"/>
                <w:sz w:val="22"/>
                <w:szCs w:val="22"/>
              </w:rPr>
              <w:t>12,423</w:t>
            </w:r>
          </w:p>
        </w:tc>
      </w:tr>
      <w:tr w:rsidR="007414FD" w:rsidRPr="00542F1A" w14:paraId="71941384" w14:textId="1E2E89DE" w:rsidTr="00C97D6E">
        <w:tc>
          <w:tcPr>
            <w:tcW w:w="2970" w:type="dxa"/>
            <w:hideMark/>
          </w:tcPr>
          <w:p w14:paraId="01FFBF58" w14:textId="30FF56E5" w:rsidR="007414FD" w:rsidRPr="00542F1A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เงินกู้ยืม</w:t>
            </w: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ระยะยาว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B5C3C54" w14:textId="56909395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654,483</w:t>
            </w:r>
          </w:p>
        </w:tc>
        <w:tc>
          <w:tcPr>
            <w:tcW w:w="270" w:type="dxa"/>
          </w:tcPr>
          <w:p w14:paraId="2C83468C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364625" w14:textId="2F12B6A6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223,836</w:t>
            </w:r>
          </w:p>
        </w:tc>
        <w:tc>
          <w:tcPr>
            <w:tcW w:w="270" w:type="dxa"/>
          </w:tcPr>
          <w:p w14:paraId="142DD8C1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E11963" w14:textId="39AF7E5A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447,832</w:t>
            </w:r>
          </w:p>
        </w:tc>
        <w:tc>
          <w:tcPr>
            <w:tcW w:w="270" w:type="dxa"/>
          </w:tcPr>
          <w:p w14:paraId="3A9D2E7E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0D62C7" w14:textId="58627082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71,081</w:t>
            </w:r>
          </w:p>
        </w:tc>
        <w:tc>
          <w:tcPr>
            <w:tcW w:w="270" w:type="dxa"/>
          </w:tcPr>
          <w:p w14:paraId="0B933F51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F0C3CB" w14:textId="1F0E04F4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742,749</w:t>
            </w:r>
          </w:p>
        </w:tc>
      </w:tr>
      <w:tr w:rsidR="007414FD" w:rsidRPr="00542F1A" w14:paraId="48A0EAE1" w14:textId="77777777" w:rsidTr="00C97D6E">
        <w:tc>
          <w:tcPr>
            <w:tcW w:w="2970" w:type="dxa"/>
          </w:tcPr>
          <w:p w14:paraId="54B48F81" w14:textId="1A71F1BB" w:rsidR="007414FD" w:rsidRPr="00542F1A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0" w:type="dxa"/>
          </w:tcPr>
          <w:p w14:paraId="2DF23616" w14:textId="043CC90E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130,638</w:t>
            </w:r>
          </w:p>
        </w:tc>
        <w:tc>
          <w:tcPr>
            <w:tcW w:w="270" w:type="dxa"/>
          </w:tcPr>
          <w:p w14:paraId="4011A4E3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FEF6975" w14:textId="2C09A02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7,233</w:t>
            </w:r>
          </w:p>
        </w:tc>
        <w:tc>
          <w:tcPr>
            <w:tcW w:w="270" w:type="dxa"/>
          </w:tcPr>
          <w:p w14:paraId="1EADBB45" w14:textId="742CA2A2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F61305" w14:textId="18E0A0B2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143,974</w:t>
            </w:r>
          </w:p>
        </w:tc>
        <w:tc>
          <w:tcPr>
            <w:tcW w:w="270" w:type="dxa"/>
          </w:tcPr>
          <w:p w14:paraId="40446F33" w14:textId="14215881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6ABCD7" w14:textId="361B2F73" w:rsidR="007414FD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</w:rPr>
            </w:pPr>
            <w:r w:rsidRPr="001E15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45DB3841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609FFA4" w14:textId="33BAB40E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151,207</w:t>
            </w:r>
          </w:p>
        </w:tc>
      </w:tr>
      <w:tr w:rsidR="007414FD" w:rsidRPr="00542F1A" w14:paraId="4FE6CAA2" w14:textId="1500A6BF" w:rsidTr="00C97D6E">
        <w:trPr>
          <w:trHeight w:val="119"/>
        </w:trPr>
        <w:tc>
          <w:tcPr>
            <w:tcW w:w="2970" w:type="dxa"/>
            <w:hideMark/>
          </w:tcPr>
          <w:p w14:paraId="58BDA7D0" w14:textId="77777777" w:rsidR="007414FD" w:rsidRPr="00542F1A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EDBAFF3" w14:textId="06BB9DC4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95,46</w:t>
            </w:r>
            <w:r w:rsidR="003A6DCA" w:rsidRPr="001E15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4CF9F1DE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C09D67" w14:textId="01EB23A6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33,794</w:t>
            </w:r>
          </w:p>
        </w:tc>
        <w:tc>
          <w:tcPr>
            <w:tcW w:w="270" w:type="dxa"/>
            <w:vAlign w:val="bottom"/>
          </w:tcPr>
          <w:p w14:paraId="17634466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43B793" w14:textId="50966E88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69,631</w:t>
            </w:r>
          </w:p>
        </w:tc>
        <w:tc>
          <w:tcPr>
            <w:tcW w:w="270" w:type="dxa"/>
            <w:vAlign w:val="bottom"/>
          </w:tcPr>
          <w:p w14:paraId="7D876163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DB01A49" w14:textId="4BF812A9" w:rsidR="007414FD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</w:rPr>
            </w:pPr>
            <w:r w:rsidRPr="001E15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7ED3E27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vAlign w:val="bottom"/>
          </w:tcPr>
          <w:p w14:paraId="637663FD" w14:textId="1AD1C0FB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103,425</w:t>
            </w:r>
          </w:p>
        </w:tc>
      </w:tr>
      <w:tr w:rsidR="007414FD" w:rsidRPr="00542F1A" w14:paraId="13976B71" w14:textId="6C2B1E70" w:rsidTr="004E73C2">
        <w:tc>
          <w:tcPr>
            <w:tcW w:w="2970" w:type="dxa"/>
          </w:tcPr>
          <w:p w14:paraId="03BD677F" w14:textId="77777777" w:rsidR="007414FD" w:rsidRPr="00542F1A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82275" w14:textId="0F55DFA0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2,8</w:t>
            </w:r>
            <w:r w:rsidR="00272D42">
              <w:rPr>
                <w:rFonts w:ascii="Angsana New" w:hAnsi="Angsana New"/>
                <w:b/>
                <w:bCs/>
                <w:sz w:val="22"/>
                <w:szCs w:val="22"/>
              </w:rPr>
              <w:t>10</w:t>
            </w:r>
            <w:r w:rsidR="00C869A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272D42">
              <w:rPr>
                <w:rFonts w:ascii="Angsana New" w:hAnsi="Angsana New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0" w:type="dxa"/>
          </w:tcPr>
          <w:p w14:paraId="488E9DE2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BD237" w14:textId="7923F78A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2,2</w:t>
            </w:r>
            <w:r w:rsidR="00C869A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272D42">
              <w:rPr>
                <w:rFonts w:ascii="Angsana New" w:hAnsi="Angsana New"/>
                <w:b/>
                <w:bCs/>
                <w:sz w:val="22"/>
                <w:szCs w:val="22"/>
              </w:rPr>
              <w:t>5,564</w:t>
            </w:r>
          </w:p>
        </w:tc>
        <w:tc>
          <w:tcPr>
            <w:tcW w:w="270" w:type="dxa"/>
          </w:tcPr>
          <w:p w14:paraId="51CC4160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4DEF6" w14:textId="6801F897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661,437</w:t>
            </w:r>
          </w:p>
        </w:tc>
        <w:tc>
          <w:tcPr>
            <w:tcW w:w="270" w:type="dxa"/>
          </w:tcPr>
          <w:p w14:paraId="40BF625E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D9215" w14:textId="7D51C79C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71,081</w:t>
            </w:r>
          </w:p>
        </w:tc>
        <w:tc>
          <w:tcPr>
            <w:tcW w:w="270" w:type="dxa"/>
          </w:tcPr>
          <w:p w14:paraId="3449F29E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D59B7" w14:textId="4B03C807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2,9</w:t>
            </w:r>
            <w:r w:rsidR="00C869AD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 w:rsidR="00272D42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="00C869A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272D42">
              <w:rPr>
                <w:rFonts w:ascii="Angsana New" w:hAnsi="Angsana New"/>
                <w:b/>
                <w:bCs/>
                <w:sz w:val="22"/>
                <w:szCs w:val="22"/>
              </w:rPr>
              <w:t>082</w:t>
            </w:r>
          </w:p>
        </w:tc>
      </w:tr>
    </w:tbl>
    <w:p w14:paraId="0E66350A" w14:textId="3B5F5124" w:rsidR="004D75E8" w:rsidRPr="003A6DCA" w:rsidRDefault="004D75E8">
      <w:pPr>
        <w:rPr>
          <w:sz w:val="14"/>
          <w:szCs w:val="14"/>
          <w:cs/>
        </w:rPr>
      </w:pPr>
    </w:p>
    <w:tbl>
      <w:tblPr>
        <w:tblStyle w:val="TableGrid"/>
        <w:tblW w:w="90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2"/>
      </w:tblGrid>
      <w:tr w:rsidR="00BE708B" w:rsidRPr="00542F1A" w14:paraId="505FACD6" w14:textId="77777777" w:rsidTr="00D940CC">
        <w:trPr>
          <w:tblHeader/>
        </w:trPr>
        <w:tc>
          <w:tcPr>
            <w:tcW w:w="2970" w:type="dxa"/>
          </w:tcPr>
          <w:p w14:paraId="59D04414" w14:textId="223DF7BE" w:rsidR="00BE708B" w:rsidRPr="00542F1A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2" w:type="dxa"/>
            <w:gridSpan w:val="9"/>
            <w:hideMark/>
          </w:tcPr>
          <w:p w14:paraId="25D0A53C" w14:textId="1FF94B4C" w:rsidR="00BE708B" w:rsidRPr="00542F1A" w:rsidRDefault="00BE708B" w:rsidP="005624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</w:t>
            </w:r>
            <w:r w:rsidRPr="00542F1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นเฉพาะกิจการ</w:t>
            </w:r>
          </w:p>
        </w:tc>
      </w:tr>
      <w:tr w:rsidR="004B6A4D" w:rsidRPr="00542F1A" w14:paraId="74AF3DE7" w14:textId="77777777" w:rsidTr="00D940CC">
        <w:trPr>
          <w:tblHeader/>
        </w:trPr>
        <w:tc>
          <w:tcPr>
            <w:tcW w:w="2970" w:type="dxa"/>
          </w:tcPr>
          <w:p w14:paraId="017676DF" w14:textId="77777777" w:rsidR="004B6A4D" w:rsidRPr="00542F1A" w:rsidRDefault="004B6A4D" w:rsidP="0056247F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2" w:type="dxa"/>
            <w:gridSpan w:val="9"/>
          </w:tcPr>
          <w:p w14:paraId="5B089E56" w14:textId="77777777" w:rsidR="004B6A4D" w:rsidRPr="00542F1A" w:rsidRDefault="004B6A4D" w:rsidP="0056247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กระแสเงินสดตามสัญญา</w:t>
            </w:r>
          </w:p>
        </w:tc>
      </w:tr>
      <w:tr w:rsidR="00BE708B" w:rsidRPr="00542F1A" w14:paraId="0BD8BAED" w14:textId="77777777" w:rsidTr="00D940CC">
        <w:trPr>
          <w:tblHeader/>
        </w:trPr>
        <w:tc>
          <w:tcPr>
            <w:tcW w:w="2970" w:type="dxa"/>
            <w:vAlign w:val="bottom"/>
            <w:hideMark/>
          </w:tcPr>
          <w:p w14:paraId="01E6C002" w14:textId="2A790758" w:rsidR="00BE708B" w:rsidRPr="00542F1A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C605FF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31</w:t>
            </w: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 </w:t>
            </w:r>
            <w:r w:rsidR="00C605FF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</w:t>
            </w:r>
            <w:r w:rsidR="003C344E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0C60AE39" w14:textId="77777777" w:rsidR="00BE708B" w:rsidRPr="00542F1A" w:rsidRDefault="00BE708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มูลค่า</w:t>
            </w:r>
          </w:p>
          <w:p w14:paraId="74087B9A" w14:textId="77777777" w:rsidR="00BE708B" w:rsidRPr="00542F1A" w:rsidRDefault="00BE708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7AAAF1" w14:textId="77777777" w:rsidR="00BE708B" w:rsidRPr="00542F1A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0FC8862" w14:textId="152554F5" w:rsidR="00BE708B" w:rsidRPr="00542F1A" w:rsidRDefault="00BE708B" w:rsidP="0056247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1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3091795" w14:textId="77777777" w:rsidR="00BE708B" w:rsidRPr="00542F1A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EDA6BE6" w14:textId="267DDDBB" w:rsidR="00BE708B" w:rsidRPr="00542F1A" w:rsidRDefault="00BE708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หลังจาก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1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  <w:p w14:paraId="0C6A15F3" w14:textId="658A0EC4" w:rsidR="00BE708B" w:rsidRPr="00542F1A" w:rsidRDefault="00BE708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แต่ภายใน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5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CD8B204" w14:textId="77777777" w:rsidR="00BE708B" w:rsidRPr="00542F1A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03219C6" w14:textId="58BDE654" w:rsidR="00BE708B" w:rsidRPr="00542F1A" w:rsidRDefault="008D27E8" w:rsidP="0056247F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หลังจาก</w:t>
            </w:r>
            <w:r w:rsidR="00BE708B" w:rsidRPr="00542F1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5</w:t>
            </w:r>
            <w:r w:rsidR="00BE708B"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D137E00" w14:textId="77777777" w:rsidR="00BE708B" w:rsidRPr="00542F1A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0FD57AE7" w14:textId="77777777" w:rsidR="00BE708B" w:rsidRPr="00542F1A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E708B" w:rsidRPr="00542F1A" w14:paraId="44E8B43E" w14:textId="77777777" w:rsidTr="00D940CC">
        <w:trPr>
          <w:tblHeader/>
        </w:trPr>
        <w:tc>
          <w:tcPr>
            <w:tcW w:w="2970" w:type="dxa"/>
          </w:tcPr>
          <w:p w14:paraId="1487C2C2" w14:textId="77777777" w:rsidR="00BE708B" w:rsidRPr="00542F1A" w:rsidRDefault="00BE708B" w:rsidP="0056247F">
            <w:pPr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2" w:type="dxa"/>
            <w:gridSpan w:val="9"/>
            <w:hideMark/>
          </w:tcPr>
          <w:p w14:paraId="374749D8" w14:textId="05C93442" w:rsidR="00BE708B" w:rsidRPr="00542F1A" w:rsidRDefault="00BE708B" w:rsidP="0056247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F36463" w:rsidRPr="00542F1A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542F1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BE708B" w:rsidRPr="00542F1A" w14:paraId="309A1A4E" w14:textId="77777777" w:rsidTr="00D940CC">
        <w:tc>
          <w:tcPr>
            <w:tcW w:w="2970" w:type="dxa"/>
            <w:hideMark/>
          </w:tcPr>
          <w:p w14:paraId="2E578105" w14:textId="77777777" w:rsidR="00BE708B" w:rsidRPr="00542F1A" w:rsidRDefault="00BE708B" w:rsidP="005624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6DFD7621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FA9BD9C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DDBD99F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6387B56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FE04C2A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AD6AA65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853B4F1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E5149A3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5F829BA6" w14:textId="77777777" w:rsidR="00BE708B" w:rsidRPr="00542F1A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329E9" w:rsidRPr="00542F1A" w14:paraId="7FC69280" w14:textId="77777777" w:rsidTr="00D940CC">
        <w:tc>
          <w:tcPr>
            <w:tcW w:w="2970" w:type="dxa"/>
            <w:hideMark/>
          </w:tcPr>
          <w:p w14:paraId="22EFE480" w14:textId="77777777" w:rsidR="005329E9" w:rsidRPr="00542F1A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0" w:type="dxa"/>
          </w:tcPr>
          <w:p w14:paraId="681DC4E2" w14:textId="2887E795" w:rsidR="005329E9" w:rsidRPr="001E15FD" w:rsidRDefault="008F5264" w:rsidP="004D75E8">
            <w:pPr>
              <w:tabs>
                <w:tab w:val="clear" w:pos="907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1,506,358</w:t>
            </w:r>
          </w:p>
        </w:tc>
        <w:tc>
          <w:tcPr>
            <w:tcW w:w="270" w:type="dxa"/>
          </w:tcPr>
          <w:p w14:paraId="59170FC1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4C45067" w14:textId="4D07623F" w:rsidR="005329E9" w:rsidRPr="001E15FD" w:rsidRDefault="007414FD" w:rsidP="004D75E8">
            <w:pPr>
              <w:tabs>
                <w:tab w:val="clear" w:pos="907"/>
                <w:tab w:val="decimal" w:pos="706"/>
                <w:tab w:val="left" w:pos="77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1,516,133</w:t>
            </w:r>
          </w:p>
        </w:tc>
        <w:tc>
          <w:tcPr>
            <w:tcW w:w="270" w:type="dxa"/>
          </w:tcPr>
          <w:p w14:paraId="5A4D71D5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14E03A" w14:textId="1A0763D5" w:rsidR="005329E9" w:rsidRPr="001E15FD" w:rsidRDefault="007414FD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3EB07D6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984C65" w14:textId="288D91CF" w:rsidR="005329E9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FB7AC9C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465C86A" w14:textId="52EAF01F" w:rsidR="005329E9" w:rsidRPr="001E15FD" w:rsidRDefault="007414FD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1,516,133</w:t>
            </w:r>
          </w:p>
        </w:tc>
      </w:tr>
      <w:tr w:rsidR="005329E9" w:rsidRPr="00542F1A" w14:paraId="15870E0B" w14:textId="77777777" w:rsidTr="00D940CC">
        <w:tc>
          <w:tcPr>
            <w:tcW w:w="2970" w:type="dxa"/>
          </w:tcPr>
          <w:p w14:paraId="5D36F7AE" w14:textId="2520BE9F" w:rsidR="005329E9" w:rsidRPr="00542F1A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  <w:r w:rsidR="00470910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20C8AB0D" w14:textId="2AC465C1" w:rsidR="005329E9" w:rsidRPr="001E15FD" w:rsidRDefault="00A26390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26390">
              <w:rPr>
                <w:rFonts w:ascii="Angsana New" w:hAnsi="Angsana New"/>
                <w:sz w:val="22"/>
                <w:szCs w:val="22"/>
              </w:rPr>
              <w:t>168,341</w:t>
            </w:r>
          </w:p>
        </w:tc>
        <w:tc>
          <w:tcPr>
            <w:tcW w:w="270" w:type="dxa"/>
          </w:tcPr>
          <w:p w14:paraId="4D56C739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25A3B6" w14:textId="7140220F" w:rsidR="005329E9" w:rsidRPr="001E15FD" w:rsidRDefault="00A26390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26390">
              <w:rPr>
                <w:rFonts w:ascii="Angsana New" w:hAnsi="Angsana New"/>
                <w:sz w:val="22"/>
                <w:szCs w:val="22"/>
              </w:rPr>
              <w:t>168,341</w:t>
            </w:r>
          </w:p>
        </w:tc>
        <w:tc>
          <w:tcPr>
            <w:tcW w:w="270" w:type="dxa"/>
          </w:tcPr>
          <w:p w14:paraId="600633F7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046312" w14:textId="18C64392" w:rsidR="005329E9" w:rsidRPr="001E15FD" w:rsidRDefault="003A5D4E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859894C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DF507B1" w14:textId="091AFACE" w:rsidR="005329E9" w:rsidRPr="001E15FD" w:rsidRDefault="003A5D4E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C34FE65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105484" w14:textId="5EFE0741" w:rsidR="005329E9" w:rsidRPr="001E15FD" w:rsidRDefault="00542F1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168,341</w:t>
            </w:r>
          </w:p>
        </w:tc>
      </w:tr>
      <w:tr w:rsidR="007414FD" w:rsidRPr="00542F1A" w14:paraId="5EC815EE" w14:textId="77777777" w:rsidTr="00D940CC">
        <w:tc>
          <w:tcPr>
            <w:tcW w:w="2970" w:type="dxa"/>
            <w:hideMark/>
          </w:tcPr>
          <w:p w14:paraId="7FEF2C69" w14:textId="3F85139B" w:rsidR="007414FD" w:rsidRPr="00542F1A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0" w:type="dxa"/>
          </w:tcPr>
          <w:p w14:paraId="1587B85A" w14:textId="5DDFA3C4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233,120</w:t>
            </w:r>
          </w:p>
        </w:tc>
        <w:tc>
          <w:tcPr>
            <w:tcW w:w="270" w:type="dxa"/>
          </w:tcPr>
          <w:p w14:paraId="12B80015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E7DFA0" w14:textId="540A1364" w:rsidR="007414FD" w:rsidRPr="001E15FD" w:rsidRDefault="003A6DCA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245,805</w:t>
            </w:r>
          </w:p>
        </w:tc>
        <w:tc>
          <w:tcPr>
            <w:tcW w:w="270" w:type="dxa"/>
          </w:tcPr>
          <w:p w14:paraId="557AC73A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39EE8F" w14:textId="1A1BA546" w:rsidR="007414FD" w:rsidRPr="001E15FD" w:rsidRDefault="007414FD" w:rsidP="007414FD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381D2C4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7F9BD9" w14:textId="03BB3843" w:rsidR="007414FD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88A83DC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F17952" w14:textId="64DF63DA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</w:t>
            </w:r>
            <w:r w:rsidR="003A6DCA" w:rsidRPr="001E15FD">
              <w:rPr>
                <w:rFonts w:ascii="Angsana New" w:hAnsi="Angsana New"/>
                <w:sz w:val="22"/>
                <w:szCs w:val="22"/>
              </w:rPr>
              <w:t>45</w:t>
            </w:r>
            <w:r w:rsidRPr="001E15FD">
              <w:rPr>
                <w:rFonts w:ascii="Angsana New" w:hAnsi="Angsana New"/>
                <w:sz w:val="22"/>
                <w:szCs w:val="22"/>
              </w:rPr>
              <w:t>,</w:t>
            </w:r>
            <w:r w:rsidR="003A6DCA" w:rsidRPr="001E15FD">
              <w:rPr>
                <w:rFonts w:ascii="Angsana New" w:hAnsi="Angsana New"/>
                <w:sz w:val="22"/>
                <w:szCs w:val="22"/>
              </w:rPr>
              <w:t>805</w:t>
            </w:r>
          </w:p>
        </w:tc>
      </w:tr>
      <w:tr w:rsidR="007414FD" w:rsidRPr="00542F1A" w14:paraId="481AB912" w14:textId="77777777" w:rsidTr="00D940CC">
        <w:tc>
          <w:tcPr>
            <w:tcW w:w="2970" w:type="dxa"/>
            <w:hideMark/>
          </w:tcPr>
          <w:p w14:paraId="3CFE2ED1" w14:textId="77777777" w:rsidR="007414FD" w:rsidRPr="00542F1A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เงินกู้ยืม</w:t>
            </w: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ระยะยาว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7E56DC37" w14:textId="03F29A82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 w:hint="cs"/>
                <w:sz w:val="22"/>
                <w:szCs w:val="22"/>
                <w:cs/>
              </w:rPr>
              <w:t>372</w:t>
            </w:r>
            <w:r w:rsidRPr="001E15FD">
              <w:rPr>
                <w:rFonts w:ascii="Angsana New" w:hAnsi="Angsana New"/>
                <w:sz w:val="22"/>
                <w:szCs w:val="22"/>
              </w:rPr>
              <w:t>,814</w:t>
            </w:r>
          </w:p>
        </w:tc>
        <w:tc>
          <w:tcPr>
            <w:tcW w:w="270" w:type="dxa"/>
          </w:tcPr>
          <w:p w14:paraId="654B3771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19AE7DC" w14:textId="4262FCDE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146,544</w:t>
            </w:r>
          </w:p>
        </w:tc>
        <w:tc>
          <w:tcPr>
            <w:tcW w:w="270" w:type="dxa"/>
          </w:tcPr>
          <w:p w14:paraId="7EBD956C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A1A3A68" w14:textId="1A45B2C4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262,813</w:t>
            </w:r>
          </w:p>
        </w:tc>
        <w:tc>
          <w:tcPr>
            <w:tcW w:w="270" w:type="dxa"/>
          </w:tcPr>
          <w:p w14:paraId="6B3F9074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95A8D5" w14:textId="406A03D5" w:rsidR="007414FD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87A9C12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C203DA" w14:textId="6D604248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409,357</w:t>
            </w:r>
          </w:p>
        </w:tc>
      </w:tr>
      <w:tr w:rsidR="007414FD" w:rsidRPr="00542F1A" w14:paraId="0199698A" w14:textId="77777777" w:rsidTr="00D940CC">
        <w:tc>
          <w:tcPr>
            <w:tcW w:w="2970" w:type="dxa"/>
          </w:tcPr>
          <w:p w14:paraId="6DEB6D16" w14:textId="638F04A5" w:rsidR="007414FD" w:rsidRPr="00542F1A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0" w:type="dxa"/>
          </w:tcPr>
          <w:p w14:paraId="7BC4CFE9" w14:textId="11DAB41D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130,638</w:t>
            </w:r>
          </w:p>
        </w:tc>
        <w:tc>
          <w:tcPr>
            <w:tcW w:w="270" w:type="dxa"/>
          </w:tcPr>
          <w:p w14:paraId="486925A4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D5D222" w14:textId="7FF968EC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7,233</w:t>
            </w:r>
          </w:p>
        </w:tc>
        <w:tc>
          <w:tcPr>
            <w:tcW w:w="270" w:type="dxa"/>
          </w:tcPr>
          <w:p w14:paraId="19EB15C1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AE57D1" w14:textId="1E1C3A4A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143,974</w:t>
            </w:r>
          </w:p>
        </w:tc>
        <w:tc>
          <w:tcPr>
            <w:tcW w:w="270" w:type="dxa"/>
          </w:tcPr>
          <w:p w14:paraId="3D6BCA70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41F889" w14:textId="3E21E3A3" w:rsidR="007414FD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CE89568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B89783" w14:textId="017D37F0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151,207</w:t>
            </w:r>
          </w:p>
        </w:tc>
      </w:tr>
      <w:tr w:rsidR="007414FD" w:rsidRPr="00542F1A" w14:paraId="34649EAC" w14:textId="77777777" w:rsidTr="00EA64F6">
        <w:trPr>
          <w:trHeight w:val="119"/>
        </w:trPr>
        <w:tc>
          <w:tcPr>
            <w:tcW w:w="2970" w:type="dxa"/>
            <w:hideMark/>
          </w:tcPr>
          <w:p w14:paraId="443AB4DD" w14:textId="77777777" w:rsidR="007414FD" w:rsidRPr="00542F1A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B396D83" w14:textId="2363CD96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 w:hint="cs"/>
                <w:sz w:val="22"/>
                <w:szCs w:val="22"/>
                <w:cs/>
              </w:rPr>
              <w:t>43</w:t>
            </w:r>
            <w:r w:rsidRPr="001E15FD">
              <w:rPr>
                <w:rFonts w:ascii="Angsana New" w:hAnsi="Angsana New"/>
                <w:sz w:val="22"/>
                <w:szCs w:val="22"/>
              </w:rPr>
              <w:t>,258</w:t>
            </w:r>
          </w:p>
        </w:tc>
        <w:tc>
          <w:tcPr>
            <w:tcW w:w="270" w:type="dxa"/>
            <w:vAlign w:val="bottom"/>
          </w:tcPr>
          <w:p w14:paraId="052AEB4C" w14:textId="77777777" w:rsidR="007414FD" w:rsidRPr="001E15FD" w:rsidRDefault="007414FD" w:rsidP="007414FD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9178A2" w14:textId="55DDD4F3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18,536</w:t>
            </w:r>
          </w:p>
        </w:tc>
        <w:tc>
          <w:tcPr>
            <w:tcW w:w="270" w:type="dxa"/>
            <w:vAlign w:val="bottom"/>
          </w:tcPr>
          <w:p w14:paraId="19CDB745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FC926F" w14:textId="764390A5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26,355</w:t>
            </w:r>
          </w:p>
        </w:tc>
        <w:tc>
          <w:tcPr>
            <w:tcW w:w="270" w:type="dxa"/>
            <w:vAlign w:val="bottom"/>
          </w:tcPr>
          <w:p w14:paraId="0B8A60ED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6B52B34" w14:textId="3526B537" w:rsidR="007414FD" w:rsidRPr="001E15FD" w:rsidRDefault="007414FD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1E15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475230" w14:textId="77777777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E28F5A5" w14:textId="244E57C2" w:rsidR="007414FD" w:rsidRPr="001E15FD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5FD">
              <w:rPr>
                <w:rFonts w:ascii="Angsana New" w:hAnsi="Angsana New"/>
                <w:sz w:val="22"/>
                <w:szCs w:val="22"/>
              </w:rPr>
              <w:t>44,891</w:t>
            </w:r>
          </w:p>
        </w:tc>
      </w:tr>
      <w:tr w:rsidR="005329E9" w:rsidRPr="00542F1A" w14:paraId="620466CE" w14:textId="77777777" w:rsidTr="00D940CC">
        <w:tc>
          <w:tcPr>
            <w:tcW w:w="2970" w:type="dxa"/>
          </w:tcPr>
          <w:p w14:paraId="1327FD56" w14:textId="77777777" w:rsidR="005329E9" w:rsidRPr="00542F1A" w:rsidRDefault="005329E9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E7F59" w14:textId="26B12D2C" w:rsidR="005329E9" w:rsidRPr="001E15FD" w:rsidRDefault="003A6DC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2,4</w:t>
            </w:r>
            <w:r w:rsidR="00F12CB8">
              <w:rPr>
                <w:rFonts w:ascii="Angsana New" w:hAnsi="Angsana New"/>
                <w:b/>
                <w:bCs/>
                <w:sz w:val="22"/>
                <w:szCs w:val="22"/>
              </w:rPr>
              <w:t>54</w:t>
            </w: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F12CB8">
              <w:rPr>
                <w:rFonts w:ascii="Angsana New" w:hAnsi="Angsana New"/>
                <w:b/>
                <w:bCs/>
                <w:sz w:val="22"/>
                <w:szCs w:val="22"/>
              </w:rPr>
              <w:t>529</w:t>
            </w:r>
          </w:p>
        </w:tc>
        <w:tc>
          <w:tcPr>
            <w:tcW w:w="270" w:type="dxa"/>
          </w:tcPr>
          <w:p w14:paraId="12D8282A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99AE5" w14:textId="33556477" w:rsidR="005329E9" w:rsidRPr="001E15FD" w:rsidRDefault="003A6DC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F12CB8">
              <w:rPr>
                <w:rFonts w:ascii="Angsana New" w:hAnsi="Angsana New"/>
                <w:b/>
                <w:bCs/>
                <w:sz w:val="22"/>
                <w:szCs w:val="22"/>
              </w:rPr>
              <w:t>102</w:t>
            </w: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F12CB8">
              <w:rPr>
                <w:rFonts w:ascii="Angsana New" w:hAnsi="Angsana New"/>
                <w:b/>
                <w:bCs/>
                <w:sz w:val="22"/>
                <w:szCs w:val="22"/>
              </w:rPr>
              <w:t>592</w:t>
            </w:r>
          </w:p>
        </w:tc>
        <w:tc>
          <w:tcPr>
            <w:tcW w:w="270" w:type="dxa"/>
          </w:tcPr>
          <w:p w14:paraId="7F07F78B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9645" w14:textId="2E4BE852" w:rsidR="005329E9" w:rsidRPr="001E15FD" w:rsidRDefault="003A6DC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433,142</w:t>
            </w:r>
          </w:p>
        </w:tc>
        <w:tc>
          <w:tcPr>
            <w:tcW w:w="270" w:type="dxa"/>
          </w:tcPr>
          <w:p w14:paraId="6481D45E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D0B5D" w14:textId="311C5F31" w:rsidR="005329E9" w:rsidRPr="001E15FD" w:rsidRDefault="003A6DCA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6669DA3B" w14:textId="77777777" w:rsidR="005329E9" w:rsidRPr="001E15FD" w:rsidRDefault="005329E9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5F569" w14:textId="51C215EF" w:rsidR="005329E9" w:rsidRPr="001E15FD" w:rsidRDefault="003A6DCA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F12CB8">
              <w:rPr>
                <w:rFonts w:ascii="Angsana New" w:hAnsi="Angsana New"/>
                <w:b/>
                <w:bCs/>
                <w:sz w:val="22"/>
                <w:szCs w:val="22"/>
              </w:rPr>
              <w:t>535</w:t>
            </w:r>
            <w:r w:rsidRPr="001E15F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F12CB8">
              <w:rPr>
                <w:rFonts w:ascii="Angsana New" w:hAnsi="Angsana New"/>
                <w:b/>
                <w:bCs/>
                <w:sz w:val="22"/>
                <w:szCs w:val="22"/>
              </w:rPr>
              <w:t>734</w:t>
            </w:r>
          </w:p>
        </w:tc>
      </w:tr>
    </w:tbl>
    <w:p w14:paraId="56674B37" w14:textId="77777777" w:rsidR="001D36C6" w:rsidRPr="003A6DCA" w:rsidRDefault="001D36C6" w:rsidP="001D36C6">
      <w:pPr>
        <w:spacing w:line="240" w:lineRule="auto"/>
        <w:rPr>
          <w:rFonts w:ascii="Angsana New" w:hAnsi="Angsana New"/>
          <w:sz w:val="14"/>
          <w:szCs w:val="14"/>
          <w:cs/>
        </w:rPr>
      </w:pPr>
    </w:p>
    <w:tbl>
      <w:tblPr>
        <w:tblStyle w:val="TableGrid"/>
        <w:tblW w:w="899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81"/>
        <w:gridCol w:w="270"/>
        <w:gridCol w:w="990"/>
        <w:gridCol w:w="270"/>
        <w:gridCol w:w="990"/>
        <w:gridCol w:w="270"/>
        <w:gridCol w:w="990"/>
        <w:gridCol w:w="270"/>
        <w:gridCol w:w="998"/>
      </w:tblGrid>
      <w:tr w:rsidR="005D046A" w:rsidRPr="00542F1A" w14:paraId="04302855" w14:textId="77777777" w:rsidTr="00D940CC">
        <w:trPr>
          <w:tblHeader/>
        </w:trPr>
        <w:tc>
          <w:tcPr>
            <w:tcW w:w="2970" w:type="dxa"/>
          </w:tcPr>
          <w:p w14:paraId="3371CF94" w14:textId="77777777" w:rsidR="005D046A" w:rsidRPr="00542F1A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9" w:type="dxa"/>
            <w:gridSpan w:val="9"/>
            <w:hideMark/>
          </w:tcPr>
          <w:p w14:paraId="3035349D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D046A" w:rsidRPr="00542F1A" w14:paraId="20AEA52E" w14:textId="77777777" w:rsidTr="00D940CC">
        <w:trPr>
          <w:tblHeader/>
        </w:trPr>
        <w:tc>
          <w:tcPr>
            <w:tcW w:w="2970" w:type="dxa"/>
          </w:tcPr>
          <w:p w14:paraId="4687E852" w14:textId="77777777" w:rsidR="005D046A" w:rsidRPr="00542F1A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66E86867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7CFA36B8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4778" w:type="dxa"/>
            <w:gridSpan w:val="7"/>
            <w:vAlign w:val="bottom"/>
            <w:hideMark/>
          </w:tcPr>
          <w:p w14:paraId="261221FD" w14:textId="77777777" w:rsidR="005D046A" w:rsidRPr="00542F1A" w:rsidRDefault="005D046A" w:rsidP="00702D63">
            <w:pPr>
              <w:spacing w:line="240" w:lineRule="auto"/>
              <w:ind w:right="12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กระแสเงินสดตามสัญญา</w:t>
            </w:r>
          </w:p>
        </w:tc>
      </w:tr>
      <w:tr w:rsidR="005D046A" w:rsidRPr="00542F1A" w14:paraId="70489AE7" w14:textId="77777777" w:rsidTr="00D940CC">
        <w:trPr>
          <w:tblHeader/>
        </w:trPr>
        <w:tc>
          <w:tcPr>
            <w:tcW w:w="2970" w:type="dxa"/>
            <w:vAlign w:val="bottom"/>
            <w:hideMark/>
          </w:tcPr>
          <w:p w14:paraId="67038703" w14:textId="35CC9019" w:rsidR="005D046A" w:rsidRPr="00542F1A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C605FF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31</w:t>
            </w: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 </w:t>
            </w:r>
            <w:r w:rsidR="00C605FF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</w:t>
            </w:r>
            <w:r w:rsidR="003C7A03"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981" w:type="dxa"/>
            <w:vAlign w:val="bottom"/>
            <w:hideMark/>
          </w:tcPr>
          <w:p w14:paraId="0D5F6BDD" w14:textId="77777777" w:rsidR="005D046A" w:rsidRPr="00542F1A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มูลค่า</w:t>
            </w:r>
          </w:p>
          <w:p w14:paraId="20B9B4BC" w14:textId="77777777" w:rsidR="005D046A" w:rsidRPr="00542F1A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70" w:type="dxa"/>
          </w:tcPr>
          <w:p w14:paraId="0F5753A9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4313930" w14:textId="474565A3" w:rsidR="005D046A" w:rsidRPr="00542F1A" w:rsidRDefault="005D046A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1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F6BA229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F38A975" w14:textId="0D2DF761" w:rsidR="005D046A" w:rsidRPr="00542F1A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หลังจาก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1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  <w:p w14:paraId="2BC9A793" w14:textId="6808AC8B" w:rsidR="005D046A" w:rsidRPr="00542F1A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แต่ภายใน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5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22E8379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D76A753" w14:textId="6575778B" w:rsidR="005D046A" w:rsidRPr="00542F1A" w:rsidRDefault="005D046A" w:rsidP="004B6B1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หลังจาก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605FF" w:rsidRPr="00542F1A">
              <w:rPr>
                <w:rFonts w:ascii="Angsana New" w:hAnsi="Angsana New"/>
                <w:sz w:val="22"/>
                <w:szCs w:val="22"/>
              </w:rPr>
              <w:t>5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BFE0A6C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  <w:hideMark/>
          </w:tcPr>
          <w:p w14:paraId="6BE2A108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D046A" w:rsidRPr="00542F1A" w14:paraId="22E8C2A3" w14:textId="77777777" w:rsidTr="00D940CC">
        <w:trPr>
          <w:tblHeader/>
        </w:trPr>
        <w:tc>
          <w:tcPr>
            <w:tcW w:w="2970" w:type="dxa"/>
          </w:tcPr>
          <w:p w14:paraId="2C6B7872" w14:textId="77777777" w:rsidR="005D046A" w:rsidRPr="00542F1A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9" w:type="dxa"/>
            <w:gridSpan w:val="9"/>
            <w:hideMark/>
          </w:tcPr>
          <w:p w14:paraId="31F86FE0" w14:textId="77777777" w:rsidR="005D046A" w:rsidRPr="00542F1A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542F1A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542F1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5D046A" w:rsidRPr="00542F1A" w14:paraId="1ECBE119" w14:textId="77777777" w:rsidTr="00D940CC">
        <w:tc>
          <w:tcPr>
            <w:tcW w:w="2970" w:type="dxa"/>
            <w:hideMark/>
          </w:tcPr>
          <w:p w14:paraId="567FAE05" w14:textId="77777777" w:rsidR="005D046A" w:rsidRPr="00542F1A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81" w:type="dxa"/>
          </w:tcPr>
          <w:p w14:paraId="7B43E89A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73F66A2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6515D72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A7ABD5A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1BEDE7E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26A557A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5DEAA9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0017DC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</w:tcPr>
          <w:p w14:paraId="28A00AD2" w14:textId="77777777" w:rsidR="005D046A" w:rsidRPr="00542F1A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C7A03" w:rsidRPr="00542F1A" w14:paraId="3ED93032" w14:textId="77777777" w:rsidTr="00D940CC">
        <w:tc>
          <w:tcPr>
            <w:tcW w:w="2970" w:type="dxa"/>
            <w:hideMark/>
          </w:tcPr>
          <w:p w14:paraId="0E874883" w14:textId="77777777" w:rsidR="003C7A03" w:rsidRPr="00542F1A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81" w:type="dxa"/>
          </w:tcPr>
          <w:p w14:paraId="76F5878D" w14:textId="08715446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1,269,956</w:t>
            </w:r>
          </w:p>
        </w:tc>
        <w:tc>
          <w:tcPr>
            <w:tcW w:w="270" w:type="dxa"/>
          </w:tcPr>
          <w:p w14:paraId="445E34BE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A3510" w14:textId="5A5C49BB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1,276,651</w:t>
            </w:r>
          </w:p>
        </w:tc>
        <w:tc>
          <w:tcPr>
            <w:tcW w:w="270" w:type="dxa"/>
          </w:tcPr>
          <w:p w14:paraId="21729110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33DC2B" w14:textId="1601CB66" w:rsidR="003C7A03" w:rsidRPr="00542F1A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542F1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379230CB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66A70C" w14:textId="2A03ED34" w:rsidR="003C7A03" w:rsidRPr="00542F1A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542F1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43236641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40169EDC" w14:textId="339C33D2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1,276,651</w:t>
            </w:r>
          </w:p>
        </w:tc>
      </w:tr>
      <w:tr w:rsidR="003C7A03" w:rsidRPr="00542F1A" w14:paraId="3FC2836A" w14:textId="77777777" w:rsidTr="00D940CC">
        <w:tc>
          <w:tcPr>
            <w:tcW w:w="2970" w:type="dxa"/>
            <w:hideMark/>
          </w:tcPr>
          <w:p w14:paraId="2D1AB293" w14:textId="743DAC41" w:rsidR="003C7A03" w:rsidRPr="00542F1A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="001D69DB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และเจ้าหนี้หมุนเวียนอื่น</w:t>
            </w:r>
          </w:p>
        </w:tc>
        <w:tc>
          <w:tcPr>
            <w:tcW w:w="981" w:type="dxa"/>
          </w:tcPr>
          <w:p w14:paraId="74418505" w14:textId="6FF0B7B2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224,403</w:t>
            </w:r>
          </w:p>
        </w:tc>
        <w:tc>
          <w:tcPr>
            <w:tcW w:w="270" w:type="dxa"/>
          </w:tcPr>
          <w:p w14:paraId="109905EF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8551B4" w14:textId="7EE710A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224,403</w:t>
            </w:r>
          </w:p>
        </w:tc>
        <w:tc>
          <w:tcPr>
            <w:tcW w:w="270" w:type="dxa"/>
          </w:tcPr>
          <w:p w14:paraId="6A9C42DA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BD8495" w14:textId="463AF070" w:rsidR="003C7A03" w:rsidRPr="00542F1A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542F1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0C940460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788BDA" w14:textId="14F9A491" w:rsidR="003C7A03" w:rsidRPr="00542F1A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542F1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1C99EDC8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5843E55A" w14:textId="3606D7F1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224,403</w:t>
            </w:r>
          </w:p>
        </w:tc>
      </w:tr>
      <w:tr w:rsidR="003C7A03" w:rsidRPr="00542F1A" w14:paraId="28A33185" w14:textId="77777777" w:rsidTr="00D940CC">
        <w:tc>
          <w:tcPr>
            <w:tcW w:w="2970" w:type="dxa"/>
          </w:tcPr>
          <w:p w14:paraId="6754E037" w14:textId="5B69C5A8" w:rsidR="003C7A03" w:rsidRPr="00542F1A" w:rsidRDefault="003C7A03" w:rsidP="003C7A03">
            <w:pPr>
              <w:spacing w:line="240" w:lineRule="auto"/>
              <w:ind w:right="-24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81" w:type="dxa"/>
          </w:tcPr>
          <w:p w14:paraId="3E2A9305" w14:textId="22449105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201,120</w:t>
            </w:r>
          </w:p>
        </w:tc>
        <w:tc>
          <w:tcPr>
            <w:tcW w:w="270" w:type="dxa"/>
          </w:tcPr>
          <w:p w14:paraId="0256F605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28D111" w14:textId="2503A281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201,120</w:t>
            </w:r>
          </w:p>
        </w:tc>
        <w:tc>
          <w:tcPr>
            <w:tcW w:w="270" w:type="dxa"/>
          </w:tcPr>
          <w:p w14:paraId="01E95C50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871917" w14:textId="57438888" w:rsidR="003C7A03" w:rsidRPr="00542F1A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542F1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09DA71C2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4AE756" w14:textId="3B500575" w:rsidR="003C7A03" w:rsidRPr="00542F1A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542F1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00998924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1D2ED4B7" w14:textId="5776D12D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201,120</w:t>
            </w:r>
          </w:p>
        </w:tc>
      </w:tr>
      <w:tr w:rsidR="003C7A03" w:rsidRPr="00542F1A" w14:paraId="5DD6CCB3" w14:textId="77777777" w:rsidTr="00D940CC">
        <w:tc>
          <w:tcPr>
            <w:tcW w:w="2970" w:type="dxa"/>
            <w:hideMark/>
          </w:tcPr>
          <w:p w14:paraId="24384B8E" w14:textId="77777777" w:rsidR="003C7A03" w:rsidRPr="00542F1A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เงินกู้ยืม</w:t>
            </w: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ระยะยาว</w:t>
            </w:r>
            <w:r w:rsidRPr="00542F1A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1EB75C75" w14:textId="2DCC4EF0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614,860</w:t>
            </w:r>
          </w:p>
        </w:tc>
        <w:tc>
          <w:tcPr>
            <w:tcW w:w="270" w:type="dxa"/>
          </w:tcPr>
          <w:p w14:paraId="7B62AE1F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BECF41" w14:textId="3608DDA6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221,942</w:t>
            </w:r>
          </w:p>
        </w:tc>
        <w:tc>
          <w:tcPr>
            <w:tcW w:w="270" w:type="dxa"/>
          </w:tcPr>
          <w:p w14:paraId="1A21AAFC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A94C22" w14:textId="6C47F6B3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462,875</w:t>
            </w:r>
          </w:p>
        </w:tc>
        <w:tc>
          <w:tcPr>
            <w:tcW w:w="270" w:type="dxa"/>
          </w:tcPr>
          <w:p w14:paraId="31DA6BE0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693AB5" w14:textId="0C06EF59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16,459</w:t>
            </w:r>
          </w:p>
        </w:tc>
        <w:tc>
          <w:tcPr>
            <w:tcW w:w="270" w:type="dxa"/>
          </w:tcPr>
          <w:p w14:paraId="16FDEC6D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2663CDB1" w14:textId="2FD93A06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701,276</w:t>
            </w:r>
          </w:p>
        </w:tc>
      </w:tr>
      <w:tr w:rsidR="003C7A03" w:rsidRPr="00542F1A" w14:paraId="35D7E008" w14:textId="77777777" w:rsidTr="00D940CC">
        <w:tc>
          <w:tcPr>
            <w:tcW w:w="2970" w:type="dxa"/>
          </w:tcPr>
          <w:p w14:paraId="48833D3B" w14:textId="30ED91FC" w:rsidR="003C7A03" w:rsidRPr="00542F1A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542F1A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1" w:type="dxa"/>
          </w:tcPr>
          <w:p w14:paraId="6DD0DA58" w14:textId="3B93B3F9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129,890</w:t>
            </w:r>
          </w:p>
        </w:tc>
        <w:tc>
          <w:tcPr>
            <w:tcW w:w="270" w:type="dxa"/>
          </w:tcPr>
          <w:p w14:paraId="005560FA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7605CC" w14:textId="2C6C3ADA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1,823</w:t>
            </w:r>
          </w:p>
        </w:tc>
        <w:tc>
          <w:tcPr>
            <w:tcW w:w="270" w:type="dxa"/>
          </w:tcPr>
          <w:p w14:paraId="58C95F0B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4FFB7E" w14:textId="4F1A81D4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148,363</w:t>
            </w:r>
          </w:p>
        </w:tc>
        <w:tc>
          <w:tcPr>
            <w:tcW w:w="270" w:type="dxa"/>
          </w:tcPr>
          <w:p w14:paraId="576FEA16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743B9C" w14:textId="46F38A8A" w:rsidR="003C7A03" w:rsidRPr="00542F1A" w:rsidRDefault="003C7A03" w:rsidP="00FC6CEC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</w:rPr>
            </w:pPr>
            <w:r w:rsidRPr="00542F1A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51FC5E9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1EF84766" w14:textId="0816B8E3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150,186</w:t>
            </w:r>
          </w:p>
        </w:tc>
      </w:tr>
      <w:tr w:rsidR="003C7A03" w:rsidRPr="00542F1A" w14:paraId="2F6F66E3" w14:textId="77777777" w:rsidTr="00D940CC">
        <w:trPr>
          <w:trHeight w:val="119"/>
        </w:trPr>
        <w:tc>
          <w:tcPr>
            <w:tcW w:w="2970" w:type="dxa"/>
            <w:hideMark/>
          </w:tcPr>
          <w:p w14:paraId="1477E139" w14:textId="77777777" w:rsidR="003C7A03" w:rsidRPr="00542F1A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1" w:type="dxa"/>
            <w:vAlign w:val="bottom"/>
          </w:tcPr>
          <w:p w14:paraId="5607F44A" w14:textId="51A0269E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40,767</w:t>
            </w:r>
          </w:p>
        </w:tc>
        <w:tc>
          <w:tcPr>
            <w:tcW w:w="270" w:type="dxa"/>
            <w:vAlign w:val="bottom"/>
          </w:tcPr>
          <w:p w14:paraId="0A3397A6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4D69D5" w14:textId="13DFAC6B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18,529</w:t>
            </w:r>
          </w:p>
        </w:tc>
        <w:tc>
          <w:tcPr>
            <w:tcW w:w="270" w:type="dxa"/>
            <w:vAlign w:val="bottom"/>
          </w:tcPr>
          <w:p w14:paraId="4CE208DD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7AE320" w14:textId="47A2504C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24,693</w:t>
            </w:r>
          </w:p>
        </w:tc>
        <w:tc>
          <w:tcPr>
            <w:tcW w:w="270" w:type="dxa"/>
            <w:vAlign w:val="bottom"/>
          </w:tcPr>
          <w:p w14:paraId="0367F821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6A6B1A0" w14:textId="527D63CA" w:rsidR="003C7A03" w:rsidRPr="00542F1A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542F1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F92457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07F3CF96" w14:textId="15088D31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2F1A">
              <w:rPr>
                <w:rFonts w:ascii="Angsana New" w:hAnsi="Angsana New"/>
                <w:sz w:val="22"/>
                <w:szCs w:val="22"/>
              </w:rPr>
              <w:t>43,222</w:t>
            </w:r>
          </w:p>
        </w:tc>
      </w:tr>
      <w:tr w:rsidR="003C7A03" w:rsidRPr="00542F1A" w14:paraId="6A164AE9" w14:textId="77777777" w:rsidTr="00D940CC">
        <w:tc>
          <w:tcPr>
            <w:tcW w:w="2970" w:type="dxa"/>
          </w:tcPr>
          <w:p w14:paraId="5FCAF18C" w14:textId="77777777" w:rsidR="003C7A03" w:rsidRPr="00542F1A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174F5" w14:textId="71FF2765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sz w:val="22"/>
                <w:szCs w:val="22"/>
              </w:rPr>
              <w:t>2,480,996</w:t>
            </w:r>
          </w:p>
        </w:tc>
        <w:tc>
          <w:tcPr>
            <w:tcW w:w="270" w:type="dxa"/>
          </w:tcPr>
          <w:p w14:paraId="5810A076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8B752" w14:textId="17610C4F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sz w:val="22"/>
                <w:szCs w:val="22"/>
              </w:rPr>
              <w:t>1,944,468</w:t>
            </w:r>
          </w:p>
        </w:tc>
        <w:tc>
          <w:tcPr>
            <w:tcW w:w="270" w:type="dxa"/>
          </w:tcPr>
          <w:p w14:paraId="4ACD8035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C4CAB" w14:textId="0E84E722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sz w:val="22"/>
                <w:szCs w:val="22"/>
              </w:rPr>
              <w:t>635,931</w:t>
            </w:r>
          </w:p>
        </w:tc>
        <w:tc>
          <w:tcPr>
            <w:tcW w:w="270" w:type="dxa"/>
          </w:tcPr>
          <w:p w14:paraId="7AD606AC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A6B" w14:textId="728461DE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sz w:val="22"/>
                <w:szCs w:val="22"/>
              </w:rPr>
              <w:t>16,459</w:t>
            </w:r>
          </w:p>
        </w:tc>
        <w:tc>
          <w:tcPr>
            <w:tcW w:w="270" w:type="dxa"/>
          </w:tcPr>
          <w:p w14:paraId="2690077B" w14:textId="77777777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BAFDA" w14:textId="5C49D95C" w:rsidR="003C7A03" w:rsidRPr="00542F1A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F1A">
              <w:rPr>
                <w:rFonts w:ascii="Angsana New" w:hAnsi="Angsana New"/>
                <w:b/>
                <w:bCs/>
                <w:sz w:val="22"/>
                <w:szCs w:val="22"/>
              </w:rPr>
              <w:t>2,596,858</w:t>
            </w:r>
          </w:p>
        </w:tc>
      </w:tr>
    </w:tbl>
    <w:p w14:paraId="0049C7D5" w14:textId="1D21AE44" w:rsidR="001D36C6" w:rsidRPr="00893A79" w:rsidRDefault="001D36C6" w:rsidP="00167214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91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64"/>
        <w:gridCol w:w="990"/>
        <w:gridCol w:w="270"/>
        <w:gridCol w:w="990"/>
        <w:gridCol w:w="270"/>
        <w:gridCol w:w="990"/>
        <w:gridCol w:w="276"/>
        <w:gridCol w:w="994"/>
      </w:tblGrid>
      <w:tr w:rsidR="005D046A" w:rsidRPr="00F61C23" w14:paraId="5FB06C66" w14:textId="77777777" w:rsidTr="00D940CC">
        <w:trPr>
          <w:tblHeader/>
        </w:trPr>
        <w:tc>
          <w:tcPr>
            <w:tcW w:w="2880" w:type="dxa"/>
          </w:tcPr>
          <w:p w14:paraId="6CDF3A41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4" w:type="dxa"/>
            <w:gridSpan w:val="9"/>
            <w:hideMark/>
          </w:tcPr>
          <w:p w14:paraId="4ACAC33A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5D046A" w:rsidRPr="00F61C23" w14:paraId="48D84CB0" w14:textId="77777777" w:rsidTr="00D940CC">
        <w:trPr>
          <w:tblHeader/>
        </w:trPr>
        <w:tc>
          <w:tcPr>
            <w:tcW w:w="2880" w:type="dxa"/>
          </w:tcPr>
          <w:p w14:paraId="0E3B6737" w14:textId="77777777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35A8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6DE40989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vAlign w:val="bottom"/>
            <w:hideMark/>
          </w:tcPr>
          <w:p w14:paraId="604EC494" w14:textId="77777777" w:rsidR="005D046A" w:rsidRPr="00DB6BBD" w:rsidRDefault="005D046A" w:rsidP="00836BFA">
            <w:pPr>
              <w:spacing w:line="240" w:lineRule="auto"/>
              <w:ind w:right="1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D046A" w:rsidRPr="00F61C23" w14:paraId="727643C8" w14:textId="77777777" w:rsidTr="00D940CC">
        <w:trPr>
          <w:tblHeader/>
        </w:trPr>
        <w:tc>
          <w:tcPr>
            <w:tcW w:w="2880" w:type="dxa"/>
            <w:vAlign w:val="bottom"/>
            <w:hideMark/>
          </w:tcPr>
          <w:p w14:paraId="2D02DD7F" w14:textId="51147DFC" w:rsidR="005D046A" w:rsidRPr="00DB6BBD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605FF"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C7A0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61F817A4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05AFEBDD" w14:textId="77777777" w:rsidR="005D046A" w:rsidRPr="00DB6BBD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4" w:type="dxa"/>
          </w:tcPr>
          <w:p w14:paraId="48F8255F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2BE8E2B" w14:textId="29001077" w:rsidR="005D046A" w:rsidRPr="00DB6BBD" w:rsidRDefault="005D046A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360ED9A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887E8AB" w14:textId="2DCCC114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1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60F592AE" w14:textId="07D7038D" w:rsidR="005D046A" w:rsidRPr="00DB6BBD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808FDA5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BF77404" w14:textId="1C0959B0" w:rsidR="005D046A" w:rsidRPr="00DB6BBD" w:rsidRDefault="005D046A" w:rsidP="004B6B1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605FF" w:rsidRPr="00C605FF">
              <w:rPr>
                <w:rFonts w:ascii="Angsana New" w:hAnsi="Angsana New"/>
                <w:sz w:val="24"/>
                <w:szCs w:val="24"/>
              </w:rPr>
              <w:t>5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6" w:type="dxa"/>
            <w:vAlign w:val="bottom"/>
          </w:tcPr>
          <w:p w14:paraId="7F2A8575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  <w:hideMark/>
          </w:tcPr>
          <w:p w14:paraId="1D4EC8B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F61C23" w14:paraId="6FD2A572" w14:textId="77777777" w:rsidTr="00D940CC">
        <w:trPr>
          <w:tblHeader/>
        </w:trPr>
        <w:tc>
          <w:tcPr>
            <w:tcW w:w="2880" w:type="dxa"/>
          </w:tcPr>
          <w:p w14:paraId="3E1337CF" w14:textId="77777777" w:rsidR="005D046A" w:rsidRPr="00DB6BBD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4" w:type="dxa"/>
            <w:gridSpan w:val="9"/>
            <w:hideMark/>
          </w:tcPr>
          <w:p w14:paraId="0250C643" w14:textId="77777777" w:rsidR="005D046A" w:rsidRPr="00DB6BBD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B6BB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D046A" w:rsidRPr="00F61C23" w14:paraId="17CE77A7" w14:textId="77777777" w:rsidTr="00D940CC">
        <w:tc>
          <w:tcPr>
            <w:tcW w:w="2880" w:type="dxa"/>
            <w:hideMark/>
          </w:tcPr>
          <w:p w14:paraId="7F21ED97" w14:textId="77777777" w:rsidR="005D046A" w:rsidRPr="00DB6BBD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3A4AF4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6FE4B5D1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20054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6E2BC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E528C1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594184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3330C7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49E33B9A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D725FB5" w14:textId="77777777" w:rsidR="005D046A" w:rsidRPr="00DB6BBD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C7A03" w:rsidRPr="00F61C23" w14:paraId="3278803A" w14:textId="77777777" w:rsidTr="00D940CC">
        <w:tc>
          <w:tcPr>
            <w:tcW w:w="2880" w:type="dxa"/>
            <w:hideMark/>
          </w:tcPr>
          <w:p w14:paraId="66D0ED6D" w14:textId="77777777" w:rsidR="003C7A03" w:rsidRPr="00DB6BBD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78314B6E" w14:textId="55702EDE" w:rsidR="003C7A03" w:rsidRPr="000A5C58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1,269,956</w:t>
            </w:r>
          </w:p>
        </w:tc>
        <w:tc>
          <w:tcPr>
            <w:tcW w:w="264" w:type="dxa"/>
          </w:tcPr>
          <w:p w14:paraId="1627BD30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91A897" w14:textId="0C10F494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1,276,651</w:t>
            </w:r>
          </w:p>
        </w:tc>
        <w:tc>
          <w:tcPr>
            <w:tcW w:w="270" w:type="dxa"/>
          </w:tcPr>
          <w:p w14:paraId="27FD6DA4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63FCAD" w14:textId="2CF79491" w:rsidR="003C7A03" w:rsidRPr="004D75E8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6E1595B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2DD01A" w14:textId="1BF375C2" w:rsidR="003C7A03" w:rsidRPr="00DB6BBD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</w:tcPr>
          <w:p w14:paraId="5E953954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DC53B16" w14:textId="288F6FF4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1,276,651</w:t>
            </w:r>
          </w:p>
        </w:tc>
      </w:tr>
      <w:tr w:rsidR="003C7A03" w:rsidRPr="00F61C23" w14:paraId="4CBDBAE3" w14:textId="77777777" w:rsidTr="00D940CC">
        <w:tc>
          <w:tcPr>
            <w:tcW w:w="2880" w:type="dxa"/>
          </w:tcPr>
          <w:p w14:paraId="53DC049D" w14:textId="648234AD" w:rsidR="003C7A03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="00830DAA" w:rsidRPr="00830DAA">
              <w:rPr>
                <w:rFonts w:ascii="Angsana New" w:hAnsi="Angsana New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3AA9E92E" w14:textId="5FCD4FF3" w:rsidR="003C7A03" w:rsidRPr="000A5C58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190,837</w:t>
            </w:r>
          </w:p>
        </w:tc>
        <w:tc>
          <w:tcPr>
            <w:tcW w:w="264" w:type="dxa"/>
          </w:tcPr>
          <w:p w14:paraId="23636400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00291F" w14:textId="0B440CAA" w:rsidR="003C7A03" w:rsidRPr="000A5C58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190,837</w:t>
            </w:r>
          </w:p>
        </w:tc>
        <w:tc>
          <w:tcPr>
            <w:tcW w:w="270" w:type="dxa"/>
          </w:tcPr>
          <w:p w14:paraId="1C364AED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E53692" w14:textId="2DBA5FA6" w:rsidR="003C7A03" w:rsidRPr="000A5C58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96B5C07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B63BFA" w14:textId="70173A6A" w:rsidR="003C7A03" w:rsidRPr="000A5C58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</w:tcPr>
          <w:p w14:paraId="5827D1F1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ADE884" w14:textId="2B69257D" w:rsidR="003C7A03" w:rsidRPr="000A5C58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190,837</w:t>
            </w:r>
          </w:p>
        </w:tc>
      </w:tr>
      <w:tr w:rsidR="003C7A03" w:rsidRPr="00F61C23" w14:paraId="2C03A615" w14:textId="77777777" w:rsidTr="00D940CC">
        <w:tc>
          <w:tcPr>
            <w:tcW w:w="2880" w:type="dxa"/>
            <w:hideMark/>
          </w:tcPr>
          <w:p w14:paraId="25B77361" w14:textId="235727CB" w:rsidR="003C7A03" w:rsidRPr="00DB6BBD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09D20CB6" w14:textId="76CEB3F2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222,120</w:t>
            </w:r>
          </w:p>
        </w:tc>
        <w:tc>
          <w:tcPr>
            <w:tcW w:w="264" w:type="dxa"/>
          </w:tcPr>
          <w:p w14:paraId="5A3E45A2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023570" w14:textId="38BD6F76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222,120</w:t>
            </w:r>
          </w:p>
        </w:tc>
        <w:tc>
          <w:tcPr>
            <w:tcW w:w="270" w:type="dxa"/>
          </w:tcPr>
          <w:p w14:paraId="49C8DE82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0CEC61" w14:textId="33CE5B11" w:rsidR="003C7A03" w:rsidRPr="00DB6BBD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CD52633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2727A7" w14:textId="24AA645E" w:rsidR="003C7A03" w:rsidRPr="00DB6BBD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</w:tcPr>
          <w:p w14:paraId="51290330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D6C3A41" w14:textId="227170D9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222,120</w:t>
            </w:r>
          </w:p>
        </w:tc>
      </w:tr>
      <w:tr w:rsidR="003C7A03" w:rsidRPr="00F61C23" w14:paraId="1EB421D7" w14:textId="77777777" w:rsidTr="00D940CC">
        <w:tc>
          <w:tcPr>
            <w:tcW w:w="2880" w:type="dxa"/>
            <w:hideMark/>
          </w:tcPr>
          <w:p w14:paraId="23073EA2" w14:textId="153568F8" w:rsidR="003C7A03" w:rsidRPr="00DB6BBD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6B07E9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6B07E9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67FA9FDF" w14:textId="0C4EE819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509,951</w:t>
            </w:r>
          </w:p>
        </w:tc>
        <w:tc>
          <w:tcPr>
            <w:tcW w:w="264" w:type="dxa"/>
          </w:tcPr>
          <w:p w14:paraId="14D411BF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B976CC" w14:textId="64F049DC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152,693</w:t>
            </w:r>
          </w:p>
        </w:tc>
        <w:tc>
          <w:tcPr>
            <w:tcW w:w="270" w:type="dxa"/>
          </w:tcPr>
          <w:p w14:paraId="340F429B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7B0D9F" w14:textId="6882648F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398,942</w:t>
            </w:r>
          </w:p>
        </w:tc>
        <w:tc>
          <w:tcPr>
            <w:tcW w:w="270" w:type="dxa"/>
          </w:tcPr>
          <w:p w14:paraId="33C67A62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51D179" w14:textId="7C155DC6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16,459</w:t>
            </w:r>
          </w:p>
        </w:tc>
        <w:tc>
          <w:tcPr>
            <w:tcW w:w="276" w:type="dxa"/>
          </w:tcPr>
          <w:p w14:paraId="3DDE00EC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8D64224" w14:textId="6535E356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568,094</w:t>
            </w:r>
          </w:p>
        </w:tc>
      </w:tr>
      <w:tr w:rsidR="003C7A03" w:rsidRPr="00F61C23" w14:paraId="0E9D34F4" w14:textId="77777777" w:rsidTr="00D940CC">
        <w:tc>
          <w:tcPr>
            <w:tcW w:w="2880" w:type="dxa"/>
          </w:tcPr>
          <w:p w14:paraId="3609E558" w14:textId="50AE00F1" w:rsidR="003C7A03" w:rsidRPr="00DB6BBD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34B03111" w14:textId="5F5F4FE1" w:rsidR="003C7A03" w:rsidRPr="00C605FF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129,890</w:t>
            </w:r>
          </w:p>
        </w:tc>
        <w:tc>
          <w:tcPr>
            <w:tcW w:w="264" w:type="dxa"/>
          </w:tcPr>
          <w:p w14:paraId="665739AE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4CC69E" w14:textId="66884B52" w:rsidR="003C7A03" w:rsidRPr="00C605FF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1,823</w:t>
            </w:r>
          </w:p>
        </w:tc>
        <w:tc>
          <w:tcPr>
            <w:tcW w:w="270" w:type="dxa"/>
          </w:tcPr>
          <w:p w14:paraId="0B6C5F49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903CB9" w14:textId="15BE67CD" w:rsidR="003C7A03" w:rsidRPr="00C605FF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148,363</w:t>
            </w:r>
          </w:p>
        </w:tc>
        <w:tc>
          <w:tcPr>
            <w:tcW w:w="270" w:type="dxa"/>
          </w:tcPr>
          <w:p w14:paraId="537670CE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D26263" w14:textId="44A0E33D" w:rsidR="003C7A03" w:rsidRPr="00C605FF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</w:tcPr>
          <w:p w14:paraId="7F151161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648B6E4" w14:textId="6B3A64BD" w:rsidR="003C7A03" w:rsidRPr="00C605FF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150,186</w:t>
            </w:r>
          </w:p>
        </w:tc>
      </w:tr>
      <w:tr w:rsidR="003C7A03" w:rsidRPr="00F61C23" w14:paraId="1F61DE8C" w14:textId="77777777" w:rsidTr="00D940CC">
        <w:trPr>
          <w:trHeight w:val="119"/>
        </w:trPr>
        <w:tc>
          <w:tcPr>
            <w:tcW w:w="2880" w:type="dxa"/>
            <w:hideMark/>
          </w:tcPr>
          <w:p w14:paraId="7F8308DF" w14:textId="77777777" w:rsidR="003C7A03" w:rsidRPr="00DB6BBD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0F8560F" w14:textId="006BA7AE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23,602</w:t>
            </w:r>
          </w:p>
        </w:tc>
        <w:tc>
          <w:tcPr>
            <w:tcW w:w="264" w:type="dxa"/>
            <w:vAlign w:val="bottom"/>
          </w:tcPr>
          <w:p w14:paraId="320A71D0" w14:textId="77777777" w:rsidR="003C7A03" w:rsidRPr="00DB6BBD" w:rsidRDefault="003C7A03" w:rsidP="003C7A03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BD15C6" w14:textId="2010AE85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6,326</w:t>
            </w:r>
          </w:p>
        </w:tc>
        <w:tc>
          <w:tcPr>
            <w:tcW w:w="270" w:type="dxa"/>
            <w:vAlign w:val="bottom"/>
          </w:tcPr>
          <w:p w14:paraId="51F92545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7A7D3" w14:textId="205A3750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19,060</w:t>
            </w:r>
          </w:p>
        </w:tc>
        <w:tc>
          <w:tcPr>
            <w:tcW w:w="270" w:type="dxa"/>
            <w:vAlign w:val="bottom"/>
          </w:tcPr>
          <w:p w14:paraId="4C8E28BC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4BDA165" w14:textId="2A783E7A" w:rsidR="003C7A03" w:rsidRPr="00DB6BBD" w:rsidRDefault="003C7A03" w:rsidP="003C7A03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79E56526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0664B41" w14:textId="6FA0B7FC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25,386</w:t>
            </w:r>
          </w:p>
        </w:tc>
      </w:tr>
      <w:tr w:rsidR="003C7A03" w:rsidRPr="00F61C23" w14:paraId="22868263" w14:textId="77777777" w:rsidTr="00D940CC">
        <w:tc>
          <w:tcPr>
            <w:tcW w:w="2880" w:type="dxa"/>
          </w:tcPr>
          <w:p w14:paraId="08A363ED" w14:textId="77777777" w:rsidR="003C7A03" w:rsidRPr="00DB6BBD" w:rsidRDefault="003C7A03" w:rsidP="003C7A0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D1E03" w14:textId="59057272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2,346,356</w:t>
            </w:r>
          </w:p>
        </w:tc>
        <w:tc>
          <w:tcPr>
            <w:tcW w:w="264" w:type="dxa"/>
          </w:tcPr>
          <w:p w14:paraId="66B54BA7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43B87" w14:textId="622B1E64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1,850,450</w:t>
            </w:r>
          </w:p>
        </w:tc>
        <w:tc>
          <w:tcPr>
            <w:tcW w:w="270" w:type="dxa"/>
          </w:tcPr>
          <w:p w14:paraId="0D0C9F89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0F70E" w14:textId="63E88D4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566,365</w:t>
            </w:r>
          </w:p>
        </w:tc>
        <w:tc>
          <w:tcPr>
            <w:tcW w:w="270" w:type="dxa"/>
          </w:tcPr>
          <w:p w14:paraId="152294FA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9F9D5" w14:textId="4826E5C4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16,459</w:t>
            </w:r>
          </w:p>
        </w:tc>
        <w:tc>
          <w:tcPr>
            <w:tcW w:w="276" w:type="dxa"/>
          </w:tcPr>
          <w:p w14:paraId="7BB2575D" w14:textId="77777777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E75B6" w14:textId="794A5913" w:rsidR="003C7A03" w:rsidRPr="00DB6BBD" w:rsidRDefault="003C7A03" w:rsidP="003C7A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2,433,274</w:t>
            </w:r>
          </w:p>
        </w:tc>
      </w:tr>
    </w:tbl>
    <w:p w14:paraId="73A99A80" w14:textId="7A10B660" w:rsidR="004D75E8" w:rsidRPr="00893A79" w:rsidRDefault="004D75E8" w:rsidP="00167214">
      <w:pPr>
        <w:jc w:val="thaiDistribute"/>
        <w:rPr>
          <w:rFonts w:ascii="Angsana New" w:hAnsi="Angsana New"/>
          <w:sz w:val="30"/>
          <w:szCs w:val="30"/>
        </w:rPr>
      </w:pPr>
    </w:p>
    <w:p w14:paraId="58A15460" w14:textId="3613457D" w:rsidR="00AA06F0" w:rsidRPr="006B07E9" w:rsidRDefault="00AA06F0" w:rsidP="00AA06F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15B2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30F9B" w:rsidRPr="005C15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5C15B2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605FF" w:rsidRPr="005C15B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5C15B2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661FF" w:rsidRPr="005C15B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5C15B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5C15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ตลาด</w:t>
      </w:r>
    </w:p>
    <w:p w14:paraId="1C468677" w14:textId="56D8AE69" w:rsidR="00AA06F0" w:rsidRPr="00893A79" w:rsidRDefault="00AA06F0" w:rsidP="000F4B64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1A7D533" w14:textId="0AA67ED1" w:rsidR="00582668" w:rsidRDefault="00582668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582668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4B6A4D">
        <w:rPr>
          <w:rFonts w:ascii="Angsana New" w:hAnsi="Angsana New"/>
          <w:sz w:val="30"/>
          <w:szCs w:val="30"/>
        </w:rPr>
        <w:t xml:space="preserve">            </w:t>
      </w:r>
      <w:r w:rsidRPr="00582668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1887B28F" w14:textId="6578E964" w:rsidR="005D046A" w:rsidRPr="00893A79" w:rsidRDefault="005D046A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</w:p>
    <w:p w14:paraId="6A9E808F" w14:textId="23FB5CA6" w:rsidR="00A7416B" w:rsidRDefault="00A7416B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</w:rPr>
        <w:t>(</w:t>
      </w:r>
      <w:r w:rsidRPr="006B07E9">
        <w:rPr>
          <w:rFonts w:ascii="Angsana New" w:hAnsi="Angsana New" w:hint="cs"/>
          <w:sz w:val="30"/>
          <w:szCs w:val="30"/>
          <w:cs/>
        </w:rPr>
        <w:t>ข</w:t>
      </w:r>
      <w:r w:rsidRPr="006B07E9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3</w:t>
      </w:r>
      <w:r w:rsidRPr="006B07E9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1</w:t>
      </w:r>
      <w:r w:rsidRPr="006B07E9">
        <w:rPr>
          <w:rFonts w:ascii="Angsana New" w:hAnsi="Angsana New"/>
          <w:sz w:val="30"/>
          <w:szCs w:val="30"/>
        </w:rPr>
        <w:t>)</w:t>
      </w:r>
      <w:r w:rsidRPr="006B07E9">
        <w:rPr>
          <w:rFonts w:ascii="Angsana New" w:hAnsi="Angsana New"/>
          <w:sz w:val="30"/>
          <w:szCs w:val="30"/>
          <w:cs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>การบริหารการปฏิรูปอัตราดอกเบี้ยอ้างอิง</w:t>
      </w:r>
    </w:p>
    <w:p w14:paraId="4D14C8C3" w14:textId="6A917F57" w:rsidR="00A7416B" w:rsidRPr="00893A79" w:rsidRDefault="00A7416B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</w:p>
    <w:p w14:paraId="6ACF284F" w14:textId="22E03CFB" w:rsidR="008D289C" w:rsidRDefault="008D289C" w:rsidP="008D289C">
      <w:pPr>
        <w:ind w:left="1620"/>
        <w:jc w:val="thaiDistribute"/>
        <w:rPr>
          <w:rFonts w:ascii="Angsana New" w:hAnsi="Angsana New"/>
          <w:spacing w:val="-4"/>
          <w:sz w:val="30"/>
          <w:szCs w:val="30"/>
        </w:rPr>
      </w:pPr>
      <w:r w:rsidRPr="008D289C">
        <w:rPr>
          <w:rFonts w:ascii="Angsana New" w:hAnsi="Angsana New"/>
          <w:spacing w:val="-4"/>
          <w:sz w:val="30"/>
          <w:szCs w:val="30"/>
          <w:cs/>
        </w:rPr>
        <w:t>ความเสี่ยงหลักจากการปฏิรูปอัตราดอกเบี้ยอ้างอิงของกลุ่มบริษัท ณ วันที่</w:t>
      </w:r>
      <w:r w:rsidR="006D14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C6936" w:rsidRPr="001C6936">
        <w:rPr>
          <w:rFonts w:ascii="Angsana New" w:hAnsi="Angsana New"/>
          <w:spacing w:val="-4"/>
          <w:sz w:val="30"/>
          <w:szCs w:val="30"/>
        </w:rPr>
        <w:t>31</w:t>
      </w:r>
      <w:r w:rsidRPr="008D289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C6936" w:rsidRPr="001C6936">
        <w:rPr>
          <w:rFonts w:ascii="Angsana New" w:hAnsi="Angsana New"/>
          <w:spacing w:val="-4"/>
          <w:sz w:val="30"/>
          <w:szCs w:val="30"/>
        </w:rPr>
        <w:t>256</w:t>
      </w:r>
      <w:r w:rsidR="0011131F">
        <w:rPr>
          <w:rFonts w:ascii="Angsana New" w:hAnsi="Angsana New"/>
          <w:spacing w:val="-4"/>
          <w:sz w:val="30"/>
          <w:szCs w:val="30"/>
        </w:rPr>
        <w:t>6</w:t>
      </w:r>
      <w:r w:rsidRPr="008D289C">
        <w:rPr>
          <w:rFonts w:ascii="Angsana New" w:hAnsi="Angsana New"/>
          <w:spacing w:val="-4"/>
          <w:sz w:val="30"/>
          <w:szCs w:val="30"/>
          <w:cs/>
        </w:rPr>
        <w:t xml:space="preserve"> อ้างอิงกับอัตราดอกเบี้ย</w:t>
      </w:r>
      <w:r w:rsidR="006D14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 xml:space="preserve">THBFIX </w:t>
      </w:r>
      <w:r w:rsidRPr="008D289C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3471AA" w:rsidRPr="003471AA">
        <w:rPr>
          <w:rFonts w:ascii="Angsana New" w:hAnsi="Angsana New"/>
          <w:spacing w:val="-4"/>
          <w:sz w:val="30"/>
          <w:szCs w:val="30"/>
          <w:cs/>
        </w:rPr>
        <w:t>เสร็จสิ้นกระบวนการการปรับปรุงเงื่อนไขในสัญญาเกี่ยวกับความเสี่ยงในอัตราดอกเบี้ยที่อ้างอิง</w:t>
      </w:r>
      <w:r w:rsidRPr="008D289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 xml:space="preserve">THBFIX </w:t>
      </w:r>
      <w:r w:rsidRPr="008D289C">
        <w:rPr>
          <w:rFonts w:ascii="Angsana New" w:hAnsi="Angsana New"/>
          <w:spacing w:val="-4"/>
          <w:sz w:val="30"/>
          <w:szCs w:val="30"/>
          <w:cs/>
        </w:rPr>
        <w:t>ทั้งหมดมาใช้อัตราดอกเบี้ย</w:t>
      </w:r>
      <w:r w:rsidR="006D14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 xml:space="preserve">THOR </w:t>
      </w:r>
      <w:r w:rsidRPr="008D289C">
        <w:rPr>
          <w:rFonts w:ascii="Angsana New" w:hAnsi="Angsana New"/>
          <w:spacing w:val="-4"/>
          <w:sz w:val="30"/>
          <w:szCs w:val="30"/>
          <w:cs/>
        </w:rPr>
        <w:t>ซึ่งข้อกำหนดเหล่านี้จะเปลี่ยนอัตราดอกเบี้ยจาก</w:t>
      </w:r>
      <w:r w:rsidR="007F1F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>THBFIX</w:t>
      </w:r>
      <w:r w:rsidR="006D14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  <w:cs/>
        </w:rPr>
        <w:t>เป็นอัตราดอกเบี้ย</w:t>
      </w:r>
      <w:r w:rsidR="007F1F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289C">
        <w:rPr>
          <w:rFonts w:ascii="Angsana New" w:hAnsi="Angsana New"/>
          <w:spacing w:val="-4"/>
          <w:sz w:val="30"/>
          <w:szCs w:val="30"/>
        </w:rPr>
        <w:t xml:space="preserve">THOR </w:t>
      </w:r>
      <w:r w:rsidRPr="008D289C">
        <w:rPr>
          <w:rFonts w:ascii="Angsana New" w:hAnsi="Angsana New"/>
          <w:spacing w:val="-4"/>
          <w:sz w:val="30"/>
          <w:szCs w:val="30"/>
          <w:cs/>
        </w:rPr>
        <w:t xml:space="preserve">โดยอัตโนมัติเมื่อยุติการประกาศ </w:t>
      </w:r>
      <w:r w:rsidRPr="008D289C">
        <w:rPr>
          <w:rFonts w:ascii="Angsana New" w:hAnsi="Angsana New"/>
          <w:spacing w:val="-4"/>
          <w:sz w:val="30"/>
          <w:szCs w:val="30"/>
        </w:rPr>
        <w:t>THBFIX</w:t>
      </w:r>
    </w:p>
    <w:p w14:paraId="0F901CBD" w14:textId="26AB30F0" w:rsidR="00542F1A" w:rsidRDefault="00542F1A" w:rsidP="008D289C">
      <w:pPr>
        <w:ind w:left="162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F9231A" w14:textId="0E9FE368" w:rsidR="00542F1A" w:rsidRPr="00542F1A" w:rsidRDefault="00542F1A" w:rsidP="00542F1A">
      <w:pPr>
        <w:ind w:left="1620"/>
        <w:jc w:val="thaiDistribute"/>
        <w:rPr>
          <w:rFonts w:ascii="Angsana New" w:hAnsi="Angsana New"/>
          <w:spacing w:val="-4"/>
          <w:sz w:val="30"/>
          <w:szCs w:val="30"/>
        </w:rPr>
      </w:pPr>
      <w:r w:rsidRPr="00542F1A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542F1A">
        <w:rPr>
          <w:rFonts w:ascii="Angsana New" w:hAnsi="Angsana New"/>
          <w:spacing w:val="-4"/>
          <w:sz w:val="30"/>
          <w:szCs w:val="30"/>
          <w:cs/>
        </w:rPr>
        <w:t xml:space="preserve">ระหว่างปี </w:t>
      </w:r>
      <w:r w:rsidRPr="00542F1A">
        <w:rPr>
          <w:rFonts w:ascii="Angsana New" w:hAnsi="Angsana New"/>
          <w:spacing w:val="-4"/>
          <w:sz w:val="30"/>
          <w:szCs w:val="30"/>
        </w:rPr>
        <w:t xml:space="preserve">2566 </w:t>
      </w:r>
      <w:r w:rsidRPr="00542F1A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กลุ่มบริษัทเปลี่ยนแทนอัตราดอกเบี้ย </w:t>
      </w:r>
      <w:r w:rsidRPr="00542F1A">
        <w:rPr>
          <w:rFonts w:ascii="Angsana New" w:hAnsi="Angsana New"/>
          <w:spacing w:val="-4"/>
          <w:sz w:val="30"/>
          <w:szCs w:val="30"/>
        </w:rPr>
        <w:t xml:space="preserve">THBFIX </w:t>
      </w:r>
      <w:r w:rsidRPr="00542F1A">
        <w:rPr>
          <w:rFonts w:ascii="Angsana New" w:hAnsi="Angsana New"/>
          <w:spacing w:val="-4"/>
          <w:sz w:val="30"/>
          <w:szCs w:val="30"/>
          <w:cs/>
        </w:rPr>
        <w:t xml:space="preserve">สำหรับอนุพันธ์อัตราดอกเบี้ยที่ใช้ในความสัมพันธ์ของการป้องกันความเสี่ยงในกระแสเงินสดกับอัตราดอกเบี้ย </w:t>
      </w:r>
      <w:r w:rsidRPr="00542F1A">
        <w:rPr>
          <w:rFonts w:ascii="Angsana New" w:hAnsi="Angsana New"/>
          <w:spacing w:val="-4"/>
          <w:sz w:val="30"/>
          <w:szCs w:val="30"/>
        </w:rPr>
        <w:t xml:space="preserve">Fallback THBFIX </w:t>
      </w:r>
      <w:r w:rsidRPr="00542F1A">
        <w:rPr>
          <w:rFonts w:ascii="Angsana New" w:hAnsi="Angsana New"/>
          <w:spacing w:val="-4"/>
          <w:sz w:val="30"/>
          <w:szCs w:val="30"/>
          <w:cs/>
        </w:rPr>
        <w:t>สำหรับอนุพันธ์อัตราดอกเบี้ยซึ่งมีความเท่าเทียมกันในเชิงเศรษฐกิจ</w:t>
      </w:r>
    </w:p>
    <w:p w14:paraId="10813C76" w14:textId="77777777" w:rsidR="00542F1A" w:rsidRPr="008D289C" w:rsidRDefault="00542F1A" w:rsidP="008D289C">
      <w:pPr>
        <w:ind w:left="162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BCB5AA" w14:textId="77777777" w:rsidR="008D289C" w:rsidRPr="00893A79" w:rsidRDefault="008D289C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</w:p>
    <w:p w14:paraId="6955B425" w14:textId="22B1D490" w:rsidR="00255E1C" w:rsidRDefault="00255E1C" w:rsidP="00A7416B">
      <w:pPr>
        <w:ind w:left="1620"/>
        <w:jc w:val="thaiDistribute"/>
        <w:rPr>
          <w:rFonts w:ascii="Angsana New" w:hAnsi="Angsana New"/>
          <w:sz w:val="14"/>
          <w:szCs w:val="14"/>
        </w:rPr>
      </w:pPr>
    </w:p>
    <w:p w14:paraId="4460F301" w14:textId="5EF687EE" w:rsidR="00AA06F0" w:rsidRPr="006B07E9" w:rsidRDefault="00D13688" w:rsidP="00AF29ED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0"/>
          <w:szCs w:val="20"/>
        </w:rPr>
        <w:br w:type="page"/>
      </w:r>
      <w:r w:rsidR="00AA06F0" w:rsidRPr="006B07E9">
        <w:rPr>
          <w:rFonts w:ascii="Angsana New" w:hAnsi="Angsana New"/>
          <w:sz w:val="30"/>
          <w:szCs w:val="30"/>
        </w:rPr>
        <w:t>(</w:t>
      </w:r>
      <w:r w:rsidR="00A30F9B" w:rsidRPr="006B07E9">
        <w:rPr>
          <w:rFonts w:ascii="Angsana New" w:hAnsi="Angsana New" w:hint="cs"/>
          <w:sz w:val="30"/>
          <w:szCs w:val="30"/>
          <w:cs/>
        </w:rPr>
        <w:t>ข</w:t>
      </w:r>
      <w:r w:rsidR="00AA06F0" w:rsidRPr="006B07E9">
        <w:rPr>
          <w:rFonts w:ascii="Angsana New" w:hAnsi="Angsana New"/>
          <w:sz w:val="30"/>
          <w:szCs w:val="30"/>
        </w:rPr>
        <w:t>.</w:t>
      </w:r>
      <w:r w:rsidR="00C605FF" w:rsidRPr="00C605FF">
        <w:rPr>
          <w:rFonts w:ascii="Angsana New" w:hAnsi="Angsana New"/>
          <w:sz w:val="30"/>
          <w:szCs w:val="30"/>
        </w:rPr>
        <w:t>3</w:t>
      </w:r>
      <w:r w:rsidR="00AA06F0" w:rsidRPr="006B07E9">
        <w:rPr>
          <w:rFonts w:ascii="Angsana New" w:hAnsi="Angsana New"/>
          <w:sz w:val="30"/>
          <w:szCs w:val="30"/>
        </w:rPr>
        <w:t>.</w:t>
      </w:r>
      <w:r w:rsidR="00A7416B">
        <w:rPr>
          <w:rFonts w:ascii="Angsana New" w:hAnsi="Angsana New"/>
          <w:sz w:val="30"/>
          <w:szCs w:val="30"/>
        </w:rPr>
        <w:t>2</w:t>
      </w:r>
      <w:r w:rsidR="00AA06F0" w:rsidRPr="006B07E9">
        <w:rPr>
          <w:rFonts w:ascii="Angsana New" w:hAnsi="Angsana New"/>
          <w:sz w:val="30"/>
          <w:szCs w:val="30"/>
        </w:rPr>
        <w:t>)</w:t>
      </w:r>
      <w:r w:rsidR="004661FF" w:rsidRPr="006B07E9">
        <w:rPr>
          <w:rFonts w:ascii="Angsana New" w:hAnsi="Angsana New"/>
          <w:sz w:val="30"/>
          <w:szCs w:val="30"/>
          <w:cs/>
        </w:rPr>
        <w:t xml:space="preserve"> </w:t>
      </w:r>
      <w:r w:rsidR="00AA06F0" w:rsidRPr="006B07E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749144A5" w14:textId="77777777" w:rsidR="00F84608" w:rsidRPr="00A7416B" w:rsidRDefault="00F84608" w:rsidP="000F4B64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14:paraId="5B3A3635" w14:textId="638C4D17" w:rsidR="007C5DD8" w:rsidRDefault="00816E5B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F84608" w:rsidRPr="006B07E9">
        <w:rPr>
          <w:rFonts w:ascii="Angsana New" w:hAnsi="Angsana New" w:hint="cs"/>
          <w:sz w:val="30"/>
          <w:szCs w:val="30"/>
          <w:cs/>
        </w:rPr>
        <w:t>เป็น</w:t>
      </w:r>
      <w:r w:rsidRPr="006B07E9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Pr="006B07E9">
        <w:rPr>
          <w:rFonts w:ascii="Angsana New" w:hAnsi="Angsana New"/>
          <w:sz w:val="30"/>
          <w:szCs w:val="30"/>
          <w:cs/>
        </w:rPr>
        <w:t xml:space="preserve"> เนื่องจากดอกเบี้ยของเงินกู้ยืม</w:t>
      </w:r>
      <w:r w:rsidR="00582668" w:rsidRPr="00582668">
        <w:rPr>
          <w:rFonts w:ascii="Angsana New" w:hAnsi="Angsana New"/>
          <w:sz w:val="30"/>
          <w:szCs w:val="30"/>
          <w:cs/>
        </w:rPr>
        <w:t>มีอัตราดอกเบี้ยผันแปรทำให้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582668">
        <w:rPr>
          <w:rFonts w:ascii="Angsana New" w:hAnsi="Angsana New"/>
          <w:sz w:val="30"/>
          <w:szCs w:val="30"/>
          <w:cs/>
        </w:rPr>
        <w:t xml:space="preserve">มีความเสี่ยงด้านอัตราดอกเบี้ย </w:t>
      </w:r>
      <w:r w:rsidR="006F291E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582668">
        <w:rPr>
          <w:rFonts w:ascii="Angsana New" w:hAnsi="Angsana New"/>
          <w:sz w:val="30"/>
          <w:szCs w:val="30"/>
          <w:cs/>
        </w:rPr>
        <w:t>ได้ลด</w:t>
      </w:r>
      <w:r w:rsidR="00D47D20">
        <w:rPr>
          <w:rFonts w:ascii="Angsana New" w:hAnsi="Angsana New" w:hint="cs"/>
          <w:sz w:val="30"/>
          <w:szCs w:val="30"/>
          <w:cs/>
        </w:rPr>
        <w:t xml:space="preserve">          </w:t>
      </w:r>
      <w:r w:rsidR="00582668" w:rsidRPr="00582668">
        <w:rPr>
          <w:rFonts w:ascii="Angsana New" w:hAnsi="Angsana New"/>
          <w:sz w:val="30"/>
          <w:szCs w:val="30"/>
          <w:cs/>
        </w:rPr>
        <w:t xml:space="preserve">ความเสี่ยงดังกล่าวด้วยการทำให้มั่นใจว่าตราสารหนี้และ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 </w:t>
      </w:r>
    </w:p>
    <w:p w14:paraId="187645CC" w14:textId="6417F119" w:rsidR="00E83E89" w:rsidRDefault="00E83E89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05894459" w14:textId="067EA7ED" w:rsidR="00FE262D" w:rsidRPr="00D764E1" w:rsidRDefault="005F14DF" w:rsidP="00A7416B">
      <w:pPr>
        <w:ind w:left="1620"/>
        <w:jc w:val="thaiDistribute"/>
        <w:rPr>
          <w:rFonts w:ascii="Angsana New" w:hAnsi="Angsana New"/>
          <w:i/>
          <w:iCs/>
          <w:sz w:val="30"/>
          <w:szCs w:val="30"/>
        </w:rPr>
      </w:pPr>
      <w:r w:rsidRPr="00D764E1">
        <w:rPr>
          <w:rFonts w:ascii="Angsana New" w:hAnsi="Angsana New" w:hint="cs"/>
          <w:i/>
          <w:i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43FCDA42" w14:textId="67BFE7FE" w:rsidR="005F14DF" w:rsidRDefault="00BD2185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ความเสี่ยงด้านอัตราดอกเบี้ยของกลุ่มบริษัทเกิดขึ้นจากเงินกู้ยืม</w:t>
      </w:r>
      <w:r w:rsidR="001707A3">
        <w:rPr>
          <w:rFonts w:ascii="Angsana New" w:hAnsi="Angsana New" w:hint="cs"/>
          <w:sz w:val="30"/>
          <w:szCs w:val="30"/>
          <w:cs/>
        </w:rPr>
        <w:t xml:space="preserve"> เงินกู้ยืมซึ่งกู้ด้วยอัตราดอกเบี้ย</w:t>
      </w:r>
      <w:r w:rsidR="00C049B5">
        <w:rPr>
          <w:rFonts w:ascii="Angsana New" w:hAnsi="Angsana New" w:hint="cs"/>
          <w:sz w:val="30"/>
          <w:szCs w:val="30"/>
          <w:cs/>
        </w:rPr>
        <w:t>ลอยตัวจะทำให้กลุ่มบริษัทมีความเสี่ยงด้านกระแสเงินสด</w:t>
      </w:r>
      <w:r w:rsidR="007A162C">
        <w:rPr>
          <w:rFonts w:ascii="Angsana New" w:hAnsi="Angsana New" w:hint="cs"/>
          <w:sz w:val="30"/>
          <w:szCs w:val="30"/>
          <w:cs/>
        </w:rPr>
        <w:t xml:space="preserve">ที่เกิดจากอัตรดอกเบี้ย หากอัตราดอกเบี้ยเปลี่ยนแปลงในอัตราร้อยละ </w:t>
      </w:r>
      <w:r w:rsidR="007A162C">
        <w:rPr>
          <w:rFonts w:ascii="Angsana New" w:hAnsi="Angsana New"/>
          <w:sz w:val="30"/>
          <w:szCs w:val="30"/>
        </w:rPr>
        <w:t xml:space="preserve">1 </w:t>
      </w:r>
      <w:r w:rsidR="007A162C">
        <w:rPr>
          <w:rFonts w:ascii="Angsana New" w:hAnsi="Angsana New" w:hint="cs"/>
          <w:sz w:val="30"/>
          <w:szCs w:val="30"/>
          <w:cs/>
        </w:rPr>
        <w:t>ต่อปีโดยที่</w:t>
      </w:r>
      <w:r w:rsidR="0086608D">
        <w:rPr>
          <w:rFonts w:ascii="Angsana New" w:hAnsi="Angsana New" w:hint="cs"/>
          <w:sz w:val="30"/>
          <w:szCs w:val="30"/>
          <w:cs/>
        </w:rPr>
        <w:t>ปัจจัยอื่นทั้งหมดคงที่ ทำให้กำไรก่อนภาษีเงินได้สำหรับปีและส่วนของผู้ถือหุ้นมีผลกระทบ</w:t>
      </w:r>
      <w:r w:rsidR="00F60EA5">
        <w:rPr>
          <w:rFonts w:ascii="Angsana New" w:hAnsi="Angsana New" w:hint="cs"/>
          <w:sz w:val="30"/>
          <w:szCs w:val="30"/>
          <w:cs/>
        </w:rPr>
        <w:t>จากอัตราดอกเบี้ย</w:t>
      </w:r>
      <w:r w:rsidR="009026E1">
        <w:rPr>
          <w:rFonts w:ascii="Angsana New" w:hAnsi="Angsana New" w:hint="cs"/>
          <w:sz w:val="30"/>
          <w:szCs w:val="30"/>
          <w:cs/>
        </w:rPr>
        <w:t>ลอยตัว</w:t>
      </w:r>
      <w:r w:rsidR="00D54A07">
        <w:rPr>
          <w:rFonts w:ascii="Angsana New" w:hAnsi="Angsana New" w:hint="cs"/>
          <w:sz w:val="30"/>
          <w:szCs w:val="30"/>
          <w:cs/>
        </w:rPr>
        <w:t>ของเงินกู้ยืม ดังนี้</w:t>
      </w:r>
    </w:p>
    <w:p w14:paraId="4833D915" w14:textId="12FD8A75" w:rsidR="00D54A07" w:rsidRDefault="00D54A07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990"/>
        <w:gridCol w:w="180"/>
        <w:gridCol w:w="9"/>
        <w:gridCol w:w="981"/>
        <w:gridCol w:w="180"/>
        <w:gridCol w:w="1080"/>
        <w:gridCol w:w="180"/>
        <w:gridCol w:w="1080"/>
      </w:tblGrid>
      <w:tr w:rsidR="00C274E5" w:rsidRPr="00AF29ED" w14:paraId="34B1C3B5" w14:textId="77777777" w:rsidTr="00AF29ED">
        <w:trPr>
          <w:tblHeader/>
        </w:trPr>
        <w:tc>
          <w:tcPr>
            <w:tcW w:w="3510" w:type="dxa"/>
          </w:tcPr>
          <w:p w14:paraId="03D14A98" w14:textId="77777777" w:rsidR="00C274E5" w:rsidRPr="00AF29ED" w:rsidRDefault="00C274E5" w:rsidP="00C63036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4"/>
            <w:hideMark/>
          </w:tcPr>
          <w:p w14:paraId="0F276BAF" w14:textId="4539E55E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65AD078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14FC78C4" w14:textId="27625578" w:rsidR="00C274E5" w:rsidRPr="00AF29ED" w:rsidRDefault="00C274E5" w:rsidP="001E57FA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274E5" w:rsidRPr="00AF29ED" w14:paraId="55C1483C" w14:textId="77777777" w:rsidTr="00AF29ED">
        <w:trPr>
          <w:tblHeader/>
        </w:trPr>
        <w:tc>
          <w:tcPr>
            <w:tcW w:w="3510" w:type="dxa"/>
            <w:vAlign w:val="bottom"/>
            <w:hideMark/>
          </w:tcPr>
          <w:p w14:paraId="22ADBBB1" w14:textId="77777777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7E062CF8" w14:textId="77777777" w:rsidR="00C274E5" w:rsidRPr="00AF29ED" w:rsidRDefault="00C274E5" w:rsidP="00AF29ED">
            <w:pPr>
              <w:pStyle w:val="NoSpacing"/>
              <w:tabs>
                <w:tab w:val="clear" w:pos="4678"/>
                <w:tab w:val="left" w:pos="818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F29ED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4DF824B9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43A5A626" w14:textId="77777777" w:rsidR="00C274E5" w:rsidRPr="00AF29ED" w:rsidRDefault="00C274E5" w:rsidP="00C6303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F29ED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44E3CA95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1DF9A9B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F29ED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2A3B1C67" w14:textId="77777777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8BD6B11" w14:textId="77777777" w:rsidR="00C274E5" w:rsidRPr="00AF29ED" w:rsidRDefault="00C274E5" w:rsidP="00BD5C43">
            <w:pPr>
              <w:pStyle w:val="Pa38"/>
              <w:tabs>
                <w:tab w:val="left" w:pos="991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F29ED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C274E5" w:rsidRPr="00AF29ED" w14:paraId="20FC2D66" w14:textId="77777777" w:rsidTr="00AF29ED">
        <w:trPr>
          <w:tblHeader/>
        </w:trPr>
        <w:tc>
          <w:tcPr>
            <w:tcW w:w="3510" w:type="dxa"/>
          </w:tcPr>
          <w:p w14:paraId="72FD1690" w14:textId="77777777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8"/>
            <w:hideMark/>
          </w:tcPr>
          <w:p w14:paraId="72577A4F" w14:textId="0502FC6D" w:rsidR="00C274E5" w:rsidRPr="00AF29ED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9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74A0A" w:rsidRPr="00AF29E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F29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274E5" w:rsidRPr="00AF29ED" w14:paraId="5F9547CA" w14:textId="77777777" w:rsidTr="00AF29ED">
        <w:tc>
          <w:tcPr>
            <w:tcW w:w="3510" w:type="dxa"/>
          </w:tcPr>
          <w:p w14:paraId="05666FE9" w14:textId="4449EADA" w:rsidR="00C274E5" w:rsidRPr="00AF29ED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9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C34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45DFE68E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399CB62B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4C056EA1" w14:textId="77777777" w:rsidR="00C274E5" w:rsidRPr="00AF29ED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71FC9F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502FB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8018E5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7EE7F" w14:textId="77777777" w:rsidR="00C274E5" w:rsidRPr="00AF29ED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4E5" w:rsidRPr="00AF29ED" w14:paraId="2D27D329" w14:textId="77777777" w:rsidTr="003C344E">
        <w:tc>
          <w:tcPr>
            <w:tcW w:w="3510" w:type="dxa"/>
            <w:hideMark/>
          </w:tcPr>
          <w:p w14:paraId="7CEFFF6C" w14:textId="77777777" w:rsidR="00C274E5" w:rsidRPr="0054268C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268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1E26D9C8" w14:textId="7A690A94" w:rsidR="00C274E5" w:rsidRPr="0054268C" w:rsidRDefault="00F46FE2" w:rsidP="006D02B9">
            <w:pPr>
              <w:pStyle w:val="NoSpacing"/>
              <w:spacing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633E9" w:rsidRPr="00542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89" w:type="dxa"/>
            <w:gridSpan w:val="2"/>
          </w:tcPr>
          <w:p w14:paraId="537D97C2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1433DFF8" w14:textId="27811421" w:rsidR="00C274E5" w:rsidRPr="0054268C" w:rsidRDefault="005633E9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6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46FE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426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6FE2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 w:rsidRPr="005426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523F58D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8FEE7F" w14:textId="25553B20" w:rsidR="00C274E5" w:rsidRPr="0054268C" w:rsidRDefault="005633E9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68C">
              <w:rPr>
                <w:rFonts w:asciiTheme="majorBidi" w:hAnsiTheme="majorBidi" w:cstheme="majorBidi"/>
                <w:sz w:val="28"/>
                <w:szCs w:val="28"/>
              </w:rPr>
              <w:t>3,490</w:t>
            </w:r>
          </w:p>
        </w:tc>
        <w:tc>
          <w:tcPr>
            <w:tcW w:w="180" w:type="dxa"/>
          </w:tcPr>
          <w:p w14:paraId="7FBD7AE4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20674E" w14:textId="08BF85D4" w:rsidR="00C274E5" w:rsidRPr="0054268C" w:rsidRDefault="005633E9" w:rsidP="00C023A6">
            <w:pPr>
              <w:pStyle w:val="NoSpacing"/>
              <w:tabs>
                <w:tab w:val="clear" w:pos="907"/>
                <w:tab w:val="left" w:pos="9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68C">
              <w:rPr>
                <w:rFonts w:asciiTheme="majorBidi" w:hAnsiTheme="majorBidi" w:cstheme="majorBidi"/>
                <w:sz w:val="28"/>
                <w:szCs w:val="28"/>
              </w:rPr>
              <w:t>(3,490)</w:t>
            </w:r>
          </w:p>
        </w:tc>
      </w:tr>
      <w:tr w:rsidR="00C274E5" w:rsidRPr="00AF29ED" w14:paraId="727B1CC1" w14:textId="77777777" w:rsidTr="00AF29ED">
        <w:tc>
          <w:tcPr>
            <w:tcW w:w="3510" w:type="dxa"/>
          </w:tcPr>
          <w:p w14:paraId="5378656D" w14:textId="77777777" w:rsidR="00C274E5" w:rsidRPr="0054268C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D7F99D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148FCEE9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6C017012" w14:textId="77777777" w:rsidR="00C274E5" w:rsidRPr="0054268C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3561EC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FA461E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60CD42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F2714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274E5" w:rsidRPr="00AF29ED" w14:paraId="3EA69359" w14:textId="77777777" w:rsidTr="00AF29ED">
        <w:tc>
          <w:tcPr>
            <w:tcW w:w="3510" w:type="dxa"/>
          </w:tcPr>
          <w:p w14:paraId="780B06EE" w14:textId="27CAE6A4" w:rsidR="00C274E5" w:rsidRPr="0054268C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6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C344E" w:rsidRPr="005426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5A15CB2D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11205AC9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14797E7" w14:textId="77777777" w:rsidR="00C274E5" w:rsidRPr="0054268C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9B4C50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CB7946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F82E99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077F3" w14:textId="77777777" w:rsidR="00C274E5" w:rsidRPr="0054268C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344E" w:rsidRPr="00AF29ED" w14:paraId="05DCC47D" w14:textId="77777777" w:rsidTr="00AF29ED">
        <w:trPr>
          <w:trHeight w:val="209"/>
        </w:trPr>
        <w:tc>
          <w:tcPr>
            <w:tcW w:w="3510" w:type="dxa"/>
          </w:tcPr>
          <w:p w14:paraId="176F90BB" w14:textId="5B2CD4C5" w:rsidR="003C344E" w:rsidRPr="0054268C" w:rsidRDefault="003C344E" w:rsidP="003C344E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268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2E100FC8" w14:textId="6B6B51F5" w:rsidR="003C344E" w:rsidRPr="0054268C" w:rsidRDefault="003C344E" w:rsidP="003C344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68C">
              <w:rPr>
                <w:rFonts w:asciiTheme="majorBidi" w:hAnsiTheme="majorBidi" w:cstheme="majorBidi"/>
                <w:sz w:val="28"/>
                <w:szCs w:val="28"/>
              </w:rPr>
              <w:t>7,115</w:t>
            </w:r>
          </w:p>
        </w:tc>
        <w:tc>
          <w:tcPr>
            <w:tcW w:w="189" w:type="dxa"/>
            <w:gridSpan w:val="2"/>
          </w:tcPr>
          <w:p w14:paraId="393A27D3" w14:textId="77777777" w:rsidR="003C344E" w:rsidRPr="0054268C" w:rsidRDefault="003C344E" w:rsidP="003C344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07169E07" w14:textId="5D3B8423" w:rsidR="003C344E" w:rsidRPr="0054268C" w:rsidRDefault="003C344E" w:rsidP="003C344E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68C">
              <w:rPr>
                <w:rFonts w:asciiTheme="majorBidi" w:hAnsiTheme="majorBidi" w:cstheme="majorBidi"/>
                <w:sz w:val="28"/>
                <w:szCs w:val="28"/>
              </w:rPr>
              <w:t>(7,115)</w:t>
            </w:r>
          </w:p>
        </w:tc>
        <w:tc>
          <w:tcPr>
            <w:tcW w:w="180" w:type="dxa"/>
          </w:tcPr>
          <w:p w14:paraId="09B913E4" w14:textId="77777777" w:rsidR="003C344E" w:rsidRPr="0054268C" w:rsidRDefault="003C344E" w:rsidP="003C344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CBECA" w14:textId="419B87F0" w:rsidR="003C344E" w:rsidRPr="0054268C" w:rsidRDefault="003C344E" w:rsidP="003C344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68C">
              <w:rPr>
                <w:rFonts w:asciiTheme="majorBidi" w:hAnsiTheme="majorBidi" w:cstheme="majorBidi"/>
                <w:sz w:val="28"/>
                <w:szCs w:val="28"/>
              </w:rPr>
              <w:t>5,824</w:t>
            </w:r>
          </w:p>
        </w:tc>
        <w:tc>
          <w:tcPr>
            <w:tcW w:w="180" w:type="dxa"/>
          </w:tcPr>
          <w:p w14:paraId="616FFE42" w14:textId="77777777" w:rsidR="003C344E" w:rsidRPr="0054268C" w:rsidRDefault="003C344E" w:rsidP="003C344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7A10A1" w14:textId="4927AF42" w:rsidR="003C344E" w:rsidRPr="0054268C" w:rsidRDefault="003C344E" w:rsidP="003C344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68C">
              <w:rPr>
                <w:rFonts w:asciiTheme="majorBidi" w:hAnsiTheme="majorBidi" w:cstheme="majorBidi"/>
                <w:sz w:val="28"/>
                <w:szCs w:val="28"/>
              </w:rPr>
              <w:t>(5,824)</w:t>
            </w:r>
          </w:p>
        </w:tc>
      </w:tr>
    </w:tbl>
    <w:p w14:paraId="3A427EC8" w14:textId="77777777" w:rsidR="00FE262D" w:rsidRPr="00A7416B" w:rsidRDefault="00FE262D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6B2F96D0" w14:textId="32A7F8F7" w:rsidR="00575580" w:rsidRPr="006B07E9" w:rsidRDefault="00575580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B07E9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51F1EFE5" w14:textId="4455503E" w:rsidR="00575580" w:rsidRPr="00603E7A" w:rsidRDefault="00575580" w:rsidP="0057558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B639DDC" w14:textId="6DC58E04" w:rsidR="00136CB2" w:rsidRDefault="00575580" w:rsidP="00136CB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3D42" w:rsidRPr="006B07E9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6B07E9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</w:t>
      </w:r>
      <w:r w:rsidR="00B27777" w:rsidRPr="006B07E9">
        <w:rPr>
          <w:rFonts w:ascii="Angsana New" w:hAnsi="Angsana New"/>
          <w:sz w:val="30"/>
          <w:szCs w:val="30"/>
        </w:rPr>
        <w:t xml:space="preserve">   </w:t>
      </w:r>
      <w:r w:rsidRPr="006B07E9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</w:t>
      </w:r>
      <w:r w:rsidR="00136CB2">
        <w:rPr>
          <w:rFonts w:ascii="Angsana New" w:hAnsi="Angsana New" w:hint="cs"/>
          <w:sz w:val="30"/>
          <w:szCs w:val="30"/>
          <w:cs/>
        </w:rPr>
        <w:t>ญ</w:t>
      </w:r>
    </w:p>
    <w:p w14:paraId="4EE61AFA" w14:textId="63AE111F" w:rsidR="00D764E1" w:rsidRDefault="00D764E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3402079" w14:textId="25FDF9C4" w:rsidR="00B43339" w:rsidRPr="00136CB2" w:rsidRDefault="00BF37A4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6CB2">
        <w:rPr>
          <w:rFonts w:ascii="Angsana New" w:hAnsi="Angsana New"/>
          <w:bCs/>
          <w:sz w:val="30"/>
          <w:szCs w:val="30"/>
          <w:cs/>
        </w:rPr>
        <w:t>ภา</w:t>
      </w:r>
      <w:r w:rsidR="00A06FD7" w:rsidRPr="00136CB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136CB2">
        <w:rPr>
          <w:rFonts w:ascii="Angsana New" w:hAnsi="Angsana New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E2A8013" w14:textId="356E81AB" w:rsidR="00A9387A" w:rsidRPr="007740A1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89"/>
        <w:gridCol w:w="271"/>
        <w:gridCol w:w="1002"/>
        <w:gridCol w:w="271"/>
        <w:gridCol w:w="1082"/>
        <w:gridCol w:w="271"/>
        <w:gridCol w:w="1073"/>
      </w:tblGrid>
      <w:tr w:rsidR="00575580" w:rsidRPr="000E384D" w14:paraId="40E7EB4C" w14:textId="77777777" w:rsidTr="00A07D28">
        <w:trPr>
          <w:tblHeader/>
        </w:trPr>
        <w:tc>
          <w:tcPr>
            <w:tcW w:w="2328" w:type="pct"/>
            <w:shd w:val="clear" w:color="auto" w:fill="auto"/>
          </w:tcPr>
          <w:p w14:paraId="17250515" w14:textId="77777777" w:rsidR="00575580" w:rsidRPr="000E384D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pct"/>
            <w:gridSpan w:val="3"/>
            <w:shd w:val="clear" w:color="auto" w:fill="auto"/>
          </w:tcPr>
          <w:p w14:paraId="0240A96F" w14:textId="4C9B11CC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5B0C0A6" w14:textId="77777777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68DB520F" w14:textId="5E64659D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5580" w:rsidRPr="000E384D" w14:paraId="4D08E976" w14:textId="77777777" w:rsidTr="00A07D28">
        <w:trPr>
          <w:trHeight w:val="344"/>
          <w:tblHeader/>
        </w:trPr>
        <w:tc>
          <w:tcPr>
            <w:tcW w:w="2328" w:type="pct"/>
            <w:shd w:val="clear" w:color="auto" w:fill="auto"/>
          </w:tcPr>
          <w:p w14:paraId="1C3A95B5" w14:textId="3FA18BDC" w:rsidR="00575580" w:rsidRPr="000E384D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E8E0518" w14:textId="7F5D15C1" w:rsidR="00575580" w:rsidRPr="000E384D" w:rsidRDefault="00C605FF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3C34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9661001" w14:textId="77777777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B80EF99" w14:textId="1293D4F9" w:rsidR="00575580" w:rsidRPr="000E384D" w:rsidRDefault="00C605FF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3C344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C749685" w14:textId="77777777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BF79A2" w14:textId="50AAB33E" w:rsidR="00575580" w:rsidRPr="000E384D" w:rsidRDefault="00C605FF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3C34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FAA0582" w14:textId="77777777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8A214E9" w14:textId="25B6B46E" w:rsidR="00575580" w:rsidRPr="000E384D" w:rsidRDefault="00C605FF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256</w:t>
            </w:r>
            <w:r w:rsidR="003C344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75580" w:rsidRPr="000E384D" w14:paraId="5EC59213" w14:textId="77777777" w:rsidTr="00D940CC">
        <w:trPr>
          <w:tblHeader/>
        </w:trPr>
        <w:tc>
          <w:tcPr>
            <w:tcW w:w="2328" w:type="pct"/>
            <w:shd w:val="clear" w:color="auto" w:fill="auto"/>
            <w:vAlign w:val="center"/>
          </w:tcPr>
          <w:p w14:paraId="69F14442" w14:textId="77777777" w:rsidR="00575580" w:rsidRPr="000E384D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2" w:type="pct"/>
            <w:gridSpan w:val="7"/>
            <w:shd w:val="clear" w:color="auto" w:fill="auto"/>
          </w:tcPr>
          <w:p w14:paraId="67D4837F" w14:textId="7792DCA3" w:rsidR="00575580" w:rsidRPr="000E384D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38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E38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E38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5580" w:rsidRPr="000E384D" w14:paraId="01A3ACEB" w14:textId="77777777" w:rsidTr="00F75448">
        <w:tc>
          <w:tcPr>
            <w:tcW w:w="2328" w:type="pct"/>
            <w:shd w:val="clear" w:color="auto" w:fill="auto"/>
          </w:tcPr>
          <w:p w14:paraId="5C81D52B" w14:textId="47D5ED17" w:rsidR="00575580" w:rsidRPr="000E384D" w:rsidRDefault="00575580" w:rsidP="008E77C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="004661FF" w:rsidRPr="000E384D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7BDBAC88" w14:textId="77777777" w:rsidR="00575580" w:rsidRPr="000E384D" w:rsidRDefault="00575580" w:rsidP="008E77C1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76DC69" w14:textId="77777777" w:rsidR="00575580" w:rsidRPr="000E384D" w:rsidRDefault="00575580" w:rsidP="008E77C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BF27D7D" w14:textId="77777777" w:rsidR="00575580" w:rsidRPr="000E384D" w:rsidRDefault="00575580" w:rsidP="008E77C1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0C4F9FB" w14:textId="77777777" w:rsidR="00575580" w:rsidRPr="000E384D" w:rsidRDefault="00575580" w:rsidP="008E77C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B6D64A" w14:textId="77777777" w:rsidR="00575580" w:rsidRPr="000E384D" w:rsidRDefault="00575580" w:rsidP="008E77C1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47D95B" w14:textId="77777777" w:rsidR="00575580" w:rsidRPr="000E384D" w:rsidRDefault="00575580" w:rsidP="008E77C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36A574A" w14:textId="77777777" w:rsidR="00575580" w:rsidRPr="000E384D" w:rsidRDefault="00575580" w:rsidP="008E77C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44E" w:rsidRPr="000E384D" w14:paraId="4B39F733" w14:textId="77777777" w:rsidTr="00F75448">
        <w:tc>
          <w:tcPr>
            <w:tcW w:w="2328" w:type="pct"/>
            <w:shd w:val="clear" w:color="auto" w:fill="auto"/>
          </w:tcPr>
          <w:p w14:paraId="78794097" w14:textId="2574CDDB" w:rsidR="003C344E" w:rsidRPr="000E384D" w:rsidRDefault="003C344E" w:rsidP="003C344E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EAFE481" w14:textId="36DA71FD" w:rsidR="003C344E" w:rsidRPr="000E384D" w:rsidRDefault="00E10DD5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1CDE0840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0CEF3B7F" w14:textId="62DC1CED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50CA2C1C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70B181E" w14:textId="7F74553F" w:rsidR="003C344E" w:rsidRPr="000E384D" w:rsidRDefault="00E10DD5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7FA930F4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8C7FCCD" w14:textId="1C9464B4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3C344E" w:rsidRPr="000E384D" w14:paraId="620A1E9B" w14:textId="77777777" w:rsidTr="00F75448">
        <w:tc>
          <w:tcPr>
            <w:tcW w:w="2328" w:type="pct"/>
            <w:shd w:val="clear" w:color="auto" w:fill="auto"/>
          </w:tcPr>
          <w:p w14:paraId="26587CA6" w14:textId="77777777" w:rsidR="003C344E" w:rsidRPr="000E384D" w:rsidRDefault="003C344E" w:rsidP="003C344E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2BB2ACAB" w14:textId="77777777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096F717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3A91CE1A" w14:textId="77777777" w:rsidR="003C344E" w:rsidRPr="000E384D" w:rsidRDefault="003C344E" w:rsidP="003C344E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69C7D63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C82F7E9" w14:textId="77777777" w:rsidR="003C344E" w:rsidRPr="000E384D" w:rsidRDefault="003C344E" w:rsidP="003C344E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6D8149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F05869E" w14:textId="77777777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C344E" w:rsidRPr="000E384D" w14:paraId="1BCA53E4" w14:textId="77777777" w:rsidTr="00A07D28">
        <w:tc>
          <w:tcPr>
            <w:tcW w:w="2328" w:type="pct"/>
            <w:shd w:val="clear" w:color="auto" w:fill="auto"/>
          </w:tcPr>
          <w:p w14:paraId="39451DE4" w14:textId="7E33DCF2" w:rsidR="003C344E" w:rsidRPr="000E384D" w:rsidRDefault="003C344E" w:rsidP="003C344E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38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3" w:type="pct"/>
            <w:shd w:val="clear" w:color="auto" w:fill="auto"/>
          </w:tcPr>
          <w:p w14:paraId="2B9877CA" w14:textId="77777777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338508F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773F0F" w14:textId="77777777" w:rsidR="003C344E" w:rsidRPr="000E384D" w:rsidRDefault="003C344E" w:rsidP="003C344E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3BB1CBB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C4A1C8F" w14:textId="77777777" w:rsidR="003C344E" w:rsidRPr="000E384D" w:rsidRDefault="003C344E" w:rsidP="003C344E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2365FA1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AFFA0D8" w14:textId="77777777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C344E" w:rsidRPr="000E384D" w14:paraId="3E573B34" w14:textId="77777777" w:rsidTr="00A07D28">
        <w:tc>
          <w:tcPr>
            <w:tcW w:w="2328" w:type="pct"/>
            <w:shd w:val="clear" w:color="auto" w:fill="auto"/>
          </w:tcPr>
          <w:p w14:paraId="3C010800" w14:textId="613A07C0" w:rsidR="003C344E" w:rsidRPr="000E384D" w:rsidRDefault="003C344E" w:rsidP="003C344E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384D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3" w:type="pct"/>
            <w:shd w:val="clear" w:color="auto" w:fill="auto"/>
          </w:tcPr>
          <w:p w14:paraId="0E9CCE5B" w14:textId="499123E8" w:rsidR="003C344E" w:rsidRPr="000E384D" w:rsidRDefault="00943825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280,859</w:t>
            </w:r>
          </w:p>
        </w:tc>
        <w:tc>
          <w:tcPr>
            <w:tcW w:w="146" w:type="pct"/>
            <w:shd w:val="clear" w:color="auto" w:fill="auto"/>
          </w:tcPr>
          <w:p w14:paraId="30A5312E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C5C8D6C" w14:textId="1F169D20" w:rsidR="003C344E" w:rsidRPr="000E384D" w:rsidRDefault="003C344E" w:rsidP="003C344E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225,643</w:t>
            </w:r>
          </w:p>
        </w:tc>
        <w:tc>
          <w:tcPr>
            <w:tcW w:w="146" w:type="pct"/>
            <w:shd w:val="clear" w:color="auto" w:fill="auto"/>
          </w:tcPr>
          <w:p w14:paraId="15AA4EAA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1988ED9" w14:textId="75F70B7C" w:rsidR="003C344E" w:rsidRPr="000E384D" w:rsidRDefault="00943825" w:rsidP="003C344E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251,285</w:t>
            </w:r>
          </w:p>
        </w:tc>
        <w:tc>
          <w:tcPr>
            <w:tcW w:w="146" w:type="pct"/>
            <w:shd w:val="clear" w:color="auto" w:fill="auto"/>
          </w:tcPr>
          <w:p w14:paraId="14ACF26D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9DD0009" w14:textId="78294AD4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175,910</w:t>
            </w:r>
          </w:p>
        </w:tc>
      </w:tr>
      <w:tr w:rsidR="003C344E" w:rsidRPr="000E384D" w14:paraId="6D75C77E" w14:textId="77777777" w:rsidTr="00A07D28">
        <w:tc>
          <w:tcPr>
            <w:tcW w:w="2328" w:type="pct"/>
            <w:shd w:val="clear" w:color="auto" w:fill="auto"/>
          </w:tcPr>
          <w:p w14:paraId="676416E7" w14:textId="180FC186" w:rsidR="003C344E" w:rsidRPr="000E384D" w:rsidRDefault="003C344E" w:rsidP="003C344E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33" w:type="pct"/>
            <w:shd w:val="clear" w:color="auto" w:fill="auto"/>
          </w:tcPr>
          <w:p w14:paraId="05CF88DE" w14:textId="0DD6D3D5" w:rsidR="003C344E" w:rsidRPr="000E384D" w:rsidRDefault="00E10DD5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203,680</w:t>
            </w:r>
          </w:p>
        </w:tc>
        <w:tc>
          <w:tcPr>
            <w:tcW w:w="146" w:type="pct"/>
            <w:shd w:val="clear" w:color="auto" w:fill="auto"/>
          </w:tcPr>
          <w:p w14:paraId="05C2642D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D89B651" w14:textId="4834F081" w:rsidR="003C344E" w:rsidRPr="000E384D" w:rsidRDefault="003C344E" w:rsidP="003C344E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351,982</w:t>
            </w:r>
          </w:p>
        </w:tc>
        <w:tc>
          <w:tcPr>
            <w:tcW w:w="146" w:type="pct"/>
            <w:shd w:val="clear" w:color="auto" w:fill="auto"/>
          </w:tcPr>
          <w:p w14:paraId="7723FC17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8B072D" w14:textId="7FAEDF37" w:rsidR="003C344E" w:rsidRPr="000E384D" w:rsidRDefault="00E10DD5" w:rsidP="003C344E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196</w:t>
            </w:r>
            <w:r>
              <w:rPr>
                <w:rFonts w:ascii="Angsana New" w:hAnsi="Angsana New"/>
                <w:sz w:val="30"/>
                <w:szCs w:val="30"/>
              </w:rPr>
              <w:t>,964</w:t>
            </w:r>
          </w:p>
        </w:tc>
        <w:tc>
          <w:tcPr>
            <w:tcW w:w="146" w:type="pct"/>
            <w:shd w:val="clear" w:color="auto" w:fill="auto"/>
          </w:tcPr>
          <w:p w14:paraId="029F16E7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C3E4F52" w14:textId="2A67584C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346,556</w:t>
            </w:r>
          </w:p>
        </w:tc>
      </w:tr>
      <w:tr w:rsidR="003C344E" w:rsidRPr="000E384D" w14:paraId="0B4A9BAB" w14:textId="77777777" w:rsidTr="00A07D28">
        <w:tc>
          <w:tcPr>
            <w:tcW w:w="2328" w:type="pct"/>
            <w:shd w:val="clear" w:color="auto" w:fill="auto"/>
          </w:tcPr>
          <w:p w14:paraId="0665881F" w14:textId="549EB213" w:rsidR="003C344E" w:rsidRPr="000E384D" w:rsidRDefault="003C344E" w:rsidP="003C344E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533" w:type="pct"/>
            <w:shd w:val="clear" w:color="auto" w:fill="auto"/>
          </w:tcPr>
          <w:p w14:paraId="0023BD4C" w14:textId="26FD71BC" w:rsidR="003C344E" w:rsidRPr="000E384D" w:rsidRDefault="00C74C44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10,792</w:t>
            </w:r>
          </w:p>
        </w:tc>
        <w:tc>
          <w:tcPr>
            <w:tcW w:w="146" w:type="pct"/>
            <w:shd w:val="clear" w:color="auto" w:fill="auto"/>
          </w:tcPr>
          <w:p w14:paraId="7621AA47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48E634E" w14:textId="128F9B06" w:rsidR="003C344E" w:rsidRPr="000E384D" w:rsidRDefault="003C344E" w:rsidP="003C344E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16,881</w:t>
            </w:r>
          </w:p>
        </w:tc>
        <w:tc>
          <w:tcPr>
            <w:tcW w:w="146" w:type="pct"/>
            <w:shd w:val="clear" w:color="auto" w:fill="auto"/>
          </w:tcPr>
          <w:p w14:paraId="65844C6C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74C811" w14:textId="5B5BC408" w:rsidR="003C344E" w:rsidRPr="000E384D" w:rsidRDefault="00C74C44" w:rsidP="003C344E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5,865</w:t>
            </w:r>
          </w:p>
        </w:tc>
        <w:tc>
          <w:tcPr>
            <w:tcW w:w="146" w:type="pct"/>
            <w:shd w:val="clear" w:color="auto" w:fill="auto"/>
          </w:tcPr>
          <w:p w14:paraId="5E2BFF2D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8E95ABB" w14:textId="4A4FF75F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9,880</w:t>
            </w:r>
          </w:p>
        </w:tc>
      </w:tr>
      <w:tr w:rsidR="003C344E" w:rsidRPr="000E384D" w14:paraId="02563204" w14:textId="77777777" w:rsidTr="00A07D28">
        <w:tc>
          <w:tcPr>
            <w:tcW w:w="2328" w:type="pct"/>
            <w:shd w:val="clear" w:color="auto" w:fill="auto"/>
          </w:tcPr>
          <w:p w14:paraId="26FCEC1A" w14:textId="06455ADF" w:rsidR="003C344E" w:rsidRPr="000E384D" w:rsidRDefault="003C344E" w:rsidP="003C344E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 w:hint="cs"/>
                <w:sz w:val="30"/>
                <w:szCs w:val="30"/>
                <w:cs/>
              </w:rPr>
              <w:t>สัญญาอื่น ๆ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FFA7BA9" w14:textId="672C808A" w:rsidR="003C344E" w:rsidRPr="000E384D" w:rsidRDefault="00943825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146" w:type="pct"/>
            <w:shd w:val="clear" w:color="auto" w:fill="auto"/>
          </w:tcPr>
          <w:p w14:paraId="5766D08B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E5B4FA5" w14:textId="327A9581" w:rsidR="003C344E" w:rsidRPr="000E384D" w:rsidRDefault="003C344E" w:rsidP="003C344E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146" w:type="pct"/>
            <w:shd w:val="clear" w:color="auto" w:fill="auto"/>
          </w:tcPr>
          <w:p w14:paraId="300B3D0B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A318924" w14:textId="40BD78A7" w:rsidR="003C344E" w:rsidRPr="000E384D" w:rsidRDefault="00CA4098" w:rsidP="003C344E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146" w:type="pct"/>
            <w:shd w:val="clear" w:color="auto" w:fill="auto"/>
          </w:tcPr>
          <w:p w14:paraId="1967021F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FC92326" w14:textId="26A680DB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</w:tr>
      <w:tr w:rsidR="003C344E" w:rsidRPr="000E384D" w14:paraId="20ECF51F" w14:textId="77777777" w:rsidTr="00A07D28">
        <w:tc>
          <w:tcPr>
            <w:tcW w:w="2328" w:type="pct"/>
            <w:shd w:val="clear" w:color="auto" w:fill="auto"/>
          </w:tcPr>
          <w:p w14:paraId="3FC96253" w14:textId="16713D28" w:rsidR="003C344E" w:rsidRPr="000E384D" w:rsidRDefault="003C344E" w:rsidP="003C344E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38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DDB4" w14:textId="19262973" w:rsidR="003C344E" w:rsidRPr="000E384D" w:rsidRDefault="00943825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504,517</w:t>
            </w:r>
          </w:p>
        </w:tc>
        <w:tc>
          <w:tcPr>
            <w:tcW w:w="146" w:type="pct"/>
            <w:shd w:val="clear" w:color="auto" w:fill="auto"/>
          </w:tcPr>
          <w:p w14:paraId="13BEFAD1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8CEC9" w14:textId="0834B1DA" w:rsidR="003C344E" w:rsidRPr="000E384D" w:rsidRDefault="003C344E" w:rsidP="003C344E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596,052</w:t>
            </w:r>
          </w:p>
        </w:tc>
        <w:tc>
          <w:tcPr>
            <w:tcW w:w="146" w:type="pct"/>
            <w:shd w:val="clear" w:color="auto" w:fill="auto"/>
          </w:tcPr>
          <w:p w14:paraId="0711CAF7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2651" w14:textId="3FD4464D" w:rsidR="003C344E" w:rsidRPr="000E384D" w:rsidRDefault="00943825" w:rsidP="003C344E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455,454</w:t>
            </w:r>
          </w:p>
        </w:tc>
        <w:tc>
          <w:tcPr>
            <w:tcW w:w="146" w:type="pct"/>
            <w:shd w:val="clear" w:color="auto" w:fill="auto"/>
          </w:tcPr>
          <w:p w14:paraId="445EE14B" w14:textId="77777777" w:rsidR="003C344E" w:rsidRPr="000E384D" w:rsidRDefault="003C344E" w:rsidP="003C344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5DB5B" w14:textId="0721BBCD" w:rsidR="003C344E" w:rsidRPr="000E384D" w:rsidRDefault="003C344E" w:rsidP="003C344E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533,756</w:t>
            </w:r>
          </w:p>
        </w:tc>
      </w:tr>
    </w:tbl>
    <w:p w14:paraId="4599A6CB" w14:textId="3B84AC3A" w:rsidR="009A50DF" w:rsidRPr="007740A1" w:rsidRDefault="009A50DF">
      <w:pPr>
        <w:spacing w:line="240" w:lineRule="auto"/>
        <w:rPr>
          <w:rFonts w:ascii="Angsana New" w:hAnsi="Angsana New"/>
          <w:sz w:val="30"/>
          <w:szCs w:val="30"/>
        </w:rPr>
      </w:pPr>
    </w:p>
    <w:p w14:paraId="27E7418D" w14:textId="6E0A6953" w:rsidR="00575580" w:rsidRPr="00E546FA" w:rsidRDefault="00575580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546FA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20777FDB" w14:textId="2370B1ED" w:rsidR="00451F92" w:rsidRPr="007740A1" w:rsidRDefault="00451F92" w:rsidP="00451F9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F80AF70" w14:textId="10528415" w:rsidR="00C82201" w:rsidRPr="00A7416B" w:rsidRDefault="00C82201" w:rsidP="00C82201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A7416B">
        <w:rPr>
          <w:rFonts w:ascii="Angsana New" w:hAnsi="Angsana New"/>
          <w:sz w:val="30"/>
          <w:szCs w:val="30"/>
          <w:cs/>
        </w:rPr>
        <w:t xml:space="preserve">ในปี </w:t>
      </w:r>
      <w:r w:rsidRPr="00FF3F22">
        <w:rPr>
          <w:rFonts w:ascii="Angsana New" w:hAnsi="Angsana New"/>
          <w:sz w:val="30"/>
          <w:szCs w:val="30"/>
        </w:rPr>
        <w:t>2562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 </w:t>
      </w:r>
      <w:r>
        <w:rPr>
          <w:rFonts w:ascii="Angsana New" w:hAnsi="Angsana New"/>
          <w:sz w:val="30"/>
          <w:szCs w:val="30"/>
        </w:rPr>
        <w:t xml:space="preserve">        </w:t>
      </w:r>
      <w:r w:rsidRPr="00A7416B">
        <w:rPr>
          <w:rFonts w:ascii="Angsana New" w:hAnsi="Angsana New"/>
          <w:sz w:val="30"/>
          <w:szCs w:val="30"/>
          <w:cs/>
        </w:rPr>
        <w:t>รีซอสเซส (ประเทศไทย) จำกัด (“</w:t>
      </w:r>
      <w:r w:rsidRPr="00A7416B">
        <w:rPr>
          <w:rFonts w:ascii="Angsana New" w:hAnsi="Angsana New"/>
          <w:sz w:val="30"/>
          <w:szCs w:val="30"/>
        </w:rPr>
        <w:t xml:space="preserve">ECOR”) </w:t>
      </w:r>
      <w:r w:rsidRPr="00A7416B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A7416B">
        <w:rPr>
          <w:rFonts w:ascii="Angsana New" w:hAnsi="Angsana New"/>
          <w:sz w:val="30"/>
          <w:szCs w:val="30"/>
        </w:rPr>
        <w:t xml:space="preserve">ECOR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FF3F22">
        <w:rPr>
          <w:rFonts w:ascii="Angsana New" w:hAnsi="Angsana New"/>
          <w:sz w:val="30"/>
          <w:szCs w:val="30"/>
        </w:rPr>
        <w:t>22</w:t>
      </w:r>
      <w:r w:rsidRPr="00A741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บริษัทได้รับ     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A7416B">
        <w:rPr>
          <w:rFonts w:ascii="Angsana New" w:hAnsi="Angsana New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FF3F22">
        <w:rPr>
          <w:rFonts w:ascii="Angsana New" w:hAnsi="Angsana New"/>
          <w:sz w:val="30"/>
          <w:szCs w:val="30"/>
        </w:rPr>
        <w:t>40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71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Pr="00FF3F22">
        <w:rPr>
          <w:rFonts w:ascii="Angsana New" w:hAnsi="Angsana New"/>
          <w:sz w:val="30"/>
          <w:szCs w:val="30"/>
        </w:rPr>
        <w:t>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</w:t>
      </w:r>
      <w:r w:rsidRPr="00A7416B">
        <w:rPr>
          <w:rFonts w:ascii="Angsana New" w:hAnsi="Angsana New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A7416B">
        <w:rPr>
          <w:rFonts w:ascii="Angsana New" w:hAnsi="Angsana New"/>
          <w:sz w:val="30"/>
          <w:szCs w:val="30"/>
        </w:rPr>
        <w:t xml:space="preserve">ECOR      </w:t>
      </w:r>
      <w:r w:rsidRPr="00A7416B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FF3F22">
        <w:rPr>
          <w:rFonts w:ascii="Angsana New" w:hAnsi="Angsana New"/>
          <w:sz w:val="30"/>
          <w:szCs w:val="30"/>
        </w:rPr>
        <w:t>24</w:t>
      </w:r>
      <w:r w:rsidRPr="00A741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</w:rPr>
        <w:t xml:space="preserve"> ECOR          </w:t>
      </w:r>
      <w:r w:rsidRPr="00A7416B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Pr="00FF3F22">
        <w:rPr>
          <w:rFonts w:ascii="Angsana New" w:hAnsi="Angsana New"/>
          <w:sz w:val="30"/>
          <w:szCs w:val="30"/>
        </w:rPr>
        <w:t>12</w:t>
      </w:r>
      <w:r w:rsidRPr="00A741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Pr="00FF3F22">
        <w:rPr>
          <w:rFonts w:ascii="Angsana New" w:hAnsi="Angsana New"/>
          <w:sz w:val="30"/>
          <w:szCs w:val="30"/>
        </w:rPr>
        <w:t>26</w:t>
      </w:r>
      <w:r w:rsidRPr="00A741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ศาลแพ่งมีคำพิพากษาให้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ปฏิบัติตาม 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A7416B">
        <w:rPr>
          <w:rFonts w:ascii="Angsana New" w:hAnsi="Angsana New"/>
          <w:sz w:val="30"/>
          <w:szCs w:val="30"/>
          <w:cs/>
        </w:rPr>
        <w:t xml:space="preserve">คำชี้ขาดของคณะอนุญาโตตุลาการและให้ยกคำร้องที่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>ขอให้เพิกถอนคำชี้ขาดของอนุญาโตตุลาการ ต่อมา</w:t>
      </w:r>
      <w:r>
        <w:rPr>
          <w:rFonts w:ascii="Angsana New" w:hAnsi="Angsana New"/>
          <w:sz w:val="30"/>
          <w:szCs w:val="30"/>
        </w:rPr>
        <w:t xml:space="preserve">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F3F22">
        <w:rPr>
          <w:rFonts w:ascii="Angsana New" w:hAnsi="Angsana New"/>
          <w:sz w:val="30"/>
          <w:szCs w:val="30"/>
        </w:rPr>
        <w:t>6</w:t>
      </w:r>
      <w:r w:rsidRPr="00A7416B">
        <w:rPr>
          <w:rFonts w:ascii="Angsana New" w:hAnsi="Angsana New"/>
          <w:sz w:val="30"/>
          <w:szCs w:val="30"/>
          <w:cs/>
        </w:rPr>
        <w:t xml:space="preserve"> ตุลาคม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</w:rPr>
        <w:t xml:space="preserve"> ECOR </w:t>
      </w:r>
      <w:r w:rsidRPr="00A7416B">
        <w:rPr>
          <w:rFonts w:ascii="Angsana New" w:hAnsi="Angsana New"/>
          <w:sz w:val="30"/>
          <w:szCs w:val="30"/>
          <w:cs/>
        </w:rPr>
        <w:t xml:space="preserve">ใช้สิทธิอุทธรณ์และขอทุเลาการบังคับคดี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 xml:space="preserve">2566 </w:t>
      </w:r>
      <w:r w:rsidRPr="00A7416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A7416B">
        <w:rPr>
          <w:rFonts w:ascii="Angsana New" w:hAnsi="Angsana New"/>
          <w:sz w:val="30"/>
          <w:szCs w:val="30"/>
          <w:cs/>
        </w:rPr>
        <w:t>ยื่น</w:t>
      </w:r>
      <w:r>
        <w:rPr>
          <w:rFonts w:ascii="Angsana New" w:hAnsi="Angsana New" w:hint="cs"/>
          <w:sz w:val="30"/>
          <w:szCs w:val="30"/>
          <w:cs/>
        </w:rPr>
        <w:t>คำแก้อุทธรณ์และคำคั</w:t>
      </w:r>
      <w:r w:rsidRPr="00A7416B">
        <w:rPr>
          <w:rFonts w:ascii="Angsana New" w:hAnsi="Angsana New"/>
          <w:sz w:val="30"/>
          <w:szCs w:val="30"/>
          <w:cs/>
        </w:rPr>
        <w:t>ดค้าน</w:t>
      </w:r>
      <w:r>
        <w:rPr>
          <w:rFonts w:ascii="Angsana New" w:hAnsi="Angsana New" w:hint="cs"/>
          <w:sz w:val="30"/>
          <w:szCs w:val="30"/>
          <w:cs/>
        </w:rPr>
        <w:t>คำร้องขอ</w:t>
      </w:r>
      <w:r w:rsidRPr="00A7416B">
        <w:rPr>
          <w:rFonts w:ascii="Angsana New" w:hAnsi="Angsana New"/>
          <w:sz w:val="30"/>
          <w:szCs w:val="30"/>
          <w:cs/>
        </w:rPr>
        <w:t xml:space="preserve">ทุเลาการบังคับคดีของ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="001E19B8" w:rsidRPr="001E19B8">
        <w:rPr>
          <w:rFonts w:ascii="Angsana New" w:hAnsi="Angsana New"/>
          <w:sz w:val="30"/>
          <w:szCs w:val="30"/>
          <w:cs/>
        </w:rPr>
        <w:t>ปัจจุบันศาลแพ่งมีคำสั่งรับเป็นคำแก้อุทธรณ์และคำคัดค้านคำร้องขอทุเลาการบังคับคดีไว้แล้ว สำนวนคดีได้ถูกรวบรวมส่งให้ศาลฎีกาพิจารณา วินิจฉัยตามคำสั่งของศาลแพ่งดังกล่าว</w:t>
      </w:r>
    </w:p>
    <w:p w14:paraId="5FE93B78" w14:textId="3FC3B870" w:rsidR="00311B7C" w:rsidRDefault="009D41DD" w:rsidP="000366F7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9D41DD">
        <w:rPr>
          <w:rFonts w:ascii="Angsana New" w:hAnsi="Angsana New"/>
          <w:sz w:val="30"/>
          <w:szCs w:val="30"/>
          <w:cs/>
        </w:rPr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640378">
        <w:rPr>
          <w:rFonts w:ascii="Angsana New" w:hAnsi="Angsana New"/>
          <w:sz w:val="30"/>
          <w:szCs w:val="30"/>
        </w:rPr>
        <w:t>17.59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640378">
        <w:rPr>
          <w:rFonts w:ascii="Angsana New" w:hAnsi="Angsana New"/>
          <w:sz w:val="30"/>
          <w:szCs w:val="30"/>
        </w:rPr>
        <w:t>4.82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ล้านบาทเมื่อวันที่ </w:t>
      </w:r>
      <w:r w:rsidR="00640378">
        <w:rPr>
          <w:rFonts w:ascii="Angsana New" w:hAnsi="Angsana New"/>
          <w:sz w:val="30"/>
          <w:szCs w:val="30"/>
        </w:rPr>
        <w:t>18</w:t>
      </w:r>
      <w:r w:rsidRPr="009D41DD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40378">
        <w:rPr>
          <w:rFonts w:ascii="Angsana New" w:hAnsi="Angsana New"/>
          <w:sz w:val="30"/>
          <w:szCs w:val="30"/>
        </w:rPr>
        <w:t>2565</w:t>
      </w:r>
      <w:r w:rsidRPr="009D41DD">
        <w:rPr>
          <w:rFonts w:ascii="Angsana New" w:hAnsi="Angsana New"/>
          <w:sz w:val="30"/>
          <w:szCs w:val="30"/>
          <w:cs/>
        </w:rPr>
        <w:t xml:space="preserve"> ให้ชำระเงินแก่โจทย์เป็นจำนวนเงิน </w:t>
      </w:r>
      <w:r w:rsidR="00640378">
        <w:rPr>
          <w:rFonts w:ascii="Angsana New" w:hAnsi="Angsana New"/>
          <w:sz w:val="30"/>
          <w:szCs w:val="30"/>
        </w:rPr>
        <w:t>0.63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640378">
        <w:rPr>
          <w:rFonts w:ascii="Angsana New" w:hAnsi="Angsana New"/>
          <w:sz w:val="30"/>
          <w:szCs w:val="30"/>
        </w:rPr>
        <w:t>0.09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640378">
        <w:rPr>
          <w:rFonts w:ascii="Angsana New" w:hAnsi="Angsana New"/>
          <w:sz w:val="30"/>
          <w:szCs w:val="30"/>
        </w:rPr>
        <w:t>18</w:t>
      </w:r>
      <w:r w:rsidRPr="009D41D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40378">
        <w:rPr>
          <w:rFonts w:ascii="Angsana New" w:hAnsi="Angsana New"/>
          <w:sz w:val="30"/>
          <w:szCs w:val="30"/>
        </w:rPr>
        <w:t>2566</w:t>
      </w:r>
      <w:r w:rsidRPr="009D41DD">
        <w:rPr>
          <w:rFonts w:ascii="Angsana New" w:hAnsi="Angsana New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640378">
        <w:rPr>
          <w:rFonts w:ascii="Angsana New" w:hAnsi="Angsana New"/>
          <w:sz w:val="30"/>
          <w:szCs w:val="30"/>
        </w:rPr>
        <w:t>1</w:t>
      </w:r>
      <w:r w:rsidRPr="009D41DD">
        <w:rPr>
          <w:rFonts w:ascii="Angsana New" w:hAnsi="Angsana New"/>
          <w:sz w:val="30"/>
          <w:szCs w:val="30"/>
          <w:cs/>
        </w:rPr>
        <w:t xml:space="preserve">) ร่วมกันชำระเงินเป็นจำนวน </w:t>
      </w:r>
      <w:r w:rsidR="00640378">
        <w:rPr>
          <w:rFonts w:ascii="Angsana New" w:hAnsi="Angsana New"/>
          <w:sz w:val="30"/>
          <w:szCs w:val="30"/>
        </w:rPr>
        <w:t>4</w:t>
      </w:r>
      <w:r w:rsidRPr="009D41DD">
        <w:rPr>
          <w:rFonts w:ascii="Angsana New" w:hAnsi="Angsana New"/>
          <w:sz w:val="30"/>
          <w:szCs w:val="30"/>
          <w:cs/>
        </w:rPr>
        <w:t>.</w:t>
      </w:r>
      <w:r w:rsidR="00640378">
        <w:rPr>
          <w:rFonts w:ascii="Angsana New" w:hAnsi="Angsana New"/>
          <w:sz w:val="30"/>
          <w:szCs w:val="30"/>
        </w:rPr>
        <w:t>18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640378">
        <w:rPr>
          <w:rFonts w:ascii="Angsana New" w:hAnsi="Angsana New"/>
          <w:sz w:val="30"/>
          <w:szCs w:val="30"/>
        </w:rPr>
        <w:t>7.5</w:t>
      </w:r>
      <w:r w:rsidRPr="009D41DD">
        <w:rPr>
          <w:rFonts w:ascii="Angsana New" w:hAnsi="Angsana New"/>
          <w:sz w:val="30"/>
          <w:szCs w:val="30"/>
          <w:cs/>
        </w:rPr>
        <w:t xml:space="preserve"> ต่อปีนับแต่วันฟ้องเป็นต้นไปจนถึงวันที่ </w:t>
      </w:r>
      <w:r w:rsidR="00640378">
        <w:rPr>
          <w:rFonts w:ascii="Angsana New" w:hAnsi="Angsana New"/>
          <w:sz w:val="30"/>
          <w:szCs w:val="30"/>
        </w:rPr>
        <w:t>10</w:t>
      </w:r>
      <w:r w:rsidRPr="009D41DD">
        <w:rPr>
          <w:rFonts w:ascii="Angsana New" w:hAnsi="Angsana New"/>
          <w:sz w:val="30"/>
          <w:szCs w:val="30"/>
          <w:cs/>
        </w:rPr>
        <w:t xml:space="preserve"> เมษายน </w:t>
      </w:r>
      <w:r w:rsidR="00640378">
        <w:rPr>
          <w:rFonts w:ascii="Angsana New" w:hAnsi="Angsana New"/>
          <w:sz w:val="30"/>
          <w:szCs w:val="30"/>
        </w:rPr>
        <w:t>2564</w:t>
      </w:r>
      <w:r w:rsidRPr="009D41DD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 w:rsidR="00640378">
        <w:rPr>
          <w:rFonts w:ascii="Angsana New" w:hAnsi="Angsana New"/>
          <w:sz w:val="30"/>
          <w:szCs w:val="30"/>
        </w:rPr>
        <w:t>5</w:t>
      </w:r>
      <w:r w:rsidRPr="009D41DD">
        <w:rPr>
          <w:rFonts w:ascii="Angsana New" w:hAnsi="Angsana New"/>
          <w:sz w:val="30"/>
          <w:szCs w:val="30"/>
          <w:cs/>
        </w:rPr>
        <w:t xml:space="preserve"> ต่อปีนับตั้งแต่วันที่ </w:t>
      </w:r>
      <w:r w:rsidR="00640378">
        <w:rPr>
          <w:rFonts w:ascii="Angsana New" w:hAnsi="Angsana New"/>
          <w:sz w:val="30"/>
          <w:szCs w:val="30"/>
        </w:rPr>
        <w:t>11</w:t>
      </w:r>
      <w:r w:rsidRPr="009D41DD">
        <w:rPr>
          <w:rFonts w:ascii="Angsana New" w:hAnsi="Angsana New"/>
          <w:sz w:val="30"/>
          <w:szCs w:val="30"/>
          <w:cs/>
        </w:rPr>
        <w:t xml:space="preserve"> เมษายน </w:t>
      </w:r>
      <w:r w:rsidR="00640378">
        <w:rPr>
          <w:rFonts w:ascii="Angsana New" w:hAnsi="Angsana New"/>
          <w:sz w:val="30"/>
          <w:szCs w:val="30"/>
        </w:rPr>
        <w:t>2564</w:t>
      </w:r>
      <w:r w:rsidRPr="009D41DD">
        <w:rPr>
          <w:rFonts w:ascii="Angsana New" w:hAnsi="Angsana New"/>
          <w:sz w:val="30"/>
          <w:szCs w:val="30"/>
          <w:cs/>
        </w:rPr>
        <w:t xml:space="preserve"> เป็นต้นไปจนกว่าจะชำระเสร็จแก่โจทย์               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640378">
        <w:rPr>
          <w:rFonts w:ascii="Angsana New" w:hAnsi="Angsana New"/>
          <w:sz w:val="30"/>
          <w:szCs w:val="30"/>
        </w:rPr>
        <w:t>0.85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ปัจจุบันบริษัทอยู่ระหว่างขยายอุทธรณ์ไปจนถึงวันที่ </w:t>
      </w:r>
      <w:r w:rsidR="00640378">
        <w:rPr>
          <w:rFonts w:ascii="Angsana New" w:hAnsi="Angsana New"/>
          <w:sz w:val="30"/>
          <w:szCs w:val="30"/>
        </w:rPr>
        <w:t>19</w:t>
      </w:r>
      <w:r w:rsidRPr="009D41D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40378">
        <w:rPr>
          <w:rFonts w:ascii="Angsana New" w:hAnsi="Angsana New"/>
          <w:sz w:val="30"/>
          <w:szCs w:val="30"/>
        </w:rPr>
        <w:t>2567</w:t>
      </w:r>
      <w:r w:rsidRPr="009D41DD">
        <w:rPr>
          <w:rFonts w:ascii="Angsana New" w:hAnsi="Angsana New"/>
          <w:sz w:val="30"/>
          <w:szCs w:val="30"/>
          <w:cs/>
        </w:rPr>
        <w:t xml:space="preserve"> 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120ACF93" w14:textId="77777777" w:rsidR="009D41DD" w:rsidRPr="00044D6F" w:rsidRDefault="009D41DD" w:rsidP="000366F7">
      <w:pPr>
        <w:tabs>
          <w:tab w:val="left" w:pos="540"/>
        </w:tabs>
        <w:ind w:left="536"/>
        <w:jc w:val="thaiDistribute"/>
        <w:rPr>
          <w:rFonts w:ascii="Angsana New" w:hAnsi="Angsana New"/>
          <w:bCs/>
          <w:sz w:val="14"/>
          <w:szCs w:val="14"/>
          <w:cs/>
        </w:rPr>
      </w:pPr>
    </w:p>
    <w:p w14:paraId="45CBC7CF" w14:textId="0C919590" w:rsidR="009E24C6" w:rsidRPr="0054268C" w:rsidRDefault="009E24C6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4268C">
        <w:rPr>
          <w:rFonts w:ascii="Angsana New" w:hAnsi="Angsana New"/>
          <w:bCs/>
          <w:sz w:val="30"/>
          <w:szCs w:val="30"/>
          <w:cs/>
        </w:rPr>
        <w:t>เหตุการณ์ภายหลังรอบระยะเวลารายงาน</w:t>
      </w:r>
      <w:r w:rsidR="00943825" w:rsidRPr="0054268C">
        <w:rPr>
          <w:rFonts w:ascii="Angsana New" w:hAnsi="Angsana New"/>
          <w:bCs/>
          <w:sz w:val="30"/>
          <w:szCs w:val="30"/>
        </w:rPr>
        <w:t xml:space="preserve"> </w:t>
      </w:r>
    </w:p>
    <w:p w14:paraId="1FCE1A8E" w14:textId="77777777" w:rsidR="006F4743" w:rsidRPr="00044D6F" w:rsidRDefault="006F4743" w:rsidP="00D0576F">
      <w:pPr>
        <w:ind w:right="-115"/>
        <w:jc w:val="thaiDistribute"/>
        <w:rPr>
          <w:rFonts w:ascii="Angsana New" w:hAnsi="Angsana New"/>
          <w:sz w:val="14"/>
          <w:szCs w:val="14"/>
        </w:rPr>
      </w:pPr>
    </w:p>
    <w:p w14:paraId="4089D054" w14:textId="6E075D54" w:rsidR="0054268C" w:rsidRPr="00FD03AE" w:rsidRDefault="006F4743" w:rsidP="00FD03AE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FD03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D1E55" w:rsidRPr="00FD03AE">
        <w:rPr>
          <w:rFonts w:ascii="Angsana New" w:hAnsi="Angsana New"/>
          <w:sz w:val="30"/>
          <w:szCs w:val="30"/>
        </w:rPr>
        <w:t>19</w:t>
      </w:r>
      <w:r w:rsidRPr="00FD03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D1E55" w:rsidRPr="00FD03AE">
        <w:rPr>
          <w:rFonts w:ascii="Angsana New" w:hAnsi="Angsana New"/>
          <w:sz w:val="30"/>
          <w:szCs w:val="30"/>
        </w:rPr>
        <w:t>2566</w:t>
      </w:r>
      <w:r w:rsidRPr="00FD03AE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ที่ประชุมวิสามัญผู้ถือหุ้นมีมติอนุมัติในเรื่องดังต่อไปนี้</w:t>
      </w:r>
    </w:p>
    <w:p w14:paraId="020A0DEC" w14:textId="609ADF7E" w:rsidR="0054268C" w:rsidRPr="00BD6E10" w:rsidRDefault="0054268C" w:rsidP="00E02A54">
      <w:pPr>
        <w:pStyle w:val="ListParagraph"/>
        <w:numPr>
          <w:ilvl w:val="0"/>
          <w:numId w:val="4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bookmarkStart w:id="4" w:name="_Hlk150878659"/>
      <w:r w:rsidRPr="00BD6E10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bookmarkEnd w:id="4"/>
      <w:r w:rsidRPr="00BD6E10">
        <w:rPr>
          <w:rFonts w:ascii="Angsana New" w:hAnsi="Angsana New"/>
          <w:sz w:val="30"/>
          <w:szCs w:val="30"/>
          <w:cs/>
        </w:rPr>
        <w:t xml:space="preserve">การออกและเสนอขายหุ้นสามัญเพิ่มทุนให้แก่กรรมการ ผู้บริหาร และพนักงานของกลุ่มบริษัท </w:t>
      </w:r>
      <w:r>
        <w:rPr>
          <w:rFonts w:ascii="Angsana New" w:hAnsi="Angsana New"/>
          <w:sz w:val="30"/>
          <w:szCs w:val="30"/>
        </w:rPr>
        <w:t xml:space="preserve">                                  </w:t>
      </w:r>
      <w:r w:rsidRPr="00BD6E10">
        <w:rPr>
          <w:rFonts w:ascii="Angsana New" w:hAnsi="Angsana New"/>
          <w:sz w:val="30"/>
          <w:szCs w:val="30"/>
          <w:cs/>
        </w:rPr>
        <w:t xml:space="preserve">(“โครงการ </w:t>
      </w:r>
      <w:r w:rsidRPr="00BD6E10">
        <w:rPr>
          <w:rFonts w:ascii="Angsana New" w:hAnsi="Angsana New"/>
          <w:sz w:val="30"/>
          <w:szCs w:val="30"/>
        </w:rPr>
        <w:t xml:space="preserve">SCN-ESOP </w:t>
      </w:r>
      <w:r>
        <w:rPr>
          <w:rFonts w:ascii="Angsana New" w:hAnsi="Angsana New"/>
          <w:sz w:val="30"/>
          <w:szCs w:val="30"/>
        </w:rPr>
        <w:t>2023</w:t>
      </w:r>
      <w:r w:rsidRPr="00BD6E10">
        <w:rPr>
          <w:rFonts w:ascii="Angsana New" w:hAnsi="Angsana New"/>
          <w:sz w:val="30"/>
          <w:szCs w:val="30"/>
          <w:cs/>
        </w:rPr>
        <w:t>”)</w:t>
      </w:r>
      <w:r w:rsidR="00D76C00">
        <w:rPr>
          <w:rFonts w:ascii="Angsana New" w:hAnsi="Angsana New"/>
          <w:sz w:val="30"/>
          <w:szCs w:val="30"/>
        </w:rPr>
        <w:t xml:space="preserve"> </w:t>
      </w:r>
      <w:r w:rsidR="00D76C00">
        <w:rPr>
          <w:rFonts w:ascii="Angsana New" w:hAnsi="Angsana New" w:hint="cs"/>
          <w:sz w:val="30"/>
          <w:szCs w:val="30"/>
          <w:cs/>
        </w:rPr>
        <w:t>ในวันที่</w:t>
      </w:r>
      <w:r w:rsidR="00233431">
        <w:rPr>
          <w:rFonts w:ascii="Angsana New" w:hAnsi="Angsana New" w:hint="cs"/>
          <w:sz w:val="30"/>
          <w:szCs w:val="30"/>
          <w:cs/>
        </w:rPr>
        <w:t xml:space="preserve"> </w:t>
      </w:r>
      <w:r w:rsidR="00233431">
        <w:rPr>
          <w:rFonts w:ascii="Angsana New" w:hAnsi="Angsana New"/>
          <w:sz w:val="30"/>
          <w:szCs w:val="30"/>
        </w:rPr>
        <w:t>3</w:t>
      </w:r>
      <w:r w:rsidR="00233431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233431">
        <w:rPr>
          <w:rFonts w:ascii="Angsana New" w:hAnsi="Angsana New"/>
          <w:sz w:val="30"/>
          <w:szCs w:val="30"/>
        </w:rPr>
        <w:t>2567</w:t>
      </w:r>
      <w:r w:rsidRPr="00BD6E10">
        <w:rPr>
          <w:rFonts w:ascii="Angsana New" w:hAnsi="Angsana New"/>
          <w:sz w:val="30"/>
          <w:szCs w:val="30"/>
          <w:cs/>
        </w:rPr>
        <w:t xml:space="preserve"> โดยมีวัตถุประสงค์เพื่อเป็นการตอบแทนและรักษาบุคลากรที่มีประสบการณ์เป็นจำนวนไม่เกิน </w:t>
      </w:r>
      <w:r>
        <w:rPr>
          <w:rFonts w:ascii="Angsana New" w:hAnsi="Angsana New"/>
          <w:sz w:val="30"/>
          <w:szCs w:val="30"/>
        </w:rPr>
        <w:t>9,170</w:t>
      </w:r>
      <w:r w:rsidRPr="00BD6E10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179</w:t>
      </w:r>
      <w:r w:rsidRPr="00BD6E10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>0</w:t>
      </w:r>
      <w:r w:rsidRPr="00BD6E10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BD6E10">
        <w:rPr>
          <w:rFonts w:ascii="Angsana New" w:hAnsi="Angsana New"/>
          <w:sz w:val="30"/>
          <w:szCs w:val="30"/>
          <w:cs/>
        </w:rPr>
        <w:t xml:space="preserve"> บาท หรือคิดเป็นร้อยละ </w:t>
      </w:r>
      <w:r>
        <w:rPr>
          <w:rFonts w:ascii="Angsana New" w:hAnsi="Angsana New"/>
          <w:sz w:val="30"/>
          <w:szCs w:val="30"/>
        </w:rPr>
        <w:t>0</w:t>
      </w:r>
      <w:r w:rsidRPr="00BD6E10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76</w:t>
      </w:r>
      <w:r w:rsidRPr="00BD6E10">
        <w:rPr>
          <w:rFonts w:ascii="Angsana New" w:hAnsi="Angsana New"/>
          <w:sz w:val="30"/>
          <w:szCs w:val="30"/>
          <w:cs/>
        </w:rPr>
        <w:t xml:space="preserve"> ของทุนที่ออกและจำหน่ายแล้วทั้งหมด </w:t>
      </w:r>
    </w:p>
    <w:p w14:paraId="56C4BD52" w14:textId="77777777" w:rsidR="0054268C" w:rsidRPr="00044D6F" w:rsidRDefault="0054268C" w:rsidP="0054268C">
      <w:pPr>
        <w:ind w:left="540"/>
        <w:jc w:val="thaiDistribute"/>
        <w:rPr>
          <w:rFonts w:ascii="Angsana New" w:hAnsi="Angsana New"/>
          <w:sz w:val="14"/>
          <w:szCs w:val="14"/>
          <w:cs/>
        </w:rPr>
      </w:pPr>
    </w:p>
    <w:p w14:paraId="549FE189" w14:textId="307CDB76" w:rsidR="0054268C" w:rsidRDefault="0054268C" w:rsidP="0054268C">
      <w:pPr>
        <w:pStyle w:val="ListParagraph"/>
        <w:numPr>
          <w:ilvl w:val="0"/>
          <w:numId w:val="4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</w:t>
      </w:r>
      <w:r w:rsidRPr="00EC6494">
        <w:rPr>
          <w:rFonts w:ascii="Angsana New" w:hAnsi="Angsana New" w:hint="cs"/>
          <w:sz w:val="30"/>
          <w:szCs w:val="30"/>
          <w:cs/>
        </w:rPr>
        <w:t>การ</w:t>
      </w:r>
      <w:r w:rsidRPr="00BD6E10">
        <w:rPr>
          <w:rFonts w:ascii="Angsana New" w:hAnsi="Angsana New" w:hint="cs"/>
          <w:sz w:val="30"/>
          <w:szCs w:val="30"/>
          <w:cs/>
        </w:rPr>
        <w:t xml:space="preserve">ออกและจัดสรรใบสำคัญแสดงสิทธิที่จะซื้อหุ้นสามัญของบริษัท ครั้งที่ </w:t>
      </w:r>
      <w:r w:rsidRPr="00BD6E10">
        <w:rPr>
          <w:rFonts w:ascii="Angsana New" w:hAnsi="Angsana New" w:hint="cs"/>
          <w:sz w:val="30"/>
          <w:szCs w:val="30"/>
        </w:rPr>
        <w:t xml:space="preserve">3 (“SCN-W3”) </w:t>
      </w:r>
      <w:r w:rsidR="00233431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233431">
        <w:rPr>
          <w:rFonts w:ascii="Angsana New" w:hAnsi="Angsana New"/>
          <w:sz w:val="30"/>
          <w:szCs w:val="30"/>
        </w:rPr>
        <w:t xml:space="preserve">27 </w:t>
      </w:r>
      <w:r w:rsidR="004737C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737CD">
        <w:rPr>
          <w:rFonts w:ascii="Angsana New" w:hAnsi="Angsana New"/>
          <w:sz w:val="30"/>
          <w:szCs w:val="30"/>
        </w:rPr>
        <w:t xml:space="preserve">2567 </w:t>
      </w:r>
      <w:r w:rsidRPr="00BD6E10">
        <w:rPr>
          <w:rFonts w:ascii="Angsana New" w:hAnsi="Angsana New" w:hint="cs"/>
          <w:sz w:val="30"/>
          <w:szCs w:val="30"/>
          <w:cs/>
        </w:rPr>
        <w:t>จำนวน</w:t>
      </w:r>
      <w:r w:rsidR="004737CD">
        <w:rPr>
          <w:rFonts w:ascii="Angsana New" w:hAnsi="Angsana New"/>
          <w:sz w:val="30"/>
          <w:szCs w:val="30"/>
        </w:rPr>
        <w:t xml:space="preserve"> </w:t>
      </w:r>
      <w:r w:rsidRPr="00BD6E10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Pr="00BD6E10">
        <w:rPr>
          <w:rFonts w:ascii="Angsana New" w:hAnsi="Angsana New" w:hint="cs"/>
          <w:sz w:val="30"/>
          <w:szCs w:val="30"/>
        </w:rPr>
        <w:t>403,056,836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 เพื่อจัดสรรให้แก่ผู้ถือหุ้นเดิมของบริษัทตามสัดส่วนการถือหุ้น ในอัตราส่วนการจัดสรรที่ </w:t>
      </w:r>
      <w:r>
        <w:rPr>
          <w:rFonts w:ascii="Angsana New" w:hAnsi="Angsana New"/>
          <w:sz w:val="30"/>
          <w:szCs w:val="30"/>
        </w:rPr>
        <w:t>3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หน่วยใบสำคัญแสดง ทั้งนี้ </w:t>
      </w:r>
      <w:r w:rsidRPr="00BD6E10">
        <w:rPr>
          <w:rFonts w:ascii="Angsana New" w:hAnsi="Angsana New" w:hint="cs"/>
          <w:sz w:val="30"/>
          <w:szCs w:val="30"/>
        </w:rPr>
        <w:t>SCN-W</w:t>
      </w:r>
      <w:r>
        <w:rPr>
          <w:rFonts w:ascii="Angsana New" w:hAnsi="Angsana New"/>
          <w:sz w:val="30"/>
          <w:szCs w:val="30"/>
        </w:rPr>
        <w:t>3</w:t>
      </w:r>
      <w:r w:rsidRPr="00BD6E10">
        <w:rPr>
          <w:rFonts w:ascii="Angsana New" w:hAnsi="Angsana New" w:hint="cs"/>
          <w:sz w:val="30"/>
          <w:szCs w:val="30"/>
          <w:cs/>
        </w:rPr>
        <w:t xml:space="preserve"> มีอายุ </w:t>
      </w:r>
      <w:r>
        <w:rPr>
          <w:rFonts w:ascii="Angsana New" w:hAnsi="Angsana New"/>
          <w:sz w:val="30"/>
          <w:szCs w:val="30"/>
        </w:rPr>
        <w:t>9</w:t>
      </w:r>
      <w:r w:rsidRPr="00BD6E10">
        <w:rPr>
          <w:rFonts w:ascii="Angsana New" w:hAnsi="Angsana New" w:hint="cs"/>
          <w:sz w:val="30"/>
          <w:szCs w:val="30"/>
          <w:cs/>
        </w:rPr>
        <w:t xml:space="preserve"> เดือน นับจากวันที่ออกใบสำคัญ</w:t>
      </w:r>
      <w:r w:rsidR="008362D6">
        <w:rPr>
          <w:rFonts w:ascii="Angsana New" w:hAnsi="Angsana New"/>
          <w:sz w:val="30"/>
          <w:szCs w:val="30"/>
        </w:rPr>
        <w:t xml:space="preserve"> </w:t>
      </w:r>
      <w:r w:rsidRPr="00BD6E10">
        <w:rPr>
          <w:rFonts w:ascii="Angsana New" w:hAnsi="Angsana New" w:hint="cs"/>
          <w:sz w:val="30"/>
          <w:szCs w:val="30"/>
          <w:cs/>
        </w:rPr>
        <w:t>แสดงสิทธิ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6E10">
        <w:rPr>
          <w:rFonts w:ascii="Angsana New" w:hAnsi="Angsana New" w:hint="cs"/>
          <w:sz w:val="30"/>
          <w:szCs w:val="30"/>
          <w:cs/>
        </w:rPr>
        <w:t xml:space="preserve">และมีอัตราการใช้สิทธิอยู่ที่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หน่วยใบสำคัญแสดงสิทธิมีสิทธิซื้อหุ้นสามัญของบริษัทได้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หุ้น </w:t>
      </w:r>
    </w:p>
    <w:p w14:paraId="149C2116" w14:textId="77777777" w:rsidR="0054268C" w:rsidRPr="00044D6F" w:rsidRDefault="0054268C" w:rsidP="0054268C">
      <w:pPr>
        <w:ind w:right="-115"/>
        <w:jc w:val="thaiDistribute"/>
        <w:rPr>
          <w:rFonts w:ascii="Angsana New" w:hAnsi="Angsana New"/>
          <w:sz w:val="14"/>
          <w:szCs w:val="14"/>
        </w:rPr>
      </w:pPr>
    </w:p>
    <w:p w14:paraId="2C8E0B57" w14:textId="1DE04835" w:rsidR="0054268C" w:rsidRDefault="0054268C" w:rsidP="00E02A54">
      <w:pPr>
        <w:pStyle w:val="ListParagraph"/>
        <w:numPr>
          <w:ilvl w:val="0"/>
          <w:numId w:val="4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115"/>
        <w:jc w:val="thaiDistribute"/>
        <w:rPr>
          <w:rFonts w:ascii="Angsana New" w:hAnsi="Angsana New"/>
          <w:sz w:val="30"/>
          <w:szCs w:val="30"/>
        </w:rPr>
      </w:pPr>
      <w:r w:rsidRPr="008362D6">
        <w:rPr>
          <w:rFonts w:ascii="Angsana New" w:hAnsi="Angsana New"/>
          <w:sz w:val="30"/>
          <w:szCs w:val="30"/>
        </w:rPr>
        <w:t xml:space="preserve">    </w:t>
      </w:r>
      <w:r w:rsidRPr="008362D6">
        <w:rPr>
          <w:rFonts w:ascii="Angsana New" w:hAnsi="Angsana New" w:hint="cs"/>
          <w:sz w:val="30"/>
          <w:szCs w:val="30"/>
          <w:cs/>
        </w:rPr>
        <w:t>การ</w:t>
      </w:r>
      <w:r w:rsidRPr="008362D6">
        <w:rPr>
          <w:rFonts w:ascii="Angsana New" w:hAnsi="Angsana New"/>
          <w:sz w:val="30"/>
          <w:szCs w:val="30"/>
          <w:cs/>
        </w:rPr>
        <w:t xml:space="preserve">เพิ่มทุนจดทะเบียนของบริษัทจากทุนจดทะเบียน </w:t>
      </w:r>
      <w:r w:rsidRPr="008362D6">
        <w:rPr>
          <w:rFonts w:ascii="Angsana New" w:hAnsi="Angsana New"/>
          <w:sz w:val="30"/>
          <w:szCs w:val="30"/>
        </w:rPr>
        <w:t>660,</w:t>
      </w:r>
      <w:r w:rsidRPr="008362D6">
        <w:rPr>
          <w:rFonts w:ascii="Angsana New" w:hAnsi="Angsana New"/>
          <w:sz w:val="30"/>
          <w:szCs w:val="30"/>
          <w:cs/>
        </w:rPr>
        <w:t>000</w:t>
      </w:r>
      <w:r w:rsidRPr="008362D6">
        <w:rPr>
          <w:rFonts w:ascii="Angsana New" w:hAnsi="Angsana New"/>
          <w:sz w:val="30"/>
          <w:szCs w:val="30"/>
        </w:rPr>
        <w:t>,165</w:t>
      </w:r>
      <w:r w:rsidRPr="008362D6">
        <w:rPr>
          <w:rFonts w:ascii="Angsana New" w:hAnsi="Angsana New"/>
          <w:sz w:val="30"/>
          <w:szCs w:val="30"/>
          <w:cs/>
        </w:rPr>
        <w:t>.</w:t>
      </w:r>
      <w:r w:rsidRPr="008362D6">
        <w:rPr>
          <w:rFonts w:ascii="Angsana New" w:hAnsi="Angsana New"/>
          <w:sz w:val="30"/>
          <w:szCs w:val="30"/>
        </w:rPr>
        <w:t>50</w:t>
      </w:r>
      <w:r w:rsidRPr="008362D6">
        <w:rPr>
          <w:rFonts w:ascii="Angsana New" w:hAnsi="Angsana New"/>
          <w:sz w:val="30"/>
          <w:szCs w:val="30"/>
          <w:cs/>
        </w:rPr>
        <w:t xml:space="preserve"> บาท เป็น </w:t>
      </w:r>
      <w:r w:rsidRPr="008362D6">
        <w:rPr>
          <w:rFonts w:ascii="Angsana New" w:hAnsi="Angsana New"/>
          <w:sz w:val="30"/>
          <w:szCs w:val="30"/>
        </w:rPr>
        <w:t>866,</w:t>
      </w:r>
      <w:r w:rsidRPr="008362D6">
        <w:rPr>
          <w:rFonts w:ascii="Angsana New" w:hAnsi="Angsana New"/>
          <w:sz w:val="30"/>
          <w:szCs w:val="30"/>
          <w:cs/>
        </w:rPr>
        <w:t>113</w:t>
      </w:r>
      <w:r w:rsidRPr="008362D6">
        <w:rPr>
          <w:rFonts w:ascii="Angsana New" w:hAnsi="Angsana New"/>
          <w:sz w:val="30"/>
          <w:szCs w:val="30"/>
        </w:rPr>
        <w:t>,673</w:t>
      </w:r>
      <w:r w:rsidRPr="008362D6">
        <w:rPr>
          <w:rFonts w:ascii="Angsana New" w:hAnsi="Angsana New"/>
          <w:sz w:val="30"/>
          <w:szCs w:val="30"/>
          <w:cs/>
        </w:rPr>
        <w:t xml:space="preserve"> บาทโดยออกหุ้นสามัญเพิ่มทุนใหม่จำนวน </w:t>
      </w:r>
      <w:r w:rsidRPr="008362D6">
        <w:rPr>
          <w:rFonts w:ascii="Angsana New" w:hAnsi="Angsana New"/>
          <w:sz w:val="30"/>
          <w:szCs w:val="30"/>
        </w:rPr>
        <w:t>412,</w:t>
      </w:r>
      <w:r w:rsidRPr="008362D6">
        <w:rPr>
          <w:rFonts w:ascii="Angsana New" w:hAnsi="Angsana New"/>
          <w:sz w:val="30"/>
          <w:szCs w:val="30"/>
          <w:cs/>
        </w:rPr>
        <w:t>227</w:t>
      </w:r>
      <w:r w:rsidRPr="008362D6">
        <w:rPr>
          <w:rFonts w:ascii="Angsana New" w:hAnsi="Angsana New"/>
          <w:sz w:val="30"/>
          <w:szCs w:val="30"/>
        </w:rPr>
        <w:t>,015</w:t>
      </w:r>
      <w:r w:rsidRPr="008362D6">
        <w:rPr>
          <w:rFonts w:ascii="Angsana New" w:hAnsi="Angsana New"/>
          <w:sz w:val="30"/>
          <w:szCs w:val="30"/>
          <w:cs/>
        </w:rPr>
        <w:t xml:space="preserve"> มูลค่าหุ้นละ </w:t>
      </w:r>
      <w:r w:rsidRPr="008362D6">
        <w:rPr>
          <w:rFonts w:ascii="Angsana New" w:hAnsi="Angsana New"/>
          <w:sz w:val="30"/>
          <w:szCs w:val="30"/>
        </w:rPr>
        <w:t>0</w:t>
      </w:r>
      <w:r w:rsidRPr="008362D6">
        <w:rPr>
          <w:rFonts w:ascii="Angsana New" w:hAnsi="Angsana New"/>
          <w:sz w:val="30"/>
          <w:szCs w:val="30"/>
          <w:cs/>
        </w:rPr>
        <w:t>.</w:t>
      </w:r>
      <w:r w:rsidRPr="008362D6">
        <w:rPr>
          <w:rFonts w:ascii="Angsana New" w:hAnsi="Angsana New"/>
          <w:sz w:val="30"/>
          <w:szCs w:val="30"/>
        </w:rPr>
        <w:t>50</w:t>
      </w:r>
      <w:r w:rsidRPr="008362D6">
        <w:rPr>
          <w:rFonts w:ascii="Angsana New" w:hAnsi="Angsana New"/>
          <w:sz w:val="30"/>
          <w:szCs w:val="30"/>
          <w:cs/>
        </w:rPr>
        <w:t xml:space="preserve"> บาท รวมเป็นจำนวน </w:t>
      </w:r>
      <w:r w:rsidRPr="008362D6">
        <w:rPr>
          <w:rFonts w:ascii="Angsana New" w:hAnsi="Angsana New"/>
          <w:sz w:val="30"/>
          <w:szCs w:val="30"/>
        </w:rPr>
        <w:t>206,</w:t>
      </w:r>
      <w:r w:rsidRPr="008362D6">
        <w:rPr>
          <w:rFonts w:ascii="Angsana New" w:hAnsi="Angsana New"/>
          <w:sz w:val="30"/>
          <w:szCs w:val="30"/>
          <w:cs/>
        </w:rPr>
        <w:t>113</w:t>
      </w:r>
      <w:r w:rsidRPr="008362D6">
        <w:rPr>
          <w:rFonts w:ascii="Angsana New" w:hAnsi="Angsana New"/>
          <w:sz w:val="30"/>
          <w:szCs w:val="30"/>
        </w:rPr>
        <w:t>,507</w:t>
      </w:r>
      <w:r w:rsidRPr="008362D6">
        <w:rPr>
          <w:rFonts w:ascii="Angsana New" w:hAnsi="Angsana New"/>
          <w:sz w:val="30"/>
          <w:szCs w:val="30"/>
          <w:cs/>
        </w:rPr>
        <w:t>.</w:t>
      </w:r>
      <w:r w:rsidRPr="008362D6">
        <w:rPr>
          <w:rFonts w:ascii="Angsana New" w:hAnsi="Angsana New"/>
          <w:sz w:val="30"/>
          <w:szCs w:val="30"/>
        </w:rPr>
        <w:t>50</w:t>
      </w:r>
      <w:r w:rsidRPr="008362D6">
        <w:rPr>
          <w:rFonts w:ascii="Angsana New" w:hAnsi="Angsana New"/>
          <w:sz w:val="30"/>
          <w:szCs w:val="30"/>
          <w:cs/>
        </w:rPr>
        <w:t xml:space="preserve"> บาท เพื่อรองรับโครงการ </w:t>
      </w:r>
      <w:r w:rsidRPr="008362D6">
        <w:rPr>
          <w:rFonts w:ascii="Angsana New" w:hAnsi="Angsana New"/>
          <w:sz w:val="30"/>
          <w:szCs w:val="30"/>
        </w:rPr>
        <w:t>SCN-ESOP 2023</w:t>
      </w:r>
      <w:r w:rsidRPr="008362D6">
        <w:rPr>
          <w:rFonts w:ascii="Angsana New" w:hAnsi="Angsana New"/>
          <w:sz w:val="30"/>
          <w:szCs w:val="30"/>
          <w:cs/>
        </w:rPr>
        <w:t xml:space="preserve"> และ </w:t>
      </w:r>
      <w:r w:rsidRPr="008362D6">
        <w:rPr>
          <w:rFonts w:ascii="Angsana New" w:hAnsi="Angsana New"/>
          <w:sz w:val="30"/>
          <w:szCs w:val="30"/>
        </w:rPr>
        <w:t>SCN-W</w:t>
      </w:r>
      <w:r w:rsidRPr="008362D6">
        <w:rPr>
          <w:rFonts w:ascii="Angsana New" w:hAnsi="Angsana New"/>
          <w:sz w:val="30"/>
          <w:szCs w:val="30"/>
          <w:cs/>
        </w:rPr>
        <w:t>3</w:t>
      </w:r>
      <w:r w:rsidR="00A93914">
        <w:rPr>
          <w:rFonts w:ascii="Angsana New" w:hAnsi="Angsana New"/>
          <w:sz w:val="30"/>
          <w:szCs w:val="30"/>
        </w:rPr>
        <w:t xml:space="preserve"> </w:t>
      </w:r>
      <w:r w:rsidR="00A93914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บริษัทได้จดทะเบียนเพิ่มทุนกับ</w:t>
      </w:r>
      <w:r w:rsidR="009401EE">
        <w:rPr>
          <w:rFonts w:ascii="Angsana New" w:hAnsi="Angsana New" w:hint="cs"/>
          <w:sz w:val="30"/>
          <w:szCs w:val="30"/>
          <w:cs/>
        </w:rPr>
        <w:t xml:space="preserve">กระทรวงพาณิชย์เมื่อวันที่ </w:t>
      </w:r>
      <w:r w:rsidR="009401EE">
        <w:rPr>
          <w:rFonts w:ascii="Angsana New" w:hAnsi="Angsana New"/>
          <w:sz w:val="30"/>
          <w:szCs w:val="30"/>
        </w:rPr>
        <w:t xml:space="preserve">8 </w:t>
      </w:r>
      <w:r w:rsidR="009401E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401EE">
        <w:rPr>
          <w:rFonts w:ascii="Angsana New" w:hAnsi="Angsana New"/>
          <w:sz w:val="30"/>
          <w:szCs w:val="30"/>
        </w:rPr>
        <w:t>2567</w:t>
      </w:r>
    </w:p>
    <w:p w14:paraId="43D3B885" w14:textId="77777777" w:rsidR="0042208D" w:rsidRPr="00044D6F" w:rsidRDefault="0042208D" w:rsidP="0042208D">
      <w:pPr>
        <w:pStyle w:val="ListParagraph"/>
        <w:rPr>
          <w:rFonts w:ascii="Angsana New" w:hAnsi="Angsana New"/>
          <w:sz w:val="14"/>
          <w:szCs w:val="14"/>
        </w:rPr>
      </w:pPr>
    </w:p>
    <w:p w14:paraId="403EC9E2" w14:textId="01910549" w:rsidR="0042208D" w:rsidRPr="0042208D" w:rsidRDefault="0042208D" w:rsidP="00FD03AE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  <w:cs/>
        </w:rPr>
      </w:pPr>
      <w:r w:rsidRPr="0042208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42208D">
        <w:rPr>
          <w:rFonts w:ascii="Angsana New" w:hAnsi="Angsana New"/>
          <w:sz w:val="30"/>
          <w:szCs w:val="30"/>
        </w:rPr>
        <w:t>19</w:t>
      </w:r>
      <w:r w:rsidRPr="0042208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2208D">
        <w:rPr>
          <w:rFonts w:ascii="Angsana New" w:hAnsi="Angsana New"/>
          <w:sz w:val="30"/>
          <w:szCs w:val="30"/>
        </w:rPr>
        <w:t>2567</w:t>
      </w:r>
      <w:r w:rsidRPr="0042208D">
        <w:rPr>
          <w:rFonts w:ascii="Angsana New" w:hAnsi="Angsana New"/>
          <w:sz w:val="30"/>
          <w:szCs w:val="30"/>
          <w:cs/>
        </w:rPr>
        <w:t xml:space="preserve"> ที่ประชุมมีมติอนุมัติให้เสนอที่ประชุมผู้ถือหุ้นเพื่ออนุมัติจ่ายเงินปันผลสำหรับปี </w:t>
      </w:r>
      <w:r w:rsidRPr="0042208D">
        <w:rPr>
          <w:rFonts w:ascii="Angsana New" w:hAnsi="Angsana New"/>
          <w:sz w:val="30"/>
          <w:szCs w:val="30"/>
        </w:rPr>
        <w:t>2566</w:t>
      </w:r>
      <w:r w:rsidRPr="0042208D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044D6F">
        <w:rPr>
          <w:rFonts w:ascii="Angsana New" w:hAnsi="Angsana New"/>
          <w:sz w:val="30"/>
          <w:szCs w:val="30"/>
        </w:rPr>
        <w:t>0.012</w:t>
      </w:r>
      <w:r w:rsidR="00F43543">
        <w:rPr>
          <w:rFonts w:ascii="Angsana New" w:hAnsi="Angsana New"/>
          <w:sz w:val="30"/>
          <w:szCs w:val="30"/>
        </w:rPr>
        <w:t>4</w:t>
      </w:r>
      <w:r w:rsidRPr="0042208D">
        <w:rPr>
          <w:rFonts w:ascii="Angsana New" w:hAnsi="Angsana New"/>
          <w:sz w:val="30"/>
          <w:szCs w:val="30"/>
        </w:rPr>
        <w:t xml:space="preserve"> </w:t>
      </w:r>
      <w:r w:rsidRPr="0042208D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044D6F">
        <w:rPr>
          <w:rFonts w:ascii="Angsana New" w:hAnsi="Angsana New"/>
          <w:sz w:val="30"/>
          <w:szCs w:val="30"/>
        </w:rPr>
        <w:t>15</w:t>
      </w:r>
      <w:r w:rsidRPr="0042208D">
        <w:rPr>
          <w:rFonts w:ascii="Angsana New" w:hAnsi="Angsana New"/>
          <w:sz w:val="30"/>
          <w:szCs w:val="30"/>
        </w:rPr>
        <w:t xml:space="preserve"> </w:t>
      </w:r>
      <w:r w:rsidRPr="0042208D">
        <w:rPr>
          <w:rFonts w:ascii="Angsana New" w:hAnsi="Angsana New"/>
          <w:sz w:val="30"/>
          <w:szCs w:val="30"/>
          <w:cs/>
        </w:rPr>
        <w:t>ล้านบาท การจ่ายเงินปันผลดังกล่าวขึ้นอยู่กับการอนุมัติจากที่ประชุมผู้ถือหุ้นในเดือน</w:t>
      </w:r>
      <w:r w:rsidR="00044D6F">
        <w:rPr>
          <w:rFonts w:ascii="Angsana New" w:hAnsi="Angsana New" w:hint="cs"/>
          <w:sz w:val="30"/>
          <w:szCs w:val="30"/>
          <w:cs/>
        </w:rPr>
        <w:t>เมษายน</w:t>
      </w:r>
      <w:r w:rsidRPr="0042208D">
        <w:rPr>
          <w:rFonts w:ascii="Angsana New" w:hAnsi="Angsana New"/>
          <w:sz w:val="30"/>
          <w:szCs w:val="30"/>
        </w:rPr>
        <w:t xml:space="preserve"> 2567</w:t>
      </w:r>
    </w:p>
    <w:sectPr w:rsidR="0042208D" w:rsidRPr="0042208D" w:rsidSect="00586A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6F68C" w14:textId="77777777" w:rsidR="00B056FB" w:rsidRDefault="00B056FB">
      <w:r>
        <w:separator/>
      </w:r>
    </w:p>
  </w:endnote>
  <w:endnote w:type="continuationSeparator" w:id="0">
    <w:p w14:paraId="28393465" w14:textId="77777777" w:rsidR="00B056FB" w:rsidRDefault="00B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3B1A" w14:textId="77777777" w:rsidR="005108A7" w:rsidRPr="005108A7" w:rsidRDefault="005108A7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5108A7">
      <w:rPr>
        <w:rFonts w:asciiTheme="majorBidi" w:hAnsiTheme="majorBidi" w:cstheme="majorBidi"/>
        <w:caps/>
        <w:sz w:val="30"/>
        <w:szCs w:val="30"/>
      </w:rPr>
      <w:fldChar w:fldCharType="begin"/>
    </w:r>
    <w:r w:rsidRPr="005108A7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5108A7">
      <w:rPr>
        <w:rFonts w:asciiTheme="majorBidi" w:hAnsiTheme="majorBidi" w:cstheme="majorBidi"/>
        <w:caps/>
        <w:sz w:val="30"/>
        <w:szCs w:val="30"/>
      </w:rPr>
      <w:fldChar w:fldCharType="separate"/>
    </w:r>
    <w:r w:rsidRPr="005108A7">
      <w:rPr>
        <w:rFonts w:asciiTheme="majorBidi" w:hAnsiTheme="majorBidi" w:cstheme="majorBidi"/>
        <w:caps/>
        <w:noProof/>
        <w:sz w:val="30"/>
        <w:szCs w:val="30"/>
      </w:rPr>
      <w:t>2</w:t>
    </w:r>
    <w:r w:rsidRPr="005108A7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54B1" w14:textId="278C2DDD" w:rsidR="000A5C0F" w:rsidRPr="00136FE4" w:rsidRDefault="000A5C0F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</w:t>
    </w:r>
    <w:r w:rsidRPr="00C605FF">
      <w:rPr>
        <w:rFonts w:ascii="Angsana New" w:hAnsi="Angsana New"/>
        <w:noProof/>
        <w:sz w:val="30"/>
        <w:szCs w:val="30"/>
        <w:lang w:val="en-US"/>
      </w:rPr>
      <w:t>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298B" w14:textId="2E972C45" w:rsidR="000A5C0F" w:rsidRPr="006D2137" w:rsidRDefault="000A5C0F" w:rsidP="006D2137">
    <w:pPr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02085F">
      <w:rPr>
        <w:rFonts w:ascii="Angsana New" w:hAnsi="Angsana New"/>
        <w:i/>
        <w:iCs/>
        <w:noProof/>
        <w:sz w:val="30"/>
        <w:szCs w:val="30"/>
      </w:rPr>
      <w:t>SCN TH YE23 V.20.docx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7A5B" w14:textId="539D9A01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Pr="00C605FF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2518A" w14:textId="77777777" w:rsidR="00B056FB" w:rsidRDefault="00B056FB">
      <w:r>
        <w:separator/>
      </w:r>
    </w:p>
  </w:footnote>
  <w:footnote w:type="continuationSeparator" w:id="0">
    <w:p w14:paraId="02DF3E51" w14:textId="77777777" w:rsidR="00B056FB" w:rsidRDefault="00B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3AE90" w14:textId="77777777" w:rsidR="000A5C0F" w:rsidRPr="002C284C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2FC8C1B" w14:textId="77777777" w:rsidR="000A5C0F" w:rsidRPr="002C284C" w:rsidRDefault="000A5C0F" w:rsidP="00346FF4">
    <w:pPr>
      <w:pStyle w:val="Header"/>
      <w:tabs>
        <w:tab w:val="clear" w:pos="4536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ab/>
    </w:r>
  </w:p>
  <w:p w14:paraId="29307399" w14:textId="3EEA038D" w:rsidR="000A5C0F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</w:t>
    </w:r>
    <w:r w:rsidR="002B0AEC">
      <w:rPr>
        <w:rFonts w:ascii="Angsana New" w:hAnsi="Angsana New"/>
        <w:b/>
        <w:bCs/>
        <w:sz w:val="32"/>
        <w:szCs w:val="32"/>
      </w:rPr>
      <w:t>6</w:t>
    </w:r>
  </w:p>
  <w:p w14:paraId="5A45BF0A" w14:textId="77777777" w:rsidR="00D05E65" w:rsidRPr="00D05E65" w:rsidRDefault="00D05E65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8AC79" w14:textId="77777777" w:rsidR="000A5C0F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20D7B9F" w14:textId="77777777" w:rsidR="000A5C0F" w:rsidRPr="002C284C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4C3830" w14:textId="76B3B9EE" w:rsidR="000A5C0F" w:rsidRPr="001F774B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</w:t>
    </w:r>
    <w:r w:rsidR="002B772E">
      <w:rPr>
        <w:rFonts w:ascii="Angsana New" w:hAnsi="Angsana New"/>
        <w:b/>
        <w:bCs/>
        <w:sz w:val="32"/>
        <w:szCs w:val="32"/>
      </w:rPr>
      <w:t>6</w:t>
    </w:r>
  </w:p>
  <w:p w14:paraId="49145078" w14:textId="77777777" w:rsidR="000A5C0F" w:rsidRPr="00F30A95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46D9" w14:textId="77777777" w:rsidR="000A5C0F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4CD0C374" w14:textId="77777777" w:rsidR="000A5C0F" w:rsidRPr="002C284C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FE7240F" w14:textId="624FB43A" w:rsidR="000A5C0F" w:rsidRPr="001F774B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</w:t>
    </w:r>
    <w:r w:rsidRPr="00C605F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605FF">
      <w:rPr>
        <w:rFonts w:ascii="Angsana New" w:hAnsi="Angsana New" w:hint="cs"/>
        <w:b/>
        <w:bCs/>
        <w:sz w:val="32"/>
        <w:szCs w:val="32"/>
      </w:rPr>
      <w:t>25</w:t>
    </w:r>
    <w:r w:rsidRPr="00C605FF">
      <w:rPr>
        <w:rFonts w:ascii="Angsana New" w:hAnsi="Angsana New"/>
        <w:b/>
        <w:bCs/>
        <w:sz w:val="32"/>
        <w:szCs w:val="32"/>
      </w:rPr>
      <w:t>6</w:t>
    </w:r>
    <w:r w:rsidR="009C73AF">
      <w:rPr>
        <w:rFonts w:ascii="Angsana New" w:hAnsi="Angsana New"/>
        <w:b/>
        <w:bCs/>
        <w:sz w:val="32"/>
        <w:szCs w:val="32"/>
      </w:rPr>
      <w:t>6</w:t>
    </w:r>
  </w:p>
  <w:p w14:paraId="72AF003A" w14:textId="77777777" w:rsidR="000A5C0F" w:rsidRPr="002C284C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FF6D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4F9D283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F0DC43B" w14:textId="01DF56CF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C605FF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C605FF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C605FF">
      <w:rPr>
        <w:rFonts w:ascii="Angsana New" w:hAnsi="Angsana New" w:hint="cs"/>
        <w:b/>
        <w:bCs/>
        <w:sz w:val="32"/>
        <w:szCs w:val="32"/>
      </w:rPr>
      <w:t>2548</w:t>
    </w:r>
  </w:p>
  <w:p w14:paraId="6E2DE0B3" w14:textId="77777777" w:rsidR="000A5C0F" w:rsidRPr="00F9367B" w:rsidRDefault="000A5C0F" w:rsidP="00A02394">
    <w:pPr>
      <w:pStyle w:val="Header"/>
      <w:rPr>
        <w:sz w:val="16"/>
        <w:szCs w:val="16"/>
      </w:rPr>
    </w:pPr>
  </w:p>
  <w:p w14:paraId="711227FD" w14:textId="77777777" w:rsidR="000A5C0F" w:rsidRPr="00F9367B" w:rsidRDefault="000A5C0F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55C1DC3"/>
    <w:multiLevelType w:val="hybridMultilevel"/>
    <w:tmpl w:val="48F6705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69314A"/>
    <w:multiLevelType w:val="hybridMultilevel"/>
    <w:tmpl w:val="CAF0F02C"/>
    <w:lvl w:ilvl="0" w:tplc="EAE048D6">
      <w:start w:val="4"/>
      <w:numFmt w:val="bullet"/>
      <w:lvlText w:val="-"/>
      <w:lvlJc w:val="left"/>
      <w:pPr>
        <w:ind w:left="2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6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F50EF2"/>
    <w:multiLevelType w:val="hybridMultilevel"/>
    <w:tmpl w:val="1422D3D4"/>
    <w:lvl w:ilvl="0" w:tplc="A4C6CBA0">
      <w:start w:val="1"/>
      <w:numFmt w:val="bullet"/>
      <w:lvlText w:val="-"/>
      <w:lvlJc w:val="left"/>
      <w:pPr>
        <w:ind w:left="194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F1165A"/>
    <w:multiLevelType w:val="hybridMultilevel"/>
    <w:tmpl w:val="5EA6649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F21DB"/>
    <w:multiLevelType w:val="multilevel"/>
    <w:tmpl w:val="F01C1478"/>
    <w:lvl w:ilvl="0">
      <w:start w:val="1"/>
      <w:numFmt w:val="decimal"/>
      <w:lvlText w:val="%1.0-"/>
      <w:lvlJc w:val="left"/>
      <w:pPr>
        <w:ind w:left="296" w:hanging="37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72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36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945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88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457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39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969" w:hanging="1440"/>
      </w:pPr>
      <w:rPr>
        <w:rFonts w:hint="default"/>
      </w:rPr>
    </w:lvl>
  </w:abstractNum>
  <w:abstractNum w:abstractNumId="30" w15:restartNumberingAfterBreak="0">
    <w:nsid w:val="4E3161E8"/>
    <w:multiLevelType w:val="hybridMultilevel"/>
    <w:tmpl w:val="3934FC0E"/>
    <w:lvl w:ilvl="0" w:tplc="79D2084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504B21B1"/>
    <w:multiLevelType w:val="hybridMultilevel"/>
    <w:tmpl w:val="7286D970"/>
    <w:lvl w:ilvl="0" w:tplc="C818F14E">
      <w:start w:val="1"/>
      <w:numFmt w:val="bullet"/>
      <w:lvlText w:val="-"/>
      <w:lvlJc w:val="left"/>
      <w:pPr>
        <w:ind w:left="977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2" w15:restartNumberingAfterBreak="0">
    <w:nsid w:val="5B755AFC"/>
    <w:multiLevelType w:val="hybridMultilevel"/>
    <w:tmpl w:val="C6EC08A2"/>
    <w:lvl w:ilvl="0" w:tplc="5318497E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cs"/>
        <w:b w:val="0"/>
        <w:i w:val="0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26D0AD8"/>
    <w:multiLevelType w:val="hybridMultilevel"/>
    <w:tmpl w:val="DFE623EA"/>
    <w:lvl w:ilvl="0" w:tplc="FFFFFFFF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72531244">
    <w:abstractNumId w:val="6"/>
  </w:num>
  <w:num w:numId="2" w16cid:durableId="298417490">
    <w:abstractNumId w:val="5"/>
  </w:num>
  <w:num w:numId="3" w16cid:durableId="1478108303">
    <w:abstractNumId w:val="9"/>
  </w:num>
  <w:num w:numId="4" w16cid:durableId="1215383595">
    <w:abstractNumId w:val="7"/>
  </w:num>
  <w:num w:numId="5" w16cid:durableId="1914125369">
    <w:abstractNumId w:val="8"/>
  </w:num>
  <w:num w:numId="6" w16cid:durableId="26223626">
    <w:abstractNumId w:val="3"/>
  </w:num>
  <w:num w:numId="7" w16cid:durableId="487475756">
    <w:abstractNumId w:val="2"/>
  </w:num>
  <w:num w:numId="8" w16cid:durableId="1273242022">
    <w:abstractNumId w:val="0"/>
  </w:num>
  <w:num w:numId="9" w16cid:durableId="772819693">
    <w:abstractNumId w:val="1"/>
  </w:num>
  <w:num w:numId="10" w16cid:durableId="689061764">
    <w:abstractNumId w:val="4"/>
  </w:num>
  <w:num w:numId="11" w16cid:durableId="202179138">
    <w:abstractNumId w:val="22"/>
  </w:num>
  <w:num w:numId="12" w16cid:durableId="1271233183">
    <w:abstractNumId w:val="16"/>
  </w:num>
  <w:num w:numId="13" w16cid:durableId="1319335916">
    <w:abstractNumId w:val="33"/>
  </w:num>
  <w:num w:numId="14" w16cid:durableId="109011669">
    <w:abstractNumId w:val="20"/>
  </w:num>
  <w:num w:numId="15" w16cid:durableId="1694069373">
    <w:abstractNumId w:val="25"/>
  </w:num>
  <w:num w:numId="16" w16cid:durableId="803039912">
    <w:abstractNumId w:val="36"/>
  </w:num>
  <w:num w:numId="17" w16cid:durableId="908542392">
    <w:abstractNumId w:val="37"/>
  </w:num>
  <w:num w:numId="18" w16cid:durableId="615331478">
    <w:abstractNumId w:val="28"/>
  </w:num>
  <w:num w:numId="19" w16cid:durableId="1382553684">
    <w:abstractNumId w:val="26"/>
  </w:num>
  <w:num w:numId="20" w16cid:durableId="201868501">
    <w:abstractNumId w:val="14"/>
  </w:num>
  <w:num w:numId="21" w16cid:durableId="977880108">
    <w:abstractNumId w:val="13"/>
  </w:num>
  <w:num w:numId="22" w16cid:durableId="34820163">
    <w:abstractNumId w:val="39"/>
  </w:num>
  <w:num w:numId="23" w16cid:durableId="1954702319">
    <w:abstractNumId w:val="15"/>
  </w:num>
  <w:num w:numId="24" w16cid:durableId="239340333">
    <w:abstractNumId w:val="34"/>
  </w:num>
  <w:num w:numId="25" w16cid:durableId="548154977">
    <w:abstractNumId w:val="18"/>
  </w:num>
  <w:num w:numId="26" w16cid:durableId="1830973536">
    <w:abstractNumId w:val="40"/>
  </w:num>
  <w:num w:numId="27" w16cid:durableId="671686550">
    <w:abstractNumId w:val="19"/>
  </w:num>
  <w:num w:numId="28" w16cid:durableId="1460681029">
    <w:abstractNumId w:val="11"/>
  </w:num>
  <w:num w:numId="29" w16cid:durableId="642195924">
    <w:abstractNumId w:val="38"/>
  </w:num>
  <w:num w:numId="30" w16cid:durableId="2026244602">
    <w:abstractNumId w:val="21"/>
  </w:num>
  <w:num w:numId="31" w16cid:durableId="636683166">
    <w:abstractNumId w:val="10"/>
  </w:num>
  <w:num w:numId="32" w16cid:durableId="2112969081">
    <w:abstractNumId w:val="23"/>
  </w:num>
  <w:num w:numId="33" w16cid:durableId="401219488">
    <w:abstractNumId w:val="29"/>
  </w:num>
  <w:num w:numId="34" w16cid:durableId="1516651435">
    <w:abstractNumId w:val="24"/>
  </w:num>
  <w:num w:numId="35" w16cid:durableId="220294193">
    <w:abstractNumId w:val="27"/>
  </w:num>
  <w:num w:numId="36" w16cid:durableId="1175531516">
    <w:abstractNumId w:val="20"/>
  </w:num>
  <w:num w:numId="37" w16cid:durableId="2011978699">
    <w:abstractNumId w:val="35"/>
  </w:num>
  <w:num w:numId="38" w16cid:durableId="1231038009">
    <w:abstractNumId w:val="31"/>
  </w:num>
  <w:num w:numId="39" w16cid:durableId="1077364806">
    <w:abstractNumId w:val="32"/>
  </w:num>
  <w:num w:numId="40" w16cid:durableId="1626034931">
    <w:abstractNumId w:val="17"/>
  </w:num>
  <w:num w:numId="41" w16cid:durableId="2029289322">
    <w:abstractNumId w:val="12"/>
  </w:num>
  <w:num w:numId="42" w16cid:durableId="2089299942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1B8"/>
    <w:rsid w:val="0000124A"/>
    <w:rsid w:val="0000127F"/>
    <w:rsid w:val="000013CE"/>
    <w:rsid w:val="00001715"/>
    <w:rsid w:val="00001828"/>
    <w:rsid w:val="0000189B"/>
    <w:rsid w:val="00001A90"/>
    <w:rsid w:val="00001BE7"/>
    <w:rsid w:val="00001EA7"/>
    <w:rsid w:val="00002207"/>
    <w:rsid w:val="000024D0"/>
    <w:rsid w:val="00002544"/>
    <w:rsid w:val="000025E7"/>
    <w:rsid w:val="0000296B"/>
    <w:rsid w:val="00002ED0"/>
    <w:rsid w:val="00002EF8"/>
    <w:rsid w:val="000034EC"/>
    <w:rsid w:val="00003540"/>
    <w:rsid w:val="0000365E"/>
    <w:rsid w:val="0000389C"/>
    <w:rsid w:val="00003905"/>
    <w:rsid w:val="00003B73"/>
    <w:rsid w:val="00003E4C"/>
    <w:rsid w:val="00003EC0"/>
    <w:rsid w:val="0000414B"/>
    <w:rsid w:val="00004190"/>
    <w:rsid w:val="000046C2"/>
    <w:rsid w:val="000047B8"/>
    <w:rsid w:val="0000481B"/>
    <w:rsid w:val="000048CC"/>
    <w:rsid w:val="00004A31"/>
    <w:rsid w:val="00004D4F"/>
    <w:rsid w:val="00004FB9"/>
    <w:rsid w:val="0000505B"/>
    <w:rsid w:val="00005144"/>
    <w:rsid w:val="00005173"/>
    <w:rsid w:val="0000518E"/>
    <w:rsid w:val="00005218"/>
    <w:rsid w:val="000057C9"/>
    <w:rsid w:val="00005910"/>
    <w:rsid w:val="00005ACD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67"/>
    <w:rsid w:val="00006A97"/>
    <w:rsid w:val="00006C25"/>
    <w:rsid w:val="00006D8F"/>
    <w:rsid w:val="00006E55"/>
    <w:rsid w:val="000070BC"/>
    <w:rsid w:val="0000713D"/>
    <w:rsid w:val="000072BA"/>
    <w:rsid w:val="000073B9"/>
    <w:rsid w:val="00007495"/>
    <w:rsid w:val="00007872"/>
    <w:rsid w:val="000078AF"/>
    <w:rsid w:val="0000796E"/>
    <w:rsid w:val="00007C4B"/>
    <w:rsid w:val="00007DD6"/>
    <w:rsid w:val="00007FEE"/>
    <w:rsid w:val="00010063"/>
    <w:rsid w:val="000100A8"/>
    <w:rsid w:val="00010482"/>
    <w:rsid w:val="00010497"/>
    <w:rsid w:val="0001056F"/>
    <w:rsid w:val="000107D4"/>
    <w:rsid w:val="00010826"/>
    <w:rsid w:val="00010AA4"/>
    <w:rsid w:val="00010ABF"/>
    <w:rsid w:val="00010C8C"/>
    <w:rsid w:val="00010CC5"/>
    <w:rsid w:val="00010D39"/>
    <w:rsid w:val="00010E04"/>
    <w:rsid w:val="00010F8A"/>
    <w:rsid w:val="00010FE5"/>
    <w:rsid w:val="0001106F"/>
    <w:rsid w:val="00011195"/>
    <w:rsid w:val="000111C4"/>
    <w:rsid w:val="0001189B"/>
    <w:rsid w:val="000118B0"/>
    <w:rsid w:val="00011934"/>
    <w:rsid w:val="000119C8"/>
    <w:rsid w:val="00011F69"/>
    <w:rsid w:val="0001204C"/>
    <w:rsid w:val="0001218C"/>
    <w:rsid w:val="000131EC"/>
    <w:rsid w:val="00013297"/>
    <w:rsid w:val="000132A8"/>
    <w:rsid w:val="0001330E"/>
    <w:rsid w:val="00013408"/>
    <w:rsid w:val="00013682"/>
    <w:rsid w:val="000137CC"/>
    <w:rsid w:val="000138DA"/>
    <w:rsid w:val="00013D36"/>
    <w:rsid w:val="00013D4F"/>
    <w:rsid w:val="00013D9D"/>
    <w:rsid w:val="00013E8C"/>
    <w:rsid w:val="00013EE1"/>
    <w:rsid w:val="00014183"/>
    <w:rsid w:val="0001448B"/>
    <w:rsid w:val="00014584"/>
    <w:rsid w:val="0001469E"/>
    <w:rsid w:val="000146DF"/>
    <w:rsid w:val="00014724"/>
    <w:rsid w:val="00014A4B"/>
    <w:rsid w:val="00014ED6"/>
    <w:rsid w:val="0001516F"/>
    <w:rsid w:val="0001523D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668"/>
    <w:rsid w:val="00016762"/>
    <w:rsid w:val="0001682E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718"/>
    <w:rsid w:val="00017C12"/>
    <w:rsid w:val="00017C5A"/>
    <w:rsid w:val="00017DCC"/>
    <w:rsid w:val="00017FAC"/>
    <w:rsid w:val="0002034C"/>
    <w:rsid w:val="0002043D"/>
    <w:rsid w:val="000205E4"/>
    <w:rsid w:val="00020770"/>
    <w:rsid w:val="000207C5"/>
    <w:rsid w:val="0002085B"/>
    <w:rsid w:val="0002085F"/>
    <w:rsid w:val="00020913"/>
    <w:rsid w:val="00020C52"/>
    <w:rsid w:val="00020CB7"/>
    <w:rsid w:val="00020D51"/>
    <w:rsid w:val="000212FC"/>
    <w:rsid w:val="00021412"/>
    <w:rsid w:val="000217F0"/>
    <w:rsid w:val="0002189C"/>
    <w:rsid w:val="00021CB6"/>
    <w:rsid w:val="00022577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8B5"/>
    <w:rsid w:val="00023A10"/>
    <w:rsid w:val="00023A77"/>
    <w:rsid w:val="00023AD3"/>
    <w:rsid w:val="00023AEC"/>
    <w:rsid w:val="00023CE7"/>
    <w:rsid w:val="00023EB0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263"/>
    <w:rsid w:val="0002535F"/>
    <w:rsid w:val="0002540D"/>
    <w:rsid w:val="00025587"/>
    <w:rsid w:val="00025B62"/>
    <w:rsid w:val="00025BCA"/>
    <w:rsid w:val="00025BDB"/>
    <w:rsid w:val="00025BFA"/>
    <w:rsid w:val="00025CDF"/>
    <w:rsid w:val="00025F0B"/>
    <w:rsid w:val="00026055"/>
    <w:rsid w:val="00026185"/>
    <w:rsid w:val="0002659A"/>
    <w:rsid w:val="0002664A"/>
    <w:rsid w:val="000267D1"/>
    <w:rsid w:val="000267F3"/>
    <w:rsid w:val="00026E6A"/>
    <w:rsid w:val="000271FB"/>
    <w:rsid w:val="00027629"/>
    <w:rsid w:val="00027701"/>
    <w:rsid w:val="0002781D"/>
    <w:rsid w:val="00027A4F"/>
    <w:rsid w:val="00027CCF"/>
    <w:rsid w:val="0003023B"/>
    <w:rsid w:val="00030326"/>
    <w:rsid w:val="00030364"/>
    <w:rsid w:val="000304F7"/>
    <w:rsid w:val="000305CA"/>
    <w:rsid w:val="00030697"/>
    <w:rsid w:val="0003072E"/>
    <w:rsid w:val="00030938"/>
    <w:rsid w:val="00030CCE"/>
    <w:rsid w:val="00030DAD"/>
    <w:rsid w:val="00030F85"/>
    <w:rsid w:val="00031088"/>
    <w:rsid w:val="0003115F"/>
    <w:rsid w:val="0003123A"/>
    <w:rsid w:val="0003126A"/>
    <w:rsid w:val="0003181F"/>
    <w:rsid w:val="00031B6D"/>
    <w:rsid w:val="00031F10"/>
    <w:rsid w:val="00032492"/>
    <w:rsid w:val="00032546"/>
    <w:rsid w:val="000328FB"/>
    <w:rsid w:val="0003295A"/>
    <w:rsid w:val="000329B2"/>
    <w:rsid w:val="00032A0B"/>
    <w:rsid w:val="00032C1A"/>
    <w:rsid w:val="00032C2F"/>
    <w:rsid w:val="00032C89"/>
    <w:rsid w:val="00032E07"/>
    <w:rsid w:val="0003307A"/>
    <w:rsid w:val="000330A2"/>
    <w:rsid w:val="000332E7"/>
    <w:rsid w:val="0003363B"/>
    <w:rsid w:val="00033705"/>
    <w:rsid w:val="00033750"/>
    <w:rsid w:val="00033900"/>
    <w:rsid w:val="00033A6A"/>
    <w:rsid w:val="00033BDA"/>
    <w:rsid w:val="00033E6B"/>
    <w:rsid w:val="000344A9"/>
    <w:rsid w:val="0003466A"/>
    <w:rsid w:val="00034B35"/>
    <w:rsid w:val="00034DDD"/>
    <w:rsid w:val="0003505D"/>
    <w:rsid w:val="000350F8"/>
    <w:rsid w:val="000351C3"/>
    <w:rsid w:val="000352C9"/>
    <w:rsid w:val="00035321"/>
    <w:rsid w:val="00035427"/>
    <w:rsid w:val="0003551E"/>
    <w:rsid w:val="0003575A"/>
    <w:rsid w:val="000357D8"/>
    <w:rsid w:val="0003582A"/>
    <w:rsid w:val="00035930"/>
    <w:rsid w:val="00035BB5"/>
    <w:rsid w:val="00036188"/>
    <w:rsid w:val="000365B1"/>
    <w:rsid w:val="000366A2"/>
    <w:rsid w:val="000366F7"/>
    <w:rsid w:val="0003673C"/>
    <w:rsid w:val="00036AF6"/>
    <w:rsid w:val="00036BE1"/>
    <w:rsid w:val="00036C97"/>
    <w:rsid w:val="00036DD0"/>
    <w:rsid w:val="00036F17"/>
    <w:rsid w:val="000372BE"/>
    <w:rsid w:val="0003758A"/>
    <w:rsid w:val="000379B0"/>
    <w:rsid w:val="00037A27"/>
    <w:rsid w:val="00037B3A"/>
    <w:rsid w:val="00037D07"/>
    <w:rsid w:val="00037DC8"/>
    <w:rsid w:val="00037F45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962"/>
    <w:rsid w:val="00040CB2"/>
    <w:rsid w:val="00040CFC"/>
    <w:rsid w:val="00040D69"/>
    <w:rsid w:val="00040E4F"/>
    <w:rsid w:val="00040F0A"/>
    <w:rsid w:val="00040F59"/>
    <w:rsid w:val="000414C5"/>
    <w:rsid w:val="0004160A"/>
    <w:rsid w:val="00041697"/>
    <w:rsid w:val="00041708"/>
    <w:rsid w:val="0004188C"/>
    <w:rsid w:val="00041C99"/>
    <w:rsid w:val="00042063"/>
    <w:rsid w:val="000424F2"/>
    <w:rsid w:val="00042582"/>
    <w:rsid w:val="000426B9"/>
    <w:rsid w:val="0004277E"/>
    <w:rsid w:val="00042864"/>
    <w:rsid w:val="000428FE"/>
    <w:rsid w:val="00042EBF"/>
    <w:rsid w:val="00042FF6"/>
    <w:rsid w:val="000431D8"/>
    <w:rsid w:val="00043291"/>
    <w:rsid w:val="00043561"/>
    <w:rsid w:val="0004379D"/>
    <w:rsid w:val="000439F7"/>
    <w:rsid w:val="00043A2B"/>
    <w:rsid w:val="00043A75"/>
    <w:rsid w:val="00043C60"/>
    <w:rsid w:val="00043D2E"/>
    <w:rsid w:val="000447B2"/>
    <w:rsid w:val="000447B7"/>
    <w:rsid w:val="000447B8"/>
    <w:rsid w:val="00044BEA"/>
    <w:rsid w:val="00044D6F"/>
    <w:rsid w:val="00044F4F"/>
    <w:rsid w:val="00045126"/>
    <w:rsid w:val="00045186"/>
    <w:rsid w:val="0004539A"/>
    <w:rsid w:val="000453BC"/>
    <w:rsid w:val="0004560C"/>
    <w:rsid w:val="00045625"/>
    <w:rsid w:val="0004570C"/>
    <w:rsid w:val="000457F4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1EA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804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C39"/>
    <w:rsid w:val="00050E3D"/>
    <w:rsid w:val="00050FDB"/>
    <w:rsid w:val="00051079"/>
    <w:rsid w:val="0005109F"/>
    <w:rsid w:val="000515CE"/>
    <w:rsid w:val="00051BED"/>
    <w:rsid w:val="00052175"/>
    <w:rsid w:val="0005238D"/>
    <w:rsid w:val="0005246B"/>
    <w:rsid w:val="0005246C"/>
    <w:rsid w:val="00052831"/>
    <w:rsid w:val="00052AAE"/>
    <w:rsid w:val="00052C43"/>
    <w:rsid w:val="00052D2C"/>
    <w:rsid w:val="00052DC0"/>
    <w:rsid w:val="00052DC7"/>
    <w:rsid w:val="00052F3E"/>
    <w:rsid w:val="0005352D"/>
    <w:rsid w:val="0005365F"/>
    <w:rsid w:val="0005373E"/>
    <w:rsid w:val="000539B9"/>
    <w:rsid w:val="00053A5F"/>
    <w:rsid w:val="00053AEE"/>
    <w:rsid w:val="00053FA0"/>
    <w:rsid w:val="00054000"/>
    <w:rsid w:val="000543AC"/>
    <w:rsid w:val="0005454F"/>
    <w:rsid w:val="000548C6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C06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818"/>
    <w:rsid w:val="000579C8"/>
    <w:rsid w:val="00057A96"/>
    <w:rsid w:val="00057B67"/>
    <w:rsid w:val="00057EB6"/>
    <w:rsid w:val="00060426"/>
    <w:rsid w:val="00060600"/>
    <w:rsid w:val="0006060D"/>
    <w:rsid w:val="00060AA7"/>
    <w:rsid w:val="00060AD0"/>
    <w:rsid w:val="00060E6E"/>
    <w:rsid w:val="0006115F"/>
    <w:rsid w:val="00061302"/>
    <w:rsid w:val="00061503"/>
    <w:rsid w:val="0006189A"/>
    <w:rsid w:val="000619B9"/>
    <w:rsid w:val="00061E39"/>
    <w:rsid w:val="00061EB7"/>
    <w:rsid w:val="00062275"/>
    <w:rsid w:val="0006235E"/>
    <w:rsid w:val="0006242A"/>
    <w:rsid w:val="0006270A"/>
    <w:rsid w:val="00062854"/>
    <w:rsid w:val="00062B9E"/>
    <w:rsid w:val="00062D0E"/>
    <w:rsid w:val="00062DBC"/>
    <w:rsid w:val="00063026"/>
    <w:rsid w:val="000630B6"/>
    <w:rsid w:val="000634C2"/>
    <w:rsid w:val="0006362E"/>
    <w:rsid w:val="000638D1"/>
    <w:rsid w:val="00063CB4"/>
    <w:rsid w:val="00063CF4"/>
    <w:rsid w:val="00063E4C"/>
    <w:rsid w:val="00064002"/>
    <w:rsid w:val="000641A3"/>
    <w:rsid w:val="000641B3"/>
    <w:rsid w:val="000641DD"/>
    <w:rsid w:val="000642D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428"/>
    <w:rsid w:val="00065847"/>
    <w:rsid w:val="00065982"/>
    <w:rsid w:val="00065D88"/>
    <w:rsid w:val="00065E1F"/>
    <w:rsid w:val="00065E3A"/>
    <w:rsid w:val="00065ED6"/>
    <w:rsid w:val="00065F73"/>
    <w:rsid w:val="000660E6"/>
    <w:rsid w:val="000661FF"/>
    <w:rsid w:val="00066447"/>
    <w:rsid w:val="000667B6"/>
    <w:rsid w:val="000668FC"/>
    <w:rsid w:val="000669B0"/>
    <w:rsid w:val="00066B57"/>
    <w:rsid w:val="00066EAF"/>
    <w:rsid w:val="00066F3A"/>
    <w:rsid w:val="00067062"/>
    <w:rsid w:val="000672E9"/>
    <w:rsid w:val="00067363"/>
    <w:rsid w:val="00067739"/>
    <w:rsid w:val="00067AD8"/>
    <w:rsid w:val="00067BA5"/>
    <w:rsid w:val="00067CD2"/>
    <w:rsid w:val="00067EE9"/>
    <w:rsid w:val="00067F59"/>
    <w:rsid w:val="00067F93"/>
    <w:rsid w:val="00070355"/>
    <w:rsid w:val="00070479"/>
    <w:rsid w:val="0007049C"/>
    <w:rsid w:val="000705E4"/>
    <w:rsid w:val="00070792"/>
    <w:rsid w:val="000708D0"/>
    <w:rsid w:val="00070916"/>
    <w:rsid w:val="000709DF"/>
    <w:rsid w:val="00070BE0"/>
    <w:rsid w:val="00070C00"/>
    <w:rsid w:val="00070DA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33C3"/>
    <w:rsid w:val="00073415"/>
    <w:rsid w:val="0007346C"/>
    <w:rsid w:val="000735A3"/>
    <w:rsid w:val="000737FA"/>
    <w:rsid w:val="00073B38"/>
    <w:rsid w:val="00073D8E"/>
    <w:rsid w:val="00074169"/>
    <w:rsid w:val="000744F1"/>
    <w:rsid w:val="00074A93"/>
    <w:rsid w:val="00074C22"/>
    <w:rsid w:val="00074D34"/>
    <w:rsid w:val="00074FF3"/>
    <w:rsid w:val="00075161"/>
    <w:rsid w:val="000753A6"/>
    <w:rsid w:val="000755C8"/>
    <w:rsid w:val="00075675"/>
    <w:rsid w:val="000759F4"/>
    <w:rsid w:val="00075ABC"/>
    <w:rsid w:val="00075C85"/>
    <w:rsid w:val="00075CA7"/>
    <w:rsid w:val="00075CB3"/>
    <w:rsid w:val="00075FC4"/>
    <w:rsid w:val="00076391"/>
    <w:rsid w:val="000763DA"/>
    <w:rsid w:val="000765A2"/>
    <w:rsid w:val="000769A3"/>
    <w:rsid w:val="00076D7E"/>
    <w:rsid w:val="00077112"/>
    <w:rsid w:val="000771C7"/>
    <w:rsid w:val="000774D8"/>
    <w:rsid w:val="000778C5"/>
    <w:rsid w:val="000779B6"/>
    <w:rsid w:val="000779C5"/>
    <w:rsid w:val="00077CC8"/>
    <w:rsid w:val="00077D2D"/>
    <w:rsid w:val="00077EEF"/>
    <w:rsid w:val="00077FC0"/>
    <w:rsid w:val="00080198"/>
    <w:rsid w:val="00080690"/>
    <w:rsid w:val="00080CFB"/>
    <w:rsid w:val="00080EF3"/>
    <w:rsid w:val="00081141"/>
    <w:rsid w:val="0008123C"/>
    <w:rsid w:val="00081618"/>
    <w:rsid w:val="00081E72"/>
    <w:rsid w:val="00081F48"/>
    <w:rsid w:val="00082176"/>
    <w:rsid w:val="000823DB"/>
    <w:rsid w:val="000824E7"/>
    <w:rsid w:val="00082652"/>
    <w:rsid w:val="000826ED"/>
    <w:rsid w:val="00082714"/>
    <w:rsid w:val="00082B5A"/>
    <w:rsid w:val="00082CB4"/>
    <w:rsid w:val="00082D49"/>
    <w:rsid w:val="00082D79"/>
    <w:rsid w:val="00082E0D"/>
    <w:rsid w:val="00083356"/>
    <w:rsid w:val="000836EF"/>
    <w:rsid w:val="000838CE"/>
    <w:rsid w:val="000839F7"/>
    <w:rsid w:val="00083B7A"/>
    <w:rsid w:val="00083DC0"/>
    <w:rsid w:val="00083E5A"/>
    <w:rsid w:val="00084C07"/>
    <w:rsid w:val="00084D99"/>
    <w:rsid w:val="00084EC4"/>
    <w:rsid w:val="00085582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6C6"/>
    <w:rsid w:val="0008679F"/>
    <w:rsid w:val="0008686B"/>
    <w:rsid w:val="00086BF5"/>
    <w:rsid w:val="00086C09"/>
    <w:rsid w:val="00086C66"/>
    <w:rsid w:val="00086DF9"/>
    <w:rsid w:val="00086E2D"/>
    <w:rsid w:val="00086F03"/>
    <w:rsid w:val="00086FB6"/>
    <w:rsid w:val="0008702A"/>
    <w:rsid w:val="000872E4"/>
    <w:rsid w:val="000874A3"/>
    <w:rsid w:val="000875DD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328"/>
    <w:rsid w:val="000916D1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9F4"/>
    <w:rsid w:val="00093AE6"/>
    <w:rsid w:val="00093E4B"/>
    <w:rsid w:val="00093E7A"/>
    <w:rsid w:val="000941AA"/>
    <w:rsid w:val="000944F9"/>
    <w:rsid w:val="00094D07"/>
    <w:rsid w:val="00094D91"/>
    <w:rsid w:val="000957B0"/>
    <w:rsid w:val="000958E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5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873"/>
    <w:rsid w:val="000A0947"/>
    <w:rsid w:val="000A099D"/>
    <w:rsid w:val="000A0ABA"/>
    <w:rsid w:val="000A0B7F"/>
    <w:rsid w:val="000A0BEC"/>
    <w:rsid w:val="000A0CAB"/>
    <w:rsid w:val="000A0D7F"/>
    <w:rsid w:val="000A13B7"/>
    <w:rsid w:val="000A17D7"/>
    <w:rsid w:val="000A18AA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3E1"/>
    <w:rsid w:val="000A35BD"/>
    <w:rsid w:val="000A3917"/>
    <w:rsid w:val="000A3A4C"/>
    <w:rsid w:val="000A3D1B"/>
    <w:rsid w:val="000A3D77"/>
    <w:rsid w:val="000A3D96"/>
    <w:rsid w:val="000A3FA1"/>
    <w:rsid w:val="000A435D"/>
    <w:rsid w:val="000A45E8"/>
    <w:rsid w:val="000A4A70"/>
    <w:rsid w:val="000A4C33"/>
    <w:rsid w:val="000A4CDB"/>
    <w:rsid w:val="000A4E58"/>
    <w:rsid w:val="000A4EDA"/>
    <w:rsid w:val="000A4FF3"/>
    <w:rsid w:val="000A5192"/>
    <w:rsid w:val="000A5261"/>
    <w:rsid w:val="000A5417"/>
    <w:rsid w:val="000A563E"/>
    <w:rsid w:val="000A56CD"/>
    <w:rsid w:val="000A58F3"/>
    <w:rsid w:val="000A5C0F"/>
    <w:rsid w:val="000A5C58"/>
    <w:rsid w:val="000A5FA5"/>
    <w:rsid w:val="000A5FA7"/>
    <w:rsid w:val="000A61CE"/>
    <w:rsid w:val="000A640F"/>
    <w:rsid w:val="000A642E"/>
    <w:rsid w:val="000A6550"/>
    <w:rsid w:val="000A65BC"/>
    <w:rsid w:val="000A6F7A"/>
    <w:rsid w:val="000A70CE"/>
    <w:rsid w:val="000A7164"/>
    <w:rsid w:val="000A7416"/>
    <w:rsid w:val="000A75C3"/>
    <w:rsid w:val="000A7688"/>
    <w:rsid w:val="000A7946"/>
    <w:rsid w:val="000A7C69"/>
    <w:rsid w:val="000A7CB4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98D"/>
    <w:rsid w:val="000B1A49"/>
    <w:rsid w:val="000B1BCF"/>
    <w:rsid w:val="000B1D42"/>
    <w:rsid w:val="000B27AD"/>
    <w:rsid w:val="000B27FB"/>
    <w:rsid w:val="000B28CF"/>
    <w:rsid w:val="000B2A63"/>
    <w:rsid w:val="000B2BED"/>
    <w:rsid w:val="000B2EF3"/>
    <w:rsid w:val="000B3287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7D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4F9"/>
    <w:rsid w:val="000B5534"/>
    <w:rsid w:val="000B5568"/>
    <w:rsid w:val="000B57E4"/>
    <w:rsid w:val="000B59AD"/>
    <w:rsid w:val="000B5A2E"/>
    <w:rsid w:val="000B5C19"/>
    <w:rsid w:val="000B5C77"/>
    <w:rsid w:val="000B5F53"/>
    <w:rsid w:val="000B60E0"/>
    <w:rsid w:val="000B610E"/>
    <w:rsid w:val="000B61D7"/>
    <w:rsid w:val="000B63AC"/>
    <w:rsid w:val="000B65F7"/>
    <w:rsid w:val="000B6699"/>
    <w:rsid w:val="000B689E"/>
    <w:rsid w:val="000B6ACF"/>
    <w:rsid w:val="000B6B71"/>
    <w:rsid w:val="000B6F50"/>
    <w:rsid w:val="000B7127"/>
    <w:rsid w:val="000B74C7"/>
    <w:rsid w:val="000B76CC"/>
    <w:rsid w:val="000B76D0"/>
    <w:rsid w:val="000B78F7"/>
    <w:rsid w:val="000B7AD3"/>
    <w:rsid w:val="000B7CAE"/>
    <w:rsid w:val="000C021B"/>
    <w:rsid w:val="000C032B"/>
    <w:rsid w:val="000C04B5"/>
    <w:rsid w:val="000C08FB"/>
    <w:rsid w:val="000C0B73"/>
    <w:rsid w:val="000C0C35"/>
    <w:rsid w:val="000C0E62"/>
    <w:rsid w:val="000C0EF4"/>
    <w:rsid w:val="000C0FFE"/>
    <w:rsid w:val="000C11BF"/>
    <w:rsid w:val="000C1261"/>
    <w:rsid w:val="000C13D5"/>
    <w:rsid w:val="000C1434"/>
    <w:rsid w:val="000C1707"/>
    <w:rsid w:val="000C1930"/>
    <w:rsid w:val="000C1AB6"/>
    <w:rsid w:val="000C1C29"/>
    <w:rsid w:val="000C1C6C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39F"/>
    <w:rsid w:val="000C44F5"/>
    <w:rsid w:val="000C498D"/>
    <w:rsid w:val="000C5010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B63"/>
    <w:rsid w:val="000C5B76"/>
    <w:rsid w:val="000C5BA6"/>
    <w:rsid w:val="000C5DB9"/>
    <w:rsid w:val="000C5EC2"/>
    <w:rsid w:val="000C5F55"/>
    <w:rsid w:val="000C6163"/>
    <w:rsid w:val="000C616A"/>
    <w:rsid w:val="000C6363"/>
    <w:rsid w:val="000C648A"/>
    <w:rsid w:val="000C66E6"/>
    <w:rsid w:val="000C68B0"/>
    <w:rsid w:val="000C6901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AA2"/>
    <w:rsid w:val="000D0CFF"/>
    <w:rsid w:val="000D0E1A"/>
    <w:rsid w:val="000D0EDF"/>
    <w:rsid w:val="000D1463"/>
    <w:rsid w:val="000D1782"/>
    <w:rsid w:val="000D1925"/>
    <w:rsid w:val="000D1C5C"/>
    <w:rsid w:val="000D2173"/>
    <w:rsid w:val="000D2485"/>
    <w:rsid w:val="000D252E"/>
    <w:rsid w:val="000D27EE"/>
    <w:rsid w:val="000D29D9"/>
    <w:rsid w:val="000D3019"/>
    <w:rsid w:val="000D30AE"/>
    <w:rsid w:val="000D3189"/>
    <w:rsid w:val="000D337A"/>
    <w:rsid w:val="000D3697"/>
    <w:rsid w:val="000D3B36"/>
    <w:rsid w:val="000D3C8D"/>
    <w:rsid w:val="000D44EA"/>
    <w:rsid w:val="000D4577"/>
    <w:rsid w:val="000D45DD"/>
    <w:rsid w:val="000D4640"/>
    <w:rsid w:val="000D46B0"/>
    <w:rsid w:val="000D46FB"/>
    <w:rsid w:val="000D4753"/>
    <w:rsid w:val="000D4EA8"/>
    <w:rsid w:val="000D5068"/>
    <w:rsid w:val="000D56FA"/>
    <w:rsid w:val="000D5970"/>
    <w:rsid w:val="000D59EE"/>
    <w:rsid w:val="000D5BBA"/>
    <w:rsid w:val="000D5C21"/>
    <w:rsid w:val="000D600D"/>
    <w:rsid w:val="000D6438"/>
    <w:rsid w:val="000D666A"/>
    <w:rsid w:val="000D6700"/>
    <w:rsid w:val="000D6896"/>
    <w:rsid w:val="000D68D4"/>
    <w:rsid w:val="000D69DF"/>
    <w:rsid w:val="000D6A07"/>
    <w:rsid w:val="000D6B87"/>
    <w:rsid w:val="000D6D1F"/>
    <w:rsid w:val="000D6EAD"/>
    <w:rsid w:val="000D6F10"/>
    <w:rsid w:val="000D7924"/>
    <w:rsid w:val="000D7B1A"/>
    <w:rsid w:val="000D7B7E"/>
    <w:rsid w:val="000E02A6"/>
    <w:rsid w:val="000E0349"/>
    <w:rsid w:val="000E049A"/>
    <w:rsid w:val="000E09F3"/>
    <w:rsid w:val="000E0AF5"/>
    <w:rsid w:val="000E0BE6"/>
    <w:rsid w:val="000E0DFC"/>
    <w:rsid w:val="000E12CF"/>
    <w:rsid w:val="000E15F6"/>
    <w:rsid w:val="000E176D"/>
    <w:rsid w:val="000E190B"/>
    <w:rsid w:val="000E19DE"/>
    <w:rsid w:val="000E1A93"/>
    <w:rsid w:val="000E1DF2"/>
    <w:rsid w:val="000E1E02"/>
    <w:rsid w:val="000E20F7"/>
    <w:rsid w:val="000E2231"/>
    <w:rsid w:val="000E255A"/>
    <w:rsid w:val="000E2998"/>
    <w:rsid w:val="000E2BCC"/>
    <w:rsid w:val="000E2F34"/>
    <w:rsid w:val="000E3191"/>
    <w:rsid w:val="000E35DE"/>
    <w:rsid w:val="000E3639"/>
    <w:rsid w:val="000E3706"/>
    <w:rsid w:val="000E384D"/>
    <w:rsid w:val="000E3A23"/>
    <w:rsid w:val="000E3DF7"/>
    <w:rsid w:val="000E3EE5"/>
    <w:rsid w:val="000E3F35"/>
    <w:rsid w:val="000E3F43"/>
    <w:rsid w:val="000E42C3"/>
    <w:rsid w:val="000E4618"/>
    <w:rsid w:val="000E4751"/>
    <w:rsid w:val="000E4798"/>
    <w:rsid w:val="000E479E"/>
    <w:rsid w:val="000E483C"/>
    <w:rsid w:val="000E48A5"/>
    <w:rsid w:val="000E49B5"/>
    <w:rsid w:val="000E4BB6"/>
    <w:rsid w:val="000E4D0A"/>
    <w:rsid w:val="000E4DF1"/>
    <w:rsid w:val="000E51EF"/>
    <w:rsid w:val="000E53B0"/>
    <w:rsid w:val="000E5418"/>
    <w:rsid w:val="000E5601"/>
    <w:rsid w:val="000E5690"/>
    <w:rsid w:val="000E5AC1"/>
    <w:rsid w:val="000E5BAA"/>
    <w:rsid w:val="000E5E98"/>
    <w:rsid w:val="000E5EB8"/>
    <w:rsid w:val="000E5FCA"/>
    <w:rsid w:val="000E6043"/>
    <w:rsid w:val="000E6117"/>
    <w:rsid w:val="000E6210"/>
    <w:rsid w:val="000E62C9"/>
    <w:rsid w:val="000E6570"/>
    <w:rsid w:val="000E66E4"/>
    <w:rsid w:val="000E69D9"/>
    <w:rsid w:val="000E6DC5"/>
    <w:rsid w:val="000E6F18"/>
    <w:rsid w:val="000E70CA"/>
    <w:rsid w:val="000E720A"/>
    <w:rsid w:val="000E73B6"/>
    <w:rsid w:val="000E7527"/>
    <w:rsid w:val="000E76CD"/>
    <w:rsid w:val="000E786B"/>
    <w:rsid w:val="000E7D75"/>
    <w:rsid w:val="000F00B9"/>
    <w:rsid w:val="000F017F"/>
    <w:rsid w:val="000F01E9"/>
    <w:rsid w:val="000F0200"/>
    <w:rsid w:val="000F033C"/>
    <w:rsid w:val="000F03CA"/>
    <w:rsid w:val="000F040D"/>
    <w:rsid w:val="000F0482"/>
    <w:rsid w:val="000F061C"/>
    <w:rsid w:val="000F0837"/>
    <w:rsid w:val="000F097A"/>
    <w:rsid w:val="000F0A58"/>
    <w:rsid w:val="000F0F93"/>
    <w:rsid w:val="000F13D7"/>
    <w:rsid w:val="000F16E1"/>
    <w:rsid w:val="000F175D"/>
    <w:rsid w:val="000F18FF"/>
    <w:rsid w:val="000F1D3D"/>
    <w:rsid w:val="000F1D6D"/>
    <w:rsid w:val="000F1E8B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3EC8"/>
    <w:rsid w:val="000F4B64"/>
    <w:rsid w:val="000F4D17"/>
    <w:rsid w:val="000F4E27"/>
    <w:rsid w:val="000F4F7C"/>
    <w:rsid w:val="000F500F"/>
    <w:rsid w:val="000F5439"/>
    <w:rsid w:val="000F54A1"/>
    <w:rsid w:val="000F5522"/>
    <w:rsid w:val="000F55BE"/>
    <w:rsid w:val="000F56CF"/>
    <w:rsid w:val="000F579D"/>
    <w:rsid w:val="000F5816"/>
    <w:rsid w:val="000F59B8"/>
    <w:rsid w:val="000F5C51"/>
    <w:rsid w:val="000F5E15"/>
    <w:rsid w:val="000F5F5B"/>
    <w:rsid w:val="000F609E"/>
    <w:rsid w:val="000F621B"/>
    <w:rsid w:val="000F6405"/>
    <w:rsid w:val="000F675A"/>
    <w:rsid w:val="000F6A64"/>
    <w:rsid w:val="000F6C17"/>
    <w:rsid w:val="000F6C72"/>
    <w:rsid w:val="000F6DD5"/>
    <w:rsid w:val="000F7085"/>
    <w:rsid w:val="000F72BB"/>
    <w:rsid w:val="000F7761"/>
    <w:rsid w:val="000F78C0"/>
    <w:rsid w:val="000F78EA"/>
    <w:rsid w:val="000F78F6"/>
    <w:rsid w:val="000F7A31"/>
    <w:rsid w:val="000F7A47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04E"/>
    <w:rsid w:val="001022B4"/>
    <w:rsid w:val="001022EC"/>
    <w:rsid w:val="0010254B"/>
    <w:rsid w:val="001026DF"/>
    <w:rsid w:val="00102897"/>
    <w:rsid w:val="00102BE5"/>
    <w:rsid w:val="00103209"/>
    <w:rsid w:val="0010326D"/>
    <w:rsid w:val="0010330A"/>
    <w:rsid w:val="0010363D"/>
    <w:rsid w:val="00103751"/>
    <w:rsid w:val="00103861"/>
    <w:rsid w:val="0010386E"/>
    <w:rsid w:val="001038F5"/>
    <w:rsid w:val="00103AD6"/>
    <w:rsid w:val="00103ADD"/>
    <w:rsid w:val="00103C73"/>
    <w:rsid w:val="00103D75"/>
    <w:rsid w:val="001042F3"/>
    <w:rsid w:val="00104377"/>
    <w:rsid w:val="00104435"/>
    <w:rsid w:val="001045EF"/>
    <w:rsid w:val="0010463A"/>
    <w:rsid w:val="001048B8"/>
    <w:rsid w:val="00104A81"/>
    <w:rsid w:val="00104CF2"/>
    <w:rsid w:val="00104DE9"/>
    <w:rsid w:val="00105189"/>
    <w:rsid w:val="0010550F"/>
    <w:rsid w:val="00105617"/>
    <w:rsid w:val="001056F1"/>
    <w:rsid w:val="001059B2"/>
    <w:rsid w:val="00105C64"/>
    <w:rsid w:val="00105C87"/>
    <w:rsid w:val="00105E15"/>
    <w:rsid w:val="00106264"/>
    <w:rsid w:val="00106347"/>
    <w:rsid w:val="00106401"/>
    <w:rsid w:val="001067C2"/>
    <w:rsid w:val="00106814"/>
    <w:rsid w:val="00106B31"/>
    <w:rsid w:val="00106B51"/>
    <w:rsid w:val="00106C20"/>
    <w:rsid w:val="00106ED7"/>
    <w:rsid w:val="00106FD0"/>
    <w:rsid w:val="00107118"/>
    <w:rsid w:val="00107EC0"/>
    <w:rsid w:val="00107F0D"/>
    <w:rsid w:val="001101F3"/>
    <w:rsid w:val="00110253"/>
    <w:rsid w:val="001103BB"/>
    <w:rsid w:val="0011062F"/>
    <w:rsid w:val="00110A5A"/>
    <w:rsid w:val="001111F3"/>
    <w:rsid w:val="0011131F"/>
    <w:rsid w:val="00111416"/>
    <w:rsid w:val="0011158A"/>
    <w:rsid w:val="00111614"/>
    <w:rsid w:val="0011197B"/>
    <w:rsid w:val="00111B28"/>
    <w:rsid w:val="00111C69"/>
    <w:rsid w:val="00111C81"/>
    <w:rsid w:val="00112261"/>
    <w:rsid w:val="00112560"/>
    <w:rsid w:val="00112707"/>
    <w:rsid w:val="00112708"/>
    <w:rsid w:val="00112763"/>
    <w:rsid w:val="0011277D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65D"/>
    <w:rsid w:val="0011399B"/>
    <w:rsid w:val="00113BA2"/>
    <w:rsid w:val="00113BBF"/>
    <w:rsid w:val="00113D5D"/>
    <w:rsid w:val="00113DF5"/>
    <w:rsid w:val="00113F3C"/>
    <w:rsid w:val="00114052"/>
    <w:rsid w:val="00114346"/>
    <w:rsid w:val="00114432"/>
    <w:rsid w:val="0011460E"/>
    <w:rsid w:val="00114C40"/>
    <w:rsid w:val="001155D5"/>
    <w:rsid w:val="0011562D"/>
    <w:rsid w:val="001158E5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8E1"/>
    <w:rsid w:val="001179AF"/>
    <w:rsid w:val="00117C00"/>
    <w:rsid w:val="001201C4"/>
    <w:rsid w:val="00120237"/>
    <w:rsid w:val="00120319"/>
    <w:rsid w:val="00120881"/>
    <w:rsid w:val="00120921"/>
    <w:rsid w:val="00120DED"/>
    <w:rsid w:val="00121119"/>
    <w:rsid w:val="0012122F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77"/>
    <w:rsid w:val="00123235"/>
    <w:rsid w:val="0012329C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364"/>
    <w:rsid w:val="0012545D"/>
    <w:rsid w:val="00125514"/>
    <w:rsid w:val="00125526"/>
    <w:rsid w:val="001255ED"/>
    <w:rsid w:val="00125673"/>
    <w:rsid w:val="00125D13"/>
    <w:rsid w:val="00125D27"/>
    <w:rsid w:val="00125EE5"/>
    <w:rsid w:val="001260FB"/>
    <w:rsid w:val="00126155"/>
    <w:rsid w:val="0012634A"/>
    <w:rsid w:val="001263D0"/>
    <w:rsid w:val="00126529"/>
    <w:rsid w:val="001266D2"/>
    <w:rsid w:val="00126722"/>
    <w:rsid w:val="00126AA3"/>
    <w:rsid w:val="00126B4F"/>
    <w:rsid w:val="00126C1B"/>
    <w:rsid w:val="00126D01"/>
    <w:rsid w:val="00126E5D"/>
    <w:rsid w:val="00126F8E"/>
    <w:rsid w:val="0012700D"/>
    <w:rsid w:val="00127026"/>
    <w:rsid w:val="00127586"/>
    <w:rsid w:val="00127697"/>
    <w:rsid w:val="00127EB0"/>
    <w:rsid w:val="00127FA0"/>
    <w:rsid w:val="00127FDA"/>
    <w:rsid w:val="00130229"/>
    <w:rsid w:val="0013027C"/>
    <w:rsid w:val="001303E7"/>
    <w:rsid w:val="00130487"/>
    <w:rsid w:val="001305E6"/>
    <w:rsid w:val="0013075F"/>
    <w:rsid w:val="001307FA"/>
    <w:rsid w:val="001309B1"/>
    <w:rsid w:val="00130A4F"/>
    <w:rsid w:val="00130BB3"/>
    <w:rsid w:val="00130D59"/>
    <w:rsid w:val="00130D5A"/>
    <w:rsid w:val="00130FF9"/>
    <w:rsid w:val="0013101C"/>
    <w:rsid w:val="00131025"/>
    <w:rsid w:val="0013106B"/>
    <w:rsid w:val="001313BB"/>
    <w:rsid w:val="00131509"/>
    <w:rsid w:val="00131689"/>
    <w:rsid w:val="00131755"/>
    <w:rsid w:val="001317D0"/>
    <w:rsid w:val="00131AB2"/>
    <w:rsid w:val="00131E2C"/>
    <w:rsid w:val="001322CE"/>
    <w:rsid w:val="001322EF"/>
    <w:rsid w:val="001324D5"/>
    <w:rsid w:val="001326A6"/>
    <w:rsid w:val="0013278A"/>
    <w:rsid w:val="001330D0"/>
    <w:rsid w:val="00133523"/>
    <w:rsid w:val="00133837"/>
    <w:rsid w:val="00133AC7"/>
    <w:rsid w:val="00133C4A"/>
    <w:rsid w:val="00133CAC"/>
    <w:rsid w:val="00133E5F"/>
    <w:rsid w:val="00134061"/>
    <w:rsid w:val="00134114"/>
    <w:rsid w:val="00134531"/>
    <w:rsid w:val="001345F0"/>
    <w:rsid w:val="0013467C"/>
    <w:rsid w:val="00134AD2"/>
    <w:rsid w:val="00134B1E"/>
    <w:rsid w:val="00134D08"/>
    <w:rsid w:val="00134D09"/>
    <w:rsid w:val="00134E8C"/>
    <w:rsid w:val="00134F04"/>
    <w:rsid w:val="00135208"/>
    <w:rsid w:val="00135253"/>
    <w:rsid w:val="00135292"/>
    <w:rsid w:val="001354BD"/>
    <w:rsid w:val="0013550B"/>
    <w:rsid w:val="001358B1"/>
    <w:rsid w:val="00135A95"/>
    <w:rsid w:val="00135CE1"/>
    <w:rsid w:val="00135D11"/>
    <w:rsid w:val="00135DEE"/>
    <w:rsid w:val="001363B9"/>
    <w:rsid w:val="00136469"/>
    <w:rsid w:val="00136482"/>
    <w:rsid w:val="001365A3"/>
    <w:rsid w:val="0013688C"/>
    <w:rsid w:val="001368CC"/>
    <w:rsid w:val="001368DD"/>
    <w:rsid w:val="00136CB2"/>
    <w:rsid w:val="00136D09"/>
    <w:rsid w:val="00136E62"/>
    <w:rsid w:val="00136F6D"/>
    <w:rsid w:val="00136FE4"/>
    <w:rsid w:val="0013713C"/>
    <w:rsid w:val="00137245"/>
    <w:rsid w:val="001375AB"/>
    <w:rsid w:val="00137748"/>
    <w:rsid w:val="0013799A"/>
    <w:rsid w:val="001379C9"/>
    <w:rsid w:val="00137A80"/>
    <w:rsid w:val="00137C73"/>
    <w:rsid w:val="00137DE9"/>
    <w:rsid w:val="00137F8D"/>
    <w:rsid w:val="0014041E"/>
    <w:rsid w:val="00140513"/>
    <w:rsid w:val="00140A29"/>
    <w:rsid w:val="00140BBD"/>
    <w:rsid w:val="00140D78"/>
    <w:rsid w:val="00140FA9"/>
    <w:rsid w:val="00141102"/>
    <w:rsid w:val="001412A5"/>
    <w:rsid w:val="00141510"/>
    <w:rsid w:val="001417BC"/>
    <w:rsid w:val="00141BB6"/>
    <w:rsid w:val="00141BC1"/>
    <w:rsid w:val="00141EF3"/>
    <w:rsid w:val="00141F7D"/>
    <w:rsid w:val="00142129"/>
    <w:rsid w:val="00142168"/>
    <w:rsid w:val="001425BC"/>
    <w:rsid w:val="001427FD"/>
    <w:rsid w:val="001428E1"/>
    <w:rsid w:val="00142AE0"/>
    <w:rsid w:val="00142E91"/>
    <w:rsid w:val="00142F28"/>
    <w:rsid w:val="0014301C"/>
    <w:rsid w:val="001432F2"/>
    <w:rsid w:val="0014332B"/>
    <w:rsid w:val="0014337B"/>
    <w:rsid w:val="0014342F"/>
    <w:rsid w:val="00143466"/>
    <w:rsid w:val="001435EA"/>
    <w:rsid w:val="001438A9"/>
    <w:rsid w:val="00143E70"/>
    <w:rsid w:val="00143F12"/>
    <w:rsid w:val="00143F59"/>
    <w:rsid w:val="00143FAF"/>
    <w:rsid w:val="00144239"/>
    <w:rsid w:val="00144504"/>
    <w:rsid w:val="00144569"/>
    <w:rsid w:val="00144783"/>
    <w:rsid w:val="0014485D"/>
    <w:rsid w:val="00144883"/>
    <w:rsid w:val="001448C9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944"/>
    <w:rsid w:val="00146A5D"/>
    <w:rsid w:val="00146F19"/>
    <w:rsid w:val="0014702F"/>
    <w:rsid w:val="00147047"/>
    <w:rsid w:val="001471BB"/>
    <w:rsid w:val="00147634"/>
    <w:rsid w:val="0014777E"/>
    <w:rsid w:val="00147AAA"/>
    <w:rsid w:val="00147C21"/>
    <w:rsid w:val="00147D7B"/>
    <w:rsid w:val="00147EAE"/>
    <w:rsid w:val="00150964"/>
    <w:rsid w:val="00150BC8"/>
    <w:rsid w:val="0015119A"/>
    <w:rsid w:val="001512B4"/>
    <w:rsid w:val="001512F9"/>
    <w:rsid w:val="00151355"/>
    <w:rsid w:val="001513D9"/>
    <w:rsid w:val="001514ED"/>
    <w:rsid w:val="0015152C"/>
    <w:rsid w:val="00151541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59D"/>
    <w:rsid w:val="00152710"/>
    <w:rsid w:val="0015273A"/>
    <w:rsid w:val="001528F8"/>
    <w:rsid w:val="00152981"/>
    <w:rsid w:val="00152A1C"/>
    <w:rsid w:val="00152A56"/>
    <w:rsid w:val="00152ACF"/>
    <w:rsid w:val="00152B13"/>
    <w:rsid w:val="00152B56"/>
    <w:rsid w:val="00152C62"/>
    <w:rsid w:val="00152EFC"/>
    <w:rsid w:val="00153042"/>
    <w:rsid w:val="00153394"/>
    <w:rsid w:val="001533DA"/>
    <w:rsid w:val="001534C2"/>
    <w:rsid w:val="0015368B"/>
    <w:rsid w:val="00153772"/>
    <w:rsid w:val="0015399A"/>
    <w:rsid w:val="00153A0C"/>
    <w:rsid w:val="00153A45"/>
    <w:rsid w:val="00153B81"/>
    <w:rsid w:val="00153F2B"/>
    <w:rsid w:val="001540FC"/>
    <w:rsid w:val="00154160"/>
    <w:rsid w:val="00154560"/>
    <w:rsid w:val="00154751"/>
    <w:rsid w:val="00154B5C"/>
    <w:rsid w:val="00154B82"/>
    <w:rsid w:val="00154E5D"/>
    <w:rsid w:val="00154F60"/>
    <w:rsid w:val="00155053"/>
    <w:rsid w:val="0015535B"/>
    <w:rsid w:val="001556D6"/>
    <w:rsid w:val="00155721"/>
    <w:rsid w:val="0015578E"/>
    <w:rsid w:val="001557C9"/>
    <w:rsid w:val="001559F6"/>
    <w:rsid w:val="00155A68"/>
    <w:rsid w:val="00155B43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D95"/>
    <w:rsid w:val="00156EA4"/>
    <w:rsid w:val="00156FE2"/>
    <w:rsid w:val="001572AF"/>
    <w:rsid w:val="001572C4"/>
    <w:rsid w:val="00157389"/>
    <w:rsid w:val="001573C7"/>
    <w:rsid w:val="001574AD"/>
    <w:rsid w:val="001574BB"/>
    <w:rsid w:val="0015788A"/>
    <w:rsid w:val="001578EF"/>
    <w:rsid w:val="001605BC"/>
    <w:rsid w:val="00160613"/>
    <w:rsid w:val="0016090C"/>
    <w:rsid w:val="0016091E"/>
    <w:rsid w:val="00160952"/>
    <w:rsid w:val="001609F6"/>
    <w:rsid w:val="00160FB6"/>
    <w:rsid w:val="001611C8"/>
    <w:rsid w:val="00161265"/>
    <w:rsid w:val="0016158D"/>
    <w:rsid w:val="001615BE"/>
    <w:rsid w:val="00161623"/>
    <w:rsid w:val="00161796"/>
    <w:rsid w:val="001618A9"/>
    <w:rsid w:val="00161A2C"/>
    <w:rsid w:val="00161B66"/>
    <w:rsid w:val="00161DA3"/>
    <w:rsid w:val="00161DE8"/>
    <w:rsid w:val="00161F93"/>
    <w:rsid w:val="00161FA4"/>
    <w:rsid w:val="00162178"/>
    <w:rsid w:val="001623C7"/>
    <w:rsid w:val="0016267A"/>
    <w:rsid w:val="001626F9"/>
    <w:rsid w:val="0016272D"/>
    <w:rsid w:val="0016276F"/>
    <w:rsid w:val="001627DD"/>
    <w:rsid w:val="001628BE"/>
    <w:rsid w:val="0016295B"/>
    <w:rsid w:val="00162BCF"/>
    <w:rsid w:val="001632D0"/>
    <w:rsid w:val="00163759"/>
    <w:rsid w:val="00163995"/>
    <w:rsid w:val="00163A2B"/>
    <w:rsid w:val="00163C3F"/>
    <w:rsid w:val="00163DFB"/>
    <w:rsid w:val="00164A24"/>
    <w:rsid w:val="00164B4D"/>
    <w:rsid w:val="00164BFA"/>
    <w:rsid w:val="00164DC1"/>
    <w:rsid w:val="00164DC2"/>
    <w:rsid w:val="00164E07"/>
    <w:rsid w:val="00164E75"/>
    <w:rsid w:val="00165672"/>
    <w:rsid w:val="00165B77"/>
    <w:rsid w:val="00165CE1"/>
    <w:rsid w:val="00165D9D"/>
    <w:rsid w:val="00165EB6"/>
    <w:rsid w:val="00165EEC"/>
    <w:rsid w:val="00165F62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07"/>
    <w:rsid w:val="0016712C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7A3"/>
    <w:rsid w:val="00170864"/>
    <w:rsid w:val="001709B5"/>
    <w:rsid w:val="00170BE0"/>
    <w:rsid w:val="00170CCB"/>
    <w:rsid w:val="00170D0D"/>
    <w:rsid w:val="00170D3B"/>
    <w:rsid w:val="00170DB3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50"/>
    <w:rsid w:val="00171EE6"/>
    <w:rsid w:val="00171F1F"/>
    <w:rsid w:val="00172254"/>
    <w:rsid w:val="001724DD"/>
    <w:rsid w:val="00172627"/>
    <w:rsid w:val="00172751"/>
    <w:rsid w:val="001727E6"/>
    <w:rsid w:val="00172BF0"/>
    <w:rsid w:val="00172C2B"/>
    <w:rsid w:val="00172D5E"/>
    <w:rsid w:val="00172F89"/>
    <w:rsid w:val="00172FD3"/>
    <w:rsid w:val="0017314A"/>
    <w:rsid w:val="001733E0"/>
    <w:rsid w:val="001737BA"/>
    <w:rsid w:val="001737E2"/>
    <w:rsid w:val="001739E5"/>
    <w:rsid w:val="00173B8E"/>
    <w:rsid w:val="00173C49"/>
    <w:rsid w:val="00173D29"/>
    <w:rsid w:val="0017436B"/>
    <w:rsid w:val="00174415"/>
    <w:rsid w:val="001744BE"/>
    <w:rsid w:val="0017459B"/>
    <w:rsid w:val="001748B0"/>
    <w:rsid w:val="00174C49"/>
    <w:rsid w:val="00175132"/>
    <w:rsid w:val="00175257"/>
    <w:rsid w:val="001753DF"/>
    <w:rsid w:val="00175403"/>
    <w:rsid w:val="001755C2"/>
    <w:rsid w:val="00175751"/>
    <w:rsid w:val="0017590E"/>
    <w:rsid w:val="00175DC8"/>
    <w:rsid w:val="00175E63"/>
    <w:rsid w:val="00175EC3"/>
    <w:rsid w:val="00176023"/>
    <w:rsid w:val="0017607E"/>
    <w:rsid w:val="0017653E"/>
    <w:rsid w:val="0017695B"/>
    <w:rsid w:val="00176A04"/>
    <w:rsid w:val="00176D67"/>
    <w:rsid w:val="0017730D"/>
    <w:rsid w:val="00177382"/>
    <w:rsid w:val="001773B5"/>
    <w:rsid w:val="00177721"/>
    <w:rsid w:val="00177C96"/>
    <w:rsid w:val="00177CEB"/>
    <w:rsid w:val="001800AD"/>
    <w:rsid w:val="001801F6"/>
    <w:rsid w:val="00180275"/>
    <w:rsid w:val="0018027F"/>
    <w:rsid w:val="00180311"/>
    <w:rsid w:val="00180627"/>
    <w:rsid w:val="0018085E"/>
    <w:rsid w:val="001809DD"/>
    <w:rsid w:val="00180B21"/>
    <w:rsid w:val="0018107C"/>
    <w:rsid w:val="00181159"/>
    <w:rsid w:val="001812E9"/>
    <w:rsid w:val="001814BE"/>
    <w:rsid w:val="001814E0"/>
    <w:rsid w:val="001815B4"/>
    <w:rsid w:val="0018181A"/>
    <w:rsid w:val="00181A1A"/>
    <w:rsid w:val="00181A6F"/>
    <w:rsid w:val="00181CC2"/>
    <w:rsid w:val="001825FB"/>
    <w:rsid w:val="00182628"/>
    <w:rsid w:val="001828D5"/>
    <w:rsid w:val="0018296C"/>
    <w:rsid w:val="00182973"/>
    <w:rsid w:val="00182978"/>
    <w:rsid w:val="00182B69"/>
    <w:rsid w:val="00182E81"/>
    <w:rsid w:val="00182E9D"/>
    <w:rsid w:val="00182EC6"/>
    <w:rsid w:val="00183097"/>
    <w:rsid w:val="0018346B"/>
    <w:rsid w:val="001834CF"/>
    <w:rsid w:val="00183558"/>
    <w:rsid w:val="0018372C"/>
    <w:rsid w:val="001837CD"/>
    <w:rsid w:val="001838FC"/>
    <w:rsid w:val="0018399F"/>
    <w:rsid w:val="00183A1D"/>
    <w:rsid w:val="00183BD0"/>
    <w:rsid w:val="00184074"/>
    <w:rsid w:val="001840A5"/>
    <w:rsid w:val="001840D3"/>
    <w:rsid w:val="00184166"/>
    <w:rsid w:val="001841F5"/>
    <w:rsid w:val="0018434C"/>
    <w:rsid w:val="00184376"/>
    <w:rsid w:val="0018443E"/>
    <w:rsid w:val="001844D6"/>
    <w:rsid w:val="0018480A"/>
    <w:rsid w:val="00184881"/>
    <w:rsid w:val="00184923"/>
    <w:rsid w:val="00185022"/>
    <w:rsid w:val="001851D8"/>
    <w:rsid w:val="0018528A"/>
    <w:rsid w:val="0018571B"/>
    <w:rsid w:val="00185813"/>
    <w:rsid w:val="00185A57"/>
    <w:rsid w:val="00185B5F"/>
    <w:rsid w:val="00185BF4"/>
    <w:rsid w:val="00185C6C"/>
    <w:rsid w:val="00185CAC"/>
    <w:rsid w:val="00185D05"/>
    <w:rsid w:val="00185F95"/>
    <w:rsid w:val="00186501"/>
    <w:rsid w:val="00186575"/>
    <w:rsid w:val="001866C5"/>
    <w:rsid w:val="00186704"/>
    <w:rsid w:val="00186752"/>
    <w:rsid w:val="00186781"/>
    <w:rsid w:val="001868CC"/>
    <w:rsid w:val="00186A58"/>
    <w:rsid w:val="00186AB1"/>
    <w:rsid w:val="00186B36"/>
    <w:rsid w:val="00186D15"/>
    <w:rsid w:val="00186D49"/>
    <w:rsid w:val="00186DB2"/>
    <w:rsid w:val="00186DB3"/>
    <w:rsid w:val="00187053"/>
    <w:rsid w:val="00187195"/>
    <w:rsid w:val="0018727D"/>
    <w:rsid w:val="001875A2"/>
    <w:rsid w:val="001875AB"/>
    <w:rsid w:val="001879CC"/>
    <w:rsid w:val="00187A0D"/>
    <w:rsid w:val="00187B8F"/>
    <w:rsid w:val="00187FC3"/>
    <w:rsid w:val="00190598"/>
    <w:rsid w:val="001909B9"/>
    <w:rsid w:val="00190F99"/>
    <w:rsid w:val="0019106C"/>
    <w:rsid w:val="0019129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4E71"/>
    <w:rsid w:val="00195119"/>
    <w:rsid w:val="0019517B"/>
    <w:rsid w:val="00195252"/>
    <w:rsid w:val="0019559A"/>
    <w:rsid w:val="001955EB"/>
    <w:rsid w:val="00195644"/>
    <w:rsid w:val="001956B8"/>
    <w:rsid w:val="00195872"/>
    <w:rsid w:val="001958E6"/>
    <w:rsid w:val="00195961"/>
    <w:rsid w:val="00195A3C"/>
    <w:rsid w:val="00195BB0"/>
    <w:rsid w:val="00195E68"/>
    <w:rsid w:val="00195EC5"/>
    <w:rsid w:val="001961C7"/>
    <w:rsid w:val="001962AA"/>
    <w:rsid w:val="001963E2"/>
    <w:rsid w:val="001965BA"/>
    <w:rsid w:val="00196637"/>
    <w:rsid w:val="001966BA"/>
    <w:rsid w:val="0019678B"/>
    <w:rsid w:val="001967E5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896"/>
    <w:rsid w:val="001A0A9E"/>
    <w:rsid w:val="001A0B0C"/>
    <w:rsid w:val="001A0B42"/>
    <w:rsid w:val="001A0D01"/>
    <w:rsid w:val="001A0EE0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3606"/>
    <w:rsid w:val="001A37C9"/>
    <w:rsid w:val="001A3BC8"/>
    <w:rsid w:val="001A3DE7"/>
    <w:rsid w:val="001A43B3"/>
    <w:rsid w:val="001A448E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511"/>
    <w:rsid w:val="001A5626"/>
    <w:rsid w:val="001A573D"/>
    <w:rsid w:val="001A593B"/>
    <w:rsid w:val="001A59E9"/>
    <w:rsid w:val="001A5DF6"/>
    <w:rsid w:val="001A5EEC"/>
    <w:rsid w:val="001A5F5B"/>
    <w:rsid w:val="001A5FC2"/>
    <w:rsid w:val="001A641A"/>
    <w:rsid w:val="001A6439"/>
    <w:rsid w:val="001A6576"/>
    <w:rsid w:val="001A65C9"/>
    <w:rsid w:val="001A68AB"/>
    <w:rsid w:val="001A69F7"/>
    <w:rsid w:val="001A6C93"/>
    <w:rsid w:val="001A6CB0"/>
    <w:rsid w:val="001A6CF4"/>
    <w:rsid w:val="001A6D01"/>
    <w:rsid w:val="001A6EB0"/>
    <w:rsid w:val="001A735A"/>
    <w:rsid w:val="001A7607"/>
    <w:rsid w:val="001A774B"/>
    <w:rsid w:val="001A77D7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92"/>
    <w:rsid w:val="001B09E7"/>
    <w:rsid w:val="001B09FD"/>
    <w:rsid w:val="001B0C8B"/>
    <w:rsid w:val="001B0CC2"/>
    <w:rsid w:val="001B0D7E"/>
    <w:rsid w:val="001B0EA5"/>
    <w:rsid w:val="001B144D"/>
    <w:rsid w:val="001B1697"/>
    <w:rsid w:val="001B194C"/>
    <w:rsid w:val="001B1A81"/>
    <w:rsid w:val="001B1B05"/>
    <w:rsid w:val="001B24CE"/>
    <w:rsid w:val="001B26C0"/>
    <w:rsid w:val="001B2709"/>
    <w:rsid w:val="001B29AA"/>
    <w:rsid w:val="001B2CBB"/>
    <w:rsid w:val="001B2E14"/>
    <w:rsid w:val="001B2FF2"/>
    <w:rsid w:val="001B2FF5"/>
    <w:rsid w:val="001B3178"/>
    <w:rsid w:val="001B3241"/>
    <w:rsid w:val="001B37F0"/>
    <w:rsid w:val="001B3846"/>
    <w:rsid w:val="001B3BBA"/>
    <w:rsid w:val="001B425E"/>
    <w:rsid w:val="001B43C2"/>
    <w:rsid w:val="001B446B"/>
    <w:rsid w:val="001B44BD"/>
    <w:rsid w:val="001B4BA2"/>
    <w:rsid w:val="001B4CB3"/>
    <w:rsid w:val="001B4D73"/>
    <w:rsid w:val="001B4FCF"/>
    <w:rsid w:val="001B53D5"/>
    <w:rsid w:val="001B5423"/>
    <w:rsid w:val="001B5495"/>
    <w:rsid w:val="001B54D1"/>
    <w:rsid w:val="001B5B97"/>
    <w:rsid w:val="001B5C49"/>
    <w:rsid w:val="001B5E77"/>
    <w:rsid w:val="001B5F79"/>
    <w:rsid w:val="001B60B3"/>
    <w:rsid w:val="001B62FE"/>
    <w:rsid w:val="001B6379"/>
    <w:rsid w:val="001B6456"/>
    <w:rsid w:val="001B6669"/>
    <w:rsid w:val="001B6888"/>
    <w:rsid w:val="001B6C03"/>
    <w:rsid w:val="001B72FB"/>
    <w:rsid w:val="001B7309"/>
    <w:rsid w:val="001B74AD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87C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5F8"/>
    <w:rsid w:val="001C28CF"/>
    <w:rsid w:val="001C29EA"/>
    <w:rsid w:val="001C2C4D"/>
    <w:rsid w:val="001C300E"/>
    <w:rsid w:val="001C3525"/>
    <w:rsid w:val="001C3769"/>
    <w:rsid w:val="001C394E"/>
    <w:rsid w:val="001C3AF9"/>
    <w:rsid w:val="001C3B3F"/>
    <w:rsid w:val="001C3D06"/>
    <w:rsid w:val="001C450F"/>
    <w:rsid w:val="001C487B"/>
    <w:rsid w:val="001C490D"/>
    <w:rsid w:val="001C4D57"/>
    <w:rsid w:val="001C4FBC"/>
    <w:rsid w:val="001C50C5"/>
    <w:rsid w:val="001C5256"/>
    <w:rsid w:val="001C549B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936"/>
    <w:rsid w:val="001C6C27"/>
    <w:rsid w:val="001C6D02"/>
    <w:rsid w:val="001C6DBB"/>
    <w:rsid w:val="001C7066"/>
    <w:rsid w:val="001C70E5"/>
    <w:rsid w:val="001C711F"/>
    <w:rsid w:val="001C7210"/>
    <w:rsid w:val="001C73DC"/>
    <w:rsid w:val="001C74BF"/>
    <w:rsid w:val="001C7527"/>
    <w:rsid w:val="001C76B9"/>
    <w:rsid w:val="001C76D2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B95"/>
    <w:rsid w:val="001D0E0A"/>
    <w:rsid w:val="001D1116"/>
    <w:rsid w:val="001D1120"/>
    <w:rsid w:val="001D1140"/>
    <w:rsid w:val="001D11EF"/>
    <w:rsid w:val="001D15D7"/>
    <w:rsid w:val="001D174F"/>
    <w:rsid w:val="001D17B1"/>
    <w:rsid w:val="001D18C8"/>
    <w:rsid w:val="001D1A89"/>
    <w:rsid w:val="001D1C91"/>
    <w:rsid w:val="001D1CC5"/>
    <w:rsid w:val="001D1E55"/>
    <w:rsid w:val="001D2017"/>
    <w:rsid w:val="001D213E"/>
    <w:rsid w:val="001D21CA"/>
    <w:rsid w:val="001D227E"/>
    <w:rsid w:val="001D2331"/>
    <w:rsid w:val="001D2461"/>
    <w:rsid w:val="001D29BC"/>
    <w:rsid w:val="001D2AF5"/>
    <w:rsid w:val="001D2E67"/>
    <w:rsid w:val="001D2F4A"/>
    <w:rsid w:val="001D311E"/>
    <w:rsid w:val="001D3248"/>
    <w:rsid w:val="001D327C"/>
    <w:rsid w:val="001D36C6"/>
    <w:rsid w:val="001D371D"/>
    <w:rsid w:val="001D38A1"/>
    <w:rsid w:val="001D39C6"/>
    <w:rsid w:val="001D3CFD"/>
    <w:rsid w:val="001D4472"/>
    <w:rsid w:val="001D456D"/>
    <w:rsid w:val="001D4687"/>
    <w:rsid w:val="001D46FC"/>
    <w:rsid w:val="001D49CC"/>
    <w:rsid w:val="001D4FAC"/>
    <w:rsid w:val="001D5006"/>
    <w:rsid w:val="001D51C7"/>
    <w:rsid w:val="001D532A"/>
    <w:rsid w:val="001D5482"/>
    <w:rsid w:val="001D54D5"/>
    <w:rsid w:val="001D550C"/>
    <w:rsid w:val="001D56B0"/>
    <w:rsid w:val="001D585D"/>
    <w:rsid w:val="001D5FCA"/>
    <w:rsid w:val="001D624D"/>
    <w:rsid w:val="001D6286"/>
    <w:rsid w:val="001D644A"/>
    <w:rsid w:val="001D69DB"/>
    <w:rsid w:val="001D6A9F"/>
    <w:rsid w:val="001D6B6A"/>
    <w:rsid w:val="001D6BA2"/>
    <w:rsid w:val="001D6DF0"/>
    <w:rsid w:val="001D6E5F"/>
    <w:rsid w:val="001D720A"/>
    <w:rsid w:val="001D7270"/>
    <w:rsid w:val="001D744A"/>
    <w:rsid w:val="001D75DA"/>
    <w:rsid w:val="001D7645"/>
    <w:rsid w:val="001D7AB1"/>
    <w:rsid w:val="001D7C8A"/>
    <w:rsid w:val="001D7D35"/>
    <w:rsid w:val="001D7DFA"/>
    <w:rsid w:val="001E036B"/>
    <w:rsid w:val="001E072E"/>
    <w:rsid w:val="001E0833"/>
    <w:rsid w:val="001E089D"/>
    <w:rsid w:val="001E0C2D"/>
    <w:rsid w:val="001E10A5"/>
    <w:rsid w:val="001E116B"/>
    <w:rsid w:val="001E15FD"/>
    <w:rsid w:val="001E175B"/>
    <w:rsid w:val="001E197C"/>
    <w:rsid w:val="001E19B8"/>
    <w:rsid w:val="001E1B3B"/>
    <w:rsid w:val="001E1B56"/>
    <w:rsid w:val="001E1B80"/>
    <w:rsid w:val="001E2011"/>
    <w:rsid w:val="001E21C4"/>
    <w:rsid w:val="001E22DB"/>
    <w:rsid w:val="001E25AC"/>
    <w:rsid w:val="001E264F"/>
    <w:rsid w:val="001E2978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F4"/>
    <w:rsid w:val="001E38D4"/>
    <w:rsid w:val="001E3A07"/>
    <w:rsid w:val="001E3C0C"/>
    <w:rsid w:val="001E3D52"/>
    <w:rsid w:val="001E3EE6"/>
    <w:rsid w:val="001E3F36"/>
    <w:rsid w:val="001E4013"/>
    <w:rsid w:val="001E40B9"/>
    <w:rsid w:val="001E416A"/>
    <w:rsid w:val="001E41DC"/>
    <w:rsid w:val="001E4239"/>
    <w:rsid w:val="001E428F"/>
    <w:rsid w:val="001E42CA"/>
    <w:rsid w:val="001E45D5"/>
    <w:rsid w:val="001E494B"/>
    <w:rsid w:val="001E4B9A"/>
    <w:rsid w:val="001E5087"/>
    <w:rsid w:val="001E52AE"/>
    <w:rsid w:val="001E536A"/>
    <w:rsid w:val="001E537F"/>
    <w:rsid w:val="001E563E"/>
    <w:rsid w:val="001E57FA"/>
    <w:rsid w:val="001E588B"/>
    <w:rsid w:val="001E5E85"/>
    <w:rsid w:val="001E5FAD"/>
    <w:rsid w:val="001E65A5"/>
    <w:rsid w:val="001E6690"/>
    <w:rsid w:val="001E6899"/>
    <w:rsid w:val="001E6BE7"/>
    <w:rsid w:val="001E6E89"/>
    <w:rsid w:val="001E6F00"/>
    <w:rsid w:val="001E6FFD"/>
    <w:rsid w:val="001E70EF"/>
    <w:rsid w:val="001E722D"/>
    <w:rsid w:val="001E75DE"/>
    <w:rsid w:val="001E76CA"/>
    <w:rsid w:val="001F009D"/>
    <w:rsid w:val="001F0276"/>
    <w:rsid w:val="001F0596"/>
    <w:rsid w:val="001F05F8"/>
    <w:rsid w:val="001F0821"/>
    <w:rsid w:val="001F0A31"/>
    <w:rsid w:val="001F0CBD"/>
    <w:rsid w:val="001F12AD"/>
    <w:rsid w:val="001F12DA"/>
    <w:rsid w:val="001F13D4"/>
    <w:rsid w:val="001F161C"/>
    <w:rsid w:val="001F16B0"/>
    <w:rsid w:val="001F1859"/>
    <w:rsid w:val="001F1937"/>
    <w:rsid w:val="001F1B69"/>
    <w:rsid w:val="001F1C3E"/>
    <w:rsid w:val="001F1E1F"/>
    <w:rsid w:val="001F1F48"/>
    <w:rsid w:val="001F1F67"/>
    <w:rsid w:val="001F20AF"/>
    <w:rsid w:val="001F23B3"/>
    <w:rsid w:val="001F2446"/>
    <w:rsid w:val="001F2504"/>
    <w:rsid w:val="001F26BF"/>
    <w:rsid w:val="001F2717"/>
    <w:rsid w:val="001F28ED"/>
    <w:rsid w:val="001F2DBE"/>
    <w:rsid w:val="001F3193"/>
    <w:rsid w:val="001F3788"/>
    <w:rsid w:val="001F3889"/>
    <w:rsid w:val="001F3937"/>
    <w:rsid w:val="001F3C29"/>
    <w:rsid w:val="001F3DE2"/>
    <w:rsid w:val="001F3E98"/>
    <w:rsid w:val="001F3EBD"/>
    <w:rsid w:val="001F438F"/>
    <w:rsid w:val="001F44C6"/>
    <w:rsid w:val="001F4516"/>
    <w:rsid w:val="001F463D"/>
    <w:rsid w:val="001F481D"/>
    <w:rsid w:val="001F4A8A"/>
    <w:rsid w:val="001F4D40"/>
    <w:rsid w:val="001F51C1"/>
    <w:rsid w:val="001F5465"/>
    <w:rsid w:val="001F555C"/>
    <w:rsid w:val="001F57DA"/>
    <w:rsid w:val="001F5E02"/>
    <w:rsid w:val="001F61F4"/>
    <w:rsid w:val="001F63D5"/>
    <w:rsid w:val="001F63DA"/>
    <w:rsid w:val="001F64AC"/>
    <w:rsid w:val="001F68FD"/>
    <w:rsid w:val="001F6BA2"/>
    <w:rsid w:val="001F6EB9"/>
    <w:rsid w:val="001F71AF"/>
    <w:rsid w:val="001F7311"/>
    <w:rsid w:val="001F732F"/>
    <w:rsid w:val="001F738E"/>
    <w:rsid w:val="001F75C6"/>
    <w:rsid w:val="001F767D"/>
    <w:rsid w:val="001F774B"/>
    <w:rsid w:val="001F7A30"/>
    <w:rsid w:val="001F7D7D"/>
    <w:rsid w:val="001F7E2D"/>
    <w:rsid w:val="00200402"/>
    <w:rsid w:val="002004EE"/>
    <w:rsid w:val="0020080E"/>
    <w:rsid w:val="00200C1B"/>
    <w:rsid w:val="00200C31"/>
    <w:rsid w:val="00200D09"/>
    <w:rsid w:val="00200F14"/>
    <w:rsid w:val="0020117E"/>
    <w:rsid w:val="002013AA"/>
    <w:rsid w:val="002013B0"/>
    <w:rsid w:val="0020143E"/>
    <w:rsid w:val="00201757"/>
    <w:rsid w:val="002018B5"/>
    <w:rsid w:val="00201E47"/>
    <w:rsid w:val="00202144"/>
    <w:rsid w:val="00202157"/>
    <w:rsid w:val="00202188"/>
    <w:rsid w:val="00202265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334"/>
    <w:rsid w:val="0020364F"/>
    <w:rsid w:val="0020376B"/>
    <w:rsid w:val="0020394D"/>
    <w:rsid w:val="002039D6"/>
    <w:rsid w:val="00203AA1"/>
    <w:rsid w:val="00203CA9"/>
    <w:rsid w:val="00203CBF"/>
    <w:rsid w:val="0020455B"/>
    <w:rsid w:val="002046A1"/>
    <w:rsid w:val="00204B0C"/>
    <w:rsid w:val="00204BCD"/>
    <w:rsid w:val="00204D20"/>
    <w:rsid w:val="00205132"/>
    <w:rsid w:val="00205195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6D7"/>
    <w:rsid w:val="00207947"/>
    <w:rsid w:val="0020796B"/>
    <w:rsid w:val="00207AF3"/>
    <w:rsid w:val="00207CB8"/>
    <w:rsid w:val="00210122"/>
    <w:rsid w:val="00210358"/>
    <w:rsid w:val="002103FA"/>
    <w:rsid w:val="002104F0"/>
    <w:rsid w:val="00210599"/>
    <w:rsid w:val="00210657"/>
    <w:rsid w:val="0021065B"/>
    <w:rsid w:val="00210A49"/>
    <w:rsid w:val="00210C77"/>
    <w:rsid w:val="00210D58"/>
    <w:rsid w:val="00211322"/>
    <w:rsid w:val="00211343"/>
    <w:rsid w:val="00211751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5C9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945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77A"/>
    <w:rsid w:val="00214809"/>
    <w:rsid w:val="00214828"/>
    <w:rsid w:val="002148E9"/>
    <w:rsid w:val="0021491F"/>
    <w:rsid w:val="00214C19"/>
    <w:rsid w:val="00214C39"/>
    <w:rsid w:val="00214EE7"/>
    <w:rsid w:val="00214F14"/>
    <w:rsid w:val="00214FD9"/>
    <w:rsid w:val="00215382"/>
    <w:rsid w:val="002154F2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3C7"/>
    <w:rsid w:val="00216582"/>
    <w:rsid w:val="002167D6"/>
    <w:rsid w:val="00216D00"/>
    <w:rsid w:val="00216DF3"/>
    <w:rsid w:val="00216EF8"/>
    <w:rsid w:val="00217280"/>
    <w:rsid w:val="00217294"/>
    <w:rsid w:val="0021730B"/>
    <w:rsid w:val="0021751F"/>
    <w:rsid w:val="002177EB"/>
    <w:rsid w:val="002178C8"/>
    <w:rsid w:val="0021792C"/>
    <w:rsid w:val="00217A6F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99F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6B"/>
    <w:rsid w:val="00221CFA"/>
    <w:rsid w:val="00221E29"/>
    <w:rsid w:val="00221FA1"/>
    <w:rsid w:val="0022215C"/>
    <w:rsid w:val="002222E4"/>
    <w:rsid w:val="00222CC2"/>
    <w:rsid w:val="00223264"/>
    <w:rsid w:val="00223509"/>
    <w:rsid w:val="00223651"/>
    <w:rsid w:val="002237A7"/>
    <w:rsid w:val="00223824"/>
    <w:rsid w:val="002239B2"/>
    <w:rsid w:val="00223B6D"/>
    <w:rsid w:val="00223BAD"/>
    <w:rsid w:val="00224CD3"/>
    <w:rsid w:val="00224E95"/>
    <w:rsid w:val="00224F65"/>
    <w:rsid w:val="002256B4"/>
    <w:rsid w:val="00225934"/>
    <w:rsid w:val="00225ABA"/>
    <w:rsid w:val="00225E3B"/>
    <w:rsid w:val="00225EC1"/>
    <w:rsid w:val="00225ED4"/>
    <w:rsid w:val="00226082"/>
    <w:rsid w:val="00226266"/>
    <w:rsid w:val="002265F1"/>
    <w:rsid w:val="0022692B"/>
    <w:rsid w:val="002269C3"/>
    <w:rsid w:val="00226C17"/>
    <w:rsid w:val="002270A6"/>
    <w:rsid w:val="0022734F"/>
    <w:rsid w:val="002274E3"/>
    <w:rsid w:val="002275BD"/>
    <w:rsid w:val="002275D8"/>
    <w:rsid w:val="0022796D"/>
    <w:rsid w:val="00227C3D"/>
    <w:rsid w:val="00227CAE"/>
    <w:rsid w:val="00227DC5"/>
    <w:rsid w:val="00230267"/>
    <w:rsid w:val="002302EF"/>
    <w:rsid w:val="002304C4"/>
    <w:rsid w:val="002307A4"/>
    <w:rsid w:val="00230ED2"/>
    <w:rsid w:val="00230ED5"/>
    <w:rsid w:val="002315ED"/>
    <w:rsid w:val="00231678"/>
    <w:rsid w:val="002316D9"/>
    <w:rsid w:val="002318B1"/>
    <w:rsid w:val="00231A71"/>
    <w:rsid w:val="00231C38"/>
    <w:rsid w:val="00231CBA"/>
    <w:rsid w:val="00231FF0"/>
    <w:rsid w:val="00232181"/>
    <w:rsid w:val="002321F2"/>
    <w:rsid w:val="00232446"/>
    <w:rsid w:val="0023246F"/>
    <w:rsid w:val="002324A3"/>
    <w:rsid w:val="002324AA"/>
    <w:rsid w:val="002324B5"/>
    <w:rsid w:val="00232568"/>
    <w:rsid w:val="00232583"/>
    <w:rsid w:val="0023265A"/>
    <w:rsid w:val="002327B4"/>
    <w:rsid w:val="00232AA5"/>
    <w:rsid w:val="00232D06"/>
    <w:rsid w:val="00232F11"/>
    <w:rsid w:val="0023305E"/>
    <w:rsid w:val="0023318C"/>
    <w:rsid w:val="00233431"/>
    <w:rsid w:val="00233586"/>
    <w:rsid w:val="00233652"/>
    <w:rsid w:val="002337A5"/>
    <w:rsid w:val="00233A56"/>
    <w:rsid w:val="00233AD5"/>
    <w:rsid w:val="00233BBC"/>
    <w:rsid w:val="00233C2F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C3F"/>
    <w:rsid w:val="00234DA6"/>
    <w:rsid w:val="00234F4A"/>
    <w:rsid w:val="00234FC2"/>
    <w:rsid w:val="0023523F"/>
    <w:rsid w:val="002352FD"/>
    <w:rsid w:val="00235375"/>
    <w:rsid w:val="00235733"/>
    <w:rsid w:val="00235744"/>
    <w:rsid w:val="00235903"/>
    <w:rsid w:val="00235A4D"/>
    <w:rsid w:val="00235B0F"/>
    <w:rsid w:val="00235BE8"/>
    <w:rsid w:val="00235DA1"/>
    <w:rsid w:val="00235EED"/>
    <w:rsid w:val="00235F6E"/>
    <w:rsid w:val="0023640F"/>
    <w:rsid w:val="0023642A"/>
    <w:rsid w:val="002364A0"/>
    <w:rsid w:val="002365DF"/>
    <w:rsid w:val="002368BC"/>
    <w:rsid w:val="00237107"/>
    <w:rsid w:val="002373FC"/>
    <w:rsid w:val="00237930"/>
    <w:rsid w:val="0023794F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361"/>
    <w:rsid w:val="0024045C"/>
    <w:rsid w:val="00240564"/>
    <w:rsid w:val="0024074F"/>
    <w:rsid w:val="00240CEF"/>
    <w:rsid w:val="00240FA6"/>
    <w:rsid w:val="00241336"/>
    <w:rsid w:val="00241441"/>
    <w:rsid w:val="00241515"/>
    <w:rsid w:val="00241551"/>
    <w:rsid w:val="00241E0F"/>
    <w:rsid w:val="002420C5"/>
    <w:rsid w:val="00242127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66"/>
    <w:rsid w:val="002436C1"/>
    <w:rsid w:val="002438B8"/>
    <w:rsid w:val="002438FA"/>
    <w:rsid w:val="00243A30"/>
    <w:rsid w:val="00243B15"/>
    <w:rsid w:val="00243BD1"/>
    <w:rsid w:val="00243D66"/>
    <w:rsid w:val="0024406B"/>
    <w:rsid w:val="00244499"/>
    <w:rsid w:val="0024470C"/>
    <w:rsid w:val="00244741"/>
    <w:rsid w:val="002449EC"/>
    <w:rsid w:val="00244A7E"/>
    <w:rsid w:val="00244AD3"/>
    <w:rsid w:val="00244E6B"/>
    <w:rsid w:val="00245146"/>
    <w:rsid w:val="00245D33"/>
    <w:rsid w:val="00245E95"/>
    <w:rsid w:val="00245EDE"/>
    <w:rsid w:val="00245F9A"/>
    <w:rsid w:val="00246281"/>
    <w:rsid w:val="002463A2"/>
    <w:rsid w:val="002465CE"/>
    <w:rsid w:val="00246691"/>
    <w:rsid w:val="00246708"/>
    <w:rsid w:val="00246754"/>
    <w:rsid w:val="002469D6"/>
    <w:rsid w:val="0024722F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470"/>
    <w:rsid w:val="00250943"/>
    <w:rsid w:val="002509D6"/>
    <w:rsid w:val="00250DED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48"/>
    <w:rsid w:val="00251D82"/>
    <w:rsid w:val="002520FA"/>
    <w:rsid w:val="002521AE"/>
    <w:rsid w:val="002521FB"/>
    <w:rsid w:val="002523BA"/>
    <w:rsid w:val="00252456"/>
    <w:rsid w:val="0025295B"/>
    <w:rsid w:val="00252C31"/>
    <w:rsid w:val="00252E82"/>
    <w:rsid w:val="002531A2"/>
    <w:rsid w:val="00253474"/>
    <w:rsid w:val="002535D2"/>
    <w:rsid w:val="00253635"/>
    <w:rsid w:val="00253780"/>
    <w:rsid w:val="00253B29"/>
    <w:rsid w:val="00253B9B"/>
    <w:rsid w:val="00253EA8"/>
    <w:rsid w:val="00253F4A"/>
    <w:rsid w:val="0025406C"/>
    <w:rsid w:val="002540D7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A1"/>
    <w:rsid w:val="002555FD"/>
    <w:rsid w:val="00255A44"/>
    <w:rsid w:val="00255A6A"/>
    <w:rsid w:val="00255E1C"/>
    <w:rsid w:val="00255FBC"/>
    <w:rsid w:val="002560CE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E4A"/>
    <w:rsid w:val="00257F3E"/>
    <w:rsid w:val="00257F9F"/>
    <w:rsid w:val="00260155"/>
    <w:rsid w:val="0026075D"/>
    <w:rsid w:val="00260C7F"/>
    <w:rsid w:val="00260D01"/>
    <w:rsid w:val="00260DBB"/>
    <w:rsid w:val="00260EAA"/>
    <w:rsid w:val="002612A5"/>
    <w:rsid w:val="00261651"/>
    <w:rsid w:val="0026183B"/>
    <w:rsid w:val="00261B86"/>
    <w:rsid w:val="00261C04"/>
    <w:rsid w:val="002623C2"/>
    <w:rsid w:val="00262966"/>
    <w:rsid w:val="00262C8B"/>
    <w:rsid w:val="00262D4D"/>
    <w:rsid w:val="00263117"/>
    <w:rsid w:val="002632B3"/>
    <w:rsid w:val="00263337"/>
    <w:rsid w:val="002633E8"/>
    <w:rsid w:val="0026377F"/>
    <w:rsid w:val="00263785"/>
    <w:rsid w:val="002639A0"/>
    <w:rsid w:val="00263BDF"/>
    <w:rsid w:val="00263BF5"/>
    <w:rsid w:val="00263E45"/>
    <w:rsid w:val="0026445B"/>
    <w:rsid w:val="002644B5"/>
    <w:rsid w:val="0026453F"/>
    <w:rsid w:val="0026454E"/>
    <w:rsid w:val="00264982"/>
    <w:rsid w:val="002649CC"/>
    <w:rsid w:val="00265024"/>
    <w:rsid w:val="0026504B"/>
    <w:rsid w:val="002650B0"/>
    <w:rsid w:val="0026528A"/>
    <w:rsid w:val="00265559"/>
    <w:rsid w:val="00265C2E"/>
    <w:rsid w:val="00265C9A"/>
    <w:rsid w:val="00265CEE"/>
    <w:rsid w:val="00265E63"/>
    <w:rsid w:val="00265F0B"/>
    <w:rsid w:val="00265F27"/>
    <w:rsid w:val="00265FCE"/>
    <w:rsid w:val="00266049"/>
    <w:rsid w:val="00266152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0B7"/>
    <w:rsid w:val="0027046C"/>
    <w:rsid w:val="002704F7"/>
    <w:rsid w:val="00270777"/>
    <w:rsid w:val="00270AA2"/>
    <w:rsid w:val="00271308"/>
    <w:rsid w:val="00271325"/>
    <w:rsid w:val="002714D8"/>
    <w:rsid w:val="00271629"/>
    <w:rsid w:val="002716F6"/>
    <w:rsid w:val="002717EB"/>
    <w:rsid w:val="00271C14"/>
    <w:rsid w:val="00271DAC"/>
    <w:rsid w:val="00271F27"/>
    <w:rsid w:val="00271FD3"/>
    <w:rsid w:val="002722C3"/>
    <w:rsid w:val="0027237A"/>
    <w:rsid w:val="002724E3"/>
    <w:rsid w:val="00272636"/>
    <w:rsid w:val="0027295D"/>
    <w:rsid w:val="00272D42"/>
    <w:rsid w:val="00273331"/>
    <w:rsid w:val="002733B7"/>
    <w:rsid w:val="00273410"/>
    <w:rsid w:val="00273583"/>
    <w:rsid w:val="002737AD"/>
    <w:rsid w:val="002737CE"/>
    <w:rsid w:val="0027383E"/>
    <w:rsid w:val="00273847"/>
    <w:rsid w:val="00273A9A"/>
    <w:rsid w:val="00273EAD"/>
    <w:rsid w:val="002741BE"/>
    <w:rsid w:val="0027450D"/>
    <w:rsid w:val="002745E4"/>
    <w:rsid w:val="00274790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55A"/>
    <w:rsid w:val="0027765B"/>
    <w:rsid w:val="00277985"/>
    <w:rsid w:val="00277CDB"/>
    <w:rsid w:val="00280462"/>
    <w:rsid w:val="00280807"/>
    <w:rsid w:val="00280B7B"/>
    <w:rsid w:val="00280C84"/>
    <w:rsid w:val="0028104B"/>
    <w:rsid w:val="002811C1"/>
    <w:rsid w:val="002812C7"/>
    <w:rsid w:val="00281581"/>
    <w:rsid w:val="0028163C"/>
    <w:rsid w:val="00281C9E"/>
    <w:rsid w:val="00282292"/>
    <w:rsid w:val="00282330"/>
    <w:rsid w:val="0028236E"/>
    <w:rsid w:val="0028244D"/>
    <w:rsid w:val="002826C4"/>
    <w:rsid w:val="00282831"/>
    <w:rsid w:val="00282888"/>
    <w:rsid w:val="002828D2"/>
    <w:rsid w:val="00282935"/>
    <w:rsid w:val="00282A87"/>
    <w:rsid w:val="00282B07"/>
    <w:rsid w:val="00282CE1"/>
    <w:rsid w:val="00282D77"/>
    <w:rsid w:val="00282DF8"/>
    <w:rsid w:val="00282FBE"/>
    <w:rsid w:val="00283285"/>
    <w:rsid w:val="00283346"/>
    <w:rsid w:val="002835BA"/>
    <w:rsid w:val="002836FB"/>
    <w:rsid w:val="00283829"/>
    <w:rsid w:val="0028389F"/>
    <w:rsid w:val="00283A7A"/>
    <w:rsid w:val="00283B03"/>
    <w:rsid w:val="00283BC6"/>
    <w:rsid w:val="00284000"/>
    <w:rsid w:val="00284056"/>
    <w:rsid w:val="00284163"/>
    <w:rsid w:val="00284438"/>
    <w:rsid w:val="002845E6"/>
    <w:rsid w:val="00284704"/>
    <w:rsid w:val="00284AA0"/>
    <w:rsid w:val="00284BEE"/>
    <w:rsid w:val="00285084"/>
    <w:rsid w:val="002852F6"/>
    <w:rsid w:val="002854B6"/>
    <w:rsid w:val="00285578"/>
    <w:rsid w:val="0028559A"/>
    <w:rsid w:val="002856D3"/>
    <w:rsid w:val="00285725"/>
    <w:rsid w:val="002858EF"/>
    <w:rsid w:val="00285AF1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0CF"/>
    <w:rsid w:val="002873AB"/>
    <w:rsid w:val="002873CC"/>
    <w:rsid w:val="002879EE"/>
    <w:rsid w:val="00287C50"/>
    <w:rsid w:val="00287CAB"/>
    <w:rsid w:val="00287CB8"/>
    <w:rsid w:val="00287F2F"/>
    <w:rsid w:val="00290032"/>
    <w:rsid w:val="002903AF"/>
    <w:rsid w:val="0029044E"/>
    <w:rsid w:val="002904EE"/>
    <w:rsid w:val="002904EF"/>
    <w:rsid w:val="00290589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802"/>
    <w:rsid w:val="00291A4E"/>
    <w:rsid w:val="00291A64"/>
    <w:rsid w:val="00291A6D"/>
    <w:rsid w:val="00291DDE"/>
    <w:rsid w:val="00291EF1"/>
    <w:rsid w:val="00291F96"/>
    <w:rsid w:val="002920FC"/>
    <w:rsid w:val="002925CB"/>
    <w:rsid w:val="0029282D"/>
    <w:rsid w:val="002928DB"/>
    <w:rsid w:val="00292AA9"/>
    <w:rsid w:val="00292C76"/>
    <w:rsid w:val="00292F19"/>
    <w:rsid w:val="00293227"/>
    <w:rsid w:val="0029340E"/>
    <w:rsid w:val="0029361F"/>
    <w:rsid w:val="0029364B"/>
    <w:rsid w:val="002936ED"/>
    <w:rsid w:val="00293844"/>
    <w:rsid w:val="002938A0"/>
    <w:rsid w:val="00293BEC"/>
    <w:rsid w:val="00293C5F"/>
    <w:rsid w:val="00293C6D"/>
    <w:rsid w:val="00293D21"/>
    <w:rsid w:val="00293E4C"/>
    <w:rsid w:val="00293E62"/>
    <w:rsid w:val="00293EA4"/>
    <w:rsid w:val="00294110"/>
    <w:rsid w:val="002941ED"/>
    <w:rsid w:val="0029429D"/>
    <w:rsid w:val="002942C2"/>
    <w:rsid w:val="00294518"/>
    <w:rsid w:val="00294897"/>
    <w:rsid w:val="002948B1"/>
    <w:rsid w:val="00294978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DA2"/>
    <w:rsid w:val="00296E0F"/>
    <w:rsid w:val="00296E70"/>
    <w:rsid w:val="00297089"/>
    <w:rsid w:val="002970B7"/>
    <w:rsid w:val="0029731F"/>
    <w:rsid w:val="00297A37"/>
    <w:rsid w:val="00297A88"/>
    <w:rsid w:val="00297AD1"/>
    <w:rsid w:val="00297CE2"/>
    <w:rsid w:val="00297FC9"/>
    <w:rsid w:val="002A0365"/>
    <w:rsid w:val="002A03BF"/>
    <w:rsid w:val="002A08CB"/>
    <w:rsid w:val="002A0952"/>
    <w:rsid w:val="002A099D"/>
    <w:rsid w:val="002A09CD"/>
    <w:rsid w:val="002A0AB4"/>
    <w:rsid w:val="002A0B76"/>
    <w:rsid w:val="002A1019"/>
    <w:rsid w:val="002A10B5"/>
    <w:rsid w:val="002A10C9"/>
    <w:rsid w:val="002A11CE"/>
    <w:rsid w:val="002A1287"/>
    <w:rsid w:val="002A1381"/>
    <w:rsid w:val="002A13E2"/>
    <w:rsid w:val="002A1567"/>
    <w:rsid w:val="002A161C"/>
    <w:rsid w:val="002A16D4"/>
    <w:rsid w:val="002A1735"/>
    <w:rsid w:val="002A22C3"/>
    <w:rsid w:val="002A238A"/>
    <w:rsid w:val="002A2548"/>
    <w:rsid w:val="002A25E0"/>
    <w:rsid w:val="002A28CB"/>
    <w:rsid w:val="002A2A6E"/>
    <w:rsid w:val="002A2B73"/>
    <w:rsid w:val="002A2BAC"/>
    <w:rsid w:val="002A2D9D"/>
    <w:rsid w:val="002A2E39"/>
    <w:rsid w:val="002A2FBE"/>
    <w:rsid w:val="002A311C"/>
    <w:rsid w:val="002A318B"/>
    <w:rsid w:val="002A33C7"/>
    <w:rsid w:val="002A340B"/>
    <w:rsid w:val="002A3556"/>
    <w:rsid w:val="002A3D07"/>
    <w:rsid w:val="002A3F03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E7A"/>
    <w:rsid w:val="002A4F5D"/>
    <w:rsid w:val="002A4F66"/>
    <w:rsid w:val="002A536A"/>
    <w:rsid w:val="002A5727"/>
    <w:rsid w:val="002A585F"/>
    <w:rsid w:val="002A5BB6"/>
    <w:rsid w:val="002A5D05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B38"/>
    <w:rsid w:val="002A7C81"/>
    <w:rsid w:val="002A7D30"/>
    <w:rsid w:val="002A7E38"/>
    <w:rsid w:val="002A7F3D"/>
    <w:rsid w:val="002A7FAC"/>
    <w:rsid w:val="002B011F"/>
    <w:rsid w:val="002B0244"/>
    <w:rsid w:val="002B04F6"/>
    <w:rsid w:val="002B05CC"/>
    <w:rsid w:val="002B08C4"/>
    <w:rsid w:val="002B0A5D"/>
    <w:rsid w:val="002B0AEC"/>
    <w:rsid w:val="002B0C85"/>
    <w:rsid w:val="002B0CBA"/>
    <w:rsid w:val="002B0FB1"/>
    <w:rsid w:val="002B0FFC"/>
    <w:rsid w:val="002B10BC"/>
    <w:rsid w:val="002B12EC"/>
    <w:rsid w:val="002B1409"/>
    <w:rsid w:val="002B16A0"/>
    <w:rsid w:val="002B17DC"/>
    <w:rsid w:val="002B184E"/>
    <w:rsid w:val="002B1A50"/>
    <w:rsid w:val="002B1B12"/>
    <w:rsid w:val="002B1B29"/>
    <w:rsid w:val="002B1D4B"/>
    <w:rsid w:val="002B1EBA"/>
    <w:rsid w:val="002B1EFD"/>
    <w:rsid w:val="002B1F5C"/>
    <w:rsid w:val="002B21EB"/>
    <w:rsid w:val="002B2333"/>
    <w:rsid w:val="002B24BA"/>
    <w:rsid w:val="002B27A1"/>
    <w:rsid w:val="002B2995"/>
    <w:rsid w:val="002B2A71"/>
    <w:rsid w:val="002B2B52"/>
    <w:rsid w:val="002B3107"/>
    <w:rsid w:val="002B3340"/>
    <w:rsid w:val="002B33EF"/>
    <w:rsid w:val="002B35A5"/>
    <w:rsid w:val="002B367F"/>
    <w:rsid w:val="002B3690"/>
    <w:rsid w:val="002B3A4E"/>
    <w:rsid w:val="002B3B05"/>
    <w:rsid w:val="002B3F33"/>
    <w:rsid w:val="002B3F9C"/>
    <w:rsid w:val="002B408C"/>
    <w:rsid w:val="002B42D5"/>
    <w:rsid w:val="002B4472"/>
    <w:rsid w:val="002B456C"/>
    <w:rsid w:val="002B46EA"/>
    <w:rsid w:val="002B4831"/>
    <w:rsid w:val="002B4891"/>
    <w:rsid w:val="002B4B7A"/>
    <w:rsid w:val="002B4E45"/>
    <w:rsid w:val="002B51CB"/>
    <w:rsid w:val="002B534F"/>
    <w:rsid w:val="002B53AA"/>
    <w:rsid w:val="002B5568"/>
    <w:rsid w:val="002B5778"/>
    <w:rsid w:val="002B57DE"/>
    <w:rsid w:val="002B589F"/>
    <w:rsid w:val="002B5AF1"/>
    <w:rsid w:val="002B5D59"/>
    <w:rsid w:val="002B5E53"/>
    <w:rsid w:val="002B6087"/>
    <w:rsid w:val="002B6371"/>
    <w:rsid w:val="002B63D3"/>
    <w:rsid w:val="002B660C"/>
    <w:rsid w:val="002B6A07"/>
    <w:rsid w:val="002B6CA8"/>
    <w:rsid w:val="002B6D08"/>
    <w:rsid w:val="002B6D7D"/>
    <w:rsid w:val="002B71CE"/>
    <w:rsid w:val="002B720D"/>
    <w:rsid w:val="002B72A3"/>
    <w:rsid w:val="002B7406"/>
    <w:rsid w:val="002B768F"/>
    <w:rsid w:val="002B76BA"/>
    <w:rsid w:val="002B772E"/>
    <w:rsid w:val="002B7914"/>
    <w:rsid w:val="002B79C9"/>
    <w:rsid w:val="002B79F4"/>
    <w:rsid w:val="002B7A60"/>
    <w:rsid w:val="002B7B68"/>
    <w:rsid w:val="002C01FC"/>
    <w:rsid w:val="002C025F"/>
    <w:rsid w:val="002C071C"/>
    <w:rsid w:val="002C0877"/>
    <w:rsid w:val="002C0933"/>
    <w:rsid w:val="002C0AD1"/>
    <w:rsid w:val="002C0BFA"/>
    <w:rsid w:val="002C0C47"/>
    <w:rsid w:val="002C12BC"/>
    <w:rsid w:val="002C1808"/>
    <w:rsid w:val="002C19EA"/>
    <w:rsid w:val="002C1A32"/>
    <w:rsid w:val="002C1D5F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A67"/>
    <w:rsid w:val="002C4C10"/>
    <w:rsid w:val="002C4D12"/>
    <w:rsid w:val="002C4D7A"/>
    <w:rsid w:val="002C4DEE"/>
    <w:rsid w:val="002C506D"/>
    <w:rsid w:val="002C5087"/>
    <w:rsid w:val="002C5163"/>
    <w:rsid w:val="002C521C"/>
    <w:rsid w:val="002C5233"/>
    <w:rsid w:val="002C528C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8F6"/>
    <w:rsid w:val="002C795B"/>
    <w:rsid w:val="002C7AF1"/>
    <w:rsid w:val="002C7C14"/>
    <w:rsid w:val="002C7F88"/>
    <w:rsid w:val="002C7FD1"/>
    <w:rsid w:val="002D0135"/>
    <w:rsid w:val="002D02A0"/>
    <w:rsid w:val="002D037F"/>
    <w:rsid w:val="002D09DA"/>
    <w:rsid w:val="002D0C04"/>
    <w:rsid w:val="002D0E15"/>
    <w:rsid w:val="002D1182"/>
    <w:rsid w:val="002D1376"/>
    <w:rsid w:val="002D1610"/>
    <w:rsid w:val="002D1753"/>
    <w:rsid w:val="002D1804"/>
    <w:rsid w:val="002D1B6F"/>
    <w:rsid w:val="002D1B8A"/>
    <w:rsid w:val="002D1BE9"/>
    <w:rsid w:val="002D1D51"/>
    <w:rsid w:val="002D1F1D"/>
    <w:rsid w:val="002D2003"/>
    <w:rsid w:val="002D2155"/>
    <w:rsid w:val="002D248F"/>
    <w:rsid w:val="002D2616"/>
    <w:rsid w:val="002D28DC"/>
    <w:rsid w:val="002D29D9"/>
    <w:rsid w:val="002D2B07"/>
    <w:rsid w:val="002D2BC7"/>
    <w:rsid w:val="002D2CB3"/>
    <w:rsid w:val="002D3265"/>
    <w:rsid w:val="002D3724"/>
    <w:rsid w:val="002D3AB4"/>
    <w:rsid w:val="002D3FFC"/>
    <w:rsid w:val="002D44B1"/>
    <w:rsid w:val="002D4563"/>
    <w:rsid w:val="002D4677"/>
    <w:rsid w:val="002D4850"/>
    <w:rsid w:val="002D4A06"/>
    <w:rsid w:val="002D4C98"/>
    <w:rsid w:val="002D4CAE"/>
    <w:rsid w:val="002D4EF1"/>
    <w:rsid w:val="002D508E"/>
    <w:rsid w:val="002D53FE"/>
    <w:rsid w:val="002D588E"/>
    <w:rsid w:val="002D58DE"/>
    <w:rsid w:val="002D5A45"/>
    <w:rsid w:val="002D5D17"/>
    <w:rsid w:val="002D5D18"/>
    <w:rsid w:val="002D5F23"/>
    <w:rsid w:val="002D60F2"/>
    <w:rsid w:val="002D6909"/>
    <w:rsid w:val="002D6913"/>
    <w:rsid w:val="002D69F4"/>
    <w:rsid w:val="002D6D55"/>
    <w:rsid w:val="002D71C4"/>
    <w:rsid w:val="002D7242"/>
    <w:rsid w:val="002D73E7"/>
    <w:rsid w:val="002D7611"/>
    <w:rsid w:val="002D7E35"/>
    <w:rsid w:val="002E020F"/>
    <w:rsid w:val="002E0568"/>
    <w:rsid w:val="002E0630"/>
    <w:rsid w:val="002E0852"/>
    <w:rsid w:val="002E0953"/>
    <w:rsid w:val="002E0B5C"/>
    <w:rsid w:val="002E0BE3"/>
    <w:rsid w:val="002E0CFC"/>
    <w:rsid w:val="002E0EFA"/>
    <w:rsid w:val="002E11F7"/>
    <w:rsid w:val="002E120D"/>
    <w:rsid w:val="002E1233"/>
    <w:rsid w:val="002E12BF"/>
    <w:rsid w:val="002E130B"/>
    <w:rsid w:val="002E1433"/>
    <w:rsid w:val="002E1489"/>
    <w:rsid w:val="002E1587"/>
    <w:rsid w:val="002E1658"/>
    <w:rsid w:val="002E175E"/>
    <w:rsid w:val="002E1AEC"/>
    <w:rsid w:val="002E1BA4"/>
    <w:rsid w:val="002E2174"/>
    <w:rsid w:val="002E221D"/>
    <w:rsid w:val="002E2492"/>
    <w:rsid w:val="002E25C1"/>
    <w:rsid w:val="002E2677"/>
    <w:rsid w:val="002E2738"/>
    <w:rsid w:val="002E297C"/>
    <w:rsid w:val="002E2B8E"/>
    <w:rsid w:val="002E2DDA"/>
    <w:rsid w:val="002E2DE2"/>
    <w:rsid w:val="002E3126"/>
    <w:rsid w:val="002E345E"/>
    <w:rsid w:val="002E3764"/>
    <w:rsid w:val="002E37C0"/>
    <w:rsid w:val="002E3AC7"/>
    <w:rsid w:val="002E3CEF"/>
    <w:rsid w:val="002E3D97"/>
    <w:rsid w:val="002E449D"/>
    <w:rsid w:val="002E49D7"/>
    <w:rsid w:val="002E4BC6"/>
    <w:rsid w:val="002E4C23"/>
    <w:rsid w:val="002E4F4A"/>
    <w:rsid w:val="002E5009"/>
    <w:rsid w:val="002E520D"/>
    <w:rsid w:val="002E53A1"/>
    <w:rsid w:val="002E5502"/>
    <w:rsid w:val="002E5616"/>
    <w:rsid w:val="002E5999"/>
    <w:rsid w:val="002E5AA8"/>
    <w:rsid w:val="002E5B07"/>
    <w:rsid w:val="002E5CD6"/>
    <w:rsid w:val="002E5DCD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AA9"/>
    <w:rsid w:val="002E7F01"/>
    <w:rsid w:val="002F02A5"/>
    <w:rsid w:val="002F030B"/>
    <w:rsid w:val="002F07E0"/>
    <w:rsid w:val="002F07E9"/>
    <w:rsid w:val="002F0999"/>
    <w:rsid w:val="002F0FE9"/>
    <w:rsid w:val="002F13DF"/>
    <w:rsid w:val="002F1CD5"/>
    <w:rsid w:val="002F2027"/>
    <w:rsid w:val="002F2033"/>
    <w:rsid w:val="002F21BE"/>
    <w:rsid w:val="002F2209"/>
    <w:rsid w:val="002F2451"/>
    <w:rsid w:val="002F25B9"/>
    <w:rsid w:val="002F27A4"/>
    <w:rsid w:val="002F29B6"/>
    <w:rsid w:val="002F29E7"/>
    <w:rsid w:val="002F2AA5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3F9F"/>
    <w:rsid w:val="002F404B"/>
    <w:rsid w:val="002F40B7"/>
    <w:rsid w:val="002F423E"/>
    <w:rsid w:val="002F447F"/>
    <w:rsid w:val="002F4730"/>
    <w:rsid w:val="002F4964"/>
    <w:rsid w:val="002F4A3C"/>
    <w:rsid w:val="002F4A5E"/>
    <w:rsid w:val="002F4B9F"/>
    <w:rsid w:val="002F4C64"/>
    <w:rsid w:val="002F5388"/>
    <w:rsid w:val="002F54C2"/>
    <w:rsid w:val="002F55F0"/>
    <w:rsid w:val="002F5682"/>
    <w:rsid w:val="002F5B9A"/>
    <w:rsid w:val="002F5D29"/>
    <w:rsid w:val="002F5DC4"/>
    <w:rsid w:val="002F5FFF"/>
    <w:rsid w:val="002F658B"/>
    <w:rsid w:val="002F66AA"/>
    <w:rsid w:val="002F675C"/>
    <w:rsid w:val="002F67E5"/>
    <w:rsid w:val="002F6AD2"/>
    <w:rsid w:val="002F6E01"/>
    <w:rsid w:val="002F6ECF"/>
    <w:rsid w:val="002F752C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7CE"/>
    <w:rsid w:val="003018C4"/>
    <w:rsid w:val="00301A5E"/>
    <w:rsid w:val="00301B54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07D"/>
    <w:rsid w:val="00303137"/>
    <w:rsid w:val="003031D3"/>
    <w:rsid w:val="003032E4"/>
    <w:rsid w:val="0030359A"/>
    <w:rsid w:val="003037E5"/>
    <w:rsid w:val="003038B8"/>
    <w:rsid w:val="0030393F"/>
    <w:rsid w:val="00303CBE"/>
    <w:rsid w:val="00303F4D"/>
    <w:rsid w:val="003041D9"/>
    <w:rsid w:val="00304596"/>
    <w:rsid w:val="0030478A"/>
    <w:rsid w:val="003048C3"/>
    <w:rsid w:val="00304C16"/>
    <w:rsid w:val="00304E36"/>
    <w:rsid w:val="00304EAD"/>
    <w:rsid w:val="003051F9"/>
    <w:rsid w:val="003057E9"/>
    <w:rsid w:val="00305BE7"/>
    <w:rsid w:val="0030605F"/>
    <w:rsid w:val="003060A6"/>
    <w:rsid w:val="00306153"/>
    <w:rsid w:val="00306246"/>
    <w:rsid w:val="00306267"/>
    <w:rsid w:val="0030630A"/>
    <w:rsid w:val="00306489"/>
    <w:rsid w:val="00306527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132"/>
    <w:rsid w:val="00307261"/>
    <w:rsid w:val="0030731E"/>
    <w:rsid w:val="003073E5"/>
    <w:rsid w:val="00307407"/>
    <w:rsid w:val="00307542"/>
    <w:rsid w:val="00307853"/>
    <w:rsid w:val="0030793F"/>
    <w:rsid w:val="0030797E"/>
    <w:rsid w:val="00307A43"/>
    <w:rsid w:val="00307B8D"/>
    <w:rsid w:val="00307BD7"/>
    <w:rsid w:val="00307D66"/>
    <w:rsid w:val="0031038D"/>
    <w:rsid w:val="003103EC"/>
    <w:rsid w:val="00310421"/>
    <w:rsid w:val="00310519"/>
    <w:rsid w:val="0031059D"/>
    <w:rsid w:val="003107B4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7C"/>
    <w:rsid w:val="00311BF0"/>
    <w:rsid w:val="00311DFC"/>
    <w:rsid w:val="003120B0"/>
    <w:rsid w:val="00312387"/>
    <w:rsid w:val="003124A1"/>
    <w:rsid w:val="003127D1"/>
    <w:rsid w:val="0031285F"/>
    <w:rsid w:val="00312AF4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3EB"/>
    <w:rsid w:val="0031455E"/>
    <w:rsid w:val="0031460A"/>
    <w:rsid w:val="0031465F"/>
    <w:rsid w:val="00314678"/>
    <w:rsid w:val="00314679"/>
    <w:rsid w:val="00314A16"/>
    <w:rsid w:val="00314BFF"/>
    <w:rsid w:val="00314DCE"/>
    <w:rsid w:val="00314F53"/>
    <w:rsid w:val="00314FE5"/>
    <w:rsid w:val="00315484"/>
    <w:rsid w:val="0031559B"/>
    <w:rsid w:val="00315693"/>
    <w:rsid w:val="00315A6C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4DD"/>
    <w:rsid w:val="0031756D"/>
    <w:rsid w:val="0031768E"/>
    <w:rsid w:val="00317730"/>
    <w:rsid w:val="00317878"/>
    <w:rsid w:val="003178DA"/>
    <w:rsid w:val="00317AD6"/>
    <w:rsid w:val="0032015C"/>
    <w:rsid w:val="0032052F"/>
    <w:rsid w:val="003205BF"/>
    <w:rsid w:val="0032061B"/>
    <w:rsid w:val="0032065D"/>
    <w:rsid w:val="00320B7D"/>
    <w:rsid w:val="00320BDF"/>
    <w:rsid w:val="00320D12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7F4"/>
    <w:rsid w:val="00322842"/>
    <w:rsid w:val="00322C6B"/>
    <w:rsid w:val="00323012"/>
    <w:rsid w:val="0032306A"/>
    <w:rsid w:val="00323114"/>
    <w:rsid w:val="00323E1B"/>
    <w:rsid w:val="00323E5C"/>
    <w:rsid w:val="00323EE8"/>
    <w:rsid w:val="0032430B"/>
    <w:rsid w:val="00324344"/>
    <w:rsid w:val="003243B6"/>
    <w:rsid w:val="0032467E"/>
    <w:rsid w:val="003247D9"/>
    <w:rsid w:val="003249AE"/>
    <w:rsid w:val="00324C5A"/>
    <w:rsid w:val="00324FB3"/>
    <w:rsid w:val="00325103"/>
    <w:rsid w:val="00325171"/>
    <w:rsid w:val="00325335"/>
    <w:rsid w:val="00325351"/>
    <w:rsid w:val="00325601"/>
    <w:rsid w:val="00325C57"/>
    <w:rsid w:val="00325C97"/>
    <w:rsid w:val="00325E05"/>
    <w:rsid w:val="00325E13"/>
    <w:rsid w:val="00325E36"/>
    <w:rsid w:val="00326084"/>
    <w:rsid w:val="00326A49"/>
    <w:rsid w:val="00326B67"/>
    <w:rsid w:val="00326C90"/>
    <w:rsid w:val="00326F36"/>
    <w:rsid w:val="00326F4D"/>
    <w:rsid w:val="00327347"/>
    <w:rsid w:val="0032740F"/>
    <w:rsid w:val="0032752B"/>
    <w:rsid w:val="003279E0"/>
    <w:rsid w:val="00327B98"/>
    <w:rsid w:val="00327D27"/>
    <w:rsid w:val="00327D88"/>
    <w:rsid w:val="00327DA9"/>
    <w:rsid w:val="00327F50"/>
    <w:rsid w:val="00330334"/>
    <w:rsid w:val="0033058E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6D3"/>
    <w:rsid w:val="0033188C"/>
    <w:rsid w:val="003318AF"/>
    <w:rsid w:val="003318B0"/>
    <w:rsid w:val="00331997"/>
    <w:rsid w:val="00332179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3F6F"/>
    <w:rsid w:val="0033407C"/>
    <w:rsid w:val="003342A5"/>
    <w:rsid w:val="003348CE"/>
    <w:rsid w:val="00334C8C"/>
    <w:rsid w:val="00334D6E"/>
    <w:rsid w:val="00334D99"/>
    <w:rsid w:val="00334DF4"/>
    <w:rsid w:val="00334DFC"/>
    <w:rsid w:val="00335015"/>
    <w:rsid w:val="003351A5"/>
    <w:rsid w:val="00335395"/>
    <w:rsid w:val="00335424"/>
    <w:rsid w:val="00335846"/>
    <w:rsid w:val="0033588C"/>
    <w:rsid w:val="00335925"/>
    <w:rsid w:val="00335E25"/>
    <w:rsid w:val="00335F56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9FE"/>
    <w:rsid w:val="00341D96"/>
    <w:rsid w:val="00341F83"/>
    <w:rsid w:val="0034206B"/>
    <w:rsid w:val="003420F2"/>
    <w:rsid w:val="003421CE"/>
    <w:rsid w:val="003421EA"/>
    <w:rsid w:val="0034228B"/>
    <w:rsid w:val="00342366"/>
    <w:rsid w:val="0034243B"/>
    <w:rsid w:val="00342578"/>
    <w:rsid w:val="00342587"/>
    <w:rsid w:val="0034272A"/>
    <w:rsid w:val="00342B93"/>
    <w:rsid w:val="00342EE4"/>
    <w:rsid w:val="00342F85"/>
    <w:rsid w:val="003433C0"/>
    <w:rsid w:val="00343876"/>
    <w:rsid w:val="00343C0E"/>
    <w:rsid w:val="00343E75"/>
    <w:rsid w:val="00343EA3"/>
    <w:rsid w:val="00344030"/>
    <w:rsid w:val="00344873"/>
    <w:rsid w:val="0034493E"/>
    <w:rsid w:val="0034494B"/>
    <w:rsid w:val="00344BDA"/>
    <w:rsid w:val="00344DCE"/>
    <w:rsid w:val="00344EB9"/>
    <w:rsid w:val="003450F6"/>
    <w:rsid w:val="00345273"/>
    <w:rsid w:val="00345674"/>
    <w:rsid w:val="0034574C"/>
    <w:rsid w:val="00345938"/>
    <w:rsid w:val="00345973"/>
    <w:rsid w:val="00345AEA"/>
    <w:rsid w:val="00345D22"/>
    <w:rsid w:val="00345E67"/>
    <w:rsid w:val="0034621A"/>
    <w:rsid w:val="00346BBC"/>
    <w:rsid w:val="00346C6D"/>
    <w:rsid w:val="00346E38"/>
    <w:rsid w:val="00346E9F"/>
    <w:rsid w:val="00346FF4"/>
    <w:rsid w:val="00347051"/>
    <w:rsid w:val="0034709C"/>
    <w:rsid w:val="003471AA"/>
    <w:rsid w:val="00347272"/>
    <w:rsid w:val="0034732C"/>
    <w:rsid w:val="00347346"/>
    <w:rsid w:val="0034767B"/>
    <w:rsid w:val="003477D5"/>
    <w:rsid w:val="00347B12"/>
    <w:rsid w:val="00347B51"/>
    <w:rsid w:val="00347B6D"/>
    <w:rsid w:val="00347E5D"/>
    <w:rsid w:val="00347FC5"/>
    <w:rsid w:val="0035017A"/>
    <w:rsid w:val="0035039A"/>
    <w:rsid w:val="003503FC"/>
    <w:rsid w:val="00350402"/>
    <w:rsid w:val="00350761"/>
    <w:rsid w:val="00350771"/>
    <w:rsid w:val="00350958"/>
    <w:rsid w:val="00350966"/>
    <w:rsid w:val="00350AE7"/>
    <w:rsid w:val="00350BFB"/>
    <w:rsid w:val="00351058"/>
    <w:rsid w:val="00351260"/>
    <w:rsid w:val="003512CD"/>
    <w:rsid w:val="00351A87"/>
    <w:rsid w:val="00351D05"/>
    <w:rsid w:val="003521B7"/>
    <w:rsid w:val="003525D9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C24"/>
    <w:rsid w:val="00353F7F"/>
    <w:rsid w:val="00353FC1"/>
    <w:rsid w:val="0035475C"/>
    <w:rsid w:val="00354AE6"/>
    <w:rsid w:val="00354C1B"/>
    <w:rsid w:val="0035514C"/>
    <w:rsid w:val="0035519D"/>
    <w:rsid w:val="0035529A"/>
    <w:rsid w:val="00355524"/>
    <w:rsid w:val="00355750"/>
    <w:rsid w:val="00355CB1"/>
    <w:rsid w:val="00355D6C"/>
    <w:rsid w:val="00355E8E"/>
    <w:rsid w:val="003560DA"/>
    <w:rsid w:val="003560F9"/>
    <w:rsid w:val="0035638E"/>
    <w:rsid w:val="003564C2"/>
    <w:rsid w:val="00356818"/>
    <w:rsid w:val="00356AB0"/>
    <w:rsid w:val="00356B23"/>
    <w:rsid w:val="0035711B"/>
    <w:rsid w:val="0035759D"/>
    <w:rsid w:val="0035765A"/>
    <w:rsid w:val="00357787"/>
    <w:rsid w:val="003577C0"/>
    <w:rsid w:val="003577F5"/>
    <w:rsid w:val="003577F6"/>
    <w:rsid w:val="00357855"/>
    <w:rsid w:val="003579E5"/>
    <w:rsid w:val="00357DFD"/>
    <w:rsid w:val="00357E93"/>
    <w:rsid w:val="00357F84"/>
    <w:rsid w:val="00360198"/>
    <w:rsid w:val="00360350"/>
    <w:rsid w:val="0036061A"/>
    <w:rsid w:val="003608E5"/>
    <w:rsid w:val="00360C3A"/>
    <w:rsid w:val="00360E73"/>
    <w:rsid w:val="00360E8A"/>
    <w:rsid w:val="003610D1"/>
    <w:rsid w:val="00361193"/>
    <w:rsid w:val="003611E1"/>
    <w:rsid w:val="0036128C"/>
    <w:rsid w:val="003612BF"/>
    <w:rsid w:val="0036151E"/>
    <w:rsid w:val="00361778"/>
    <w:rsid w:val="00361A82"/>
    <w:rsid w:val="00361C1B"/>
    <w:rsid w:val="00361C42"/>
    <w:rsid w:val="00361CE0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418F"/>
    <w:rsid w:val="0036421F"/>
    <w:rsid w:val="00364496"/>
    <w:rsid w:val="003645EF"/>
    <w:rsid w:val="003647CD"/>
    <w:rsid w:val="00364810"/>
    <w:rsid w:val="00364870"/>
    <w:rsid w:val="0036496E"/>
    <w:rsid w:val="00364ADD"/>
    <w:rsid w:val="00364C22"/>
    <w:rsid w:val="00364DE0"/>
    <w:rsid w:val="00364DE5"/>
    <w:rsid w:val="00365045"/>
    <w:rsid w:val="00365384"/>
    <w:rsid w:val="003654EA"/>
    <w:rsid w:val="003657B8"/>
    <w:rsid w:val="00365AB9"/>
    <w:rsid w:val="00365BF1"/>
    <w:rsid w:val="00365E85"/>
    <w:rsid w:val="00365FB9"/>
    <w:rsid w:val="00366040"/>
    <w:rsid w:val="003662A5"/>
    <w:rsid w:val="003662BF"/>
    <w:rsid w:val="003663E5"/>
    <w:rsid w:val="003663FA"/>
    <w:rsid w:val="003664A6"/>
    <w:rsid w:val="0036664B"/>
    <w:rsid w:val="00366B92"/>
    <w:rsid w:val="00366E59"/>
    <w:rsid w:val="00367321"/>
    <w:rsid w:val="003676AD"/>
    <w:rsid w:val="00367974"/>
    <w:rsid w:val="00367A66"/>
    <w:rsid w:val="00367C97"/>
    <w:rsid w:val="00367E55"/>
    <w:rsid w:val="003701EA"/>
    <w:rsid w:val="0037064D"/>
    <w:rsid w:val="00370723"/>
    <w:rsid w:val="00370732"/>
    <w:rsid w:val="0037086F"/>
    <w:rsid w:val="00370C73"/>
    <w:rsid w:val="00370D7C"/>
    <w:rsid w:val="00370E6F"/>
    <w:rsid w:val="0037126C"/>
    <w:rsid w:val="0037144E"/>
    <w:rsid w:val="003718DD"/>
    <w:rsid w:val="003718E1"/>
    <w:rsid w:val="0037191F"/>
    <w:rsid w:val="003719DF"/>
    <w:rsid w:val="00371A31"/>
    <w:rsid w:val="00371B86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1C1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42B"/>
    <w:rsid w:val="0037554E"/>
    <w:rsid w:val="0037559F"/>
    <w:rsid w:val="003756F9"/>
    <w:rsid w:val="00375A84"/>
    <w:rsid w:val="00375BE5"/>
    <w:rsid w:val="00375D0E"/>
    <w:rsid w:val="00375DDB"/>
    <w:rsid w:val="0037621C"/>
    <w:rsid w:val="00376237"/>
    <w:rsid w:val="00376649"/>
    <w:rsid w:val="00376679"/>
    <w:rsid w:val="00376C07"/>
    <w:rsid w:val="00377359"/>
    <w:rsid w:val="003777C8"/>
    <w:rsid w:val="00377D9C"/>
    <w:rsid w:val="00380110"/>
    <w:rsid w:val="0038014D"/>
    <w:rsid w:val="0038029F"/>
    <w:rsid w:val="003802F8"/>
    <w:rsid w:val="003803DD"/>
    <w:rsid w:val="00380483"/>
    <w:rsid w:val="003806A8"/>
    <w:rsid w:val="003806D5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6D"/>
    <w:rsid w:val="0038149A"/>
    <w:rsid w:val="003814D7"/>
    <w:rsid w:val="0038154E"/>
    <w:rsid w:val="00381617"/>
    <w:rsid w:val="003816E3"/>
    <w:rsid w:val="00381F12"/>
    <w:rsid w:val="00381FBA"/>
    <w:rsid w:val="003822FB"/>
    <w:rsid w:val="00382868"/>
    <w:rsid w:val="00382ACC"/>
    <w:rsid w:val="00382E05"/>
    <w:rsid w:val="00382EC1"/>
    <w:rsid w:val="003830CE"/>
    <w:rsid w:val="003831CE"/>
    <w:rsid w:val="0038358E"/>
    <w:rsid w:val="00383624"/>
    <w:rsid w:val="00383BE7"/>
    <w:rsid w:val="00383EDB"/>
    <w:rsid w:val="00383FB7"/>
    <w:rsid w:val="00384402"/>
    <w:rsid w:val="00384497"/>
    <w:rsid w:val="00384513"/>
    <w:rsid w:val="00384775"/>
    <w:rsid w:val="00384B00"/>
    <w:rsid w:val="00384BCF"/>
    <w:rsid w:val="00384C3F"/>
    <w:rsid w:val="0038518F"/>
    <w:rsid w:val="003853DC"/>
    <w:rsid w:val="003855A4"/>
    <w:rsid w:val="00385C32"/>
    <w:rsid w:val="003860CE"/>
    <w:rsid w:val="00386865"/>
    <w:rsid w:val="00386975"/>
    <w:rsid w:val="003869BA"/>
    <w:rsid w:val="00386B37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085C"/>
    <w:rsid w:val="00390F65"/>
    <w:rsid w:val="00390FD3"/>
    <w:rsid w:val="003914A2"/>
    <w:rsid w:val="003916AF"/>
    <w:rsid w:val="00391753"/>
    <w:rsid w:val="003918D8"/>
    <w:rsid w:val="00391A7F"/>
    <w:rsid w:val="00391AF5"/>
    <w:rsid w:val="00391EA3"/>
    <w:rsid w:val="00391EDD"/>
    <w:rsid w:val="00392376"/>
    <w:rsid w:val="00392629"/>
    <w:rsid w:val="003927F3"/>
    <w:rsid w:val="00392A59"/>
    <w:rsid w:val="00392B3C"/>
    <w:rsid w:val="00392C28"/>
    <w:rsid w:val="00392C67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B1A"/>
    <w:rsid w:val="00393C81"/>
    <w:rsid w:val="00393C82"/>
    <w:rsid w:val="00393E22"/>
    <w:rsid w:val="00393F9B"/>
    <w:rsid w:val="003940BF"/>
    <w:rsid w:val="003942DB"/>
    <w:rsid w:val="003944A8"/>
    <w:rsid w:val="003944CE"/>
    <w:rsid w:val="00394569"/>
    <w:rsid w:val="003945A9"/>
    <w:rsid w:val="0039489B"/>
    <w:rsid w:val="003949E3"/>
    <w:rsid w:val="00394D10"/>
    <w:rsid w:val="00394EF2"/>
    <w:rsid w:val="003950E4"/>
    <w:rsid w:val="0039510D"/>
    <w:rsid w:val="00395250"/>
    <w:rsid w:val="0039541D"/>
    <w:rsid w:val="003954C7"/>
    <w:rsid w:val="00395531"/>
    <w:rsid w:val="003955E4"/>
    <w:rsid w:val="00395668"/>
    <w:rsid w:val="00395733"/>
    <w:rsid w:val="003957D3"/>
    <w:rsid w:val="0039588E"/>
    <w:rsid w:val="003958EE"/>
    <w:rsid w:val="00395A8A"/>
    <w:rsid w:val="00395D34"/>
    <w:rsid w:val="00395E5F"/>
    <w:rsid w:val="003960D6"/>
    <w:rsid w:val="003968AC"/>
    <w:rsid w:val="00396ACD"/>
    <w:rsid w:val="00397354"/>
    <w:rsid w:val="00397473"/>
    <w:rsid w:val="00397985"/>
    <w:rsid w:val="00397A65"/>
    <w:rsid w:val="00397A8B"/>
    <w:rsid w:val="00397A9E"/>
    <w:rsid w:val="00397AF7"/>
    <w:rsid w:val="00397E6C"/>
    <w:rsid w:val="003A018B"/>
    <w:rsid w:val="003A01EB"/>
    <w:rsid w:val="003A04BA"/>
    <w:rsid w:val="003A08F5"/>
    <w:rsid w:val="003A0968"/>
    <w:rsid w:val="003A0E0C"/>
    <w:rsid w:val="003A0F6D"/>
    <w:rsid w:val="003A125D"/>
    <w:rsid w:val="003A1672"/>
    <w:rsid w:val="003A17B0"/>
    <w:rsid w:val="003A1AF3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27"/>
    <w:rsid w:val="003A3366"/>
    <w:rsid w:val="003A339D"/>
    <w:rsid w:val="003A3A3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A87"/>
    <w:rsid w:val="003A4AE9"/>
    <w:rsid w:val="003A4B2D"/>
    <w:rsid w:val="003A4EC5"/>
    <w:rsid w:val="003A535E"/>
    <w:rsid w:val="003A53F2"/>
    <w:rsid w:val="003A5670"/>
    <w:rsid w:val="003A59F3"/>
    <w:rsid w:val="003A5C30"/>
    <w:rsid w:val="003A5C35"/>
    <w:rsid w:val="003A5C36"/>
    <w:rsid w:val="003A5D23"/>
    <w:rsid w:val="003A5D4E"/>
    <w:rsid w:val="003A5FDB"/>
    <w:rsid w:val="003A64D6"/>
    <w:rsid w:val="003A6611"/>
    <w:rsid w:val="003A6CD2"/>
    <w:rsid w:val="003A6DCA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1CB"/>
    <w:rsid w:val="003B0876"/>
    <w:rsid w:val="003B08A8"/>
    <w:rsid w:val="003B0A9F"/>
    <w:rsid w:val="003B0C1F"/>
    <w:rsid w:val="003B0C5E"/>
    <w:rsid w:val="003B0CE5"/>
    <w:rsid w:val="003B0F85"/>
    <w:rsid w:val="003B1099"/>
    <w:rsid w:val="003B10E8"/>
    <w:rsid w:val="003B1339"/>
    <w:rsid w:val="003B166B"/>
    <w:rsid w:val="003B17CF"/>
    <w:rsid w:val="003B1B8A"/>
    <w:rsid w:val="003B229B"/>
    <w:rsid w:val="003B22AE"/>
    <w:rsid w:val="003B246B"/>
    <w:rsid w:val="003B2481"/>
    <w:rsid w:val="003B2570"/>
    <w:rsid w:val="003B25C5"/>
    <w:rsid w:val="003B27EB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83F"/>
    <w:rsid w:val="003B3DA5"/>
    <w:rsid w:val="003B3F9A"/>
    <w:rsid w:val="003B452B"/>
    <w:rsid w:val="003B4813"/>
    <w:rsid w:val="003B492D"/>
    <w:rsid w:val="003B49C7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67C"/>
    <w:rsid w:val="003B6775"/>
    <w:rsid w:val="003B68C6"/>
    <w:rsid w:val="003B691A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8"/>
    <w:rsid w:val="003B7A8B"/>
    <w:rsid w:val="003B7AA0"/>
    <w:rsid w:val="003B7C01"/>
    <w:rsid w:val="003B7DE8"/>
    <w:rsid w:val="003B7F78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9CD"/>
    <w:rsid w:val="003C2057"/>
    <w:rsid w:val="003C2146"/>
    <w:rsid w:val="003C2577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28E"/>
    <w:rsid w:val="003C344E"/>
    <w:rsid w:val="003C3561"/>
    <w:rsid w:val="003C3824"/>
    <w:rsid w:val="003C384B"/>
    <w:rsid w:val="003C3CD4"/>
    <w:rsid w:val="003C3D30"/>
    <w:rsid w:val="003C3D85"/>
    <w:rsid w:val="003C4036"/>
    <w:rsid w:val="003C42A9"/>
    <w:rsid w:val="003C438F"/>
    <w:rsid w:val="003C447F"/>
    <w:rsid w:val="003C4650"/>
    <w:rsid w:val="003C4872"/>
    <w:rsid w:val="003C4985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1A7"/>
    <w:rsid w:val="003C6279"/>
    <w:rsid w:val="003C63D9"/>
    <w:rsid w:val="003C63FC"/>
    <w:rsid w:val="003C66AB"/>
    <w:rsid w:val="003C66E0"/>
    <w:rsid w:val="003C6954"/>
    <w:rsid w:val="003C6BEB"/>
    <w:rsid w:val="003C6C49"/>
    <w:rsid w:val="003C6CBA"/>
    <w:rsid w:val="003C6F50"/>
    <w:rsid w:val="003C72C7"/>
    <w:rsid w:val="003C73D0"/>
    <w:rsid w:val="003C741F"/>
    <w:rsid w:val="003C7565"/>
    <w:rsid w:val="003C778E"/>
    <w:rsid w:val="003C7A03"/>
    <w:rsid w:val="003C7A17"/>
    <w:rsid w:val="003C7A7C"/>
    <w:rsid w:val="003C7AB7"/>
    <w:rsid w:val="003C7D8E"/>
    <w:rsid w:val="003D02A1"/>
    <w:rsid w:val="003D03E0"/>
    <w:rsid w:val="003D0463"/>
    <w:rsid w:val="003D0495"/>
    <w:rsid w:val="003D0540"/>
    <w:rsid w:val="003D05AF"/>
    <w:rsid w:val="003D0AB9"/>
    <w:rsid w:val="003D0C28"/>
    <w:rsid w:val="003D0C64"/>
    <w:rsid w:val="003D0E75"/>
    <w:rsid w:val="003D0EAE"/>
    <w:rsid w:val="003D13AE"/>
    <w:rsid w:val="003D1464"/>
    <w:rsid w:val="003D14AE"/>
    <w:rsid w:val="003D167A"/>
    <w:rsid w:val="003D170C"/>
    <w:rsid w:val="003D1874"/>
    <w:rsid w:val="003D1993"/>
    <w:rsid w:val="003D1BF8"/>
    <w:rsid w:val="003D1CF2"/>
    <w:rsid w:val="003D1EE0"/>
    <w:rsid w:val="003D2108"/>
    <w:rsid w:val="003D22E5"/>
    <w:rsid w:val="003D260A"/>
    <w:rsid w:val="003D284D"/>
    <w:rsid w:val="003D2DB4"/>
    <w:rsid w:val="003D3007"/>
    <w:rsid w:val="003D30EA"/>
    <w:rsid w:val="003D333D"/>
    <w:rsid w:val="003D33B8"/>
    <w:rsid w:val="003D34B8"/>
    <w:rsid w:val="003D35F4"/>
    <w:rsid w:val="003D3606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DF3"/>
    <w:rsid w:val="003D4EB7"/>
    <w:rsid w:val="003D4FA1"/>
    <w:rsid w:val="003D523E"/>
    <w:rsid w:val="003D52DD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282"/>
    <w:rsid w:val="003D63AE"/>
    <w:rsid w:val="003D6482"/>
    <w:rsid w:val="003D6733"/>
    <w:rsid w:val="003D67D0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18"/>
    <w:rsid w:val="003E004C"/>
    <w:rsid w:val="003E00D3"/>
    <w:rsid w:val="003E012A"/>
    <w:rsid w:val="003E0337"/>
    <w:rsid w:val="003E0777"/>
    <w:rsid w:val="003E085D"/>
    <w:rsid w:val="003E0A73"/>
    <w:rsid w:val="003E0AE0"/>
    <w:rsid w:val="003E1003"/>
    <w:rsid w:val="003E110A"/>
    <w:rsid w:val="003E13C4"/>
    <w:rsid w:val="003E1609"/>
    <w:rsid w:val="003E1BA3"/>
    <w:rsid w:val="003E20E4"/>
    <w:rsid w:val="003E21B6"/>
    <w:rsid w:val="003E2253"/>
    <w:rsid w:val="003E2339"/>
    <w:rsid w:val="003E27A2"/>
    <w:rsid w:val="003E286A"/>
    <w:rsid w:val="003E295F"/>
    <w:rsid w:val="003E29CE"/>
    <w:rsid w:val="003E2BB1"/>
    <w:rsid w:val="003E2C86"/>
    <w:rsid w:val="003E2DB7"/>
    <w:rsid w:val="003E2E4A"/>
    <w:rsid w:val="003E2F0D"/>
    <w:rsid w:val="003E3020"/>
    <w:rsid w:val="003E31B2"/>
    <w:rsid w:val="003E3368"/>
    <w:rsid w:val="003E3430"/>
    <w:rsid w:val="003E3589"/>
    <w:rsid w:val="003E35FD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14F"/>
    <w:rsid w:val="003E4205"/>
    <w:rsid w:val="003E42CA"/>
    <w:rsid w:val="003E4353"/>
    <w:rsid w:val="003E463E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439"/>
    <w:rsid w:val="003E5626"/>
    <w:rsid w:val="003E5A42"/>
    <w:rsid w:val="003E5DDE"/>
    <w:rsid w:val="003E60D7"/>
    <w:rsid w:val="003E6648"/>
    <w:rsid w:val="003E6821"/>
    <w:rsid w:val="003E6877"/>
    <w:rsid w:val="003E6B61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E11"/>
    <w:rsid w:val="003E7F95"/>
    <w:rsid w:val="003F015E"/>
    <w:rsid w:val="003F01F5"/>
    <w:rsid w:val="003F0241"/>
    <w:rsid w:val="003F04EE"/>
    <w:rsid w:val="003F05F1"/>
    <w:rsid w:val="003F0730"/>
    <w:rsid w:val="003F07E7"/>
    <w:rsid w:val="003F086D"/>
    <w:rsid w:val="003F090E"/>
    <w:rsid w:val="003F0B00"/>
    <w:rsid w:val="003F0BB5"/>
    <w:rsid w:val="003F0C55"/>
    <w:rsid w:val="003F0EDA"/>
    <w:rsid w:val="003F0F11"/>
    <w:rsid w:val="003F0F3F"/>
    <w:rsid w:val="003F1155"/>
    <w:rsid w:val="003F1312"/>
    <w:rsid w:val="003F1670"/>
    <w:rsid w:val="003F16C1"/>
    <w:rsid w:val="003F1BF6"/>
    <w:rsid w:val="003F1DF6"/>
    <w:rsid w:val="003F1E59"/>
    <w:rsid w:val="003F1F59"/>
    <w:rsid w:val="003F202B"/>
    <w:rsid w:val="003F2073"/>
    <w:rsid w:val="003F20F9"/>
    <w:rsid w:val="003F24AF"/>
    <w:rsid w:val="003F250D"/>
    <w:rsid w:val="003F25D7"/>
    <w:rsid w:val="003F26D5"/>
    <w:rsid w:val="003F2711"/>
    <w:rsid w:val="003F2A9C"/>
    <w:rsid w:val="003F2AD8"/>
    <w:rsid w:val="003F2B44"/>
    <w:rsid w:val="003F2B4D"/>
    <w:rsid w:val="003F32A8"/>
    <w:rsid w:val="003F3628"/>
    <w:rsid w:val="003F3A8F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946"/>
    <w:rsid w:val="003F595D"/>
    <w:rsid w:val="003F5C80"/>
    <w:rsid w:val="003F5EC0"/>
    <w:rsid w:val="003F5F87"/>
    <w:rsid w:val="003F602A"/>
    <w:rsid w:val="003F63E0"/>
    <w:rsid w:val="003F6486"/>
    <w:rsid w:val="003F65FD"/>
    <w:rsid w:val="003F6689"/>
    <w:rsid w:val="003F68C8"/>
    <w:rsid w:val="003F6B24"/>
    <w:rsid w:val="003F6CE4"/>
    <w:rsid w:val="003F6D5E"/>
    <w:rsid w:val="003F705A"/>
    <w:rsid w:val="003F7236"/>
    <w:rsid w:val="003F737C"/>
    <w:rsid w:val="003F7438"/>
    <w:rsid w:val="003F78B7"/>
    <w:rsid w:val="003F78BC"/>
    <w:rsid w:val="003F7B0E"/>
    <w:rsid w:val="003F7B9C"/>
    <w:rsid w:val="003F7C84"/>
    <w:rsid w:val="003F7F8C"/>
    <w:rsid w:val="003F7FDE"/>
    <w:rsid w:val="00400043"/>
    <w:rsid w:val="004000D0"/>
    <w:rsid w:val="00400151"/>
    <w:rsid w:val="00400154"/>
    <w:rsid w:val="004002B0"/>
    <w:rsid w:val="004003B0"/>
    <w:rsid w:val="00400435"/>
    <w:rsid w:val="004004C1"/>
    <w:rsid w:val="004006A7"/>
    <w:rsid w:val="004009FD"/>
    <w:rsid w:val="00400AC4"/>
    <w:rsid w:val="00400C52"/>
    <w:rsid w:val="00400D12"/>
    <w:rsid w:val="00400EE0"/>
    <w:rsid w:val="004012A7"/>
    <w:rsid w:val="004015BB"/>
    <w:rsid w:val="00401771"/>
    <w:rsid w:val="00401931"/>
    <w:rsid w:val="00401A7E"/>
    <w:rsid w:val="00401AA0"/>
    <w:rsid w:val="00401D13"/>
    <w:rsid w:val="00401F5E"/>
    <w:rsid w:val="00401F83"/>
    <w:rsid w:val="0040203F"/>
    <w:rsid w:val="00402068"/>
    <w:rsid w:val="00402166"/>
    <w:rsid w:val="004023E6"/>
    <w:rsid w:val="004024E9"/>
    <w:rsid w:val="00402659"/>
    <w:rsid w:val="00402A5C"/>
    <w:rsid w:val="00402EE7"/>
    <w:rsid w:val="00402F8A"/>
    <w:rsid w:val="00403552"/>
    <w:rsid w:val="004036AF"/>
    <w:rsid w:val="00403823"/>
    <w:rsid w:val="00403A05"/>
    <w:rsid w:val="00403A64"/>
    <w:rsid w:val="00403C48"/>
    <w:rsid w:val="00403E26"/>
    <w:rsid w:val="00404054"/>
    <w:rsid w:val="00404071"/>
    <w:rsid w:val="004042D8"/>
    <w:rsid w:val="00404A0E"/>
    <w:rsid w:val="00404A52"/>
    <w:rsid w:val="00404C8D"/>
    <w:rsid w:val="00404CC4"/>
    <w:rsid w:val="00404CFC"/>
    <w:rsid w:val="00404ED5"/>
    <w:rsid w:val="004050E2"/>
    <w:rsid w:val="0040515F"/>
    <w:rsid w:val="004051C9"/>
    <w:rsid w:val="004056D9"/>
    <w:rsid w:val="00405723"/>
    <w:rsid w:val="00405A80"/>
    <w:rsid w:val="00405A86"/>
    <w:rsid w:val="00405AAB"/>
    <w:rsid w:val="00405E05"/>
    <w:rsid w:val="004061C9"/>
    <w:rsid w:val="004064EF"/>
    <w:rsid w:val="00406509"/>
    <w:rsid w:val="004069AA"/>
    <w:rsid w:val="004069DD"/>
    <w:rsid w:val="00406AA2"/>
    <w:rsid w:val="00406E4C"/>
    <w:rsid w:val="00406EA7"/>
    <w:rsid w:val="00406F64"/>
    <w:rsid w:val="00407010"/>
    <w:rsid w:val="00407758"/>
    <w:rsid w:val="004077EF"/>
    <w:rsid w:val="00407AD0"/>
    <w:rsid w:val="00407B35"/>
    <w:rsid w:val="00407B48"/>
    <w:rsid w:val="00407C75"/>
    <w:rsid w:val="00407D1E"/>
    <w:rsid w:val="00407D39"/>
    <w:rsid w:val="00407F67"/>
    <w:rsid w:val="0041034A"/>
    <w:rsid w:val="00410431"/>
    <w:rsid w:val="004104A8"/>
    <w:rsid w:val="00410590"/>
    <w:rsid w:val="00410B4C"/>
    <w:rsid w:val="00410E69"/>
    <w:rsid w:val="00411206"/>
    <w:rsid w:val="004112FE"/>
    <w:rsid w:val="00411568"/>
    <w:rsid w:val="00411960"/>
    <w:rsid w:val="00411C65"/>
    <w:rsid w:val="00411FE5"/>
    <w:rsid w:val="00412018"/>
    <w:rsid w:val="0041235E"/>
    <w:rsid w:val="004125D0"/>
    <w:rsid w:val="0041307B"/>
    <w:rsid w:val="00413100"/>
    <w:rsid w:val="004132AA"/>
    <w:rsid w:val="00413316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7D5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DB"/>
    <w:rsid w:val="00416095"/>
    <w:rsid w:val="004161EE"/>
    <w:rsid w:val="004164FB"/>
    <w:rsid w:val="004166F8"/>
    <w:rsid w:val="0041699A"/>
    <w:rsid w:val="00416A35"/>
    <w:rsid w:val="00416B6D"/>
    <w:rsid w:val="00416BFA"/>
    <w:rsid w:val="00416D76"/>
    <w:rsid w:val="00416F50"/>
    <w:rsid w:val="00416FA3"/>
    <w:rsid w:val="0041700E"/>
    <w:rsid w:val="00417138"/>
    <w:rsid w:val="00417559"/>
    <w:rsid w:val="004175E4"/>
    <w:rsid w:val="0041770F"/>
    <w:rsid w:val="004177C0"/>
    <w:rsid w:val="004177D9"/>
    <w:rsid w:val="00417B6E"/>
    <w:rsid w:val="00417C9B"/>
    <w:rsid w:val="00417CD6"/>
    <w:rsid w:val="00417F1D"/>
    <w:rsid w:val="0042035A"/>
    <w:rsid w:val="0042036F"/>
    <w:rsid w:val="00420406"/>
    <w:rsid w:val="004204CB"/>
    <w:rsid w:val="0042054B"/>
    <w:rsid w:val="0042096C"/>
    <w:rsid w:val="004209FE"/>
    <w:rsid w:val="00420BA4"/>
    <w:rsid w:val="00420E6C"/>
    <w:rsid w:val="00420EEE"/>
    <w:rsid w:val="00420F18"/>
    <w:rsid w:val="00421463"/>
    <w:rsid w:val="0042178E"/>
    <w:rsid w:val="004218A6"/>
    <w:rsid w:val="004218D1"/>
    <w:rsid w:val="00421B96"/>
    <w:rsid w:val="00421B9D"/>
    <w:rsid w:val="00421D3D"/>
    <w:rsid w:val="00421EDE"/>
    <w:rsid w:val="00421F83"/>
    <w:rsid w:val="0042208D"/>
    <w:rsid w:val="0042249B"/>
    <w:rsid w:val="004227AB"/>
    <w:rsid w:val="00422BD1"/>
    <w:rsid w:val="00422C1B"/>
    <w:rsid w:val="0042305E"/>
    <w:rsid w:val="004230D0"/>
    <w:rsid w:val="004232A7"/>
    <w:rsid w:val="0042330F"/>
    <w:rsid w:val="00423398"/>
    <w:rsid w:val="004236AB"/>
    <w:rsid w:val="004238DD"/>
    <w:rsid w:val="0042391D"/>
    <w:rsid w:val="00423938"/>
    <w:rsid w:val="00423BD4"/>
    <w:rsid w:val="00423CD9"/>
    <w:rsid w:val="00423E86"/>
    <w:rsid w:val="00424364"/>
    <w:rsid w:val="0042450D"/>
    <w:rsid w:val="00424669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2D7"/>
    <w:rsid w:val="00426729"/>
    <w:rsid w:val="0042680A"/>
    <w:rsid w:val="00426843"/>
    <w:rsid w:val="00426A1E"/>
    <w:rsid w:val="00426FAE"/>
    <w:rsid w:val="00426FBA"/>
    <w:rsid w:val="004270B0"/>
    <w:rsid w:val="0042717E"/>
    <w:rsid w:val="0042728C"/>
    <w:rsid w:val="00427291"/>
    <w:rsid w:val="004274C9"/>
    <w:rsid w:val="004274D7"/>
    <w:rsid w:val="004275F8"/>
    <w:rsid w:val="004278DB"/>
    <w:rsid w:val="00427913"/>
    <w:rsid w:val="00427A84"/>
    <w:rsid w:val="00427B5B"/>
    <w:rsid w:val="00427C03"/>
    <w:rsid w:val="00427C16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3B2"/>
    <w:rsid w:val="004314B4"/>
    <w:rsid w:val="0043162F"/>
    <w:rsid w:val="004319B5"/>
    <w:rsid w:val="00431BAA"/>
    <w:rsid w:val="00431BB2"/>
    <w:rsid w:val="00431DD8"/>
    <w:rsid w:val="00431EDE"/>
    <w:rsid w:val="00431F34"/>
    <w:rsid w:val="0043251A"/>
    <w:rsid w:val="00432A01"/>
    <w:rsid w:val="00432C7E"/>
    <w:rsid w:val="00432F68"/>
    <w:rsid w:val="00433119"/>
    <w:rsid w:val="0043341C"/>
    <w:rsid w:val="00433458"/>
    <w:rsid w:val="00433470"/>
    <w:rsid w:val="00433C86"/>
    <w:rsid w:val="00433DEB"/>
    <w:rsid w:val="004341C8"/>
    <w:rsid w:val="00434444"/>
    <w:rsid w:val="00434623"/>
    <w:rsid w:val="0043464B"/>
    <w:rsid w:val="004346FF"/>
    <w:rsid w:val="004349CA"/>
    <w:rsid w:val="00434A03"/>
    <w:rsid w:val="00434B1E"/>
    <w:rsid w:val="004351E4"/>
    <w:rsid w:val="004352D5"/>
    <w:rsid w:val="004356F4"/>
    <w:rsid w:val="0043585E"/>
    <w:rsid w:val="00435933"/>
    <w:rsid w:val="00435AEB"/>
    <w:rsid w:val="00435B06"/>
    <w:rsid w:val="00436221"/>
    <w:rsid w:val="00436224"/>
    <w:rsid w:val="00436651"/>
    <w:rsid w:val="00436781"/>
    <w:rsid w:val="00436B25"/>
    <w:rsid w:val="00436B6F"/>
    <w:rsid w:val="00436FB4"/>
    <w:rsid w:val="00437131"/>
    <w:rsid w:val="004373A2"/>
    <w:rsid w:val="00437470"/>
    <w:rsid w:val="004376DE"/>
    <w:rsid w:val="0043795C"/>
    <w:rsid w:val="0043796B"/>
    <w:rsid w:val="00437A50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C58"/>
    <w:rsid w:val="00441DED"/>
    <w:rsid w:val="00442057"/>
    <w:rsid w:val="004420A5"/>
    <w:rsid w:val="0044225D"/>
    <w:rsid w:val="0044244E"/>
    <w:rsid w:val="00442587"/>
    <w:rsid w:val="00442894"/>
    <w:rsid w:val="00442A20"/>
    <w:rsid w:val="00442C3F"/>
    <w:rsid w:val="00442DB9"/>
    <w:rsid w:val="00442DE4"/>
    <w:rsid w:val="0044335E"/>
    <w:rsid w:val="004433EC"/>
    <w:rsid w:val="0044346A"/>
    <w:rsid w:val="004434E9"/>
    <w:rsid w:val="004435EA"/>
    <w:rsid w:val="004435EC"/>
    <w:rsid w:val="00443607"/>
    <w:rsid w:val="0044362A"/>
    <w:rsid w:val="004437BF"/>
    <w:rsid w:val="00443928"/>
    <w:rsid w:val="004439A1"/>
    <w:rsid w:val="00443A52"/>
    <w:rsid w:val="00443BF7"/>
    <w:rsid w:val="00443C4D"/>
    <w:rsid w:val="00443D22"/>
    <w:rsid w:val="00443ECC"/>
    <w:rsid w:val="00444131"/>
    <w:rsid w:val="0044429D"/>
    <w:rsid w:val="0044469F"/>
    <w:rsid w:val="00444877"/>
    <w:rsid w:val="004449E9"/>
    <w:rsid w:val="00444A90"/>
    <w:rsid w:val="00444BD9"/>
    <w:rsid w:val="004450BB"/>
    <w:rsid w:val="0044512C"/>
    <w:rsid w:val="00445380"/>
    <w:rsid w:val="004453F1"/>
    <w:rsid w:val="004456A7"/>
    <w:rsid w:val="00445912"/>
    <w:rsid w:val="00445A47"/>
    <w:rsid w:val="00445CC6"/>
    <w:rsid w:val="00445CF0"/>
    <w:rsid w:val="00445D51"/>
    <w:rsid w:val="00445E50"/>
    <w:rsid w:val="00445EE5"/>
    <w:rsid w:val="00446556"/>
    <w:rsid w:val="0044670C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B04"/>
    <w:rsid w:val="00450C86"/>
    <w:rsid w:val="00450EE7"/>
    <w:rsid w:val="00450F13"/>
    <w:rsid w:val="00451280"/>
    <w:rsid w:val="004512D4"/>
    <w:rsid w:val="00451320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3B0"/>
    <w:rsid w:val="0045291C"/>
    <w:rsid w:val="00452BFD"/>
    <w:rsid w:val="00452E99"/>
    <w:rsid w:val="004537AD"/>
    <w:rsid w:val="00453FC4"/>
    <w:rsid w:val="0045435A"/>
    <w:rsid w:val="00454498"/>
    <w:rsid w:val="00454759"/>
    <w:rsid w:val="00454A57"/>
    <w:rsid w:val="00454D43"/>
    <w:rsid w:val="00454F3B"/>
    <w:rsid w:val="00454FFC"/>
    <w:rsid w:val="00455331"/>
    <w:rsid w:val="00455371"/>
    <w:rsid w:val="00455381"/>
    <w:rsid w:val="004553B2"/>
    <w:rsid w:val="004554FD"/>
    <w:rsid w:val="004555CE"/>
    <w:rsid w:val="004555E2"/>
    <w:rsid w:val="00455696"/>
    <w:rsid w:val="004556A2"/>
    <w:rsid w:val="00455709"/>
    <w:rsid w:val="0045578E"/>
    <w:rsid w:val="004557D2"/>
    <w:rsid w:val="0045585E"/>
    <w:rsid w:val="0045598E"/>
    <w:rsid w:val="00455CEF"/>
    <w:rsid w:val="00455E5D"/>
    <w:rsid w:val="00455F61"/>
    <w:rsid w:val="0045604F"/>
    <w:rsid w:val="004562D2"/>
    <w:rsid w:val="004563AF"/>
    <w:rsid w:val="0045670E"/>
    <w:rsid w:val="004568AE"/>
    <w:rsid w:val="00456B9E"/>
    <w:rsid w:val="00456C28"/>
    <w:rsid w:val="00456C94"/>
    <w:rsid w:val="00456D17"/>
    <w:rsid w:val="00456D95"/>
    <w:rsid w:val="00456F20"/>
    <w:rsid w:val="00457A00"/>
    <w:rsid w:val="00457A7F"/>
    <w:rsid w:val="00457D0C"/>
    <w:rsid w:val="0046020B"/>
    <w:rsid w:val="0046058F"/>
    <w:rsid w:val="00460720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BD"/>
    <w:rsid w:val="0046252B"/>
    <w:rsid w:val="0046252C"/>
    <w:rsid w:val="00462559"/>
    <w:rsid w:val="00462574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335"/>
    <w:rsid w:val="004648BA"/>
    <w:rsid w:val="00464AD2"/>
    <w:rsid w:val="00464DBC"/>
    <w:rsid w:val="00464FB3"/>
    <w:rsid w:val="0046510A"/>
    <w:rsid w:val="0046562D"/>
    <w:rsid w:val="0046582C"/>
    <w:rsid w:val="00465988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9FC"/>
    <w:rsid w:val="00467C42"/>
    <w:rsid w:val="00467CBB"/>
    <w:rsid w:val="004704A6"/>
    <w:rsid w:val="0047063A"/>
    <w:rsid w:val="00470655"/>
    <w:rsid w:val="004707D6"/>
    <w:rsid w:val="00470910"/>
    <w:rsid w:val="0047097E"/>
    <w:rsid w:val="00470ACE"/>
    <w:rsid w:val="00470DFF"/>
    <w:rsid w:val="00471001"/>
    <w:rsid w:val="00471118"/>
    <w:rsid w:val="00471539"/>
    <w:rsid w:val="00471946"/>
    <w:rsid w:val="004719B8"/>
    <w:rsid w:val="00471A84"/>
    <w:rsid w:val="00471C0F"/>
    <w:rsid w:val="0047200B"/>
    <w:rsid w:val="0047205F"/>
    <w:rsid w:val="004721CC"/>
    <w:rsid w:val="004728FE"/>
    <w:rsid w:val="00472906"/>
    <w:rsid w:val="00472A8E"/>
    <w:rsid w:val="00472CBA"/>
    <w:rsid w:val="00472CDE"/>
    <w:rsid w:val="00472E4F"/>
    <w:rsid w:val="00472F78"/>
    <w:rsid w:val="00473378"/>
    <w:rsid w:val="004733C1"/>
    <w:rsid w:val="00473415"/>
    <w:rsid w:val="004736DB"/>
    <w:rsid w:val="00473734"/>
    <w:rsid w:val="004737CD"/>
    <w:rsid w:val="00473927"/>
    <w:rsid w:val="00473970"/>
    <w:rsid w:val="00473A07"/>
    <w:rsid w:val="00473FAE"/>
    <w:rsid w:val="00473FC7"/>
    <w:rsid w:val="00474117"/>
    <w:rsid w:val="00474411"/>
    <w:rsid w:val="004746C4"/>
    <w:rsid w:val="00474910"/>
    <w:rsid w:val="00474943"/>
    <w:rsid w:val="00474A93"/>
    <w:rsid w:val="00474D67"/>
    <w:rsid w:val="00474DD3"/>
    <w:rsid w:val="00475020"/>
    <w:rsid w:val="004751E2"/>
    <w:rsid w:val="00475244"/>
    <w:rsid w:val="00475281"/>
    <w:rsid w:val="004755AE"/>
    <w:rsid w:val="00475625"/>
    <w:rsid w:val="004756E1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98F"/>
    <w:rsid w:val="00476AC5"/>
    <w:rsid w:val="00476B64"/>
    <w:rsid w:val="00476C9D"/>
    <w:rsid w:val="00477061"/>
    <w:rsid w:val="0047706E"/>
    <w:rsid w:val="004771B5"/>
    <w:rsid w:val="00477455"/>
    <w:rsid w:val="0047780A"/>
    <w:rsid w:val="004778C9"/>
    <w:rsid w:val="00477958"/>
    <w:rsid w:val="00477961"/>
    <w:rsid w:val="004779CF"/>
    <w:rsid w:val="00477AEC"/>
    <w:rsid w:val="00477C8E"/>
    <w:rsid w:val="00477FAC"/>
    <w:rsid w:val="0048024F"/>
    <w:rsid w:val="004802F2"/>
    <w:rsid w:val="004808AF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613"/>
    <w:rsid w:val="0048576C"/>
    <w:rsid w:val="00485937"/>
    <w:rsid w:val="00485A8C"/>
    <w:rsid w:val="00485CA6"/>
    <w:rsid w:val="00485E50"/>
    <w:rsid w:val="00485EB0"/>
    <w:rsid w:val="00485FC4"/>
    <w:rsid w:val="004862A7"/>
    <w:rsid w:val="00486816"/>
    <w:rsid w:val="00486B1C"/>
    <w:rsid w:val="00486B3B"/>
    <w:rsid w:val="00486CA8"/>
    <w:rsid w:val="00486CAE"/>
    <w:rsid w:val="00486F15"/>
    <w:rsid w:val="004872A1"/>
    <w:rsid w:val="004872C7"/>
    <w:rsid w:val="004872CC"/>
    <w:rsid w:val="004876BC"/>
    <w:rsid w:val="0048786E"/>
    <w:rsid w:val="00487A31"/>
    <w:rsid w:val="00487A72"/>
    <w:rsid w:val="00487AF9"/>
    <w:rsid w:val="00487B08"/>
    <w:rsid w:val="00487D1A"/>
    <w:rsid w:val="00487E36"/>
    <w:rsid w:val="00487FE8"/>
    <w:rsid w:val="00490149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6CA"/>
    <w:rsid w:val="0049290E"/>
    <w:rsid w:val="00492A47"/>
    <w:rsid w:val="00492A59"/>
    <w:rsid w:val="00492B34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20"/>
    <w:rsid w:val="00493DB6"/>
    <w:rsid w:val="00493F63"/>
    <w:rsid w:val="004946A7"/>
    <w:rsid w:val="004946F5"/>
    <w:rsid w:val="004947DA"/>
    <w:rsid w:val="00494AE8"/>
    <w:rsid w:val="004956B1"/>
    <w:rsid w:val="004956F7"/>
    <w:rsid w:val="0049593E"/>
    <w:rsid w:val="00495AD5"/>
    <w:rsid w:val="00495BE8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35A"/>
    <w:rsid w:val="004974B7"/>
    <w:rsid w:val="00497801"/>
    <w:rsid w:val="0049788B"/>
    <w:rsid w:val="00497AE2"/>
    <w:rsid w:val="00497C82"/>
    <w:rsid w:val="00497E51"/>
    <w:rsid w:val="004A05FD"/>
    <w:rsid w:val="004A0710"/>
    <w:rsid w:val="004A0736"/>
    <w:rsid w:val="004A08F9"/>
    <w:rsid w:val="004A098E"/>
    <w:rsid w:val="004A09EF"/>
    <w:rsid w:val="004A09F8"/>
    <w:rsid w:val="004A0D5B"/>
    <w:rsid w:val="004A0D6E"/>
    <w:rsid w:val="004A0EB1"/>
    <w:rsid w:val="004A0F3F"/>
    <w:rsid w:val="004A10FE"/>
    <w:rsid w:val="004A1353"/>
    <w:rsid w:val="004A145C"/>
    <w:rsid w:val="004A15DE"/>
    <w:rsid w:val="004A15E9"/>
    <w:rsid w:val="004A1930"/>
    <w:rsid w:val="004A1934"/>
    <w:rsid w:val="004A19E3"/>
    <w:rsid w:val="004A1AD1"/>
    <w:rsid w:val="004A1D10"/>
    <w:rsid w:val="004A2221"/>
    <w:rsid w:val="004A23BA"/>
    <w:rsid w:val="004A2704"/>
    <w:rsid w:val="004A2856"/>
    <w:rsid w:val="004A2B23"/>
    <w:rsid w:val="004A306B"/>
    <w:rsid w:val="004A366E"/>
    <w:rsid w:val="004A3935"/>
    <w:rsid w:val="004A3CB2"/>
    <w:rsid w:val="004A3DA8"/>
    <w:rsid w:val="004A3DBE"/>
    <w:rsid w:val="004A449C"/>
    <w:rsid w:val="004A45E1"/>
    <w:rsid w:val="004A467D"/>
    <w:rsid w:val="004A467E"/>
    <w:rsid w:val="004A489B"/>
    <w:rsid w:val="004A4A4F"/>
    <w:rsid w:val="004A4C67"/>
    <w:rsid w:val="004A53F5"/>
    <w:rsid w:val="004A58BA"/>
    <w:rsid w:val="004A599B"/>
    <w:rsid w:val="004A59C0"/>
    <w:rsid w:val="004A5EFD"/>
    <w:rsid w:val="004A5F47"/>
    <w:rsid w:val="004A64DC"/>
    <w:rsid w:val="004A668A"/>
    <w:rsid w:val="004A6A6F"/>
    <w:rsid w:val="004A6ACD"/>
    <w:rsid w:val="004A6B5F"/>
    <w:rsid w:val="004A6E1D"/>
    <w:rsid w:val="004A6E75"/>
    <w:rsid w:val="004A708C"/>
    <w:rsid w:val="004A71D3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743"/>
    <w:rsid w:val="004B27CC"/>
    <w:rsid w:val="004B2967"/>
    <w:rsid w:val="004B2ACF"/>
    <w:rsid w:val="004B2ADC"/>
    <w:rsid w:val="004B2B2E"/>
    <w:rsid w:val="004B2D6F"/>
    <w:rsid w:val="004B2FE9"/>
    <w:rsid w:val="004B3202"/>
    <w:rsid w:val="004B3290"/>
    <w:rsid w:val="004B3309"/>
    <w:rsid w:val="004B3843"/>
    <w:rsid w:val="004B3926"/>
    <w:rsid w:val="004B3AC6"/>
    <w:rsid w:val="004B3B9F"/>
    <w:rsid w:val="004B3E1B"/>
    <w:rsid w:val="004B3E44"/>
    <w:rsid w:val="004B3F82"/>
    <w:rsid w:val="004B4013"/>
    <w:rsid w:val="004B4028"/>
    <w:rsid w:val="004B4751"/>
    <w:rsid w:val="004B4A78"/>
    <w:rsid w:val="004B4F12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310"/>
    <w:rsid w:val="004B6394"/>
    <w:rsid w:val="004B63D9"/>
    <w:rsid w:val="004B6591"/>
    <w:rsid w:val="004B67B4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8B3"/>
    <w:rsid w:val="004C0B2F"/>
    <w:rsid w:val="004C0C9C"/>
    <w:rsid w:val="004C0CAE"/>
    <w:rsid w:val="004C0DD1"/>
    <w:rsid w:val="004C0E5B"/>
    <w:rsid w:val="004C11F0"/>
    <w:rsid w:val="004C126E"/>
    <w:rsid w:val="004C12C5"/>
    <w:rsid w:val="004C1667"/>
    <w:rsid w:val="004C18EA"/>
    <w:rsid w:val="004C1A7D"/>
    <w:rsid w:val="004C1CB4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8D0"/>
    <w:rsid w:val="004C4987"/>
    <w:rsid w:val="004C4A77"/>
    <w:rsid w:val="004C4AE6"/>
    <w:rsid w:val="004C4C01"/>
    <w:rsid w:val="004C4F30"/>
    <w:rsid w:val="004C5116"/>
    <w:rsid w:val="004C5118"/>
    <w:rsid w:val="004C5154"/>
    <w:rsid w:val="004C5233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6E6F"/>
    <w:rsid w:val="004C7304"/>
    <w:rsid w:val="004C731B"/>
    <w:rsid w:val="004C73A6"/>
    <w:rsid w:val="004C773A"/>
    <w:rsid w:val="004C77BD"/>
    <w:rsid w:val="004C77EE"/>
    <w:rsid w:val="004C791D"/>
    <w:rsid w:val="004C7A0C"/>
    <w:rsid w:val="004C7EE6"/>
    <w:rsid w:val="004D040E"/>
    <w:rsid w:val="004D077C"/>
    <w:rsid w:val="004D09DB"/>
    <w:rsid w:val="004D0DF0"/>
    <w:rsid w:val="004D108A"/>
    <w:rsid w:val="004D11C7"/>
    <w:rsid w:val="004D1462"/>
    <w:rsid w:val="004D1641"/>
    <w:rsid w:val="004D1642"/>
    <w:rsid w:val="004D16EF"/>
    <w:rsid w:val="004D1BF9"/>
    <w:rsid w:val="004D1C19"/>
    <w:rsid w:val="004D1E2F"/>
    <w:rsid w:val="004D1F15"/>
    <w:rsid w:val="004D2478"/>
    <w:rsid w:val="004D24B2"/>
    <w:rsid w:val="004D26AF"/>
    <w:rsid w:val="004D2756"/>
    <w:rsid w:val="004D2AFC"/>
    <w:rsid w:val="004D2C50"/>
    <w:rsid w:val="004D2CC1"/>
    <w:rsid w:val="004D2E1B"/>
    <w:rsid w:val="004D3279"/>
    <w:rsid w:val="004D3341"/>
    <w:rsid w:val="004D344C"/>
    <w:rsid w:val="004D34BE"/>
    <w:rsid w:val="004D376B"/>
    <w:rsid w:val="004D3878"/>
    <w:rsid w:val="004D3966"/>
    <w:rsid w:val="004D39B8"/>
    <w:rsid w:val="004D3ABA"/>
    <w:rsid w:val="004D3B49"/>
    <w:rsid w:val="004D3B9B"/>
    <w:rsid w:val="004D3D6A"/>
    <w:rsid w:val="004D4146"/>
    <w:rsid w:val="004D471F"/>
    <w:rsid w:val="004D47E0"/>
    <w:rsid w:val="004D4849"/>
    <w:rsid w:val="004D4A68"/>
    <w:rsid w:val="004D4A8E"/>
    <w:rsid w:val="004D4CDC"/>
    <w:rsid w:val="004D4E01"/>
    <w:rsid w:val="004D544B"/>
    <w:rsid w:val="004D5530"/>
    <w:rsid w:val="004D59FC"/>
    <w:rsid w:val="004D5DCF"/>
    <w:rsid w:val="004D5F8A"/>
    <w:rsid w:val="004D631A"/>
    <w:rsid w:val="004D64D4"/>
    <w:rsid w:val="004D651E"/>
    <w:rsid w:val="004D6731"/>
    <w:rsid w:val="004D69F9"/>
    <w:rsid w:val="004D6CD9"/>
    <w:rsid w:val="004D71A4"/>
    <w:rsid w:val="004D71F7"/>
    <w:rsid w:val="004D75E8"/>
    <w:rsid w:val="004D779E"/>
    <w:rsid w:val="004D78BB"/>
    <w:rsid w:val="004D7D1F"/>
    <w:rsid w:val="004D7FB1"/>
    <w:rsid w:val="004E001E"/>
    <w:rsid w:val="004E016B"/>
    <w:rsid w:val="004E0733"/>
    <w:rsid w:val="004E08B1"/>
    <w:rsid w:val="004E0BC0"/>
    <w:rsid w:val="004E0D6D"/>
    <w:rsid w:val="004E0E3A"/>
    <w:rsid w:val="004E101C"/>
    <w:rsid w:val="004E122A"/>
    <w:rsid w:val="004E15DD"/>
    <w:rsid w:val="004E1798"/>
    <w:rsid w:val="004E1A66"/>
    <w:rsid w:val="004E1A9C"/>
    <w:rsid w:val="004E1C77"/>
    <w:rsid w:val="004E1F06"/>
    <w:rsid w:val="004E20DA"/>
    <w:rsid w:val="004E230D"/>
    <w:rsid w:val="004E2676"/>
    <w:rsid w:val="004E26BB"/>
    <w:rsid w:val="004E2A32"/>
    <w:rsid w:val="004E2B44"/>
    <w:rsid w:val="004E2E5D"/>
    <w:rsid w:val="004E30D4"/>
    <w:rsid w:val="004E30D6"/>
    <w:rsid w:val="004E3145"/>
    <w:rsid w:val="004E3169"/>
    <w:rsid w:val="004E32E5"/>
    <w:rsid w:val="004E35DF"/>
    <w:rsid w:val="004E3757"/>
    <w:rsid w:val="004E389E"/>
    <w:rsid w:val="004E39B8"/>
    <w:rsid w:val="004E3AAF"/>
    <w:rsid w:val="004E3ABD"/>
    <w:rsid w:val="004E3DC5"/>
    <w:rsid w:val="004E48BF"/>
    <w:rsid w:val="004E4961"/>
    <w:rsid w:val="004E4BDA"/>
    <w:rsid w:val="004E4C91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AF8"/>
    <w:rsid w:val="004E6C19"/>
    <w:rsid w:val="004E6C83"/>
    <w:rsid w:val="004E6CE4"/>
    <w:rsid w:val="004E6D0A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2B"/>
    <w:rsid w:val="004E7EBE"/>
    <w:rsid w:val="004F0068"/>
    <w:rsid w:val="004F0162"/>
    <w:rsid w:val="004F044C"/>
    <w:rsid w:val="004F056F"/>
    <w:rsid w:val="004F05F6"/>
    <w:rsid w:val="004F08A3"/>
    <w:rsid w:val="004F0A4B"/>
    <w:rsid w:val="004F0C0D"/>
    <w:rsid w:val="004F0FC2"/>
    <w:rsid w:val="004F11AC"/>
    <w:rsid w:val="004F1312"/>
    <w:rsid w:val="004F13D1"/>
    <w:rsid w:val="004F13F1"/>
    <w:rsid w:val="004F149D"/>
    <w:rsid w:val="004F1674"/>
    <w:rsid w:val="004F1AA9"/>
    <w:rsid w:val="004F1E9B"/>
    <w:rsid w:val="004F1FAD"/>
    <w:rsid w:val="004F22F7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AE0"/>
    <w:rsid w:val="004F3B0F"/>
    <w:rsid w:val="004F3B34"/>
    <w:rsid w:val="004F3E39"/>
    <w:rsid w:val="004F3F8D"/>
    <w:rsid w:val="004F4082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315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A15"/>
    <w:rsid w:val="00500C28"/>
    <w:rsid w:val="00501004"/>
    <w:rsid w:val="00501039"/>
    <w:rsid w:val="00501729"/>
    <w:rsid w:val="0050174F"/>
    <w:rsid w:val="0050178E"/>
    <w:rsid w:val="00501E5B"/>
    <w:rsid w:val="005023A1"/>
    <w:rsid w:val="0050249E"/>
    <w:rsid w:val="00502514"/>
    <w:rsid w:val="0050254D"/>
    <w:rsid w:val="00502813"/>
    <w:rsid w:val="0050281E"/>
    <w:rsid w:val="00502C50"/>
    <w:rsid w:val="00502C7D"/>
    <w:rsid w:val="00502D03"/>
    <w:rsid w:val="00503017"/>
    <w:rsid w:val="0050322F"/>
    <w:rsid w:val="005036B1"/>
    <w:rsid w:val="00503757"/>
    <w:rsid w:val="005037FB"/>
    <w:rsid w:val="005039E5"/>
    <w:rsid w:val="00503AFD"/>
    <w:rsid w:val="00503BB8"/>
    <w:rsid w:val="00503BD6"/>
    <w:rsid w:val="00503C37"/>
    <w:rsid w:val="00503E85"/>
    <w:rsid w:val="00504382"/>
    <w:rsid w:val="005048C6"/>
    <w:rsid w:val="00504A1D"/>
    <w:rsid w:val="00504A9A"/>
    <w:rsid w:val="00505083"/>
    <w:rsid w:val="005052DB"/>
    <w:rsid w:val="005054AE"/>
    <w:rsid w:val="00505578"/>
    <w:rsid w:val="00505A93"/>
    <w:rsid w:val="00505D7E"/>
    <w:rsid w:val="005060F1"/>
    <w:rsid w:val="005065F0"/>
    <w:rsid w:val="00506608"/>
    <w:rsid w:val="00507184"/>
    <w:rsid w:val="005075D0"/>
    <w:rsid w:val="0050777E"/>
    <w:rsid w:val="0050787E"/>
    <w:rsid w:val="00507A23"/>
    <w:rsid w:val="00507A49"/>
    <w:rsid w:val="00507B6E"/>
    <w:rsid w:val="00507C32"/>
    <w:rsid w:val="00507C73"/>
    <w:rsid w:val="00507C95"/>
    <w:rsid w:val="00507DDB"/>
    <w:rsid w:val="00507EDE"/>
    <w:rsid w:val="005100B0"/>
    <w:rsid w:val="005100F5"/>
    <w:rsid w:val="005105CE"/>
    <w:rsid w:val="00510683"/>
    <w:rsid w:val="005108A7"/>
    <w:rsid w:val="005109E8"/>
    <w:rsid w:val="00510C96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087"/>
    <w:rsid w:val="00512155"/>
    <w:rsid w:val="005125EC"/>
    <w:rsid w:val="00512629"/>
    <w:rsid w:val="00512721"/>
    <w:rsid w:val="0051286B"/>
    <w:rsid w:val="00512D16"/>
    <w:rsid w:val="00512D25"/>
    <w:rsid w:val="00512E3B"/>
    <w:rsid w:val="00513332"/>
    <w:rsid w:val="005134E1"/>
    <w:rsid w:val="005137AB"/>
    <w:rsid w:val="005138FC"/>
    <w:rsid w:val="00513905"/>
    <w:rsid w:val="00513A7E"/>
    <w:rsid w:val="00513B0A"/>
    <w:rsid w:val="00513CE0"/>
    <w:rsid w:val="00513EC6"/>
    <w:rsid w:val="00514099"/>
    <w:rsid w:val="00514234"/>
    <w:rsid w:val="005143BE"/>
    <w:rsid w:val="0051442E"/>
    <w:rsid w:val="005144EE"/>
    <w:rsid w:val="005146DC"/>
    <w:rsid w:val="0051495A"/>
    <w:rsid w:val="00514A17"/>
    <w:rsid w:val="00514BE6"/>
    <w:rsid w:val="00514C8C"/>
    <w:rsid w:val="00514CFA"/>
    <w:rsid w:val="00515372"/>
    <w:rsid w:val="005155E9"/>
    <w:rsid w:val="0051567C"/>
    <w:rsid w:val="005157DA"/>
    <w:rsid w:val="005158F3"/>
    <w:rsid w:val="005159B0"/>
    <w:rsid w:val="00515DFA"/>
    <w:rsid w:val="00515F55"/>
    <w:rsid w:val="005161BC"/>
    <w:rsid w:val="00516BA8"/>
    <w:rsid w:val="00516EB4"/>
    <w:rsid w:val="00517172"/>
    <w:rsid w:val="0051750E"/>
    <w:rsid w:val="00517967"/>
    <w:rsid w:val="00517BAB"/>
    <w:rsid w:val="005201FE"/>
    <w:rsid w:val="005202A4"/>
    <w:rsid w:val="00520566"/>
    <w:rsid w:val="005205F7"/>
    <w:rsid w:val="00520682"/>
    <w:rsid w:val="005206D9"/>
    <w:rsid w:val="00520AA0"/>
    <w:rsid w:val="0052101E"/>
    <w:rsid w:val="0052145B"/>
    <w:rsid w:val="005216D7"/>
    <w:rsid w:val="00521982"/>
    <w:rsid w:val="00521B7F"/>
    <w:rsid w:val="00521BA4"/>
    <w:rsid w:val="0052238E"/>
    <w:rsid w:val="005223C1"/>
    <w:rsid w:val="005225E0"/>
    <w:rsid w:val="0052266D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413"/>
    <w:rsid w:val="00524552"/>
    <w:rsid w:val="00524976"/>
    <w:rsid w:val="00524BEE"/>
    <w:rsid w:val="00524C8F"/>
    <w:rsid w:val="005250B4"/>
    <w:rsid w:val="005251DE"/>
    <w:rsid w:val="00525335"/>
    <w:rsid w:val="00525528"/>
    <w:rsid w:val="00525AC5"/>
    <w:rsid w:val="00525AE3"/>
    <w:rsid w:val="00525BBA"/>
    <w:rsid w:val="00525BE0"/>
    <w:rsid w:val="00525FEA"/>
    <w:rsid w:val="0052625C"/>
    <w:rsid w:val="005262A2"/>
    <w:rsid w:val="00526479"/>
    <w:rsid w:val="00526556"/>
    <w:rsid w:val="0052660C"/>
    <w:rsid w:val="00526864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858"/>
    <w:rsid w:val="00527963"/>
    <w:rsid w:val="005279AC"/>
    <w:rsid w:val="00527D8D"/>
    <w:rsid w:val="005301FE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812"/>
    <w:rsid w:val="00531E3C"/>
    <w:rsid w:val="00531ED7"/>
    <w:rsid w:val="00531F17"/>
    <w:rsid w:val="0053249E"/>
    <w:rsid w:val="00532666"/>
    <w:rsid w:val="0053278D"/>
    <w:rsid w:val="005329E9"/>
    <w:rsid w:val="00532BBB"/>
    <w:rsid w:val="00532D6A"/>
    <w:rsid w:val="00532E28"/>
    <w:rsid w:val="0053323A"/>
    <w:rsid w:val="0053347C"/>
    <w:rsid w:val="005334DA"/>
    <w:rsid w:val="005335EC"/>
    <w:rsid w:val="00533749"/>
    <w:rsid w:val="00533763"/>
    <w:rsid w:val="005337A4"/>
    <w:rsid w:val="0053389D"/>
    <w:rsid w:val="00533DD1"/>
    <w:rsid w:val="0053418D"/>
    <w:rsid w:val="005341ED"/>
    <w:rsid w:val="00534271"/>
    <w:rsid w:val="0053432C"/>
    <w:rsid w:val="005345A6"/>
    <w:rsid w:val="00534718"/>
    <w:rsid w:val="0053496C"/>
    <w:rsid w:val="00534A47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CC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1B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0F94"/>
    <w:rsid w:val="0054110C"/>
    <w:rsid w:val="00541277"/>
    <w:rsid w:val="0054144F"/>
    <w:rsid w:val="0054150E"/>
    <w:rsid w:val="0054151B"/>
    <w:rsid w:val="0054199E"/>
    <w:rsid w:val="00541FC2"/>
    <w:rsid w:val="00541FE7"/>
    <w:rsid w:val="005421AD"/>
    <w:rsid w:val="0054222D"/>
    <w:rsid w:val="00542266"/>
    <w:rsid w:val="005423BF"/>
    <w:rsid w:val="005424AE"/>
    <w:rsid w:val="005425A2"/>
    <w:rsid w:val="0054263C"/>
    <w:rsid w:val="0054268C"/>
    <w:rsid w:val="00542ADF"/>
    <w:rsid w:val="00542B04"/>
    <w:rsid w:val="00542E70"/>
    <w:rsid w:val="00542F1A"/>
    <w:rsid w:val="00542FE8"/>
    <w:rsid w:val="00543047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4689"/>
    <w:rsid w:val="00545235"/>
    <w:rsid w:val="005452D5"/>
    <w:rsid w:val="0054532A"/>
    <w:rsid w:val="0054545C"/>
    <w:rsid w:val="00545566"/>
    <w:rsid w:val="005457B3"/>
    <w:rsid w:val="00545999"/>
    <w:rsid w:val="00545C28"/>
    <w:rsid w:val="00545DF3"/>
    <w:rsid w:val="00545EF9"/>
    <w:rsid w:val="0054644A"/>
    <w:rsid w:val="0054665D"/>
    <w:rsid w:val="005468F9"/>
    <w:rsid w:val="00546BB4"/>
    <w:rsid w:val="00546EBF"/>
    <w:rsid w:val="005474C7"/>
    <w:rsid w:val="00547592"/>
    <w:rsid w:val="0054776B"/>
    <w:rsid w:val="0054785A"/>
    <w:rsid w:val="00547A92"/>
    <w:rsid w:val="00547BDD"/>
    <w:rsid w:val="00547C58"/>
    <w:rsid w:val="00547D78"/>
    <w:rsid w:val="00547E15"/>
    <w:rsid w:val="00547EEF"/>
    <w:rsid w:val="00547F27"/>
    <w:rsid w:val="005500CD"/>
    <w:rsid w:val="0055027A"/>
    <w:rsid w:val="0055054B"/>
    <w:rsid w:val="00550590"/>
    <w:rsid w:val="00550816"/>
    <w:rsid w:val="0055084E"/>
    <w:rsid w:val="00550C67"/>
    <w:rsid w:val="005510E5"/>
    <w:rsid w:val="00551307"/>
    <w:rsid w:val="0055190D"/>
    <w:rsid w:val="00551B4B"/>
    <w:rsid w:val="00551B81"/>
    <w:rsid w:val="00551C85"/>
    <w:rsid w:val="00551E4D"/>
    <w:rsid w:val="00551E73"/>
    <w:rsid w:val="0055221F"/>
    <w:rsid w:val="00552349"/>
    <w:rsid w:val="00552377"/>
    <w:rsid w:val="00552D56"/>
    <w:rsid w:val="00552F24"/>
    <w:rsid w:val="005533D9"/>
    <w:rsid w:val="005534B3"/>
    <w:rsid w:val="00553690"/>
    <w:rsid w:val="00553749"/>
    <w:rsid w:val="00553833"/>
    <w:rsid w:val="00553BEC"/>
    <w:rsid w:val="00553BEF"/>
    <w:rsid w:val="00553C20"/>
    <w:rsid w:val="00553CF0"/>
    <w:rsid w:val="005546D2"/>
    <w:rsid w:val="0055493A"/>
    <w:rsid w:val="00554A09"/>
    <w:rsid w:val="00554BF9"/>
    <w:rsid w:val="00554D3B"/>
    <w:rsid w:val="00554DE0"/>
    <w:rsid w:val="005550F0"/>
    <w:rsid w:val="0055518A"/>
    <w:rsid w:val="005551F4"/>
    <w:rsid w:val="005555C2"/>
    <w:rsid w:val="005556B0"/>
    <w:rsid w:val="00555E84"/>
    <w:rsid w:val="0055617D"/>
    <w:rsid w:val="00556198"/>
    <w:rsid w:val="00556312"/>
    <w:rsid w:val="0055647D"/>
    <w:rsid w:val="005565BD"/>
    <w:rsid w:val="0055688C"/>
    <w:rsid w:val="00556AA7"/>
    <w:rsid w:val="00556D97"/>
    <w:rsid w:val="00556F06"/>
    <w:rsid w:val="0055753C"/>
    <w:rsid w:val="005578CC"/>
    <w:rsid w:val="00557C1A"/>
    <w:rsid w:val="00560104"/>
    <w:rsid w:val="00560234"/>
    <w:rsid w:val="00560357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AFB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48"/>
    <w:rsid w:val="00563071"/>
    <w:rsid w:val="005633E9"/>
    <w:rsid w:val="00563A14"/>
    <w:rsid w:val="00563C20"/>
    <w:rsid w:val="005644BC"/>
    <w:rsid w:val="00564573"/>
    <w:rsid w:val="00564691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6F8"/>
    <w:rsid w:val="00566873"/>
    <w:rsid w:val="00566899"/>
    <w:rsid w:val="005668E8"/>
    <w:rsid w:val="00566EDA"/>
    <w:rsid w:val="00567006"/>
    <w:rsid w:val="00567110"/>
    <w:rsid w:val="00567319"/>
    <w:rsid w:val="00567840"/>
    <w:rsid w:val="005703A3"/>
    <w:rsid w:val="00570539"/>
    <w:rsid w:val="0057055A"/>
    <w:rsid w:val="00570636"/>
    <w:rsid w:val="00570AAD"/>
    <w:rsid w:val="00570AB2"/>
    <w:rsid w:val="00570C03"/>
    <w:rsid w:val="00570C71"/>
    <w:rsid w:val="00570EDC"/>
    <w:rsid w:val="00571559"/>
    <w:rsid w:val="005717B0"/>
    <w:rsid w:val="005718AE"/>
    <w:rsid w:val="0057192C"/>
    <w:rsid w:val="00571B50"/>
    <w:rsid w:val="00571C11"/>
    <w:rsid w:val="00571D72"/>
    <w:rsid w:val="00571F06"/>
    <w:rsid w:val="00571FD3"/>
    <w:rsid w:val="0057208B"/>
    <w:rsid w:val="00572143"/>
    <w:rsid w:val="0057239E"/>
    <w:rsid w:val="0057269F"/>
    <w:rsid w:val="00572C1E"/>
    <w:rsid w:val="0057315C"/>
    <w:rsid w:val="005731AF"/>
    <w:rsid w:val="00573241"/>
    <w:rsid w:val="0057326F"/>
    <w:rsid w:val="005732A8"/>
    <w:rsid w:val="00573356"/>
    <w:rsid w:val="005735B3"/>
    <w:rsid w:val="00573610"/>
    <w:rsid w:val="00573661"/>
    <w:rsid w:val="0057397B"/>
    <w:rsid w:val="005739D5"/>
    <w:rsid w:val="005739D7"/>
    <w:rsid w:val="00573C80"/>
    <w:rsid w:val="00573CA1"/>
    <w:rsid w:val="005740D3"/>
    <w:rsid w:val="00574352"/>
    <w:rsid w:val="0057479D"/>
    <w:rsid w:val="0057489F"/>
    <w:rsid w:val="0057499D"/>
    <w:rsid w:val="00574A0A"/>
    <w:rsid w:val="00574AD0"/>
    <w:rsid w:val="00574BCF"/>
    <w:rsid w:val="00574D5B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34F"/>
    <w:rsid w:val="00577498"/>
    <w:rsid w:val="005774B0"/>
    <w:rsid w:val="005775D8"/>
    <w:rsid w:val="0057761D"/>
    <w:rsid w:val="00577678"/>
    <w:rsid w:val="00577B3A"/>
    <w:rsid w:val="00577B47"/>
    <w:rsid w:val="00577BAD"/>
    <w:rsid w:val="00577BE4"/>
    <w:rsid w:val="00577CED"/>
    <w:rsid w:val="00577F0E"/>
    <w:rsid w:val="00580254"/>
    <w:rsid w:val="0058040E"/>
    <w:rsid w:val="005804C1"/>
    <w:rsid w:val="0058054D"/>
    <w:rsid w:val="005808C7"/>
    <w:rsid w:val="00580B8D"/>
    <w:rsid w:val="00580BE1"/>
    <w:rsid w:val="0058105F"/>
    <w:rsid w:val="005811EA"/>
    <w:rsid w:val="00581212"/>
    <w:rsid w:val="0058123A"/>
    <w:rsid w:val="00581517"/>
    <w:rsid w:val="0058157C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282A"/>
    <w:rsid w:val="0058387E"/>
    <w:rsid w:val="00583886"/>
    <w:rsid w:val="0058390C"/>
    <w:rsid w:val="00583A2F"/>
    <w:rsid w:val="00583C67"/>
    <w:rsid w:val="00583D19"/>
    <w:rsid w:val="00583F1E"/>
    <w:rsid w:val="00584634"/>
    <w:rsid w:val="005847A7"/>
    <w:rsid w:val="005847E8"/>
    <w:rsid w:val="00584B21"/>
    <w:rsid w:val="00584CFD"/>
    <w:rsid w:val="00584D85"/>
    <w:rsid w:val="00584DB5"/>
    <w:rsid w:val="005854B3"/>
    <w:rsid w:val="00585565"/>
    <w:rsid w:val="00585642"/>
    <w:rsid w:val="00585871"/>
    <w:rsid w:val="00585B0F"/>
    <w:rsid w:val="00585F6B"/>
    <w:rsid w:val="00585FE8"/>
    <w:rsid w:val="005866DA"/>
    <w:rsid w:val="005866FE"/>
    <w:rsid w:val="00586787"/>
    <w:rsid w:val="005867A4"/>
    <w:rsid w:val="00586835"/>
    <w:rsid w:val="00586838"/>
    <w:rsid w:val="00586A24"/>
    <w:rsid w:val="00586A25"/>
    <w:rsid w:val="00586A38"/>
    <w:rsid w:val="00586A95"/>
    <w:rsid w:val="00586AF2"/>
    <w:rsid w:val="00586DD9"/>
    <w:rsid w:val="00586DE1"/>
    <w:rsid w:val="00586FCD"/>
    <w:rsid w:val="00586FF3"/>
    <w:rsid w:val="0058723F"/>
    <w:rsid w:val="005872B1"/>
    <w:rsid w:val="00587632"/>
    <w:rsid w:val="00587635"/>
    <w:rsid w:val="005877E8"/>
    <w:rsid w:val="00587A36"/>
    <w:rsid w:val="00587BB9"/>
    <w:rsid w:val="00587BFD"/>
    <w:rsid w:val="00587C3A"/>
    <w:rsid w:val="00587CB7"/>
    <w:rsid w:val="00587D6D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975"/>
    <w:rsid w:val="00591D38"/>
    <w:rsid w:val="00591DD1"/>
    <w:rsid w:val="00592204"/>
    <w:rsid w:val="005927A1"/>
    <w:rsid w:val="0059284E"/>
    <w:rsid w:val="0059288A"/>
    <w:rsid w:val="005929E3"/>
    <w:rsid w:val="00592B37"/>
    <w:rsid w:val="00592D79"/>
    <w:rsid w:val="00592EC0"/>
    <w:rsid w:val="00592F0D"/>
    <w:rsid w:val="00592FA9"/>
    <w:rsid w:val="005930A8"/>
    <w:rsid w:val="00593278"/>
    <w:rsid w:val="005933CF"/>
    <w:rsid w:val="00593A34"/>
    <w:rsid w:val="00593E45"/>
    <w:rsid w:val="0059402C"/>
    <w:rsid w:val="005940C2"/>
    <w:rsid w:val="00594124"/>
    <w:rsid w:val="005943D2"/>
    <w:rsid w:val="005943E2"/>
    <w:rsid w:val="0059496B"/>
    <w:rsid w:val="00594A15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27D"/>
    <w:rsid w:val="00596475"/>
    <w:rsid w:val="00596B6B"/>
    <w:rsid w:val="00596BE8"/>
    <w:rsid w:val="00596DBD"/>
    <w:rsid w:val="00596EF4"/>
    <w:rsid w:val="00596F3A"/>
    <w:rsid w:val="00596FA3"/>
    <w:rsid w:val="005971F4"/>
    <w:rsid w:val="005974B8"/>
    <w:rsid w:val="00597760"/>
    <w:rsid w:val="005977A6"/>
    <w:rsid w:val="0059782C"/>
    <w:rsid w:val="00597830"/>
    <w:rsid w:val="005978D9"/>
    <w:rsid w:val="00597CC7"/>
    <w:rsid w:val="005A01AB"/>
    <w:rsid w:val="005A02FE"/>
    <w:rsid w:val="005A04B4"/>
    <w:rsid w:val="005A059F"/>
    <w:rsid w:val="005A0B14"/>
    <w:rsid w:val="005A0F12"/>
    <w:rsid w:val="005A1070"/>
    <w:rsid w:val="005A1104"/>
    <w:rsid w:val="005A14E4"/>
    <w:rsid w:val="005A1624"/>
    <w:rsid w:val="005A1712"/>
    <w:rsid w:val="005A180A"/>
    <w:rsid w:val="005A1867"/>
    <w:rsid w:val="005A18F0"/>
    <w:rsid w:val="005A1AD6"/>
    <w:rsid w:val="005A1B5D"/>
    <w:rsid w:val="005A1B90"/>
    <w:rsid w:val="005A212C"/>
    <w:rsid w:val="005A21E5"/>
    <w:rsid w:val="005A2401"/>
    <w:rsid w:val="005A2484"/>
    <w:rsid w:val="005A24AD"/>
    <w:rsid w:val="005A24ED"/>
    <w:rsid w:val="005A26D1"/>
    <w:rsid w:val="005A275F"/>
    <w:rsid w:val="005A2770"/>
    <w:rsid w:val="005A28CA"/>
    <w:rsid w:val="005A28DE"/>
    <w:rsid w:val="005A295D"/>
    <w:rsid w:val="005A2EDB"/>
    <w:rsid w:val="005A2F19"/>
    <w:rsid w:val="005A2F7F"/>
    <w:rsid w:val="005A2FF8"/>
    <w:rsid w:val="005A30C6"/>
    <w:rsid w:val="005A31C8"/>
    <w:rsid w:val="005A3581"/>
    <w:rsid w:val="005A3B14"/>
    <w:rsid w:val="005A3C5B"/>
    <w:rsid w:val="005A3E6D"/>
    <w:rsid w:val="005A41A1"/>
    <w:rsid w:val="005A47D0"/>
    <w:rsid w:val="005A4B60"/>
    <w:rsid w:val="005A4C71"/>
    <w:rsid w:val="005A4D11"/>
    <w:rsid w:val="005A4E50"/>
    <w:rsid w:val="005A4F1E"/>
    <w:rsid w:val="005A5006"/>
    <w:rsid w:val="005A5046"/>
    <w:rsid w:val="005A527C"/>
    <w:rsid w:val="005A5319"/>
    <w:rsid w:val="005A533E"/>
    <w:rsid w:val="005A54CB"/>
    <w:rsid w:val="005A55E2"/>
    <w:rsid w:val="005A56D6"/>
    <w:rsid w:val="005A5722"/>
    <w:rsid w:val="005A5AE1"/>
    <w:rsid w:val="005A5F0E"/>
    <w:rsid w:val="005A5F7A"/>
    <w:rsid w:val="005A6353"/>
    <w:rsid w:val="005A6609"/>
    <w:rsid w:val="005A6665"/>
    <w:rsid w:val="005A6749"/>
    <w:rsid w:val="005A688F"/>
    <w:rsid w:val="005A6BE1"/>
    <w:rsid w:val="005A6BF6"/>
    <w:rsid w:val="005A6E25"/>
    <w:rsid w:val="005A6E5F"/>
    <w:rsid w:val="005A704E"/>
    <w:rsid w:val="005A736E"/>
    <w:rsid w:val="005A7425"/>
    <w:rsid w:val="005A74D3"/>
    <w:rsid w:val="005A7563"/>
    <w:rsid w:val="005A75E3"/>
    <w:rsid w:val="005A77CD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517"/>
    <w:rsid w:val="005B35FB"/>
    <w:rsid w:val="005B3A15"/>
    <w:rsid w:val="005B3AD7"/>
    <w:rsid w:val="005B3B75"/>
    <w:rsid w:val="005B3BBE"/>
    <w:rsid w:val="005B3BC4"/>
    <w:rsid w:val="005B3BC5"/>
    <w:rsid w:val="005B416D"/>
    <w:rsid w:val="005B4174"/>
    <w:rsid w:val="005B431A"/>
    <w:rsid w:val="005B46DA"/>
    <w:rsid w:val="005B46FE"/>
    <w:rsid w:val="005B4930"/>
    <w:rsid w:val="005B4EAC"/>
    <w:rsid w:val="005B4F0D"/>
    <w:rsid w:val="005B4F3C"/>
    <w:rsid w:val="005B5460"/>
    <w:rsid w:val="005B55A1"/>
    <w:rsid w:val="005B55B4"/>
    <w:rsid w:val="005B56E4"/>
    <w:rsid w:val="005B5E0D"/>
    <w:rsid w:val="005B5F5E"/>
    <w:rsid w:val="005B6062"/>
    <w:rsid w:val="005B62E0"/>
    <w:rsid w:val="005B66CA"/>
    <w:rsid w:val="005B681A"/>
    <w:rsid w:val="005B68D4"/>
    <w:rsid w:val="005B6926"/>
    <w:rsid w:val="005B6B49"/>
    <w:rsid w:val="005B6D4F"/>
    <w:rsid w:val="005B6E17"/>
    <w:rsid w:val="005B6EA2"/>
    <w:rsid w:val="005B7099"/>
    <w:rsid w:val="005B712F"/>
    <w:rsid w:val="005B7630"/>
    <w:rsid w:val="005B781D"/>
    <w:rsid w:val="005B7C74"/>
    <w:rsid w:val="005B7CF7"/>
    <w:rsid w:val="005B7E65"/>
    <w:rsid w:val="005B7E6F"/>
    <w:rsid w:val="005C0152"/>
    <w:rsid w:val="005C0162"/>
    <w:rsid w:val="005C01AC"/>
    <w:rsid w:val="005C01C0"/>
    <w:rsid w:val="005C03DF"/>
    <w:rsid w:val="005C0530"/>
    <w:rsid w:val="005C05C3"/>
    <w:rsid w:val="005C0685"/>
    <w:rsid w:val="005C0874"/>
    <w:rsid w:val="005C0E50"/>
    <w:rsid w:val="005C0E70"/>
    <w:rsid w:val="005C0E86"/>
    <w:rsid w:val="005C0F44"/>
    <w:rsid w:val="005C10D0"/>
    <w:rsid w:val="005C15B2"/>
    <w:rsid w:val="005C1661"/>
    <w:rsid w:val="005C180B"/>
    <w:rsid w:val="005C1A5A"/>
    <w:rsid w:val="005C1FB4"/>
    <w:rsid w:val="005C2132"/>
    <w:rsid w:val="005C2972"/>
    <w:rsid w:val="005C2C19"/>
    <w:rsid w:val="005C2C27"/>
    <w:rsid w:val="005C2C8C"/>
    <w:rsid w:val="005C2CF7"/>
    <w:rsid w:val="005C2F52"/>
    <w:rsid w:val="005C30E8"/>
    <w:rsid w:val="005C3162"/>
    <w:rsid w:val="005C3A28"/>
    <w:rsid w:val="005C3A4F"/>
    <w:rsid w:val="005C3ABF"/>
    <w:rsid w:val="005C3D9A"/>
    <w:rsid w:val="005C3E4A"/>
    <w:rsid w:val="005C40AC"/>
    <w:rsid w:val="005C41CC"/>
    <w:rsid w:val="005C427E"/>
    <w:rsid w:val="005C435F"/>
    <w:rsid w:val="005C4BA2"/>
    <w:rsid w:val="005C51F8"/>
    <w:rsid w:val="005C549D"/>
    <w:rsid w:val="005C58D2"/>
    <w:rsid w:val="005C5EE5"/>
    <w:rsid w:val="005C5F15"/>
    <w:rsid w:val="005C5F66"/>
    <w:rsid w:val="005C5FDA"/>
    <w:rsid w:val="005C60DC"/>
    <w:rsid w:val="005C6432"/>
    <w:rsid w:val="005C64CE"/>
    <w:rsid w:val="005C65D6"/>
    <w:rsid w:val="005C6630"/>
    <w:rsid w:val="005C669E"/>
    <w:rsid w:val="005C678A"/>
    <w:rsid w:val="005C69AC"/>
    <w:rsid w:val="005C6A9E"/>
    <w:rsid w:val="005C6C83"/>
    <w:rsid w:val="005C6E9B"/>
    <w:rsid w:val="005C6FA4"/>
    <w:rsid w:val="005C7006"/>
    <w:rsid w:val="005C701D"/>
    <w:rsid w:val="005C714E"/>
    <w:rsid w:val="005C7B72"/>
    <w:rsid w:val="005C7D71"/>
    <w:rsid w:val="005C7DA9"/>
    <w:rsid w:val="005C7F43"/>
    <w:rsid w:val="005C7FF3"/>
    <w:rsid w:val="005D029A"/>
    <w:rsid w:val="005D02C8"/>
    <w:rsid w:val="005D0338"/>
    <w:rsid w:val="005D046A"/>
    <w:rsid w:val="005D04C5"/>
    <w:rsid w:val="005D081B"/>
    <w:rsid w:val="005D0C6F"/>
    <w:rsid w:val="005D0C77"/>
    <w:rsid w:val="005D0D60"/>
    <w:rsid w:val="005D0F51"/>
    <w:rsid w:val="005D0F73"/>
    <w:rsid w:val="005D115D"/>
    <w:rsid w:val="005D1205"/>
    <w:rsid w:val="005D1575"/>
    <w:rsid w:val="005D18B8"/>
    <w:rsid w:val="005D1966"/>
    <w:rsid w:val="005D1AD3"/>
    <w:rsid w:val="005D1BBF"/>
    <w:rsid w:val="005D1D4D"/>
    <w:rsid w:val="005D1D96"/>
    <w:rsid w:val="005D1ED4"/>
    <w:rsid w:val="005D2369"/>
    <w:rsid w:val="005D266A"/>
    <w:rsid w:val="005D2855"/>
    <w:rsid w:val="005D2C7A"/>
    <w:rsid w:val="005D2ECF"/>
    <w:rsid w:val="005D30CF"/>
    <w:rsid w:val="005D310F"/>
    <w:rsid w:val="005D3350"/>
    <w:rsid w:val="005D3508"/>
    <w:rsid w:val="005D38C9"/>
    <w:rsid w:val="005D3C29"/>
    <w:rsid w:val="005D3F58"/>
    <w:rsid w:val="005D3F82"/>
    <w:rsid w:val="005D3FD3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855"/>
    <w:rsid w:val="005D5917"/>
    <w:rsid w:val="005D59F5"/>
    <w:rsid w:val="005D5C64"/>
    <w:rsid w:val="005D5E25"/>
    <w:rsid w:val="005D5E5F"/>
    <w:rsid w:val="005D5E74"/>
    <w:rsid w:val="005D5F2D"/>
    <w:rsid w:val="005D67C9"/>
    <w:rsid w:val="005D6A35"/>
    <w:rsid w:val="005D6A8A"/>
    <w:rsid w:val="005D6B55"/>
    <w:rsid w:val="005D707A"/>
    <w:rsid w:val="005D7246"/>
    <w:rsid w:val="005D7262"/>
    <w:rsid w:val="005D7575"/>
    <w:rsid w:val="005D7727"/>
    <w:rsid w:val="005D7DA6"/>
    <w:rsid w:val="005E0A55"/>
    <w:rsid w:val="005E0AFB"/>
    <w:rsid w:val="005E0C5B"/>
    <w:rsid w:val="005E0DA9"/>
    <w:rsid w:val="005E107F"/>
    <w:rsid w:val="005E1132"/>
    <w:rsid w:val="005E1232"/>
    <w:rsid w:val="005E1339"/>
    <w:rsid w:val="005E1AD4"/>
    <w:rsid w:val="005E1CB9"/>
    <w:rsid w:val="005E1D68"/>
    <w:rsid w:val="005E216C"/>
    <w:rsid w:val="005E2332"/>
    <w:rsid w:val="005E259D"/>
    <w:rsid w:val="005E2654"/>
    <w:rsid w:val="005E288D"/>
    <w:rsid w:val="005E29BC"/>
    <w:rsid w:val="005E2CA8"/>
    <w:rsid w:val="005E2D0F"/>
    <w:rsid w:val="005E2DE4"/>
    <w:rsid w:val="005E3088"/>
    <w:rsid w:val="005E3489"/>
    <w:rsid w:val="005E359C"/>
    <w:rsid w:val="005E35D2"/>
    <w:rsid w:val="005E3899"/>
    <w:rsid w:val="005E39B2"/>
    <w:rsid w:val="005E3A69"/>
    <w:rsid w:val="005E3B8A"/>
    <w:rsid w:val="005E3C0E"/>
    <w:rsid w:val="005E3D1D"/>
    <w:rsid w:val="005E3DAC"/>
    <w:rsid w:val="005E3E5A"/>
    <w:rsid w:val="005E40F0"/>
    <w:rsid w:val="005E4590"/>
    <w:rsid w:val="005E4873"/>
    <w:rsid w:val="005E49F3"/>
    <w:rsid w:val="005E4A35"/>
    <w:rsid w:val="005E4A39"/>
    <w:rsid w:val="005E4C0E"/>
    <w:rsid w:val="005E4D92"/>
    <w:rsid w:val="005E4DAC"/>
    <w:rsid w:val="005E53EC"/>
    <w:rsid w:val="005E5D04"/>
    <w:rsid w:val="005E5D2E"/>
    <w:rsid w:val="005E5ED8"/>
    <w:rsid w:val="005E5F99"/>
    <w:rsid w:val="005E6038"/>
    <w:rsid w:val="005E6669"/>
    <w:rsid w:val="005E68FF"/>
    <w:rsid w:val="005E69EA"/>
    <w:rsid w:val="005E6A30"/>
    <w:rsid w:val="005E6BA6"/>
    <w:rsid w:val="005E6E8B"/>
    <w:rsid w:val="005E704D"/>
    <w:rsid w:val="005E731A"/>
    <w:rsid w:val="005E74A9"/>
    <w:rsid w:val="005E7812"/>
    <w:rsid w:val="005E7A95"/>
    <w:rsid w:val="005E7BC4"/>
    <w:rsid w:val="005E7DEF"/>
    <w:rsid w:val="005E7E7A"/>
    <w:rsid w:val="005F00BB"/>
    <w:rsid w:val="005F00EF"/>
    <w:rsid w:val="005F03F8"/>
    <w:rsid w:val="005F0675"/>
    <w:rsid w:val="005F07A9"/>
    <w:rsid w:val="005F07C8"/>
    <w:rsid w:val="005F0816"/>
    <w:rsid w:val="005F085C"/>
    <w:rsid w:val="005F09B9"/>
    <w:rsid w:val="005F09EB"/>
    <w:rsid w:val="005F11C6"/>
    <w:rsid w:val="005F142D"/>
    <w:rsid w:val="005F14DF"/>
    <w:rsid w:val="005F1728"/>
    <w:rsid w:val="005F1F06"/>
    <w:rsid w:val="005F2462"/>
    <w:rsid w:val="005F2B0C"/>
    <w:rsid w:val="005F2C91"/>
    <w:rsid w:val="005F2D54"/>
    <w:rsid w:val="005F2E13"/>
    <w:rsid w:val="005F2EF5"/>
    <w:rsid w:val="005F2F6F"/>
    <w:rsid w:val="005F3024"/>
    <w:rsid w:val="005F3170"/>
    <w:rsid w:val="005F32B3"/>
    <w:rsid w:val="005F3482"/>
    <w:rsid w:val="005F3566"/>
    <w:rsid w:val="005F3804"/>
    <w:rsid w:val="005F3A88"/>
    <w:rsid w:val="005F3B7F"/>
    <w:rsid w:val="005F4087"/>
    <w:rsid w:val="005F4380"/>
    <w:rsid w:val="005F43DA"/>
    <w:rsid w:val="005F4850"/>
    <w:rsid w:val="005F4FA0"/>
    <w:rsid w:val="005F511D"/>
    <w:rsid w:val="005F5224"/>
    <w:rsid w:val="005F52DB"/>
    <w:rsid w:val="005F543B"/>
    <w:rsid w:val="005F5540"/>
    <w:rsid w:val="005F56FA"/>
    <w:rsid w:val="005F5A17"/>
    <w:rsid w:val="005F6237"/>
    <w:rsid w:val="005F6526"/>
    <w:rsid w:val="005F65A9"/>
    <w:rsid w:val="005F6936"/>
    <w:rsid w:val="005F69CC"/>
    <w:rsid w:val="005F6A27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E50"/>
    <w:rsid w:val="005F7F0F"/>
    <w:rsid w:val="005F7F3A"/>
    <w:rsid w:val="006005F2"/>
    <w:rsid w:val="00600670"/>
    <w:rsid w:val="006007D1"/>
    <w:rsid w:val="006011D3"/>
    <w:rsid w:val="006012C8"/>
    <w:rsid w:val="0060171A"/>
    <w:rsid w:val="006019D9"/>
    <w:rsid w:val="00601D10"/>
    <w:rsid w:val="00601E10"/>
    <w:rsid w:val="00601F0A"/>
    <w:rsid w:val="00601F13"/>
    <w:rsid w:val="00601F7E"/>
    <w:rsid w:val="006024DE"/>
    <w:rsid w:val="00602570"/>
    <w:rsid w:val="00602A13"/>
    <w:rsid w:val="00602B07"/>
    <w:rsid w:val="00602D58"/>
    <w:rsid w:val="00602E78"/>
    <w:rsid w:val="00602F13"/>
    <w:rsid w:val="00603321"/>
    <w:rsid w:val="00603617"/>
    <w:rsid w:val="00603756"/>
    <w:rsid w:val="006037B2"/>
    <w:rsid w:val="00603883"/>
    <w:rsid w:val="00603ADF"/>
    <w:rsid w:val="00603C98"/>
    <w:rsid w:val="00603CDB"/>
    <w:rsid w:val="00603E7A"/>
    <w:rsid w:val="00603EDF"/>
    <w:rsid w:val="0060407D"/>
    <w:rsid w:val="00604238"/>
    <w:rsid w:val="00604242"/>
    <w:rsid w:val="006048A6"/>
    <w:rsid w:val="00604B1F"/>
    <w:rsid w:val="00604DA0"/>
    <w:rsid w:val="00605014"/>
    <w:rsid w:val="00605087"/>
    <w:rsid w:val="00605139"/>
    <w:rsid w:val="006051D6"/>
    <w:rsid w:val="0060546A"/>
    <w:rsid w:val="00605582"/>
    <w:rsid w:val="006059E3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6DEA"/>
    <w:rsid w:val="00607911"/>
    <w:rsid w:val="00607B38"/>
    <w:rsid w:val="00607C2E"/>
    <w:rsid w:val="00607DFE"/>
    <w:rsid w:val="00607E73"/>
    <w:rsid w:val="00607F3E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274"/>
    <w:rsid w:val="00611388"/>
    <w:rsid w:val="006116E5"/>
    <w:rsid w:val="00611708"/>
    <w:rsid w:val="00611A1A"/>
    <w:rsid w:val="00611A93"/>
    <w:rsid w:val="00611B18"/>
    <w:rsid w:val="00611B74"/>
    <w:rsid w:val="00611D04"/>
    <w:rsid w:val="00611E93"/>
    <w:rsid w:val="00611F86"/>
    <w:rsid w:val="00611FE4"/>
    <w:rsid w:val="00611FF9"/>
    <w:rsid w:val="0061220A"/>
    <w:rsid w:val="0061241F"/>
    <w:rsid w:val="0061264C"/>
    <w:rsid w:val="00612672"/>
    <w:rsid w:val="00612B23"/>
    <w:rsid w:val="00612C95"/>
    <w:rsid w:val="00612DA1"/>
    <w:rsid w:val="00612E09"/>
    <w:rsid w:val="00613526"/>
    <w:rsid w:val="006135F3"/>
    <w:rsid w:val="00613788"/>
    <w:rsid w:val="006138C4"/>
    <w:rsid w:val="00613B97"/>
    <w:rsid w:val="00613CA0"/>
    <w:rsid w:val="00613CA7"/>
    <w:rsid w:val="0061442C"/>
    <w:rsid w:val="00614498"/>
    <w:rsid w:val="00614BF9"/>
    <w:rsid w:val="00614D79"/>
    <w:rsid w:val="006150F0"/>
    <w:rsid w:val="006153FF"/>
    <w:rsid w:val="006156B8"/>
    <w:rsid w:val="00615977"/>
    <w:rsid w:val="00615B0F"/>
    <w:rsid w:val="00615D49"/>
    <w:rsid w:val="00615E91"/>
    <w:rsid w:val="00615EAB"/>
    <w:rsid w:val="0061629D"/>
    <w:rsid w:val="006167C5"/>
    <w:rsid w:val="00616946"/>
    <w:rsid w:val="00616961"/>
    <w:rsid w:val="00616C54"/>
    <w:rsid w:val="00616CF6"/>
    <w:rsid w:val="00616F5D"/>
    <w:rsid w:val="0061700D"/>
    <w:rsid w:val="006172A8"/>
    <w:rsid w:val="00617563"/>
    <w:rsid w:val="006175AF"/>
    <w:rsid w:val="006175EF"/>
    <w:rsid w:val="00617640"/>
    <w:rsid w:val="0061764F"/>
    <w:rsid w:val="006176EC"/>
    <w:rsid w:val="00617911"/>
    <w:rsid w:val="0061798A"/>
    <w:rsid w:val="006179A9"/>
    <w:rsid w:val="00617C5C"/>
    <w:rsid w:val="00617D21"/>
    <w:rsid w:val="00617F29"/>
    <w:rsid w:val="00620248"/>
    <w:rsid w:val="00620319"/>
    <w:rsid w:val="006204ED"/>
    <w:rsid w:val="00620597"/>
    <w:rsid w:val="00620812"/>
    <w:rsid w:val="006208BE"/>
    <w:rsid w:val="00620E3D"/>
    <w:rsid w:val="00620EEA"/>
    <w:rsid w:val="00620F74"/>
    <w:rsid w:val="00621326"/>
    <w:rsid w:val="0062148A"/>
    <w:rsid w:val="006217E9"/>
    <w:rsid w:val="00621B2B"/>
    <w:rsid w:val="00621E0C"/>
    <w:rsid w:val="0062212A"/>
    <w:rsid w:val="00622350"/>
    <w:rsid w:val="00622355"/>
    <w:rsid w:val="006223B6"/>
    <w:rsid w:val="006225D4"/>
    <w:rsid w:val="00622657"/>
    <w:rsid w:val="006226DB"/>
    <w:rsid w:val="0062276E"/>
    <w:rsid w:val="006229B8"/>
    <w:rsid w:val="00622AE5"/>
    <w:rsid w:val="00622AF0"/>
    <w:rsid w:val="00622B3A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3D1F"/>
    <w:rsid w:val="006240E8"/>
    <w:rsid w:val="00624675"/>
    <w:rsid w:val="006247E4"/>
    <w:rsid w:val="006249A6"/>
    <w:rsid w:val="00624D3B"/>
    <w:rsid w:val="00624DD5"/>
    <w:rsid w:val="00624E7C"/>
    <w:rsid w:val="00624F53"/>
    <w:rsid w:val="00624F6A"/>
    <w:rsid w:val="006252E3"/>
    <w:rsid w:val="0062589B"/>
    <w:rsid w:val="006258F1"/>
    <w:rsid w:val="00625C25"/>
    <w:rsid w:val="00625D3B"/>
    <w:rsid w:val="0062609E"/>
    <w:rsid w:val="0062652D"/>
    <w:rsid w:val="006266BE"/>
    <w:rsid w:val="00626721"/>
    <w:rsid w:val="00626730"/>
    <w:rsid w:val="0062694D"/>
    <w:rsid w:val="006269B9"/>
    <w:rsid w:val="006269FE"/>
    <w:rsid w:val="00626AEE"/>
    <w:rsid w:val="00626B2F"/>
    <w:rsid w:val="00626EDD"/>
    <w:rsid w:val="006274A0"/>
    <w:rsid w:val="00627565"/>
    <w:rsid w:val="00627C3E"/>
    <w:rsid w:val="00627D1B"/>
    <w:rsid w:val="0063009F"/>
    <w:rsid w:val="006300D8"/>
    <w:rsid w:val="0063038A"/>
    <w:rsid w:val="0063059D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6E5"/>
    <w:rsid w:val="00632738"/>
    <w:rsid w:val="00632861"/>
    <w:rsid w:val="0063317B"/>
    <w:rsid w:val="006332E4"/>
    <w:rsid w:val="00633717"/>
    <w:rsid w:val="00633A78"/>
    <w:rsid w:val="00633AAC"/>
    <w:rsid w:val="00633E5D"/>
    <w:rsid w:val="00633F5F"/>
    <w:rsid w:val="00634016"/>
    <w:rsid w:val="006341BA"/>
    <w:rsid w:val="006342DE"/>
    <w:rsid w:val="006344FE"/>
    <w:rsid w:val="00634780"/>
    <w:rsid w:val="006348A8"/>
    <w:rsid w:val="00634BEB"/>
    <w:rsid w:val="0063503E"/>
    <w:rsid w:val="00635098"/>
    <w:rsid w:val="00635261"/>
    <w:rsid w:val="006352F4"/>
    <w:rsid w:val="00635525"/>
    <w:rsid w:val="00635766"/>
    <w:rsid w:val="00635A7B"/>
    <w:rsid w:val="0063604A"/>
    <w:rsid w:val="0063622F"/>
    <w:rsid w:val="00636488"/>
    <w:rsid w:val="006364ED"/>
    <w:rsid w:val="006367E4"/>
    <w:rsid w:val="00636B75"/>
    <w:rsid w:val="00636BD4"/>
    <w:rsid w:val="006371AA"/>
    <w:rsid w:val="006371EB"/>
    <w:rsid w:val="006371F0"/>
    <w:rsid w:val="00637299"/>
    <w:rsid w:val="00637350"/>
    <w:rsid w:val="00637567"/>
    <w:rsid w:val="00637D99"/>
    <w:rsid w:val="00637DF8"/>
    <w:rsid w:val="00637F50"/>
    <w:rsid w:val="0064008E"/>
    <w:rsid w:val="00640378"/>
    <w:rsid w:val="006407B8"/>
    <w:rsid w:val="00640828"/>
    <w:rsid w:val="006408C0"/>
    <w:rsid w:val="00640A69"/>
    <w:rsid w:val="00640C5B"/>
    <w:rsid w:val="00640CD2"/>
    <w:rsid w:val="00640FBE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8E4"/>
    <w:rsid w:val="00641A49"/>
    <w:rsid w:val="00641C5F"/>
    <w:rsid w:val="00642028"/>
    <w:rsid w:val="006424B7"/>
    <w:rsid w:val="006428CA"/>
    <w:rsid w:val="006429D4"/>
    <w:rsid w:val="00642C77"/>
    <w:rsid w:val="00642D31"/>
    <w:rsid w:val="00642E6C"/>
    <w:rsid w:val="00642ECF"/>
    <w:rsid w:val="006432BC"/>
    <w:rsid w:val="00643BA2"/>
    <w:rsid w:val="00643BA6"/>
    <w:rsid w:val="00643FB3"/>
    <w:rsid w:val="00644219"/>
    <w:rsid w:val="00644232"/>
    <w:rsid w:val="0064427D"/>
    <w:rsid w:val="006442FD"/>
    <w:rsid w:val="0064495C"/>
    <w:rsid w:val="00644B60"/>
    <w:rsid w:val="00644D7F"/>
    <w:rsid w:val="00644FCD"/>
    <w:rsid w:val="00644FF1"/>
    <w:rsid w:val="006454EA"/>
    <w:rsid w:val="006457FC"/>
    <w:rsid w:val="006458DE"/>
    <w:rsid w:val="00645914"/>
    <w:rsid w:val="00645A14"/>
    <w:rsid w:val="00645A2B"/>
    <w:rsid w:val="006460A5"/>
    <w:rsid w:val="00646118"/>
    <w:rsid w:val="0064645D"/>
    <w:rsid w:val="00646574"/>
    <w:rsid w:val="00646949"/>
    <w:rsid w:val="00646CC4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D85"/>
    <w:rsid w:val="00651DC0"/>
    <w:rsid w:val="00652052"/>
    <w:rsid w:val="006521A1"/>
    <w:rsid w:val="0065233A"/>
    <w:rsid w:val="006524CA"/>
    <w:rsid w:val="006526B5"/>
    <w:rsid w:val="00652756"/>
    <w:rsid w:val="006527D2"/>
    <w:rsid w:val="0065292E"/>
    <w:rsid w:val="00652D64"/>
    <w:rsid w:val="00652E62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EAD"/>
    <w:rsid w:val="00653F2D"/>
    <w:rsid w:val="00653F47"/>
    <w:rsid w:val="00654404"/>
    <w:rsid w:val="0065444E"/>
    <w:rsid w:val="006546D6"/>
    <w:rsid w:val="00654BDC"/>
    <w:rsid w:val="00654D0A"/>
    <w:rsid w:val="00654D90"/>
    <w:rsid w:val="00654DD2"/>
    <w:rsid w:val="0065545E"/>
    <w:rsid w:val="006556DE"/>
    <w:rsid w:val="00655759"/>
    <w:rsid w:val="006557AB"/>
    <w:rsid w:val="006559CA"/>
    <w:rsid w:val="006559D0"/>
    <w:rsid w:val="006559F2"/>
    <w:rsid w:val="00655A96"/>
    <w:rsid w:val="00655E61"/>
    <w:rsid w:val="00655F52"/>
    <w:rsid w:val="00656068"/>
    <w:rsid w:val="00656154"/>
    <w:rsid w:val="0065631D"/>
    <w:rsid w:val="0065639D"/>
    <w:rsid w:val="006565E2"/>
    <w:rsid w:val="0065666D"/>
    <w:rsid w:val="006566B5"/>
    <w:rsid w:val="00656E19"/>
    <w:rsid w:val="00656FD4"/>
    <w:rsid w:val="006570C7"/>
    <w:rsid w:val="006574E3"/>
    <w:rsid w:val="00657659"/>
    <w:rsid w:val="0065779F"/>
    <w:rsid w:val="006577E6"/>
    <w:rsid w:val="00657ADE"/>
    <w:rsid w:val="00657B31"/>
    <w:rsid w:val="00657B35"/>
    <w:rsid w:val="00657E44"/>
    <w:rsid w:val="00657FE5"/>
    <w:rsid w:val="006601E4"/>
    <w:rsid w:val="00660282"/>
    <w:rsid w:val="006603B1"/>
    <w:rsid w:val="006603F9"/>
    <w:rsid w:val="006608F1"/>
    <w:rsid w:val="00660A59"/>
    <w:rsid w:val="00660AF3"/>
    <w:rsid w:val="00660C06"/>
    <w:rsid w:val="00660C93"/>
    <w:rsid w:val="00660D84"/>
    <w:rsid w:val="00660E57"/>
    <w:rsid w:val="00660EAC"/>
    <w:rsid w:val="00660EBE"/>
    <w:rsid w:val="00661371"/>
    <w:rsid w:val="00661ACE"/>
    <w:rsid w:val="00661CC0"/>
    <w:rsid w:val="006621A9"/>
    <w:rsid w:val="00662462"/>
    <w:rsid w:val="006624CB"/>
    <w:rsid w:val="00662630"/>
    <w:rsid w:val="0066271E"/>
    <w:rsid w:val="00662975"/>
    <w:rsid w:val="00662996"/>
    <w:rsid w:val="00662A98"/>
    <w:rsid w:val="00662AF2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12E"/>
    <w:rsid w:val="006654FA"/>
    <w:rsid w:val="00665539"/>
    <w:rsid w:val="00665662"/>
    <w:rsid w:val="0066570B"/>
    <w:rsid w:val="006657B5"/>
    <w:rsid w:val="00665887"/>
    <w:rsid w:val="00665A67"/>
    <w:rsid w:val="00665B4B"/>
    <w:rsid w:val="00665F68"/>
    <w:rsid w:val="0066613F"/>
    <w:rsid w:val="0066619A"/>
    <w:rsid w:val="0066625D"/>
    <w:rsid w:val="006664B3"/>
    <w:rsid w:val="006669CE"/>
    <w:rsid w:val="00666A7D"/>
    <w:rsid w:val="00666AC3"/>
    <w:rsid w:val="00667000"/>
    <w:rsid w:val="00667303"/>
    <w:rsid w:val="006677C8"/>
    <w:rsid w:val="0066799A"/>
    <w:rsid w:val="00667C3D"/>
    <w:rsid w:val="00667DE6"/>
    <w:rsid w:val="006701EA"/>
    <w:rsid w:val="00670446"/>
    <w:rsid w:val="006704F7"/>
    <w:rsid w:val="006708DC"/>
    <w:rsid w:val="00670AAA"/>
    <w:rsid w:val="00670B6E"/>
    <w:rsid w:val="00670E15"/>
    <w:rsid w:val="00671041"/>
    <w:rsid w:val="00671876"/>
    <w:rsid w:val="00671A46"/>
    <w:rsid w:val="00671D28"/>
    <w:rsid w:val="00671F06"/>
    <w:rsid w:val="00672561"/>
    <w:rsid w:val="00672716"/>
    <w:rsid w:val="00672834"/>
    <w:rsid w:val="006729CE"/>
    <w:rsid w:val="00672E38"/>
    <w:rsid w:val="00672F62"/>
    <w:rsid w:val="0067313B"/>
    <w:rsid w:val="0067326C"/>
    <w:rsid w:val="00673871"/>
    <w:rsid w:val="00673D96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060"/>
    <w:rsid w:val="006751CB"/>
    <w:rsid w:val="00675B46"/>
    <w:rsid w:val="00675B93"/>
    <w:rsid w:val="006761E2"/>
    <w:rsid w:val="0067620D"/>
    <w:rsid w:val="00676384"/>
    <w:rsid w:val="00676414"/>
    <w:rsid w:val="006769B7"/>
    <w:rsid w:val="00676A04"/>
    <w:rsid w:val="00676A1A"/>
    <w:rsid w:val="00676B89"/>
    <w:rsid w:val="00676DB2"/>
    <w:rsid w:val="00676FE4"/>
    <w:rsid w:val="006770AD"/>
    <w:rsid w:val="006770C5"/>
    <w:rsid w:val="006771A1"/>
    <w:rsid w:val="006771E0"/>
    <w:rsid w:val="006771FA"/>
    <w:rsid w:val="006774E2"/>
    <w:rsid w:val="006775A6"/>
    <w:rsid w:val="006776A0"/>
    <w:rsid w:val="00677778"/>
    <w:rsid w:val="0067796C"/>
    <w:rsid w:val="006779B8"/>
    <w:rsid w:val="00677DC0"/>
    <w:rsid w:val="00677DE4"/>
    <w:rsid w:val="006802FF"/>
    <w:rsid w:val="0068037E"/>
    <w:rsid w:val="006803C6"/>
    <w:rsid w:val="00680426"/>
    <w:rsid w:val="00680606"/>
    <w:rsid w:val="0068065D"/>
    <w:rsid w:val="00680706"/>
    <w:rsid w:val="006807D2"/>
    <w:rsid w:val="00680A6A"/>
    <w:rsid w:val="00680C02"/>
    <w:rsid w:val="00680CD8"/>
    <w:rsid w:val="00680E37"/>
    <w:rsid w:val="00680EE4"/>
    <w:rsid w:val="00680F7B"/>
    <w:rsid w:val="00680FD3"/>
    <w:rsid w:val="00681054"/>
    <w:rsid w:val="006811B9"/>
    <w:rsid w:val="006813EA"/>
    <w:rsid w:val="00681672"/>
    <w:rsid w:val="00681962"/>
    <w:rsid w:val="006819E0"/>
    <w:rsid w:val="00681A6F"/>
    <w:rsid w:val="00681AC3"/>
    <w:rsid w:val="00681BB6"/>
    <w:rsid w:val="00681C5A"/>
    <w:rsid w:val="00681E9B"/>
    <w:rsid w:val="00681EFF"/>
    <w:rsid w:val="00682296"/>
    <w:rsid w:val="00682453"/>
    <w:rsid w:val="0068245F"/>
    <w:rsid w:val="00682807"/>
    <w:rsid w:val="006829DE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6BC"/>
    <w:rsid w:val="00684846"/>
    <w:rsid w:val="00684A6D"/>
    <w:rsid w:val="00684AED"/>
    <w:rsid w:val="00684AEF"/>
    <w:rsid w:val="00684D34"/>
    <w:rsid w:val="00684F71"/>
    <w:rsid w:val="006852B6"/>
    <w:rsid w:val="006853E8"/>
    <w:rsid w:val="0068588F"/>
    <w:rsid w:val="00685A71"/>
    <w:rsid w:val="00685E79"/>
    <w:rsid w:val="0068619C"/>
    <w:rsid w:val="00686473"/>
    <w:rsid w:val="0068696C"/>
    <w:rsid w:val="006869F0"/>
    <w:rsid w:val="00686B82"/>
    <w:rsid w:val="00686F0F"/>
    <w:rsid w:val="0068700C"/>
    <w:rsid w:val="006871AC"/>
    <w:rsid w:val="006871CD"/>
    <w:rsid w:val="006872FD"/>
    <w:rsid w:val="00687685"/>
    <w:rsid w:val="006876FA"/>
    <w:rsid w:val="00687D56"/>
    <w:rsid w:val="00687D71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6F7"/>
    <w:rsid w:val="00692869"/>
    <w:rsid w:val="006928BD"/>
    <w:rsid w:val="00692B52"/>
    <w:rsid w:val="00693170"/>
    <w:rsid w:val="006931E4"/>
    <w:rsid w:val="00693285"/>
    <w:rsid w:val="006933D5"/>
    <w:rsid w:val="00693742"/>
    <w:rsid w:val="006939A1"/>
    <w:rsid w:val="00693B12"/>
    <w:rsid w:val="00693B4A"/>
    <w:rsid w:val="00693E53"/>
    <w:rsid w:val="00693E5E"/>
    <w:rsid w:val="00693FEE"/>
    <w:rsid w:val="00694034"/>
    <w:rsid w:val="00694245"/>
    <w:rsid w:val="0069436D"/>
    <w:rsid w:val="00694474"/>
    <w:rsid w:val="00694530"/>
    <w:rsid w:val="00694876"/>
    <w:rsid w:val="006949F1"/>
    <w:rsid w:val="00694E56"/>
    <w:rsid w:val="006953A6"/>
    <w:rsid w:val="006955ED"/>
    <w:rsid w:val="006957E6"/>
    <w:rsid w:val="00695B24"/>
    <w:rsid w:val="00695ECE"/>
    <w:rsid w:val="0069697D"/>
    <w:rsid w:val="00696AED"/>
    <w:rsid w:val="00696B0D"/>
    <w:rsid w:val="00696B91"/>
    <w:rsid w:val="00696C75"/>
    <w:rsid w:val="00696E2F"/>
    <w:rsid w:val="00697175"/>
    <w:rsid w:val="006971FE"/>
    <w:rsid w:val="006973D9"/>
    <w:rsid w:val="00697449"/>
    <w:rsid w:val="00697690"/>
    <w:rsid w:val="006976EB"/>
    <w:rsid w:val="006977EA"/>
    <w:rsid w:val="006977EE"/>
    <w:rsid w:val="00697C01"/>
    <w:rsid w:val="00697C05"/>
    <w:rsid w:val="00697D05"/>
    <w:rsid w:val="006A0026"/>
    <w:rsid w:val="006A015F"/>
    <w:rsid w:val="006A01B3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5F6"/>
    <w:rsid w:val="006A29CD"/>
    <w:rsid w:val="006A2C86"/>
    <w:rsid w:val="006A2DE8"/>
    <w:rsid w:val="006A2FF9"/>
    <w:rsid w:val="006A30DA"/>
    <w:rsid w:val="006A32CD"/>
    <w:rsid w:val="006A339F"/>
    <w:rsid w:val="006A33E3"/>
    <w:rsid w:val="006A3765"/>
    <w:rsid w:val="006A39F4"/>
    <w:rsid w:val="006A3D2C"/>
    <w:rsid w:val="006A451E"/>
    <w:rsid w:val="006A45A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844"/>
    <w:rsid w:val="006A6947"/>
    <w:rsid w:val="006A6BC4"/>
    <w:rsid w:val="006A6D7A"/>
    <w:rsid w:val="006A6E4B"/>
    <w:rsid w:val="006A728D"/>
    <w:rsid w:val="006A743D"/>
    <w:rsid w:val="006A7464"/>
    <w:rsid w:val="006A76CC"/>
    <w:rsid w:val="006A7A19"/>
    <w:rsid w:val="006A7D56"/>
    <w:rsid w:val="006A7F17"/>
    <w:rsid w:val="006B00FC"/>
    <w:rsid w:val="006B01AE"/>
    <w:rsid w:val="006B0347"/>
    <w:rsid w:val="006B03AC"/>
    <w:rsid w:val="006B04EF"/>
    <w:rsid w:val="006B07E9"/>
    <w:rsid w:val="006B0B22"/>
    <w:rsid w:val="006B0BE7"/>
    <w:rsid w:val="006B0E1E"/>
    <w:rsid w:val="006B0F33"/>
    <w:rsid w:val="006B0F95"/>
    <w:rsid w:val="006B12A7"/>
    <w:rsid w:val="006B1359"/>
    <w:rsid w:val="006B158F"/>
    <w:rsid w:val="006B1A87"/>
    <w:rsid w:val="006B1C0D"/>
    <w:rsid w:val="006B1C1A"/>
    <w:rsid w:val="006B2182"/>
    <w:rsid w:val="006B2650"/>
    <w:rsid w:val="006B2731"/>
    <w:rsid w:val="006B292D"/>
    <w:rsid w:val="006B2A2A"/>
    <w:rsid w:val="006B2D92"/>
    <w:rsid w:val="006B2FBC"/>
    <w:rsid w:val="006B306E"/>
    <w:rsid w:val="006B30FD"/>
    <w:rsid w:val="006B3863"/>
    <w:rsid w:val="006B3AFB"/>
    <w:rsid w:val="006B3C5C"/>
    <w:rsid w:val="006B3E3A"/>
    <w:rsid w:val="006B4043"/>
    <w:rsid w:val="006B42F5"/>
    <w:rsid w:val="006B43A2"/>
    <w:rsid w:val="006B466A"/>
    <w:rsid w:val="006B47AF"/>
    <w:rsid w:val="006B4B25"/>
    <w:rsid w:val="006B4B28"/>
    <w:rsid w:val="006B4C48"/>
    <w:rsid w:val="006B4D2B"/>
    <w:rsid w:val="006B4DA0"/>
    <w:rsid w:val="006B4E4F"/>
    <w:rsid w:val="006B4EC8"/>
    <w:rsid w:val="006B4EF9"/>
    <w:rsid w:val="006B521F"/>
    <w:rsid w:val="006B53CE"/>
    <w:rsid w:val="006B5B86"/>
    <w:rsid w:val="006B5D73"/>
    <w:rsid w:val="006B5E7D"/>
    <w:rsid w:val="006B60FA"/>
    <w:rsid w:val="006B62A2"/>
    <w:rsid w:val="006B645C"/>
    <w:rsid w:val="006B6576"/>
    <w:rsid w:val="006B66E2"/>
    <w:rsid w:val="006B6ACB"/>
    <w:rsid w:val="006B6B6A"/>
    <w:rsid w:val="006B6C90"/>
    <w:rsid w:val="006B6DD8"/>
    <w:rsid w:val="006B6E0E"/>
    <w:rsid w:val="006B6F9B"/>
    <w:rsid w:val="006B715D"/>
    <w:rsid w:val="006B75B6"/>
    <w:rsid w:val="006B792E"/>
    <w:rsid w:val="006B7C71"/>
    <w:rsid w:val="006B7C8E"/>
    <w:rsid w:val="006B7E84"/>
    <w:rsid w:val="006C01D1"/>
    <w:rsid w:val="006C0684"/>
    <w:rsid w:val="006C0938"/>
    <w:rsid w:val="006C0B2B"/>
    <w:rsid w:val="006C0D3A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1FE9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6BF"/>
    <w:rsid w:val="006C382C"/>
    <w:rsid w:val="006C3AFB"/>
    <w:rsid w:val="006C3D0F"/>
    <w:rsid w:val="006C3F68"/>
    <w:rsid w:val="006C4735"/>
    <w:rsid w:val="006C4765"/>
    <w:rsid w:val="006C49D8"/>
    <w:rsid w:val="006C4D90"/>
    <w:rsid w:val="006C50D7"/>
    <w:rsid w:val="006C5282"/>
    <w:rsid w:val="006C5357"/>
    <w:rsid w:val="006C53E7"/>
    <w:rsid w:val="006C5764"/>
    <w:rsid w:val="006C5FF4"/>
    <w:rsid w:val="006C6138"/>
    <w:rsid w:val="006C6141"/>
    <w:rsid w:val="006C616F"/>
    <w:rsid w:val="006C623C"/>
    <w:rsid w:val="006C66B7"/>
    <w:rsid w:val="006C68B9"/>
    <w:rsid w:val="006C6934"/>
    <w:rsid w:val="006C6F7A"/>
    <w:rsid w:val="006C6F9D"/>
    <w:rsid w:val="006C71B2"/>
    <w:rsid w:val="006C734F"/>
    <w:rsid w:val="006C74C2"/>
    <w:rsid w:val="006C7597"/>
    <w:rsid w:val="006C777B"/>
    <w:rsid w:val="006C77AD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2B9"/>
    <w:rsid w:val="006D059A"/>
    <w:rsid w:val="006D0685"/>
    <w:rsid w:val="006D06C8"/>
    <w:rsid w:val="006D07EE"/>
    <w:rsid w:val="006D088A"/>
    <w:rsid w:val="006D08C2"/>
    <w:rsid w:val="006D08DD"/>
    <w:rsid w:val="006D0AFA"/>
    <w:rsid w:val="006D0C9C"/>
    <w:rsid w:val="006D0CCC"/>
    <w:rsid w:val="006D0E0C"/>
    <w:rsid w:val="006D1024"/>
    <w:rsid w:val="006D107C"/>
    <w:rsid w:val="006D14AF"/>
    <w:rsid w:val="006D15FE"/>
    <w:rsid w:val="006D1712"/>
    <w:rsid w:val="006D1C4E"/>
    <w:rsid w:val="006D2137"/>
    <w:rsid w:val="006D287C"/>
    <w:rsid w:val="006D2928"/>
    <w:rsid w:val="006D2B73"/>
    <w:rsid w:val="006D2C50"/>
    <w:rsid w:val="006D2D5F"/>
    <w:rsid w:val="006D2E16"/>
    <w:rsid w:val="006D30B1"/>
    <w:rsid w:val="006D32F7"/>
    <w:rsid w:val="006D37BD"/>
    <w:rsid w:val="006D3C69"/>
    <w:rsid w:val="006D3D2C"/>
    <w:rsid w:val="006D3E9F"/>
    <w:rsid w:val="006D447D"/>
    <w:rsid w:val="006D44C4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4CE"/>
    <w:rsid w:val="006D55A6"/>
    <w:rsid w:val="006D56A9"/>
    <w:rsid w:val="006D5C3B"/>
    <w:rsid w:val="006D5D53"/>
    <w:rsid w:val="006D5E03"/>
    <w:rsid w:val="006D5F2D"/>
    <w:rsid w:val="006D60A9"/>
    <w:rsid w:val="006D620C"/>
    <w:rsid w:val="006D63CB"/>
    <w:rsid w:val="006D66AE"/>
    <w:rsid w:val="006D684E"/>
    <w:rsid w:val="006D6AC5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41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628"/>
    <w:rsid w:val="006E27DC"/>
    <w:rsid w:val="006E295A"/>
    <w:rsid w:val="006E2B45"/>
    <w:rsid w:val="006E2CCC"/>
    <w:rsid w:val="006E2D30"/>
    <w:rsid w:val="006E2E1A"/>
    <w:rsid w:val="006E2E99"/>
    <w:rsid w:val="006E35E5"/>
    <w:rsid w:val="006E3699"/>
    <w:rsid w:val="006E3A07"/>
    <w:rsid w:val="006E3A4F"/>
    <w:rsid w:val="006E3AF7"/>
    <w:rsid w:val="006E3B7B"/>
    <w:rsid w:val="006E4364"/>
    <w:rsid w:val="006E476B"/>
    <w:rsid w:val="006E482F"/>
    <w:rsid w:val="006E494A"/>
    <w:rsid w:val="006E49BF"/>
    <w:rsid w:val="006E4BE0"/>
    <w:rsid w:val="006E4C2A"/>
    <w:rsid w:val="006E4D01"/>
    <w:rsid w:val="006E4DFF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5F0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6A8"/>
    <w:rsid w:val="006F079B"/>
    <w:rsid w:val="006F0FE4"/>
    <w:rsid w:val="006F13A9"/>
    <w:rsid w:val="006F1A05"/>
    <w:rsid w:val="006F1A76"/>
    <w:rsid w:val="006F1C5E"/>
    <w:rsid w:val="006F1C67"/>
    <w:rsid w:val="006F1C70"/>
    <w:rsid w:val="006F1EA0"/>
    <w:rsid w:val="006F2147"/>
    <w:rsid w:val="006F215E"/>
    <w:rsid w:val="006F2238"/>
    <w:rsid w:val="006F25F5"/>
    <w:rsid w:val="006F26AE"/>
    <w:rsid w:val="006F291C"/>
    <w:rsid w:val="006F291E"/>
    <w:rsid w:val="006F2ACD"/>
    <w:rsid w:val="006F2C31"/>
    <w:rsid w:val="006F2D51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B1"/>
    <w:rsid w:val="006F3EB6"/>
    <w:rsid w:val="006F4349"/>
    <w:rsid w:val="006F43A2"/>
    <w:rsid w:val="006F4743"/>
    <w:rsid w:val="006F4981"/>
    <w:rsid w:val="006F4A80"/>
    <w:rsid w:val="006F4C5D"/>
    <w:rsid w:val="006F4DF3"/>
    <w:rsid w:val="006F5078"/>
    <w:rsid w:val="006F52FF"/>
    <w:rsid w:val="006F530D"/>
    <w:rsid w:val="006F5361"/>
    <w:rsid w:val="006F5446"/>
    <w:rsid w:val="006F5561"/>
    <w:rsid w:val="006F5613"/>
    <w:rsid w:val="006F5842"/>
    <w:rsid w:val="006F58BC"/>
    <w:rsid w:val="006F5969"/>
    <w:rsid w:val="006F5CCF"/>
    <w:rsid w:val="006F5D78"/>
    <w:rsid w:val="006F5FA5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531"/>
    <w:rsid w:val="0070080C"/>
    <w:rsid w:val="00700912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FAB"/>
    <w:rsid w:val="0070321D"/>
    <w:rsid w:val="00703318"/>
    <w:rsid w:val="0070337B"/>
    <w:rsid w:val="0070343A"/>
    <w:rsid w:val="00703464"/>
    <w:rsid w:val="0070358B"/>
    <w:rsid w:val="00703744"/>
    <w:rsid w:val="0070384D"/>
    <w:rsid w:val="00703934"/>
    <w:rsid w:val="0070393D"/>
    <w:rsid w:val="007039AE"/>
    <w:rsid w:val="00703AAA"/>
    <w:rsid w:val="00703D04"/>
    <w:rsid w:val="00703FA9"/>
    <w:rsid w:val="00703FB5"/>
    <w:rsid w:val="0070414D"/>
    <w:rsid w:val="00704361"/>
    <w:rsid w:val="00704526"/>
    <w:rsid w:val="007045D9"/>
    <w:rsid w:val="00704637"/>
    <w:rsid w:val="00704742"/>
    <w:rsid w:val="00704C0B"/>
    <w:rsid w:val="0070516A"/>
    <w:rsid w:val="007051F2"/>
    <w:rsid w:val="007052C8"/>
    <w:rsid w:val="0070540F"/>
    <w:rsid w:val="00705476"/>
    <w:rsid w:val="00705530"/>
    <w:rsid w:val="0070564B"/>
    <w:rsid w:val="00705B40"/>
    <w:rsid w:val="007060E2"/>
    <w:rsid w:val="0070622E"/>
    <w:rsid w:val="0070633C"/>
    <w:rsid w:val="007065C0"/>
    <w:rsid w:val="00706CA5"/>
    <w:rsid w:val="00706F90"/>
    <w:rsid w:val="00707022"/>
    <w:rsid w:val="007070D3"/>
    <w:rsid w:val="00707206"/>
    <w:rsid w:val="007072D5"/>
    <w:rsid w:val="00707580"/>
    <w:rsid w:val="00707CF4"/>
    <w:rsid w:val="00707F69"/>
    <w:rsid w:val="00707FFC"/>
    <w:rsid w:val="0071003F"/>
    <w:rsid w:val="007101D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A56"/>
    <w:rsid w:val="00712BA7"/>
    <w:rsid w:val="00712EE5"/>
    <w:rsid w:val="00713512"/>
    <w:rsid w:val="007136A7"/>
    <w:rsid w:val="007136C3"/>
    <w:rsid w:val="00713827"/>
    <w:rsid w:val="00713852"/>
    <w:rsid w:val="00713929"/>
    <w:rsid w:val="00713932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6FD"/>
    <w:rsid w:val="0071576A"/>
    <w:rsid w:val="00715820"/>
    <w:rsid w:val="00715A38"/>
    <w:rsid w:val="00715C74"/>
    <w:rsid w:val="00715D68"/>
    <w:rsid w:val="00715FD3"/>
    <w:rsid w:val="00716126"/>
    <w:rsid w:val="00716251"/>
    <w:rsid w:val="00716403"/>
    <w:rsid w:val="007165A4"/>
    <w:rsid w:val="00716640"/>
    <w:rsid w:val="00716A53"/>
    <w:rsid w:val="00716BF0"/>
    <w:rsid w:val="00716CD7"/>
    <w:rsid w:val="00716F48"/>
    <w:rsid w:val="00717045"/>
    <w:rsid w:val="00717367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60"/>
    <w:rsid w:val="007206F3"/>
    <w:rsid w:val="00720E97"/>
    <w:rsid w:val="00720EED"/>
    <w:rsid w:val="0072113D"/>
    <w:rsid w:val="007212E4"/>
    <w:rsid w:val="0072182A"/>
    <w:rsid w:val="00721A2D"/>
    <w:rsid w:val="00721AE5"/>
    <w:rsid w:val="00721B3F"/>
    <w:rsid w:val="00721CC7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D7B"/>
    <w:rsid w:val="00723E80"/>
    <w:rsid w:val="00724250"/>
    <w:rsid w:val="00724251"/>
    <w:rsid w:val="00724389"/>
    <w:rsid w:val="0072477C"/>
    <w:rsid w:val="00724884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BC7"/>
    <w:rsid w:val="00725D0A"/>
    <w:rsid w:val="0072618F"/>
    <w:rsid w:val="007262F6"/>
    <w:rsid w:val="0072660A"/>
    <w:rsid w:val="00726621"/>
    <w:rsid w:val="0072664C"/>
    <w:rsid w:val="00726849"/>
    <w:rsid w:val="00726AF2"/>
    <w:rsid w:val="00726AFE"/>
    <w:rsid w:val="00726CF6"/>
    <w:rsid w:val="007272B1"/>
    <w:rsid w:val="007272ED"/>
    <w:rsid w:val="0072731D"/>
    <w:rsid w:val="00727439"/>
    <w:rsid w:val="0072765B"/>
    <w:rsid w:val="007276E0"/>
    <w:rsid w:val="00727868"/>
    <w:rsid w:val="0072786A"/>
    <w:rsid w:val="00727910"/>
    <w:rsid w:val="007279C5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3FD"/>
    <w:rsid w:val="00731556"/>
    <w:rsid w:val="00731749"/>
    <w:rsid w:val="00731A8B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C8D"/>
    <w:rsid w:val="00732CC6"/>
    <w:rsid w:val="00733085"/>
    <w:rsid w:val="00733291"/>
    <w:rsid w:val="0073384C"/>
    <w:rsid w:val="007339E6"/>
    <w:rsid w:val="00733A2D"/>
    <w:rsid w:val="00733C36"/>
    <w:rsid w:val="00733CCB"/>
    <w:rsid w:val="00733D65"/>
    <w:rsid w:val="00734445"/>
    <w:rsid w:val="007344B5"/>
    <w:rsid w:val="007346FA"/>
    <w:rsid w:val="00734ED8"/>
    <w:rsid w:val="00735522"/>
    <w:rsid w:val="00735566"/>
    <w:rsid w:val="0073571F"/>
    <w:rsid w:val="007357FC"/>
    <w:rsid w:val="0073584F"/>
    <w:rsid w:val="00735958"/>
    <w:rsid w:val="00735A60"/>
    <w:rsid w:val="00735D69"/>
    <w:rsid w:val="00735DD5"/>
    <w:rsid w:val="00736050"/>
    <w:rsid w:val="007360B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B62"/>
    <w:rsid w:val="00737B93"/>
    <w:rsid w:val="00737D50"/>
    <w:rsid w:val="00737DB3"/>
    <w:rsid w:val="00737EC6"/>
    <w:rsid w:val="00740456"/>
    <w:rsid w:val="0074063A"/>
    <w:rsid w:val="0074077F"/>
    <w:rsid w:val="007407A5"/>
    <w:rsid w:val="00740B41"/>
    <w:rsid w:val="00740B54"/>
    <w:rsid w:val="00740B75"/>
    <w:rsid w:val="00740D1A"/>
    <w:rsid w:val="00741055"/>
    <w:rsid w:val="00741168"/>
    <w:rsid w:val="007414FD"/>
    <w:rsid w:val="00741540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C"/>
    <w:rsid w:val="00743DEF"/>
    <w:rsid w:val="00744083"/>
    <w:rsid w:val="007440B7"/>
    <w:rsid w:val="0074447A"/>
    <w:rsid w:val="007444B9"/>
    <w:rsid w:val="0074459F"/>
    <w:rsid w:val="0074464D"/>
    <w:rsid w:val="007446A6"/>
    <w:rsid w:val="00744BD6"/>
    <w:rsid w:val="00744DCA"/>
    <w:rsid w:val="00745003"/>
    <w:rsid w:val="007450B5"/>
    <w:rsid w:val="00745281"/>
    <w:rsid w:val="007452E8"/>
    <w:rsid w:val="007453F4"/>
    <w:rsid w:val="007457F8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3BD"/>
    <w:rsid w:val="0074642B"/>
    <w:rsid w:val="0074663F"/>
    <w:rsid w:val="00746BE9"/>
    <w:rsid w:val="00746D01"/>
    <w:rsid w:val="00746E2A"/>
    <w:rsid w:val="00747078"/>
    <w:rsid w:val="007471F5"/>
    <w:rsid w:val="00747678"/>
    <w:rsid w:val="007476F1"/>
    <w:rsid w:val="0074778A"/>
    <w:rsid w:val="0074779E"/>
    <w:rsid w:val="0074797C"/>
    <w:rsid w:val="00747B41"/>
    <w:rsid w:val="00747D83"/>
    <w:rsid w:val="00747F32"/>
    <w:rsid w:val="007505D9"/>
    <w:rsid w:val="0075060B"/>
    <w:rsid w:val="00750682"/>
    <w:rsid w:val="00750880"/>
    <w:rsid w:val="00750B26"/>
    <w:rsid w:val="00750B36"/>
    <w:rsid w:val="00750BE6"/>
    <w:rsid w:val="00750D81"/>
    <w:rsid w:val="007510A3"/>
    <w:rsid w:val="007510D2"/>
    <w:rsid w:val="00751158"/>
    <w:rsid w:val="007511C3"/>
    <w:rsid w:val="007511FD"/>
    <w:rsid w:val="0075137E"/>
    <w:rsid w:val="00751778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D4"/>
    <w:rsid w:val="007533F3"/>
    <w:rsid w:val="00753C46"/>
    <w:rsid w:val="00753FB6"/>
    <w:rsid w:val="007541EA"/>
    <w:rsid w:val="007548DA"/>
    <w:rsid w:val="00754913"/>
    <w:rsid w:val="00754A6B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A0B"/>
    <w:rsid w:val="00755CDD"/>
    <w:rsid w:val="00755D0E"/>
    <w:rsid w:val="00755E36"/>
    <w:rsid w:val="00755E3A"/>
    <w:rsid w:val="0075624E"/>
    <w:rsid w:val="00756BCE"/>
    <w:rsid w:val="00756D5F"/>
    <w:rsid w:val="00756E50"/>
    <w:rsid w:val="0075717D"/>
    <w:rsid w:val="00757244"/>
    <w:rsid w:val="007572FB"/>
    <w:rsid w:val="0075760B"/>
    <w:rsid w:val="0075770A"/>
    <w:rsid w:val="00757764"/>
    <w:rsid w:val="00757774"/>
    <w:rsid w:val="0075796A"/>
    <w:rsid w:val="00757AFB"/>
    <w:rsid w:val="00760429"/>
    <w:rsid w:val="007605A8"/>
    <w:rsid w:val="007609B0"/>
    <w:rsid w:val="00760AEA"/>
    <w:rsid w:val="00760E1D"/>
    <w:rsid w:val="0076107F"/>
    <w:rsid w:val="0076128C"/>
    <w:rsid w:val="00761338"/>
    <w:rsid w:val="00761593"/>
    <w:rsid w:val="007616E4"/>
    <w:rsid w:val="00761BA1"/>
    <w:rsid w:val="00762252"/>
    <w:rsid w:val="00762523"/>
    <w:rsid w:val="007627D1"/>
    <w:rsid w:val="007628DE"/>
    <w:rsid w:val="007629CB"/>
    <w:rsid w:val="00762BA5"/>
    <w:rsid w:val="0076306E"/>
    <w:rsid w:val="0076321F"/>
    <w:rsid w:val="00763672"/>
    <w:rsid w:val="0076377E"/>
    <w:rsid w:val="007637CC"/>
    <w:rsid w:val="00763948"/>
    <w:rsid w:val="00763EF3"/>
    <w:rsid w:val="007642A0"/>
    <w:rsid w:val="0076472F"/>
    <w:rsid w:val="00764888"/>
    <w:rsid w:val="00764932"/>
    <w:rsid w:val="00764C03"/>
    <w:rsid w:val="00764D05"/>
    <w:rsid w:val="00764D86"/>
    <w:rsid w:val="00764F88"/>
    <w:rsid w:val="00764F93"/>
    <w:rsid w:val="00765006"/>
    <w:rsid w:val="00765301"/>
    <w:rsid w:val="0076547A"/>
    <w:rsid w:val="0076572E"/>
    <w:rsid w:val="007658F0"/>
    <w:rsid w:val="00765A3F"/>
    <w:rsid w:val="00765C39"/>
    <w:rsid w:val="00765D24"/>
    <w:rsid w:val="00765D81"/>
    <w:rsid w:val="00765EC6"/>
    <w:rsid w:val="00765F12"/>
    <w:rsid w:val="00766442"/>
    <w:rsid w:val="007667B1"/>
    <w:rsid w:val="007669DA"/>
    <w:rsid w:val="00766D76"/>
    <w:rsid w:val="00766E67"/>
    <w:rsid w:val="00767138"/>
    <w:rsid w:val="0076747F"/>
    <w:rsid w:val="007674B1"/>
    <w:rsid w:val="0076757B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B3F"/>
    <w:rsid w:val="00771FF7"/>
    <w:rsid w:val="00772152"/>
    <w:rsid w:val="007721D7"/>
    <w:rsid w:val="00772473"/>
    <w:rsid w:val="0077263D"/>
    <w:rsid w:val="00772DAC"/>
    <w:rsid w:val="00772E3B"/>
    <w:rsid w:val="0077350C"/>
    <w:rsid w:val="007736D0"/>
    <w:rsid w:val="0077370D"/>
    <w:rsid w:val="00773908"/>
    <w:rsid w:val="00773A8A"/>
    <w:rsid w:val="00773AE3"/>
    <w:rsid w:val="00773CCE"/>
    <w:rsid w:val="00773F86"/>
    <w:rsid w:val="00773F90"/>
    <w:rsid w:val="007740A1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CC2"/>
    <w:rsid w:val="00775E74"/>
    <w:rsid w:val="007763AE"/>
    <w:rsid w:val="0077672F"/>
    <w:rsid w:val="007768BB"/>
    <w:rsid w:val="0077698A"/>
    <w:rsid w:val="00776BD4"/>
    <w:rsid w:val="00776F26"/>
    <w:rsid w:val="00776F73"/>
    <w:rsid w:val="0077749C"/>
    <w:rsid w:val="0077757C"/>
    <w:rsid w:val="007777D5"/>
    <w:rsid w:val="0077786D"/>
    <w:rsid w:val="00777935"/>
    <w:rsid w:val="00777D82"/>
    <w:rsid w:val="00777D8B"/>
    <w:rsid w:val="00777DF1"/>
    <w:rsid w:val="00777FF7"/>
    <w:rsid w:val="007801E7"/>
    <w:rsid w:val="0078020C"/>
    <w:rsid w:val="00780A27"/>
    <w:rsid w:val="00780A38"/>
    <w:rsid w:val="00780A6E"/>
    <w:rsid w:val="00780ABD"/>
    <w:rsid w:val="00780B02"/>
    <w:rsid w:val="00780E10"/>
    <w:rsid w:val="00780E2A"/>
    <w:rsid w:val="007810DE"/>
    <w:rsid w:val="00781257"/>
    <w:rsid w:val="00781606"/>
    <w:rsid w:val="007817B9"/>
    <w:rsid w:val="007818B9"/>
    <w:rsid w:val="00781BA3"/>
    <w:rsid w:val="00781BD8"/>
    <w:rsid w:val="00781D1D"/>
    <w:rsid w:val="00781EF5"/>
    <w:rsid w:val="00781F03"/>
    <w:rsid w:val="007822BB"/>
    <w:rsid w:val="00782516"/>
    <w:rsid w:val="007825B2"/>
    <w:rsid w:val="00782729"/>
    <w:rsid w:val="00782A77"/>
    <w:rsid w:val="00782D1C"/>
    <w:rsid w:val="00782D5F"/>
    <w:rsid w:val="00782DD2"/>
    <w:rsid w:val="00782F89"/>
    <w:rsid w:val="00783069"/>
    <w:rsid w:val="0078315A"/>
    <w:rsid w:val="007833FC"/>
    <w:rsid w:val="00783445"/>
    <w:rsid w:val="0078376D"/>
    <w:rsid w:val="0078389F"/>
    <w:rsid w:val="007840FA"/>
    <w:rsid w:val="00784582"/>
    <w:rsid w:val="00784AA9"/>
    <w:rsid w:val="00784E4F"/>
    <w:rsid w:val="00785329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9A7"/>
    <w:rsid w:val="00786B61"/>
    <w:rsid w:val="00786D22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3DA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B34"/>
    <w:rsid w:val="00790E2E"/>
    <w:rsid w:val="0079127E"/>
    <w:rsid w:val="0079164B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171"/>
    <w:rsid w:val="00793184"/>
    <w:rsid w:val="00793242"/>
    <w:rsid w:val="00793341"/>
    <w:rsid w:val="0079381C"/>
    <w:rsid w:val="0079386E"/>
    <w:rsid w:val="00793999"/>
    <w:rsid w:val="00793C25"/>
    <w:rsid w:val="00793E91"/>
    <w:rsid w:val="00793EFC"/>
    <w:rsid w:val="0079470B"/>
    <w:rsid w:val="00794A4B"/>
    <w:rsid w:val="00795211"/>
    <w:rsid w:val="007953F2"/>
    <w:rsid w:val="007955F5"/>
    <w:rsid w:val="0079576E"/>
    <w:rsid w:val="00795992"/>
    <w:rsid w:val="00795FFE"/>
    <w:rsid w:val="00796073"/>
    <w:rsid w:val="007961E0"/>
    <w:rsid w:val="00796640"/>
    <w:rsid w:val="00796B19"/>
    <w:rsid w:val="00797081"/>
    <w:rsid w:val="0079727A"/>
    <w:rsid w:val="007977F8"/>
    <w:rsid w:val="00797FC6"/>
    <w:rsid w:val="007A02E3"/>
    <w:rsid w:val="007A03F6"/>
    <w:rsid w:val="007A083C"/>
    <w:rsid w:val="007A0960"/>
    <w:rsid w:val="007A0A51"/>
    <w:rsid w:val="007A0C7C"/>
    <w:rsid w:val="007A11C6"/>
    <w:rsid w:val="007A1236"/>
    <w:rsid w:val="007A12CE"/>
    <w:rsid w:val="007A12F8"/>
    <w:rsid w:val="007A1471"/>
    <w:rsid w:val="007A1580"/>
    <w:rsid w:val="007A162C"/>
    <w:rsid w:val="007A168A"/>
    <w:rsid w:val="007A16FA"/>
    <w:rsid w:val="007A1B82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072"/>
    <w:rsid w:val="007A4313"/>
    <w:rsid w:val="007A4503"/>
    <w:rsid w:val="007A4813"/>
    <w:rsid w:val="007A4A01"/>
    <w:rsid w:val="007A4FA7"/>
    <w:rsid w:val="007A5133"/>
    <w:rsid w:val="007A54B0"/>
    <w:rsid w:val="007A54DF"/>
    <w:rsid w:val="007A55C8"/>
    <w:rsid w:val="007A57A0"/>
    <w:rsid w:val="007A58E8"/>
    <w:rsid w:val="007A5CE9"/>
    <w:rsid w:val="007A604E"/>
    <w:rsid w:val="007A60FD"/>
    <w:rsid w:val="007A6654"/>
    <w:rsid w:val="007A6687"/>
    <w:rsid w:val="007A6814"/>
    <w:rsid w:val="007A6A9A"/>
    <w:rsid w:val="007A6EFC"/>
    <w:rsid w:val="007A701C"/>
    <w:rsid w:val="007A7262"/>
    <w:rsid w:val="007A744D"/>
    <w:rsid w:val="007A754A"/>
    <w:rsid w:val="007A763C"/>
    <w:rsid w:val="007A76C8"/>
    <w:rsid w:val="007A7901"/>
    <w:rsid w:val="007A7960"/>
    <w:rsid w:val="007A7AD1"/>
    <w:rsid w:val="007A7E7F"/>
    <w:rsid w:val="007B06E2"/>
    <w:rsid w:val="007B0745"/>
    <w:rsid w:val="007B0843"/>
    <w:rsid w:val="007B0950"/>
    <w:rsid w:val="007B0A51"/>
    <w:rsid w:val="007B0CCC"/>
    <w:rsid w:val="007B0E64"/>
    <w:rsid w:val="007B10D9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5D5"/>
    <w:rsid w:val="007B264D"/>
    <w:rsid w:val="007B272E"/>
    <w:rsid w:val="007B28A0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A5"/>
    <w:rsid w:val="007B3F27"/>
    <w:rsid w:val="007B3FD2"/>
    <w:rsid w:val="007B44F5"/>
    <w:rsid w:val="007B47D5"/>
    <w:rsid w:val="007B4BF1"/>
    <w:rsid w:val="007B4FDC"/>
    <w:rsid w:val="007B5000"/>
    <w:rsid w:val="007B50D6"/>
    <w:rsid w:val="007B5375"/>
    <w:rsid w:val="007B550C"/>
    <w:rsid w:val="007B5626"/>
    <w:rsid w:val="007B5805"/>
    <w:rsid w:val="007B5979"/>
    <w:rsid w:val="007B5E88"/>
    <w:rsid w:val="007B5F36"/>
    <w:rsid w:val="007B625F"/>
    <w:rsid w:val="007B681E"/>
    <w:rsid w:val="007B6B4A"/>
    <w:rsid w:val="007B7B61"/>
    <w:rsid w:val="007B7BC4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3A1"/>
    <w:rsid w:val="007C06A2"/>
    <w:rsid w:val="007C07F1"/>
    <w:rsid w:val="007C0834"/>
    <w:rsid w:val="007C0C22"/>
    <w:rsid w:val="007C0EB7"/>
    <w:rsid w:val="007C1401"/>
    <w:rsid w:val="007C1CF0"/>
    <w:rsid w:val="007C1CF7"/>
    <w:rsid w:val="007C2108"/>
    <w:rsid w:val="007C2780"/>
    <w:rsid w:val="007C294C"/>
    <w:rsid w:val="007C2B78"/>
    <w:rsid w:val="007C2E26"/>
    <w:rsid w:val="007C2E90"/>
    <w:rsid w:val="007C30AF"/>
    <w:rsid w:val="007C3295"/>
    <w:rsid w:val="007C3346"/>
    <w:rsid w:val="007C340C"/>
    <w:rsid w:val="007C35F9"/>
    <w:rsid w:val="007C3AE1"/>
    <w:rsid w:val="007C3BF1"/>
    <w:rsid w:val="007C3C4D"/>
    <w:rsid w:val="007C3CE2"/>
    <w:rsid w:val="007C3DA6"/>
    <w:rsid w:val="007C3DA9"/>
    <w:rsid w:val="007C3E8A"/>
    <w:rsid w:val="007C3E9C"/>
    <w:rsid w:val="007C41C6"/>
    <w:rsid w:val="007C44DE"/>
    <w:rsid w:val="007C4597"/>
    <w:rsid w:val="007C4695"/>
    <w:rsid w:val="007C48D5"/>
    <w:rsid w:val="007C4A1F"/>
    <w:rsid w:val="007C4A64"/>
    <w:rsid w:val="007C4AC9"/>
    <w:rsid w:val="007C4B6D"/>
    <w:rsid w:val="007C4B86"/>
    <w:rsid w:val="007C5366"/>
    <w:rsid w:val="007C5451"/>
    <w:rsid w:val="007C575F"/>
    <w:rsid w:val="007C5860"/>
    <w:rsid w:val="007C5901"/>
    <w:rsid w:val="007C5A6E"/>
    <w:rsid w:val="007C5B74"/>
    <w:rsid w:val="007C5D77"/>
    <w:rsid w:val="007C5DD8"/>
    <w:rsid w:val="007C5DFB"/>
    <w:rsid w:val="007C5E23"/>
    <w:rsid w:val="007C6777"/>
    <w:rsid w:val="007C6877"/>
    <w:rsid w:val="007C68B8"/>
    <w:rsid w:val="007C69C6"/>
    <w:rsid w:val="007C6BBD"/>
    <w:rsid w:val="007C6C17"/>
    <w:rsid w:val="007C6CD9"/>
    <w:rsid w:val="007C6FA1"/>
    <w:rsid w:val="007C70D9"/>
    <w:rsid w:val="007C7180"/>
    <w:rsid w:val="007C71ED"/>
    <w:rsid w:val="007C768A"/>
    <w:rsid w:val="007C79B7"/>
    <w:rsid w:val="007C7B5C"/>
    <w:rsid w:val="007C7B5D"/>
    <w:rsid w:val="007C7BF7"/>
    <w:rsid w:val="007C7D85"/>
    <w:rsid w:val="007C7D8C"/>
    <w:rsid w:val="007C7DA7"/>
    <w:rsid w:val="007C7EB8"/>
    <w:rsid w:val="007D001C"/>
    <w:rsid w:val="007D03AD"/>
    <w:rsid w:val="007D0400"/>
    <w:rsid w:val="007D0842"/>
    <w:rsid w:val="007D0927"/>
    <w:rsid w:val="007D0932"/>
    <w:rsid w:val="007D115B"/>
    <w:rsid w:val="007D121D"/>
    <w:rsid w:val="007D1289"/>
    <w:rsid w:val="007D13C2"/>
    <w:rsid w:val="007D17BF"/>
    <w:rsid w:val="007D1821"/>
    <w:rsid w:val="007D1958"/>
    <w:rsid w:val="007D1AE4"/>
    <w:rsid w:val="007D1E43"/>
    <w:rsid w:val="007D1F54"/>
    <w:rsid w:val="007D2212"/>
    <w:rsid w:val="007D22AB"/>
    <w:rsid w:val="007D23A2"/>
    <w:rsid w:val="007D247A"/>
    <w:rsid w:val="007D25CF"/>
    <w:rsid w:val="007D26C3"/>
    <w:rsid w:val="007D27CE"/>
    <w:rsid w:val="007D2C34"/>
    <w:rsid w:val="007D2D44"/>
    <w:rsid w:val="007D2DCB"/>
    <w:rsid w:val="007D2FBE"/>
    <w:rsid w:val="007D32F5"/>
    <w:rsid w:val="007D3343"/>
    <w:rsid w:val="007D3474"/>
    <w:rsid w:val="007D3594"/>
    <w:rsid w:val="007D3622"/>
    <w:rsid w:val="007D377B"/>
    <w:rsid w:val="007D39E5"/>
    <w:rsid w:val="007D3B3D"/>
    <w:rsid w:val="007D3F92"/>
    <w:rsid w:val="007D421B"/>
    <w:rsid w:val="007D42BD"/>
    <w:rsid w:val="007D42CE"/>
    <w:rsid w:val="007D4301"/>
    <w:rsid w:val="007D431E"/>
    <w:rsid w:val="007D4349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65AB"/>
    <w:rsid w:val="007D6716"/>
    <w:rsid w:val="007D6AC3"/>
    <w:rsid w:val="007D6EED"/>
    <w:rsid w:val="007D6FD3"/>
    <w:rsid w:val="007D7086"/>
    <w:rsid w:val="007D70C6"/>
    <w:rsid w:val="007D7411"/>
    <w:rsid w:val="007D7510"/>
    <w:rsid w:val="007D759C"/>
    <w:rsid w:val="007D7759"/>
    <w:rsid w:val="007D7A66"/>
    <w:rsid w:val="007D7B03"/>
    <w:rsid w:val="007D7BC0"/>
    <w:rsid w:val="007D7C69"/>
    <w:rsid w:val="007D7E07"/>
    <w:rsid w:val="007E0027"/>
    <w:rsid w:val="007E0131"/>
    <w:rsid w:val="007E014D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A5"/>
    <w:rsid w:val="007E1AD1"/>
    <w:rsid w:val="007E24C0"/>
    <w:rsid w:val="007E24FD"/>
    <w:rsid w:val="007E2508"/>
    <w:rsid w:val="007E2A00"/>
    <w:rsid w:val="007E2B18"/>
    <w:rsid w:val="007E2B75"/>
    <w:rsid w:val="007E2E54"/>
    <w:rsid w:val="007E2E79"/>
    <w:rsid w:val="007E2EED"/>
    <w:rsid w:val="007E30EF"/>
    <w:rsid w:val="007E332C"/>
    <w:rsid w:val="007E34A5"/>
    <w:rsid w:val="007E3D21"/>
    <w:rsid w:val="007E3DA5"/>
    <w:rsid w:val="007E3E0A"/>
    <w:rsid w:val="007E40AB"/>
    <w:rsid w:val="007E40DE"/>
    <w:rsid w:val="007E4128"/>
    <w:rsid w:val="007E4133"/>
    <w:rsid w:val="007E4431"/>
    <w:rsid w:val="007E4442"/>
    <w:rsid w:val="007E4451"/>
    <w:rsid w:val="007E448D"/>
    <w:rsid w:val="007E473D"/>
    <w:rsid w:val="007E4741"/>
    <w:rsid w:val="007E488B"/>
    <w:rsid w:val="007E4C02"/>
    <w:rsid w:val="007E50AD"/>
    <w:rsid w:val="007E51BF"/>
    <w:rsid w:val="007E55DF"/>
    <w:rsid w:val="007E583A"/>
    <w:rsid w:val="007E5AEF"/>
    <w:rsid w:val="007E5D91"/>
    <w:rsid w:val="007E5DD5"/>
    <w:rsid w:val="007E603C"/>
    <w:rsid w:val="007E60BA"/>
    <w:rsid w:val="007E64D3"/>
    <w:rsid w:val="007E669E"/>
    <w:rsid w:val="007E67B8"/>
    <w:rsid w:val="007E6884"/>
    <w:rsid w:val="007E6A03"/>
    <w:rsid w:val="007E6B2D"/>
    <w:rsid w:val="007E6E92"/>
    <w:rsid w:val="007E6F44"/>
    <w:rsid w:val="007E7017"/>
    <w:rsid w:val="007E73E0"/>
    <w:rsid w:val="007E7AC7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DF5"/>
    <w:rsid w:val="007F0F89"/>
    <w:rsid w:val="007F0FF9"/>
    <w:rsid w:val="007F10E0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1F72"/>
    <w:rsid w:val="007F2375"/>
    <w:rsid w:val="007F237F"/>
    <w:rsid w:val="007F2AC5"/>
    <w:rsid w:val="007F2C36"/>
    <w:rsid w:val="007F2F29"/>
    <w:rsid w:val="007F315D"/>
    <w:rsid w:val="007F319E"/>
    <w:rsid w:val="007F31D2"/>
    <w:rsid w:val="007F329F"/>
    <w:rsid w:val="007F3810"/>
    <w:rsid w:val="007F3928"/>
    <w:rsid w:val="007F3C00"/>
    <w:rsid w:val="007F427E"/>
    <w:rsid w:val="007F43AE"/>
    <w:rsid w:val="007F476C"/>
    <w:rsid w:val="007F4B0C"/>
    <w:rsid w:val="007F4BD8"/>
    <w:rsid w:val="007F4BDE"/>
    <w:rsid w:val="007F4CB6"/>
    <w:rsid w:val="007F4CF7"/>
    <w:rsid w:val="007F549A"/>
    <w:rsid w:val="007F5665"/>
    <w:rsid w:val="007F5679"/>
    <w:rsid w:val="007F586B"/>
    <w:rsid w:val="007F5971"/>
    <w:rsid w:val="007F5B2A"/>
    <w:rsid w:val="007F5EE8"/>
    <w:rsid w:val="007F5F00"/>
    <w:rsid w:val="007F615A"/>
    <w:rsid w:val="007F64D2"/>
    <w:rsid w:val="007F6625"/>
    <w:rsid w:val="007F663C"/>
    <w:rsid w:val="007F6FCE"/>
    <w:rsid w:val="007F7068"/>
    <w:rsid w:val="007F7468"/>
    <w:rsid w:val="007F74DB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73"/>
    <w:rsid w:val="008000EC"/>
    <w:rsid w:val="00800138"/>
    <w:rsid w:val="008002AF"/>
    <w:rsid w:val="008006CA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5A4"/>
    <w:rsid w:val="008027B9"/>
    <w:rsid w:val="008027E9"/>
    <w:rsid w:val="00802892"/>
    <w:rsid w:val="00802A53"/>
    <w:rsid w:val="00802AF8"/>
    <w:rsid w:val="00802E76"/>
    <w:rsid w:val="00803062"/>
    <w:rsid w:val="00803240"/>
    <w:rsid w:val="0080348B"/>
    <w:rsid w:val="0080358F"/>
    <w:rsid w:val="008035EC"/>
    <w:rsid w:val="00803659"/>
    <w:rsid w:val="00803716"/>
    <w:rsid w:val="008038CC"/>
    <w:rsid w:val="00803A2E"/>
    <w:rsid w:val="00803AF0"/>
    <w:rsid w:val="00803D25"/>
    <w:rsid w:val="00804108"/>
    <w:rsid w:val="008043D1"/>
    <w:rsid w:val="008043FE"/>
    <w:rsid w:val="00804807"/>
    <w:rsid w:val="00804CFF"/>
    <w:rsid w:val="00804D49"/>
    <w:rsid w:val="00804EFB"/>
    <w:rsid w:val="0080550C"/>
    <w:rsid w:val="00805570"/>
    <w:rsid w:val="008055EB"/>
    <w:rsid w:val="0080577F"/>
    <w:rsid w:val="008057F8"/>
    <w:rsid w:val="008058F8"/>
    <w:rsid w:val="00805CC7"/>
    <w:rsid w:val="0080607E"/>
    <w:rsid w:val="008064C7"/>
    <w:rsid w:val="0080653F"/>
    <w:rsid w:val="00806714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93C"/>
    <w:rsid w:val="00811A49"/>
    <w:rsid w:val="00811AB0"/>
    <w:rsid w:val="00811B3A"/>
    <w:rsid w:val="0081203E"/>
    <w:rsid w:val="0081241C"/>
    <w:rsid w:val="00812734"/>
    <w:rsid w:val="00812A02"/>
    <w:rsid w:val="00812E5B"/>
    <w:rsid w:val="00812E86"/>
    <w:rsid w:val="00812FAF"/>
    <w:rsid w:val="00813174"/>
    <w:rsid w:val="00813459"/>
    <w:rsid w:val="008134CE"/>
    <w:rsid w:val="008135FA"/>
    <w:rsid w:val="00813BAD"/>
    <w:rsid w:val="00813C86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531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781"/>
    <w:rsid w:val="00817824"/>
    <w:rsid w:val="008179CA"/>
    <w:rsid w:val="00817A8F"/>
    <w:rsid w:val="00817B37"/>
    <w:rsid w:val="00817C2C"/>
    <w:rsid w:val="00817CB1"/>
    <w:rsid w:val="00817F5A"/>
    <w:rsid w:val="008200CA"/>
    <w:rsid w:val="00820235"/>
    <w:rsid w:val="00820329"/>
    <w:rsid w:val="008204BF"/>
    <w:rsid w:val="00820835"/>
    <w:rsid w:val="008208EF"/>
    <w:rsid w:val="00820AE6"/>
    <w:rsid w:val="00820B74"/>
    <w:rsid w:val="00820C4F"/>
    <w:rsid w:val="00820E80"/>
    <w:rsid w:val="008211CE"/>
    <w:rsid w:val="008216D8"/>
    <w:rsid w:val="0082175C"/>
    <w:rsid w:val="00821AB2"/>
    <w:rsid w:val="00821CBD"/>
    <w:rsid w:val="00821E95"/>
    <w:rsid w:val="00822105"/>
    <w:rsid w:val="0082216B"/>
    <w:rsid w:val="008221A8"/>
    <w:rsid w:val="008223B3"/>
    <w:rsid w:val="00822972"/>
    <w:rsid w:val="008229BD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3F36"/>
    <w:rsid w:val="008240C7"/>
    <w:rsid w:val="00824768"/>
    <w:rsid w:val="00824942"/>
    <w:rsid w:val="00824A1A"/>
    <w:rsid w:val="00824A66"/>
    <w:rsid w:val="00824D5B"/>
    <w:rsid w:val="00824FB1"/>
    <w:rsid w:val="00825025"/>
    <w:rsid w:val="00825042"/>
    <w:rsid w:val="0082514C"/>
    <w:rsid w:val="00825173"/>
    <w:rsid w:val="00825442"/>
    <w:rsid w:val="0082553A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B71"/>
    <w:rsid w:val="00826C1C"/>
    <w:rsid w:val="00826C63"/>
    <w:rsid w:val="008270C2"/>
    <w:rsid w:val="00827171"/>
    <w:rsid w:val="008271A1"/>
    <w:rsid w:val="008271E3"/>
    <w:rsid w:val="00827450"/>
    <w:rsid w:val="00827489"/>
    <w:rsid w:val="00827687"/>
    <w:rsid w:val="0082775B"/>
    <w:rsid w:val="00827DC0"/>
    <w:rsid w:val="00830212"/>
    <w:rsid w:val="0083025B"/>
    <w:rsid w:val="008303CF"/>
    <w:rsid w:val="008308D1"/>
    <w:rsid w:val="00830971"/>
    <w:rsid w:val="0083098F"/>
    <w:rsid w:val="00830B61"/>
    <w:rsid w:val="00830BFB"/>
    <w:rsid w:val="00830C19"/>
    <w:rsid w:val="00830DAA"/>
    <w:rsid w:val="00831090"/>
    <w:rsid w:val="008313BF"/>
    <w:rsid w:val="008316D5"/>
    <w:rsid w:val="008316DC"/>
    <w:rsid w:val="008319E2"/>
    <w:rsid w:val="00831A23"/>
    <w:rsid w:val="00831B5B"/>
    <w:rsid w:val="00831BE2"/>
    <w:rsid w:val="00831D90"/>
    <w:rsid w:val="00832169"/>
    <w:rsid w:val="008321A2"/>
    <w:rsid w:val="00832255"/>
    <w:rsid w:val="00832617"/>
    <w:rsid w:val="0083261F"/>
    <w:rsid w:val="008326CD"/>
    <w:rsid w:val="008329A2"/>
    <w:rsid w:val="00832B5B"/>
    <w:rsid w:val="00832BD2"/>
    <w:rsid w:val="00832D76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4D2"/>
    <w:rsid w:val="008347C3"/>
    <w:rsid w:val="00834900"/>
    <w:rsid w:val="00834B6F"/>
    <w:rsid w:val="00834CD4"/>
    <w:rsid w:val="00834DB2"/>
    <w:rsid w:val="0083521D"/>
    <w:rsid w:val="00835963"/>
    <w:rsid w:val="00835B27"/>
    <w:rsid w:val="00835B40"/>
    <w:rsid w:val="00835F60"/>
    <w:rsid w:val="00835F75"/>
    <w:rsid w:val="008361FB"/>
    <w:rsid w:val="008362D6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A4A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0E1B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D96"/>
    <w:rsid w:val="00842DCE"/>
    <w:rsid w:val="0084331F"/>
    <w:rsid w:val="00843515"/>
    <w:rsid w:val="00843598"/>
    <w:rsid w:val="008436CA"/>
    <w:rsid w:val="0084376C"/>
    <w:rsid w:val="008437F1"/>
    <w:rsid w:val="0084392E"/>
    <w:rsid w:val="00843AEF"/>
    <w:rsid w:val="00843BFB"/>
    <w:rsid w:val="00843FFF"/>
    <w:rsid w:val="00844218"/>
    <w:rsid w:val="0084427C"/>
    <w:rsid w:val="0084433C"/>
    <w:rsid w:val="0084441E"/>
    <w:rsid w:val="0084460B"/>
    <w:rsid w:val="00844BF4"/>
    <w:rsid w:val="00844D55"/>
    <w:rsid w:val="0084514D"/>
    <w:rsid w:val="0084577C"/>
    <w:rsid w:val="0084597D"/>
    <w:rsid w:val="00845B61"/>
    <w:rsid w:val="00845FD4"/>
    <w:rsid w:val="0084601F"/>
    <w:rsid w:val="0084622D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B66"/>
    <w:rsid w:val="00850B89"/>
    <w:rsid w:val="00850D86"/>
    <w:rsid w:val="00850DE9"/>
    <w:rsid w:val="00850E2D"/>
    <w:rsid w:val="00850F56"/>
    <w:rsid w:val="0085123C"/>
    <w:rsid w:val="00851491"/>
    <w:rsid w:val="00851842"/>
    <w:rsid w:val="00851B31"/>
    <w:rsid w:val="00851B33"/>
    <w:rsid w:val="00851F07"/>
    <w:rsid w:val="00851F81"/>
    <w:rsid w:val="00852235"/>
    <w:rsid w:val="008522CF"/>
    <w:rsid w:val="008524A5"/>
    <w:rsid w:val="00852660"/>
    <w:rsid w:val="00852696"/>
    <w:rsid w:val="008526F5"/>
    <w:rsid w:val="008529C7"/>
    <w:rsid w:val="00852AFE"/>
    <w:rsid w:val="00852C88"/>
    <w:rsid w:val="00852E47"/>
    <w:rsid w:val="00852F10"/>
    <w:rsid w:val="00852F59"/>
    <w:rsid w:val="00853006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33"/>
    <w:rsid w:val="00853E9C"/>
    <w:rsid w:val="008543DB"/>
    <w:rsid w:val="00854743"/>
    <w:rsid w:val="00854906"/>
    <w:rsid w:val="0085490F"/>
    <w:rsid w:val="0085493A"/>
    <w:rsid w:val="00854AF9"/>
    <w:rsid w:val="00854B0C"/>
    <w:rsid w:val="00854C74"/>
    <w:rsid w:val="008551CE"/>
    <w:rsid w:val="00855595"/>
    <w:rsid w:val="008559F9"/>
    <w:rsid w:val="00855D72"/>
    <w:rsid w:val="00855DE8"/>
    <w:rsid w:val="00855E26"/>
    <w:rsid w:val="008560FF"/>
    <w:rsid w:val="00856153"/>
    <w:rsid w:val="0085673A"/>
    <w:rsid w:val="008567AC"/>
    <w:rsid w:val="008569BC"/>
    <w:rsid w:val="008569F6"/>
    <w:rsid w:val="00856B33"/>
    <w:rsid w:val="00856C92"/>
    <w:rsid w:val="00856F9A"/>
    <w:rsid w:val="00856FA8"/>
    <w:rsid w:val="0085713D"/>
    <w:rsid w:val="008576DA"/>
    <w:rsid w:val="0085776D"/>
    <w:rsid w:val="00857926"/>
    <w:rsid w:val="00857A52"/>
    <w:rsid w:val="00857AF8"/>
    <w:rsid w:val="00857B2C"/>
    <w:rsid w:val="00857C02"/>
    <w:rsid w:val="00857C49"/>
    <w:rsid w:val="00857E62"/>
    <w:rsid w:val="00857F71"/>
    <w:rsid w:val="0086005D"/>
    <w:rsid w:val="0086023B"/>
    <w:rsid w:val="00860774"/>
    <w:rsid w:val="00860958"/>
    <w:rsid w:val="00860EEB"/>
    <w:rsid w:val="00861070"/>
    <w:rsid w:val="0086112B"/>
    <w:rsid w:val="00861499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A5"/>
    <w:rsid w:val="00862DB6"/>
    <w:rsid w:val="00863024"/>
    <w:rsid w:val="00863094"/>
    <w:rsid w:val="0086326D"/>
    <w:rsid w:val="008632F0"/>
    <w:rsid w:val="0086364A"/>
    <w:rsid w:val="008636AE"/>
    <w:rsid w:val="008636D5"/>
    <w:rsid w:val="00863C93"/>
    <w:rsid w:val="00863D85"/>
    <w:rsid w:val="00863DBF"/>
    <w:rsid w:val="008640B6"/>
    <w:rsid w:val="008644EC"/>
    <w:rsid w:val="008647A7"/>
    <w:rsid w:val="0086491C"/>
    <w:rsid w:val="00864A6D"/>
    <w:rsid w:val="00864BFC"/>
    <w:rsid w:val="00864CA2"/>
    <w:rsid w:val="00864F81"/>
    <w:rsid w:val="0086508C"/>
    <w:rsid w:val="0086558D"/>
    <w:rsid w:val="00865834"/>
    <w:rsid w:val="00865B1B"/>
    <w:rsid w:val="0086608D"/>
    <w:rsid w:val="00866237"/>
    <w:rsid w:val="008662A0"/>
    <w:rsid w:val="008662B7"/>
    <w:rsid w:val="008662E1"/>
    <w:rsid w:val="00866559"/>
    <w:rsid w:val="0086661F"/>
    <w:rsid w:val="00866670"/>
    <w:rsid w:val="008666A3"/>
    <w:rsid w:val="00866B33"/>
    <w:rsid w:val="00866BCA"/>
    <w:rsid w:val="00866DB5"/>
    <w:rsid w:val="00866F48"/>
    <w:rsid w:val="00867046"/>
    <w:rsid w:val="008671D9"/>
    <w:rsid w:val="008675F3"/>
    <w:rsid w:val="0086760A"/>
    <w:rsid w:val="008676FF"/>
    <w:rsid w:val="00867806"/>
    <w:rsid w:val="00867970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9C5"/>
    <w:rsid w:val="00870B4E"/>
    <w:rsid w:val="00870CA3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2D39"/>
    <w:rsid w:val="00872DA6"/>
    <w:rsid w:val="0087325B"/>
    <w:rsid w:val="00873318"/>
    <w:rsid w:val="0087337E"/>
    <w:rsid w:val="008735AB"/>
    <w:rsid w:val="008735D2"/>
    <w:rsid w:val="00873694"/>
    <w:rsid w:val="008737B0"/>
    <w:rsid w:val="00873833"/>
    <w:rsid w:val="00873C71"/>
    <w:rsid w:val="00874546"/>
    <w:rsid w:val="00874C5E"/>
    <w:rsid w:val="00874DE3"/>
    <w:rsid w:val="00875085"/>
    <w:rsid w:val="008751BD"/>
    <w:rsid w:val="00875283"/>
    <w:rsid w:val="00875A95"/>
    <w:rsid w:val="00875C0B"/>
    <w:rsid w:val="00875C32"/>
    <w:rsid w:val="00875CCE"/>
    <w:rsid w:val="00875F0C"/>
    <w:rsid w:val="00875FDC"/>
    <w:rsid w:val="0087625C"/>
    <w:rsid w:val="008768C8"/>
    <w:rsid w:val="00876A54"/>
    <w:rsid w:val="00876C56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A21"/>
    <w:rsid w:val="00880BF4"/>
    <w:rsid w:val="00880FD2"/>
    <w:rsid w:val="00881116"/>
    <w:rsid w:val="00881218"/>
    <w:rsid w:val="008815EA"/>
    <w:rsid w:val="00881B1E"/>
    <w:rsid w:val="00881C84"/>
    <w:rsid w:val="00881CC9"/>
    <w:rsid w:val="008820A5"/>
    <w:rsid w:val="008820B9"/>
    <w:rsid w:val="008820E4"/>
    <w:rsid w:val="00882314"/>
    <w:rsid w:val="00882519"/>
    <w:rsid w:val="00882965"/>
    <w:rsid w:val="00882BDD"/>
    <w:rsid w:val="00882C20"/>
    <w:rsid w:val="00882E30"/>
    <w:rsid w:val="008833B6"/>
    <w:rsid w:val="00883671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C9"/>
    <w:rsid w:val="00884C75"/>
    <w:rsid w:val="00884CCA"/>
    <w:rsid w:val="00884E6E"/>
    <w:rsid w:val="0088527C"/>
    <w:rsid w:val="008855AC"/>
    <w:rsid w:val="0088562A"/>
    <w:rsid w:val="0088562D"/>
    <w:rsid w:val="00885744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D85"/>
    <w:rsid w:val="00887E40"/>
    <w:rsid w:val="0089026F"/>
    <w:rsid w:val="008902DC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3CF"/>
    <w:rsid w:val="008936DD"/>
    <w:rsid w:val="0089387F"/>
    <w:rsid w:val="008938F8"/>
    <w:rsid w:val="00893A4F"/>
    <w:rsid w:val="00893A79"/>
    <w:rsid w:val="00893C43"/>
    <w:rsid w:val="00893D69"/>
    <w:rsid w:val="00893DEA"/>
    <w:rsid w:val="00893E3C"/>
    <w:rsid w:val="00894044"/>
    <w:rsid w:val="0089430A"/>
    <w:rsid w:val="00894375"/>
    <w:rsid w:val="008944B2"/>
    <w:rsid w:val="00894869"/>
    <w:rsid w:val="00894C7D"/>
    <w:rsid w:val="00894DD7"/>
    <w:rsid w:val="00894E83"/>
    <w:rsid w:val="00894EC3"/>
    <w:rsid w:val="00894FF6"/>
    <w:rsid w:val="008952E2"/>
    <w:rsid w:val="00895396"/>
    <w:rsid w:val="00895889"/>
    <w:rsid w:val="008958EE"/>
    <w:rsid w:val="0089599F"/>
    <w:rsid w:val="00895C1F"/>
    <w:rsid w:val="00895C73"/>
    <w:rsid w:val="00895DDB"/>
    <w:rsid w:val="00895E35"/>
    <w:rsid w:val="00895E8D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569"/>
    <w:rsid w:val="008979E4"/>
    <w:rsid w:val="008979E8"/>
    <w:rsid w:val="00897A68"/>
    <w:rsid w:val="008A0060"/>
    <w:rsid w:val="008A0123"/>
    <w:rsid w:val="008A024F"/>
    <w:rsid w:val="008A0260"/>
    <w:rsid w:val="008A036E"/>
    <w:rsid w:val="008A07D0"/>
    <w:rsid w:val="008A08AC"/>
    <w:rsid w:val="008A092F"/>
    <w:rsid w:val="008A0A20"/>
    <w:rsid w:val="008A0A40"/>
    <w:rsid w:val="008A0D4D"/>
    <w:rsid w:val="008A0E1A"/>
    <w:rsid w:val="008A0F30"/>
    <w:rsid w:val="008A1029"/>
    <w:rsid w:val="008A1037"/>
    <w:rsid w:val="008A115A"/>
    <w:rsid w:val="008A1629"/>
    <w:rsid w:val="008A175D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9A2"/>
    <w:rsid w:val="008A2A4F"/>
    <w:rsid w:val="008A2A9E"/>
    <w:rsid w:val="008A2E5F"/>
    <w:rsid w:val="008A2EBC"/>
    <w:rsid w:val="008A31C9"/>
    <w:rsid w:val="008A333A"/>
    <w:rsid w:val="008A3CAC"/>
    <w:rsid w:val="008A3D85"/>
    <w:rsid w:val="008A3DF3"/>
    <w:rsid w:val="008A4092"/>
    <w:rsid w:val="008A41F9"/>
    <w:rsid w:val="008A468D"/>
    <w:rsid w:val="008A472E"/>
    <w:rsid w:val="008A4940"/>
    <w:rsid w:val="008A4B46"/>
    <w:rsid w:val="008A4B80"/>
    <w:rsid w:val="008A4C6B"/>
    <w:rsid w:val="008A4D5A"/>
    <w:rsid w:val="008A511D"/>
    <w:rsid w:val="008A5188"/>
    <w:rsid w:val="008A5275"/>
    <w:rsid w:val="008A55C3"/>
    <w:rsid w:val="008A5958"/>
    <w:rsid w:val="008A5A8B"/>
    <w:rsid w:val="008A6194"/>
    <w:rsid w:val="008A63C0"/>
    <w:rsid w:val="008A6A83"/>
    <w:rsid w:val="008A6ADA"/>
    <w:rsid w:val="008A6B47"/>
    <w:rsid w:val="008A6CC8"/>
    <w:rsid w:val="008A6E11"/>
    <w:rsid w:val="008A6E26"/>
    <w:rsid w:val="008A6E2E"/>
    <w:rsid w:val="008A713B"/>
    <w:rsid w:val="008A7255"/>
    <w:rsid w:val="008A757A"/>
    <w:rsid w:val="008A7673"/>
    <w:rsid w:val="008A781B"/>
    <w:rsid w:val="008A7845"/>
    <w:rsid w:val="008A7A93"/>
    <w:rsid w:val="008A7DCB"/>
    <w:rsid w:val="008A7E86"/>
    <w:rsid w:val="008B013C"/>
    <w:rsid w:val="008B01E9"/>
    <w:rsid w:val="008B07A2"/>
    <w:rsid w:val="008B09FD"/>
    <w:rsid w:val="008B0AD9"/>
    <w:rsid w:val="008B0C06"/>
    <w:rsid w:val="008B0C7D"/>
    <w:rsid w:val="008B0F8E"/>
    <w:rsid w:val="008B143F"/>
    <w:rsid w:val="008B17F7"/>
    <w:rsid w:val="008B188F"/>
    <w:rsid w:val="008B1BB7"/>
    <w:rsid w:val="008B1F88"/>
    <w:rsid w:val="008B20B9"/>
    <w:rsid w:val="008B20CC"/>
    <w:rsid w:val="008B221C"/>
    <w:rsid w:val="008B22A5"/>
    <w:rsid w:val="008B2888"/>
    <w:rsid w:val="008B2988"/>
    <w:rsid w:val="008B29E4"/>
    <w:rsid w:val="008B2B7B"/>
    <w:rsid w:val="008B3210"/>
    <w:rsid w:val="008B3334"/>
    <w:rsid w:val="008B3380"/>
    <w:rsid w:val="008B3609"/>
    <w:rsid w:val="008B362E"/>
    <w:rsid w:val="008B3811"/>
    <w:rsid w:val="008B39B9"/>
    <w:rsid w:val="008B3A8E"/>
    <w:rsid w:val="008B3D8C"/>
    <w:rsid w:val="008B3DD3"/>
    <w:rsid w:val="008B43EF"/>
    <w:rsid w:val="008B45DE"/>
    <w:rsid w:val="008B45EE"/>
    <w:rsid w:val="008B467B"/>
    <w:rsid w:val="008B46B1"/>
    <w:rsid w:val="008B47EA"/>
    <w:rsid w:val="008B495D"/>
    <w:rsid w:val="008B4BEC"/>
    <w:rsid w:val="008B4CAD"/>
    <w:rsid w:val="008B4D98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60DC"/>
    <w:rsid w:val="008B6111"/>
    <w:rsid w:val="008B6180"/>
    <w:rsid w:val="008B61D2"/>
    <w:rsid w:val="008B6359"/>
    <w:rsid w:val="008B6375"/>
    <w:rsid w:val="008B6413"/>
    <w:rsid w:val="008B65A7"/>
    <w:rsid w:val="008B6661"/>
    <w:rsid w:val="008B6BFE"/>
    <w:rsid w:val="008B6C2D"/>
    <w:rsid w:val="008B6C3E"/>
    <w:rsid w:val="008B6DEE"/>
    <w:rsid w:val="008B6E19"/>
    <w:rsid w:val="008B70A1"/>
    <w:rsid w:val="008B73BD"/>
    <w:rsid w:val="008B7482"/>
    <w:rsid w:val="008B76AA"/>
    <w:rsid w:val="008B7802"/>
    <w:rsid w:val="008B7BA4"/>
    <w:rsid w:val="008C02A6"/>
    <w:rsid w:val="008C037E"/>
    <w:rsid w:val="008C0420"/>
    <w:rsid w:val="008C0451"/>
    <w:rsid w:val="008C049C"/>
    <w:rsid w:val="008C052C"/>
    <w:rsid w:val="008C05B2"/>
    <w:rsid w:val="008C07E5"/>
    <w:rsid w:val="008C0AB3"/>
    <w:rsid w:val="008C0C7C"/>
    <w:rsid w:val="008C0E64"/>
    <w:rsid w:val="008C0E74"/>
    <w:rsid w:val="008C1144"/>
    <w:rsid w:val="008C14E3"/>
    <w:rsid w:val="008C163A"/>
    <w:rsid w:val="008C1B3D"/>
    <w:rsid w:val="008C1C55"/>
    <w:rsid w:val="008C1D32"/>
    <w:rsid w:val="008C1E70"/>
    <w:rsid w:val="008C1FA8"/>
    <w:rsid w:val="008C1FD5"/>
    <w:rsid w:val="008C2629"/>
    <w:rsid w:val="008C28BC"/>
    <w:rsid w:val="008C291F"/>
    <w:rsid w:val="008C2E5F"/>
    <w:rsid w:val="008C2F2C"/>
    <w:rsid w:val="008C312C"/>
    <w:rsid w:val="008C3360"/>
    <w:rsid w:val="008C34F0"/>
    <w:rsid w:val="008C3672"/>
    <w:rsid w:val="008C3843"/>
    <w:rsid w:val="008C3AA3"/>
    <w:rsid w:val="008C3D69"/>
    <w:rsid w:val="008C3D71"/>
    <w:rsid w:val="008C415F"/>
    <w:rsid w:val="008C4378"/>
    <w:rsid w:val="008C43AD"/>
    <w:rsid w:val="008C444A"/>
    <w:rsid w:val="008C45F3"/>
    <w:rsid w:val="008C499E"/>
    <w:rsid w:val="008C4B40"/>
    <w:rsid w:val="008C4B42"/>
    <w:rsid w:val="008C4BF1"/>
    <w:rsid w:val="008C4CC5"/>
    <w:rsid w:val="008C507B"/>
    <w:rsid w:val="008C534C"/>
    <w:rsid w:val="008C54B4"/>
    <w:rsid w:val="008C568F"/>
    <w:rsid w:val="008C5694"/>
    <w:rsid w:val="008C584D"/>
    <w:rsid w:val="008C594D"/>
    <w:rsid w:val="008C59A2"/>
    <w:rsid w:val="008C5BDB"/>
    <w:rsid w:val="008C601D"/>
    <w:rsid w:val="008C6241"/>
    <w:rsid w:val="008C639F"/>
    <w:rsid w:val="008C64D6"/>
    <w:rsid w:val="008C65B8"/>
    <w:rsid w:val="008C68BD"/>
    <w:rsid w:val="008C6953"/>
    <w:rsid w:val="008C6E65"/>
    <w:rsid w:val="008C6EDD"/>
    <w:rsid w:val="008C7272"/>
    <w:rsid w:val="008C72B0"/>
    <w:rsid w:val="008C7383"/>
    <w:rsid w:val="008C7395"/>
    <w:rsid w:val="008C7398"/>
    <w:rsid w:val="008C752F"/>
    <w:rsid w:val="008C783F"/>
    <w:rsid w:val="008C7AF2"/>
    <w:rsid w:val="008C7EBF"/>
    <w:rsid w:val="008C7F52"/>
    <w:rsid w:val="008D0009"/>
    <w:rsid w:val="008D0113"/>
    <w:rsid w:val="008D0239"/>
    <w:rsid w:val="008D0493"/>
    <w:rsid w:val="008D05D1"/>
    <w:rsid w:val="008D0940"/>
    <w:rsid w:val="008D0A33"/>
    <w:rsid w:val="008D0C80"/>
    <w:rsid w:val="008D0CEF"/>
    <w:rsid w:val="008D0D21"/>
    <w:rsid w:val="008D0E33"/>
    <w:rsid w:val="008D0E4A"/>
    <w:rsid w:val="008D0EC9"/>
    <w:rsid w:val="008D0FB1"/>
    <w:rsid w:val="008D10C3"/>
    <w:rsid w:val="008D127A"/>
    <w:rsid w:val="008D12BA"/>
    <w:rsid w:val="008D12E6"/>
    <w:rsid w:val="008D133B"/>
    <w:rsid w:val="008D136F"/>
    <w:rsid w:val="008D1427"/>
    <w:rsid w:val="008D1439"/>
    <w:rsid w:val="008D1959"/>
    <w:rsid w:val="008D254B"/>
    <w:rsid w:val="008D25CB"/>
    <w:rsid w:val="008D26AA"/>
    <w:rsid w:val="008D27E8"/>
    <w:rsid w:val="008D289C"/>
    <w:rsid w:val="008D2B55"/>
    <w:rsid w:val="008D2D04"/>
    <w:rsid w:val="008D2E83"/>
    <w:rsid w:val="008D2E96"/>
    <w:rsid w:val="008D318E"/>
    <w:rsid w:val="008D324F"/>
    <w:rsid w:val="008D3436"/>
    <w:rsid w:val="008D34AA"/>
    <w:rsid w:val="008D3603"/>
    <w:rsid w:val="008D3905"/>
    <w:rsid w:val="008D3E55"/>
    <w:rsid w:val="008D46E8"/>
    <w:rsid w:val="008D48B6"/>
    <w:rsid w:val="008D48BB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811"/>
    <w:rsid w:val="008D70C3"/>
    <w:rsid w:val="008D7144"/>
    <w:rsid w:val="008D71BB"/>
    <w:rsid w:val="008D738A"/>
    <w:rsid w:val="008D753B"/>
    <w:rsid w:val="008D75A6"/>
    <w:rsid w:val="008D75CA"/>
    <w:rsid w:val="008D75CD"/>
    <w:rsid w:val="008D760B"/>
    <w:rsid w:val="008D7759"/>
    <w:rsid w:val="008D77D9"/>
    <w:rsid w:val="008D78F1"/>
    <w:rsid w:val="008D7B0C"/>
    <w:rsid w:val="008D7CB2"/>
    <w:rsid w:val="008D7CF8"/>
    <w:rsid w:val="008E00A7"/>
    <w:rsid w:val="008E0170"/>
    <w:rsid w:val="008E08A3"/>
    <w:rsid w:val="008E096F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7E7"/>
    <w:rsid w:val="008E2864"/>
    <w:rsid w:val="008E28BA"/>
    <w:rsid w:val="008E29C1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3F9F"/>
    <w:rsid w:val="008E4021"/>
    <w:rsid w:val="008E41F3"/>
    <w:rsid w:val="008E4259"/>
    <w:rsid w:val="008E443E"/>
    <w:rsid w:val="008E4498"/>
    <w:rsid w:val="008E44EE"/>
    <w:rsid w:val="008E4B53"/>
    <w:rsid w:val="008E4B63"/>
    <w:rsid w:val="008E513F"/>
    <w:rsid w:val="008E52F5"/>
    <w:rsid w:val="008E5419"/>
    <w:rsid w:val="008E574D"/>
    <w:rsid w:val="008E575B"/>
    <w:rsid w:val="008E5847"/>
    <w:rsid w:val="008E59CB"/>
    <w:rsid w:val="008E5C68"/>
    <w:rsid w:val="008E63FB"/>
    <w:rsid w:val="008E6525"/>
    <w:rsid w:val="008E6603"/>
    <w:rsid w:val="008E674C"/>
    <w:rsid w:val="008E6B84"/>
    <w:rsid w:val="008E6EFB"/>
    <w:rsid w:val="008E7367"/>
    <w:rsid w:val="008E74BE"/>
    <w:rsid w:val="008E77C1"/>
    <w:rsid w:val="008E7863"/>
    <w:rsid w:val="008E7A26"/>
    <w:rsid w:val="008E7A4A"/>
    <w:rsid w:val="008E7AC3"/>
    <w:rsid w:val="008E7BFF"/>
    <w:rsid w:val="008E7CB0"/>
    <w:rsid w:val="008E7D71"/>
    <w:rsid w:val="008E7D8B"/>
    <w:rsid w:val="008E7F30"/>
    <w:rsid w:val="008F03B0"/>
    <w:rsid w:val="008F04C7"/>
    <w:rsid w:val="008F0583"/>
    <w:rsid w:val="008F06D3"/>
    <w:rsid w:val="008F0702"/>
    <w:rsid w:val="008F07AC"/>
    <w:rsid w:val="008F0DA7"/>
    <w:rsid w:val="008F0E0D"/>
    <w:rsid w:val="008F0F33"/>
    <w:rsid w:val="008F1336"/>
    <w:rsid w:val="008F1422"/>
    <w:rsid w:val="008F14B8"/>
    <w:rsid w:val="008F14E4"/>
    <w:rsid w:val="008F156A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05"/>
    <w:rsid w:val="008F256A"/>
    <w:rsid w:val="008F26C0"/>
    <w:rsid w:val="008F27D8"/>
    <w:rsid w:val="008F28C9"/>
    <w:rsid w:val="008F28EA"/>
    <w:rsid w:val="008F2915"/>
    <w:rsid w:val="008F29C5"/>
    <w:rsid w:val="008F3051"/>
    <w:rsid w:val="008F32A4"/>
    <w:rsid w:val="008F362A"/>
    <w:rsid w:val="008F3A93"/>
    <w:rsid w:val="008F3D60"/>
    <w:rsid w:val="008F3E05"/>
    <w:rsid w:val="008F3ED5"/>
    <w:rsid w:val="008F3F29"/>
    <w:rsid w:val="008F3FAC"/>
    <w:rsid w:val="008F418E"/>
    <w:rsid w:val="008F4244"/>
    <w:rsid w:val="008F45E1"/>
    <w:rsid w:val="008F48D4"/>
    <w:rsid w:val="008F4B70"/>
    <w:rsid w:val="008F4D12"/>
    <w:rsid w:val="008F4D96"/>
    <w:rsid w:val="008F4FB9"/>
    <w:rsid w:val="008F506E"/>
    <w:rsid w:val="008F5118"/>
    <w:rsid w:val="008F5264"/>
    <w:rsid w:val="008F531F"/>
    <w:rsid w:val="008F5476"/>
    <w:rsid w:val="008F562F"/>
    <w:rsid w:val="008F576F"/>
    <w:rsid w:val="008F5940"/>
    <w:rsid w:val="008F5997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48A"/>
    <w:rsid w:val="008F6751"/>
    <w:rsid w:val="008F6982"/>
    <w:rsid w:val="008F6B7A"/>
    <w:rsid w:val="008F6C06"/>
    <w:rsid w:val="008F6DDB"/>
    <w:rsid w:val="008F6EC9"/>
    <w:rsid w:val="008F718D"/>
    <w:rsid w:val="008F7305"/>
    <w:rsid w:val="008F7375"/>
    <w:rsid w:val="008F7916"/>
    <w:rsid w:val="008F7ECA"/>
    <w:rsid w:val="00900207"/>
    <w:rsid w:val="0090037E"/>
    <w:rsid w:val="0090043D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E7"/>
    <w:rsid w:val="0090201A"/>
    <w:rsid w:val="00902639"/>
    <w:rsid w:val="009026E1"/>
    <w:rsid w:val="00902D4C"/>
    <w:rsid w:val="009030FD"/>
    <w:rsid w:val="0090316B"/>
    <w:rsid w:val="009031DA"/>
    <w:rsid w:val="00903537"/>
    <w:rsid w:val="00903892"/>
    <w:rsid w:val="0090392B"/>
    <w:rsid w:val="00903A4C"/>
    <w:rsid w:val="00903AE3"/>
    <w:rsid w:val="00903DD0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03"/>
    <w:rsid w:val="00905213"/>
    <w:rsid w:val="00905243"/>
    <w:rsid w:val="0090530E"/>
    <w:rsid w:val="0090553E"/>
    <w:rsid w:val="00905558"/>
    <w:rsid w:val="00905D9B"/>
    <w:rsid w:val="00905E86"/>
    <w:rsid w:val="0090606C"/>
    <w:rsid w:val="009060E4"/>
    <w:rsid w:val="009061B4"/>
    <w:rsid w:val="009061F5"/>
    <w:rsid w:val="00906210"/>
    <w:rsid w:val="00906258"/>
    <w:rsid w:val="009067B1"/>
    <w:rsid w:val="00906AA1"/>
    <w:rsid w:val="00906C99"/>
    <w:rsid w:val="00906F4B"/>
    <w:rsid w:val="009071E7"/>
    <w:rsid w:val="0090725C"/>
    <w:rsid w:val="00907374"/>
    <w:rsid w:val="009074E4"/>
    <w:rsid w:val="00907515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E59"/>
    <w:rsid w:val="00910F29"/>
    <w:rsid w:val="00910FCD"/>
    <w:rsid w:val="00911002"/>
    <w:rsid w:val="00911051"/>
    <w:rsid w:val="009111DC"/>
    <w:rsid w:val="009112A2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2C"/>
    <w:rsid w:val="0091424D"/>
    <w:rsid w:val="009143B2"/>
    <w:rsid w:val="009147CB"/>
    <w:rsid w:val="00914AD7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9D9"/>
    <w:rsid w:val="00915C92"/>
    <w:rsid w:val="00915DD4"/>
    <w:rsid w:val="00915E69"/>
    <w:rsid w:val="00915FD7"/>
    <w:rsid w:val="0091607A"/>
    <w:rsid w:val="00916147"/>
    <w:rsid w:val="00916152"/>
    <w:rsid w:val="00916629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9C7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DFA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842"/>
    <w:rsid w:val="00923AE6"/>
    <w:rsid w:val="009242F8"/>
    <w:rsid w:val="00924360"/>
    <w:rsid w:val="00924864"/>
    <w:rsid w:val="00924C6F"/>
    <w:rsid w:val="00924CBC"/>
    <w:rsid w:val="00924F1E"/>
    <w:rsid w:val="00924F24"/>
    <w:rsid w:val="00925138"/>
    <w:rsid w:val="00925304"/>
    <w:rsid w:val="00925BFF"/>
    <w:rsid w:val="00925D7C"/>
    <w:rsid w:val="00925E8E"/>
    <w:rsid w:val="00925EE9"/>
    <w:rsid w:val="0092614C"/>
    <w:rsid w:val="00926425"/>
    <w:rsid w:val="0092645B"/>
    <w:rsid w:val="00926480"/>
    <w:rsid w:val="009267B5"/>
    <w:rsid w:val="00926A88"/>
    <w:rsid w:val="00926CBE"/>
    <w:rsid w:val="00926D3F"/>
    <w:rsid w:val="00926DF7"/>
    <w:rsid w:val="00926E1A"/>
    <w:rsid w:val="00926E71"/>
    <w:rsid w:val="00926EDA"/>
    <w:rsid w:val="00926F0B"/>
    <w:rsid w:val="00926FEB"/>
    <w:rsid w:val="0092719C"/>
    <w:rsid w:val="009272C9"/>
    <w:rsid w:val="009272D1"/>
    <w:rsid w:val="009272FA"/>
    <w:rsid w:val="009274FD"/>
    <w:rsid w:val="0092757A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5C2"/>
    <w:rsid w:val="009306AD"/>
    <w:rsid w:val="00930908"/>
    <w:rsid w:val="00930BFE"/>
    <w:rsid w:val="00930F38"/>
    <w:rsid w:val="009312A7"/>
    <w:rsid w:val="0093134E"/>
    <w:rsid w:val="00931424"/>
    <w:rsid w:val="00931603"/>
    <w:rsid w:val="0093170A"/>
    <w:rsid w:val="009318C1"/>
    <w:rsid w:val="00931AC2"/>
    <w:rsid w:val="00931EEB"/>
    <w:rsid w:val="00931F4B"/>
    <w:rsid w:val="00932063"/>
    <w:rsid w:val="009320D5"/>
    <w:rsid w:val="0093227E"/>
    <w:rsid w:val="0093234E"/>
    <w:rsid w:val="00932360"/>
    <w:rsid w:val="00932370"/>
    <w:rsid w:val="009324B2"/>
    <w:rsid w:val="00932703"/>
    <w:rsid w:val="00932722"/>
    <w:rsid w:val="00932828"/>
    <w:rsid w:val="009328D1"/>
    <w:rsid w:val="00932D51"/>
    <w:rsid w:val="00933040"/>
    <w:rsid w:val="0093308D"/>
    <w:rsid w:val="0093328E"/>
    <w:rsid w:val="009335F1"/>
    <w:rsid w:val="00933824"/>
    <w:rsid w:val="00933C6C"/>
    <w:rsid w:val="00933E85"/>
    <w:rsid w:val="009347D4"/>
    <w:rsid w:val="00934A62"/>
    <w:rsid w:val="00934AB8"/>
    <w:rsid w:val="00934B75"/>
    <w:rsid w:val="00935052"/>
    <w:rsid w:val="009355A3"/>
    <w:rsid w:val="00936091"/>
    <w:rsid w:val="009365BF"/>
    <w:rsid w:val="00936776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1EE"/>
    <w:rsid w:val="0094027E"/>
    <w:rsid w:val="00940A26"/>
    <w:rsid w:val="00940A9F"/>
    <w:rsid w:val="00940B59"/>
    <w:rsid w:val="00940E25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24EF"/>
    <w:rsid w:val="009425B7"/>
    <w:rsid w:val="00942710"/>
    <w:rsid w:val="00942D5B"/>
    <w:rsid w:val="00943237"/>
    <w:rsid w:val="00943332"/>
    <w:rsid w:val="009433D2"/>
    <w:rsid w:val="00943825"/>
    <w:rsid w:val="00943996"/>
    <w:rsid w:val="009439D8"/>
    <w:rsid w:val="00943EE5"/>
    <w:rsid w:val="00943FF9"/>
    <w:rsid w:val="009442EA"/>
    <w:rsid w:val="0094438E"/>
    <w:rsid w:val="009445E7"/>
    <w:rsid w:val="009447D6"/>
    <w:rsid w:val="00944820"/>
    <w:rsid w:val="00944B76"/>
    <w:rsid w:val="00944D71"/>
    <w:rsid w:val="00944E16"/>
    <w:rsid w:val="0094523E"/>
    <w:rsid w:val="00945414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1EB"/>
    <w:rsid w:val="009464D9"/>
    <w:rsid w:val="00946897"/>
    <w:rsid w:val="00946949"/>
    <w:rsid w:val="00946C24"/>
    <w:rsid w:val="0094720C"/>
    <w:rsid w:val="0094720E"/>
    <w:rsid w:val="00947237"/>
    <w:rsid w:val="00947364"/>
    <w:rsid w:val="009473BE"/>
    <w:rsid w:val="0094747B"/>
    <w:rsid w:val="00947551"/>
    <w:rsid w:val="009475BD"/>
    <w:rsid w:val="0094779C"/>
    <w:rsid w:val="00947D97"/>
    <w:rsid w:val="009500DE"/>
    <w:rsid w:val="0095017D"/>
    <w:rsid w:val="00950BA4"/>
    <w:rsid w:val="00950E27"/>
    <w:rsid w:val="00950F78"/>
    <w:rsid w:val="00950FA7"/>
    <w:rsid w:val="00950FAC"/>
    <w:rsid w:val="00951130"/>
    <w:rsid w:val="0095125C"/>
    <w:rsid w:val="0095156A"/>
    <w:rsid w:val="009515CC"/>
    <w:rsid w:val="0095181C"/>
    <w:rsid w:val="00951988"/>
    <w:rsid w:val="00951B00"/>
    <w:rsid w:val="00951DEF"/>
    <w:rsid w:val="00951E41"/>
    <w:rsid w:val="00951F1F"/>
    <w:rsid w:val="009521EE"/>
    <w:rsid w:val="00952688"/>
    <w:rsid w:val="0095269D"/>
    <w:rsid w:val="00952856"/>
    <w:rsid w:val="0095298C"/>
    <w:rsid w:val="00952B83"/>
    <w:rsid w:val="00952E63"/>
    <w:rsid w:val="00952E7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8D5"/>
    <w:rsid w:val="00954903"/>
    <w:rsid w:val="00954A66"/>
    <w:rsid w:val="00955302"/>
    <w:rsid w:val="0095537E"/>
    <w:rsid w:val="00955420"/>
    <w:rsid w:val="00955760"/>
    <w:rsid w:val="00955832"/>
    <w:rsid w:val="00955D74"/>
    <w:rsid w:val="00955FD6"/>
    <w:rsid w:val="009563CE"/>
    <w:rsid w:val="009564F6"/>
    <w:rsid w:val="00956687"/>
    <w:rsid w:val="00956848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30E"/>
    <w:rsid w:val="00957643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C34"/>
    <w:rsid w:val="00961D2C"/>
    <w:rsid w:val="00961DB4"/>
    <w:rsid w:val="00961FAB"/>
    <w:rsid w:val="00962060"/>
    <w:rsid w:val="00962453"/>
    <w:rsid w:val="009624E3"/>
    <w:rsid w:val="0096281A"/>
    <w:rsid w:val="00962895"/>
    <w:rsid w:val="00962A56"/>
    <w:rsid w:val="00962D86"/>
    <w:rsid w:val="00962F17"/>
    <w:rsid w:val="009630BA"/>
    <w:rsid w:val="009630FE"/>
    <w:rsid w:val="009631B3"/>
    <w:rsid w:val="00963408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C7C"/>
    <w:rsid w:val="009651A9"/>
    <w:rsid w:val="009651C7"/>
    <w:rsid w:val="00965437"/>
    <w:rsid w:val="009655D2"/>
    <w:rsid w:val="0096560A"/>
    <w:rsid w:val="00965A2D"/>
    <w:rsid w:val="00965A39"/>
    <w:rsid w:val="00965C17"/>
    <w:rsid w:val="0096612F"/>
    <w:rsid w:val="009661A0"/>
    <w:rsid w:val="0096638C"/>
    <w:rsid w:val="009665EF"/>
    <w:rsid w:val="0096680B"/>
    <w:rsid w:val="0096686A"/>
    <w:rsid w:val="00966920"/>
    <w:rsid w:val="00966A43"/>
    <w:rsid w:val="00966F51"/>
    <w:rsid w:val="00967215"/>
    <w:rsid w:val="00967469"/>
    <w:rsid w:val="009677BD"/>
    <w:rsid w:val="00967851"/>
    <w:rsid w:val="00967973"/>
    <w:rsid w:val="00967B05"/>
    <w:rsid w:val="00967C27"/>
    <w:rsid w:val="00967EA6"/>
    <w:rsid w:val="009701E7"/>
    <w:rsid w:val="00970336"/>
    <w:rsid w:val="00970400"/>
    <w:rsid w:val="0097040A"/>
    <w:rsid w:val="00970603"/>
    <w:rsid w:val="00970E67"/>
    <w:rsid w:val="00970E7A"/>
    <w:rsid w:val="00971113"/>
    <w:rsid w:val="00971464"/>
    <w:rsid w:val="00971578"/>
    <w:rsid w:val="00971692"/>
    <w:rsid w:val="009716DA"/>
    <w:rsid w:val="00971A53"/>
    <w:rsid w:val="00971D2A"/>
    <w:rsid w:val="00971FD0"/>
    <w:rsid w:val="00972020"/>
    <w:rsid w:val="0097206D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B8F"/>
    <w:rsid w:val="00973C9E"/>
    <w:rsid w:val="00973D9F"/>
    <w:rsid w:val="00973E96"/>
    <w:rsid w:val="009740FF"/>
    <w:rsid w:val="00974A10"/>
    <w:rsid w:val="00974C22"/>
    <w:rsid w:val="00974CF3"/>
    <w:rsid w:val="00975010"/>
    <w:rsid w:val="009753BC"/>
    <w:rsid w:val="00975404"/>
    <w:rsid w:val="00975498"/>
    <w:rsid w:val="00975787"/>
    <w:rsid w:val="009757BD"/>
    <w:rsid w:val="009757E5"/>
    <w:rsid w:val="0097588C"/>
    <w:rsid w:val="00975892"/>
    <w:rsid w:val="009759DE"/>
    <w:rsid w:val="00976000"/>
    <w:rsid w:val="0097626B"/>
    <w:rsid w:val="00976498"/>
    <w:rsid w:val="00976620"/>
    <w:rsid w:val="00976AB5"/>
    <w:rsid w:val="00976B35"/>
    <w:rsid w:val="00976B76"/>
    <w:rsid w:val="00976B94"/>
    <w:rsid w:val="00976C85"/>
    <w:rsid w:val="00976CCE"/>
    <w:rsid w:val="00976D9E"/>
    <w:rsid w:val="00976E3A"/>
    <w:rsid w:val="00977280"/>
    <w:rsid w:val="009777CB"/>
    <w:rsid w:val="0097782A"/>
    <w:rsid w:val="00977A59"/>
    <w:rsid w:val="00977AEA"/>
    <w:rsid w:val="00977BBB"/>
    <w:rsid w:val="00977D3E"/>
    <w:rsid w:val="00977D42"/>
    <w:rsid w:val="0098026C"/>
    <w:rsid w:val="009804E8"/>
    <w:rsid w:val="0098061A"/>
    <w:rsid w:val="00980A5C"/>
    <w:rsid w:val="00980ED2"/>
    <w:rsid w:val="0098100B"/>
    <w:rsid w:val="0098115C"/>
    <w:rsid w:val="00981196"/>
    <w:rsid w:val="00981356"/>
    <w:rsid w:val="009813BD"/>
    <w:rsid w:val="0098175C"/>
    <w:rsid w:val="00981A01"/>
    <w:rsid w:val="00981A22"/>
    <w:rsid w:val="00981BA6"/>
    <w:rsid w:val="00981C06"/>
    <w:rsid w:val="00981CEC"/>
    <w:rsid w:val="00981F5B"/>
    <w:rsid w:val="00981FCF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8AE"/>
    <w:rsid w:val="0098397A"/>
    <w:rsid w:val="009839AF"/>
    <w:rsid w:val="00983A52"/>
    <w:rsid w:val="00983A8F"/>
    <w:rsid w:val="00983F97"/>
    <w:rsid w:val="00984024"/>
    <w:rsid w:val="0098410E"/>
    <w:rsid w:val="009843B0"/>
    <w:rsid w:val="009844DC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AEF"/>
    <w:rsid w:val="00985F8F"/>
    <w:rsid w:val="009861EF"/>
    <w:rsid w:val="009861FC"/>
    <w:rsid w:val="00986267"/>
    <w:rsid w:val="00986458"/>
    <w:rsid w:val="00986596"/>
    <w:rsid w:val="009866DF"/>
    <w:rsid w:val="009869C2"/>
    <w:rsid w:val="009869D3"/>
    <w:rsid w:val="00986A72"/>
    <w:rsid w:val="00986BC8"/>
    <w:rsid w:val="00986BCB"/>
    <w:rsid w:val="00986D44"/>
    <w:rsid w:val="00986DB3"/>
    <w:rsid w:val="00986DF3"/>
    <w:rsid w:val="00986E2A"/>
    <w:rsid w:val="00986F10"/>
    <w:rsid w:val="009870C4"/>
    <w:rsid w:val="009870CD"/>
    <w:rsid w:val="009875A2"/>
    <w:rsid w:val="00987CD9"/>
    <w:rsid w:val="00987D53"/>
    <w:rsid w:val="0099000E"/>
    <w:rsid w:val="00990213"/>
    <w:rsid w:val="0099035D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D0"/>
    <w:rsid w:val="00992769"/>
    <w:rsid w:val="009927B3"/>
    <w:rsid w:val="009927F7"/>
    <w:rsid w:val="009929B4"/>
    <w:rsid w:val="00993373"/>
    <w:rsid w:val="0099347B"/>
    <w:rsid w:val="009935AC"/>
    <w:rsid w:val="0099370E"/>
    <w:rsid w:val="00993871"/>
    <w:rsid w:val="00993B50"/>
    <w:rsid w:val="00993C5C"/>
    <w:rsid w:val="00993D48"/>
    <w:rsid w:val="00994100"/>
    <w:rsid w:val="009941C0"/>
    <w:rsid w:val="00994985"/>
    <w:rsid w:val="00994AAA"/>
    <w:rsid w:val="00994B8E"/>
    <w:rsid w:val="00994C33"/>
    <w:rsid w:val="00994E8C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C99"/>
    <w:rsid w:val="00995D58"/>
    <w:rsid w:val="00995F7E"/>
    <w:rsid w:val="009960FA"/>
    <w:rsid w:val="009964E9"/>
    <w:rsid w:val="00996656"/>
    <w:rsid w:val="009969A3"/>
    <w:rsid w:val="00996AD5"/>
    <w:rsid w:val="00996DB5"/>
    <w:rsid w:val="0099706C"/>
    <w:rsid w:val="0099716B"/>
    <w:rsid w:val="009972E1"/>
    <w:rsid w:val="00997350"/>
    <w:rsid w:val="00997515"/>
    <w:rsid w:val="009975D0"/>
    <w:rsid w:val="0099769D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AE7"/>
    <w:rsid w:val="009A0B58"/>
    <w:rsid w:val="009A0E4C"/>
    <w:rsid w:val="009A0EA5"/>
    <w:rsid w:val="009A1219"/>
    <w:rsid w:val="009A1339"/>
    <w:rsid w:val="009A1379"/>
    <w:rsid w:val="009A152D"/>
    <w:rsid w:val="009A1F06"/>
    <w:rsid w:val="009A226B"/>
    <w:rsid w:val="009A2900"/>
    <w:rsid w:val="009A298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3CA5"/>
    <w:rsid w:val="009A4006"/>
    <w:rsid w:val="009A435D"/>
    <w:rsid w:val="009A441D"/>
    <w:rsid w:val="009A46D4"/>
    <w:rsid w:val="009A4AB3"/>
    <w:rsid w:val="009A4B36"/>
    <w:rsid w:val="009A50DF"/>
    <w:rsid w:val="009A5168"/>
    <w:rsid w:val="009A5264"/>
    <w:rsid w:val="009A53A1"/>
    <w:rsid w:val="009A583A"/>
    <w:rsid w:val="009A5A46"/>
    <w:rsid w:val="009A5B87"/>
    <w:rsid w:val="009A5C7C"/>
    <w:rsid w:val="009A60BA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574"/>
    <w:rsid w:val="009B0768"/>
    <w:rsid w:val="009B0870"/>
    <w:rsid w:val="009B0A11"/>
    <w:rsid w:val="009B0B53"/>
    <w:rsid w:val="009B0B77"/>
    <w:rsid w:val="009B1042"/>
    <w:rsid w:val="009B10A1"/>
    <w:rsid w:val="009B10A5"/>
    <w:rsid w:val="009B1441"/>
    <w:rsid w:val="009B15D8"/>
    <w:rsid w:val="009B16C5"/>
    <w:rsid w:val="009B17BC"/>
    <w:rsid w:val="009B18ED"/>
    <w:rsid w:val="009B2392"/>
    <w:rsid w:val="009B249B"/>
    <w:rsid w:val="009B24D4"/>
    <w:rsid w:val="009B27AE"/>
    <w:rsid w:val="009B2CA7"/>
    <w:rsid w:val="009B2EFB"/>
    <w:rsid w:val="009B3099"/>
    <w:rsid w:val="009B31F1"/>
    <w:rsid w:val="009B371F"/>
    <w:rsid w:val="009B37CF"/>
    <w:rsid w:val="009B386A"/>
    <w:rsid w:val="009B389F"/>
    <w:rsid w:val="009B3929"/>
    <w:rsid w:val="009B3B6A"/>
    <w:rsid w:val="009B3DE8"/>
    <w:rsid w:val="009B4197"/>
    <w:rsid w:val="009B4226"/>
    <w:rsid w:val="009B42E1"/>
    <w:rsid w:val="009B433A"/>
    <w:rsid w:val="009B4471"/>
    <w:rsid w:val="009B463F"/>
    <w:rsid w:val="009B4835"/>
    <w:rsid w:val="009B4878"/>
    <w:rsid w:val="009B4AB6"/>
    <w:rsid w:val="009B4C9E"/>
    <w:rsid w:val="009B4D39"/>
    <w:rsid w:val="009B4E6B"/>
    <w:rsid w:val="009B4EFC"/>
    <w:rsid w:val="009B530E"/>
    <w:rsid w:val="009B53F8"/>
    <w:rsid w:val="009B5447"/>
    <w:rsid w:val="009B5B2A"/>
    <w:rsid w:val="009B5E0E"/>
    <w:rsid w:val="009B5F47"/>
    <w:rsid w:val="009B5F71"/>
    <w:rsid w:val="009B617D"/>
    <w:rsid w:val="009B623E"/>
    <w:rsid w:val="009B62F6"/>
    <w:rsid w:val="009B647A"/>
    <w:rsid w:val="009B675D"/>
    <w:rsid w:val="009B6877"/>
    <w:rsid w:val="009B69F8"/>
    <w:rsid w:val="009B6A02"/>
    <w:rsid w:val="009B6A13"/>
    <w:rsid w:val="009B6AC7"/>
    <w:rsid w:val="009B6B96"/>
    <w:rsid w:val="009B71B2"/>
    <w:rsid w:val="009B71FE"/>
    <w:rsid w:val="009B72BF"/>
    <w:rsid w:val="009B7685"/>
    <w:rsid w:val="009B786E"/>
    <w:rsid w:val="009B7C35"/>
    <w:rsid w:val="009B7D8A"/>
    <w:rsid w:val="009B7F2B"/>
    <w:rsid w:val="009C009A"/>
    <w:rsid w:val="009C00B5"/>
    <w:rsid w:val="009C033D"/>
    <w:rsid w:val="009C055A"/>
    <w:rsid w:val="009C05B7"/>
    <w:rsid w:val="009C0658"/>
    <w:rsid w:val="009C082B"/>
    <w:rsid w:val="009C0912"/>
    <w:rsid w:val="009C0C23"/>
    <w:rsid w:val="009C0CAD"/>
    <w:rsid w:val="009C0DF5"/>
    <w:rsid w:val="009C0E76"/>
    <w:rsid w:val="009C1252"/>
    <w:rsid w:val="009C18EA"/>
    <w:rsid w:val="009C1C0E"/>
    <w:rsid w:val="009C1C78"/>
    <w:rsid w:val="009C1D52"/>
    <w:rsid w:val="009C1ED8"/>
    <w:rsid w:val="009C1FDC"/>
    <w:rsid w:val="009C20F5"/>
    <w:rsid w:val="009C21D1"/>
    <w:rsid w:val="009C2347"/>
    <w:rsid w:val="009C277B"/>
    <w:rsid w:val="009C354C"/>
    <w:rsid w:val="009C35BC"/>
    <w:rsid w:val="009C374E"/>
    <w:rsid w:val="009C378D"/>
    <w:rsid w:val="009C3884"/>
    <w:rsid w:val="009C3B5A"/>
    <w:rsid w:val="009C3C3A"/>
    <w:rsid w:val="009C3C6C"/>
    <w:rsid w:val="009C3D23"/>
    <w:rsid w:val="009C3E57"/>
    <w:rsid w:val="009C4196"/>
    <w:rsid w:val="009C42D6"/>
    <w:rsid w:val="009C4568"/>
    <w:rsid w:val="009C471E"/>
    <w:rsid w:val="009C4931"/>
    <w:rsid w:val="009C4CC7"/>
    <w:rsid w:val="009C5752"/>
    <w:rsid w:val="009C594E"/>
    <w:rsid w:val="009C59C9"/>
    <w:rsid w:val="009C5C02"/>
    <w:rsid w:val="009C5F84"/>
    <w:rsid w:val="009C5FE2"/>
    <w:rsid w:val="009C62AE"/>
    <w:rsid w:val="009C632D"/>
    <w:rsid w:val="009C64DF"/>
    <w:rsid w:val="009C684A"/>
    <w:rsid w:val="009C688D"/>
    <w:rsid w:val="009C691E"/>
    <w:rsid w:val="009C697A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3AF"/>
    <w:rsid w:val="009C7571"/>
    <w:rsid w:val="009C7589"/>
    <w:rsid w:val="009C75A0"/>
    <w:rsid w:val="009C7623"/>
    <w:rsid w:val="009C7672"/>
    <w:rsid w:val="009C776F"/>
    <w:rsid w:val="009C77F6"/>
    <w:rsid w:val="009C7907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0EA5"/>
    <w:rsid w:val="009D156E"/>
    <w:rsid w:val="009D1BB0"/>
    <w:rsid w:val="009D1E44"/>
    <w:rsid w:val="009D24A9"/>
    <w:rsid w:val="009D27DF"/>
    <w:rsid w:val="009D2A40"/>
    <w:rsid w:val="009D2D78"/>
    <w:rsid w:val="009D2E98"/>
    <w:rsid w:val="009D331D"/>
    <w:rsid w:val="009D3332"/>
    <w:rsid w:val="009D362F"/>
    <w:rsid w:val="009D373C"/>
    <w:rsid w:val="009D379C"/>
    <w:rsid w:val="009D3842"/>
    <w:rsid w:val="009D3853"/>
    <w:rsid w:val="009D3AEA"/>
    <w:rsid w:val="009D3B86"/>
    <w:rsid w:val="009D3CD4"/>
    <w:rsid w:val="009D3E0B"/>
    <w:rsid w:val="009D3E85"/>
    <w:rsid w:val="009D4108"/>
    <w:rsid w:val="009D41DD"/>
    <w:rsid w:val="009D42A3"/>
    <w:rsid w:val="009D442B"/>
    <w:rsid w:val="009D44F8"/>
    <w:rsid w:val="009D4663"/>
    <w:rsid w:val="009D48CE"/>
    <w:rsid w:val="009D555D"/>
    <w:rsid w:val="009D5622"/>
    <w:rsid w:val="009D5954"/>
    <w:rsid w:val="009D598A"/>
    <w:rsid w:val="009D5B38"/>
    <w:rsid w:val="009D5BFC"/>
    <w:rsid w:val="009D5D5C"/>
    <w:rsid w:val="009D6175"/>
    <w:rsid w:val="009D6661"/>
    <w:rsid w:val="009D674A"/>
    <w:rsid w:val="009D6782"/>
    <w:rsid w:val="009D6F72"/>
    <w:rsid w:val="009D6FA0"/>
    <w:rsid w:val="009D739B"/>
    <w:rsid w:val="009D73D2"/>
    <w:rsid w:val="009D75E6"/>
    <w:rsid w:val="009D783A"/>
    <w:rsid w:val="009D7977"/>
    <w:rsid w:val="009D7A0E"/>
    <w:rsid w:val="009D7C00"/>
    <w:rsid w:val="009D7D04"/>
    <w:rsid w:val="009D7E78"/>
    <w:rsid w:val="009D7F48"/>
    <w:rsid w:val="009D7FFD"/>
    <w:rsid w:val="009E0396"/>
    <w:rsid w:val="009E0474"/>
    <w:rsid w:val="009E0693"/>
    <w:rsid w:val="009E073B"/>
    <w:rsid w:val="009E0994"/>
    <w:rsid w:val="009E09A7"/>
    <w:rsid w:val="009E0D0C"/>
    <w:rsid w:val="009E0E93"/>
    <w:rsid w:val="009E1042"/>
    <w:rsid w:val="009E10CD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D48"/>
    <w:rsid w:val="009E1E76"/>
    <w:rsid w:val="009E1FAC"/>
    <w:rsid w:val="009E2022"/>
    <w:rsid w:val="009E24C6"/>
    <w:rsid w:val="009E2593"/>
    <w:rsid w:val="009E2595"/>
    <w:rsid w:val="009E25A9"/>
    <w:rsid w:val="009E28A1"/>
    <w:rsid w:val="009E2BF8"/>
    <w:rsid w:val="009E2D40"/>
    <w:rsid w:val="009E2D7C"/>
    <w:rsid w:val="009E2D82"/>
    <w:rsid w:val="009E2F5B"/>
    <w:rsid w:val="009E2FE7"/>
    <w:rsid w:val="009E33D7"/>
    <w:rsid w:val="009E35C4"/>
    <w:rsid w:val="009E36E4"/>
    <w:rsid w:val="009E3B5E"/>
    <w:rsid w:val="009E3B8C"/>
    <w:rsid w:val="009E409E"/>
    <w:rsid w:val="009E414A"/>
    <w:rsid w:val="009E4213"/>
    <w:rsid w:val="009E4303"/>
    <w:rsid w:val="009E43A5"/>
    <w:rsid w:val="009E44BA"/>
    <w:rsid w:val="009E477D"/>
    <w:rsid w:val="009E480D"/>
    <w:rsid w:val="009E48D7"/>
    <w:rsid w:val="009E4A03"/>
    <w:rsid w:val="009E4A4A"/>
    <w:rsid w:val="009E4F05"/>
    <w:rsid w:val="009E4FE1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C83"/>
    <w:rsid w:val="009E6E3F"/>
    <w:rsid w:val="009E6ED1"/>
    <w:rsid w:val="009E6F6B"/>
    <w:rsid w:val="009E74C2"/>
    <w:rsid w:val="009E74D2"/>
    <w:rsid w:val="009E7969"/>
    <w:rsid w:val="009E7BDE"/>
    <w:rsid w:val="009E7EEA"/>
    <w:rsid w:val="009F0386"/>
    <w:rsid w:val="009F0698"/>
    <w:rsid w:val="009F0955"/>
    <w:rsid w:val="009F0A90"/>
    <w:rsid w:val="009F0ADE"/>
    <w:rsid w:val="009F116F"/>
    <w:rsid w:val="009F128C"/>
    <w:rsid w:val="009F1C7C"/>
    <w:rsid w:val="009F1D44"/>
    <w:rsid w:val="009F206E"/>
    <w:rsid w:val="009F2403"/>
    <w:rsid w:val="009F247C"/>
    <w:rsid w:val="009F2690"/>
    <w:rsid w:val="009F2713"/>
    <w:rsid w:val="009F27EE"/>
    <w:rsid w:val="009F2BF2"/>
    <w:rsid w:val="009F2DE1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2FC"/>
    <w:rsid w:val="009F44AF"/>
    <w:rsid w:val="009F46A9"/>
    <w:rsid w:val="009F478A"/>
    <w:rsid w:val="009F49B0"/>
    <w:rsid w:val="009F49F4"/>
    <w:rsid w:val="009F4B09"/>
    <w:rsid w:val="009F4C11"/>
    <w:rsid w:val="009F4C12"/>
    <w:rsid w:val="009F4E7A"/>
    <w:rsid w:val="009F4E93"/>
    <w:rsid w:val="009F4EF2"/>
    <w:rsid w:val="009F4F54"/>
    <w:rsid w:val="009F59C1"/>
    <w:rsid w:val="009F5D7A"/>
    <w:rsid w:val="009F60D6"/>
    <w:rsid w:val="009F61C1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BF"/>
    <w:rsid w:val="009F735D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2D4"/>
    <w:rsid w:val="00A004E0"/>
    <w:rsid w:val="00A00770"/>
    <w:rsid w:val="00A007AD"/>
    <w:rsid w:val="00A00893"/>
    <w:rsid w:val="00A00C5D"/>
    <w:rsid w:val="00A00EC5"/>
    <w:rsid w:val="00A0107A"/>
    <w:rsid w:val="00A0119D"/>
    <w:rsid w:val="00A0170A"/>
    <w:rsid w:val="00A017DC"/>
    <w:rsid w:val="00A017F4"/>
    <w:rsid w:val="00A01ABB"/>
    <w:rsid w:val="00A02087"/>
    <w:rsid w:val="00A02394"/>
    <w:rsid w:val="00A02670"/>
    <w:rsid w:val="00A02A3D"/>
    <w:rsid w:val="00A02CBB"/>
    <w:rsid w:val="00A02D39"/>
    <w:rsid w:val="00A02D3B"/>
    <w:rsid w:val="00A02EBE"/>
    <w:rsid w:val="00A0300E"/>
    <w:rsid w:val="00A030E5"/>
    <w:rsid w:val="00A03108"/>
    <w:rsid w:val="00A034B5"/>
    <w:rsid w:val="00A03597"/>
    <w:rsid w:val="00A03A39"/>
    <w:rsid w:val="00A03AC4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F0A"/>
    <w:rsid w:val="00A05F76"/>
    <w:rsid w:val="00A063A7"/>
    <w:rsid w:val="00A064BC"/>
    <w:rsid w:val="00A066FA"/>
    <w:rsid w:val="00A06722"/>
    <w:rsid w:val="00A06A1E"/>
    <w:rsid w:val="00A06C37"/>
    <w:rsid w:val="00A06FAA"/>
    <w:rsid w:val="00A06FD7"/>
    <w:rsid w:val="00A070BE"/>
    <w:rsid w:val="00A0764C"/>
    <w:rsid w:val="00A0764E"/>
    <w:rsid w:val="00A07676"/>
    <w:rsid w:val="00A07771"/>
    <w:rsid w:val="00A077E8"/>
    <w:rsid w:val="00A07AA9"/>
    <w:rsid w:val="00A07AE1"/>
    <w:rsid w:val="00A07D26"/>
    <w:rsid w:val="00A07D28"/>
    <w:rsid w:val="00A07D36"/>
    <w:rsid w:val="00A07D8E"/>
    <w:rsid w:val="00A07DCE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BE4"/>
    <w:rsid w:val="00A11D35"/>
    <w:rsid w:val="00A11F85"/>
    <w:rsid w:val="00A12015"/>
    <w:rsid w:val="00A12219"/>
    <w:rsid w:val="00A125B2"/>
    <w:rsid w:val="00A1273B"/>
    <w:rsid w:val="00A129FC"/>
    <w:rsid w:val="00A12B94"/>
    <w:rsid w:val="00A12BE6"/>
    <w:rsid w:val="00A12D19"/>
    <w:rsid w:val="00A12FEA"/>
    <w:rsid w:val="00A13056"/>
    <w:rsid w:val="00A13159"/>
    <w:rsid w:val="00A1316C"/>
    <w:rsid w:val="00A1340A"/>
    <w:rsid w:val="00A1359C"/>
    <w:rsid w:val="00A13625"/>
    <w:rsid w:val="00A136E7"/>
    <w:rsid w:val="00A138B3"/>
    <w:rsid w:val="00A139C9"/>
    <w:rsid w:val="00A139D6"/>
    <w:rsid w:val="00A13F30"/>
    <w:rsid w:val="00A141AB"/>
    <w:rsid w:val="00A14302"/>
    <w:rsid w:val="00A147D2"/>
    <w:rsid w:val="00A14857"/>
    <w:rsid w:val="00A14E0B"/>
    <w:rsid w:val="00A14F9D"/>
    <w:rsid w:val="00A15111"/>
    <w:rsid w:val="00A15224"/>
    <w:rsid w:val="00A15269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9E"/>
    <w:rsid w:val="00A175F3"/>
    <w:rsid w:val="00A176DA"/>
    <w:rsid w:val="00A17950"/>
    <w:rsid w:val="00A17995"/>
    <w:rsid w:val="00A17B43"/>
    <w:rsid w:val="00A17E69"/>
    <w:rsid w:val="00A2024D"/>
    <w:rsid w:val="00A202C5"/>
    <w:rsid w:val="00A20664"/>
    <w:rsid w:val="00A206A3"/>
    <w:rsid w:val="00A2090D"/>
    <w:rsid w:val="00A209C7"/>
    <w:rsid w:val="00A20D10"/>
    <w:rsid w:val="00A20EB2"/>
    <w:rsid w:val="00A210B9"/>
    <w:rsid w:val="00A2122A"/>
    <w:rsid w:val="00A21400"/>
    <w:rsid w:val="00A214E4"/>
    <w:rsid w:val="00A2171F"/>
    <w:rsid w:val="00A2176A"/>
    <w:rsid w:val="00A21833"/>
    <w:rsid w:val="00A2183D"/>
    <w:rsid w:val="00A21D49"/>
    <w:rsid w:val="00A21D57"/>
    <w:rsid w:val="00A21E53"/>
    <w:rsid w:val="00A21EB5"/>
    <w:rsid w:val="00A21F3A"/>
    <w:rsid w:val="00A21F3C"/>
    <w:rsid w:val="00A220BE"/>
    <w:rsid w:val="00A220ED"/>
    <w:rsid w:val="00A229CC"/>
    <w:rsid w:val="00A22BF7"/>
    <w:rsid w:val="00A2309A"/>
    <w:rsid w:val="00A230DA"/>
    <w:rsid w:val="00A231BD"/>
    <w:rsid w:val="00A23607"/>
    <w:rsid w:val="00A236D9"/>
    <w:rsid w:val="00A239AE"/>
    <w:rsid w:val="00A239D8"/>
    <w:rsid w:val="00A23A84"/>
    <w:rsid w:val="00A23C89"/>
    <w:rsid w:val="00A23C9A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390"/>
    <w:rsid w:val="00A2645E"/>
    <w:rsid w:val="00A2674D"/>
    <w:rsid w:val="00A26928"/>
    <w:rsid w:val="00A26ECB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300B7"/>
    <w:rsid w:val="00A30318"/>
    <w:rsid w:val="00A30430"/>
    <w:rsid w:val="00A30550"/>
    <w:rsid w:val="00A3080B"/>
    <w:rsid w:val="00A3080D"/>
    <w:rsid w:val="00A30838"/>
    <w:rsid w:val="00A30DD5"/>
    <w:rsid w:val="00A30F1A"/>
    <w:rsid w:val="00A30F9B"/>
    <w:rsid w:val="00A3117C"/>
    <w:rsid w:val="00A316A7"/>
    <w:rsid w:val="00A3185A"/>
    <w:rsid w:val="00A318F0"/>
    <w:rsid w:val="00A31B1F"/>
    <w:rsid w:val="00A31C9B"/>
    <w:rsid w:val="00A31CD8"/>
    <w:rsid w:val="00A31E00"/>
    <w:rsid w:val="00A31E96"/>
    <w:rsid w:val="00A31ECA"/>
    <w:rsid w:val="00A31F8C"/>
    <w:rsid w:val="00A3206F"/>
    <w:rsid w:val="00A32197"/>
    <w:rsid w:val="00A32455"/>
    <w:rsid w:val="00A3262E"/>
    <w:rsid w:val="00A32644"/>
    <w:rsid w:val="00A326E5"/>
    <w:rsid w:val="00A3285B"/>
    <w:rsid w:val="00A32890"/>
    <w:rsid w:val="00A3292C"/>
    <w:rsid w:val="00A329A8"/>
    <w:rsid w:val="00A32A3E"/>
    <w:rsid w:val="00A32A66"/>
    <w:rsid w:val="00A32C02"/>
    <w:rsid w:val="00A32FD6"/>
    <w:rsid w:val="00A330C1"/>
    <w:rsid w:val="00A330C6"/>
    <w:rsid w:val="00A3326A"/>
    <w:rsid w:val="00A335E5"/>
    <w:rsid w:val="00A33649"/>
    <w:rsid w:val="00A33ACA"/>
    <w:rsid w:val="00A33ECD"/>
    <w:rsid w:val="00A33F30"/>
    <w:rsid w:val="00A345DE"/>
    <w:rsid w:val="00A34734"/>
    <w:rsid w:val="00A34816"/>
    <w:rsid w:val="00A3489C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487"/>
    <w:rsid w:val="00A36556"/>
    <w:rsid w:val="00A366A0"/>
    <w:rsid w:val="00A36D5D"/>
    <w:rsid w:val="00A36F59"/>
    <w:rsid w:val="00A36FF3"/>
    <w:rsid w:val="00A37271"/>
    <w:rsid w:val="00A373C2"/>
    <w:rsid w:val="00A37519"/>
    <w:rsid w:val="00A375BA"/>
    <w:rsid w:val="00A376D5"/>
    <w:rsid w:val="00A377DF"/>
    <w:rsid w:val="00A37861"/>
    <w:rsid w:val="00A378C5"/>
    <w:rsid w:val="00A37A04"/>
    <w:rsid w:val="00A37B68"/>
    <w:rsid w:val="00A37EFA"/>
    <w:rsid w:val="00A40037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37"/>
    <w:rsid w:val="00A413F4"/>
    <w:rsid w:val="00A4196B"/>
    <w:rsid w:val="00A41F9A"/>
    <w:rsid w:val="00A4203C"/>
    <w:rsid w:val="00A42345"/>
    <w:rsid w:val="00A42714"/>
    <w:rsid w:val="00A427D3"/>
    <w:rsid w:val="00A427E6"/>
    <w:rsid w:val="00A42ACB"/>
    <w:rsid w:val="00A42B51"/>
    <w:rsid w:val="00A42D54"/>
    <w:rsid w:val="00A42E1C"/>
    <w:rsid w:val="00A42E55"/>
    <w:rsid w:val="00A42F32"/>
    <w:rsid w:val="00A430AD"/>
    <w:rsid w:val="00A4316B"/>
    <w:rsid w:val="00A43305"/>
    <w:rsid w:val="00A435D0"/>
    <w:rsid w:val="00A43646"/>
    <w:rsid w:val="00A437AB"/>
    <w:rsid w:val="00A43830"/>
    <w:rsid w:val="00A43901"/>
    <w:rsid w:val="00A439C5"/>
    <w:rsid w:val="00A43A24"/>
    <w:rsid w:val="00A43B75"/>
    <w:rsid w:val="00A43DAC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F4"/>
    <w:rsid w:val="00A45164"/>
    <w:rsid w:val="00A453AA"/>
    <w:rsid w:val="00A45401"/>
    <w:rsid w:val="00A456C3"/>
    <w:rsid w:val="00A458B0"/>
    <w:rsid w:val="00A45BFC"/>
    <w:rsid w:val="00A45CD0"/>
    <w:rsid w:val="00A45DC6"/>
    <w:rsid w:val="00A462C2"/>
    <w:rsid w:val="00A4639E"/>
    <w:rsid w:val="00A46AF4"/>
    <w:rsid w:val="00A46BB9"/>
    <w:rsid w:val="00A46BD8"/>
    <w:rsid w:val="00A46C06"/>
    <w:rsid w:val="00A46CE7"/>
    <w:rsid w:val="00A46DC7"/>
    <w:rsid w:val="00A4714D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11A8"/>
    <w:rsid w:val="00A51243"/>
    <w:rsid w:val="00A5139C"/>
    <w:rsid w:val="00A5141C"/>
    <w:rsid w:val="00A51517"/>
    <w:rsid w:val="00A51693"/>
    <w:rsid w:val="00A51756"/>
    <w:rsid w:val="00A51E5A"/>
    <w:rsid w:val="00A51F8E"/>
    <w:rsid w:val="00A52156"/>
    <w:rsid w:val="00A521AA"/>
    <w:rsid w:val="00A523F4"/>
    <w:rsid w:val="00A52424"/>
    <w:rsid w:val="00A52727"/>
    <w:rsid w:val="00A5293F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055"/>
    <w:rsid w:val="00A5517B"/>
    <w:rsid w:val="00A55412"/>
    <w:rsid w:val="00A55525"/>
    <w:rsid w:val="00A55A14"/>
    <w:rsid w:val="00A55AA0"/>
    <w:rsid w:val="00A55B64"/>
    <w:rsid w:val="00A55B81"/>
    <w:rsid w:val="00A55EF1"/>
    <w:rsid w:val="00A56109"/>
    <w:rsid w:val="00A56290"/>
    <w:rsid w:val="00A5650C"/>
    <w:rsid w:val="00A56616"/>
    <w:rsid w:val="00A567D8"/>
    <w:rsid w:val="00A567FD"/>
    <w:rsid w:val="00A569F8"/>
    <w:rsid w:val="00A56B75"/>
    <w:rsid w:val="00A56B8C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BEE"/>
    <w:rsid w:val="00A57C94"/>
    <w:rsid w:val="00A57E45"/>
    <w:rsid w:val="00A57F45"/>
    <w:rsid w:val="00A60247"/>
    <w:rsid w:val="00A602BF"/>
    <w:rsid w:val="00A602C6"/>
    <w:rsid w:val="00A60325"/>
    <w:rsid w:val="00A6101A"/>
    <w:rsid w:val="00A610B2"/>
    <w:rsid w:val="00A6119C"/>
    <w:rsid w:val="00A61317"/>
    <w:rsid w:val="00A6135B"/>
    <w:rsid w:val="00A6148E"/>
    <w:rsid w:val="00A6163D"/>
    <w:rsid w:val="00A6174D"/>
    <w:rsid w:val="00A6178F"/>
    <w:rsid w:val="00A618D9"/>
    <w:rsid w:val="00A61DDC"/>
    <w:rsid w:val="00A61EAE"/>
    <w:rsid w:val="00A61FEA"/>
    <w:rsid w:val="00A62039"/>
    <w:rsid w:val="00A62319"/>
    <w:rsid w:val="00A6237B"/>
    <w:rsid w:val="00A623F7"/>
    <w:rsid w:val="00A625EC"/>
    <w:rsid w:val="00A6265F"/>
    <w:rsid w:val="00A6292C"/>
    <w:rsid w:val="00A630B2"/>
    <w:rsid w:val="00A631DD"/>
    <w:rsid w:val="00A63278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49CE"/>
    <w:rsid w:val="00A6575B"/>
    <w:rsid w:val="00A65820"/>
    <w:rsid w:val="00A65A6B"/>
    <w:rsid w:val="00A65C17"/>
    <w:rsid w:val="00A65C4D"/>
    <w:rsid w:val="00A65D8A"/>
    <w:rsid w:val="00A65E71"/>
    <w:rsid w:val="00A663B9"/>
    <w:rsid w:val="00A663F5"/>
    <w:rsid w:val="00A664BB"/>
    <w:rsid w:val="00A6665F"/>
    <w:rsid w:val="00A666F8"/>
    <w:rsid w:val="00A666FA"/>
    <w:rsid w:val="00A669EC"/>
    <w:rsid w:val="00A66C95"/>
    <w:rsid w:val="00A66E38"/>
    <w:rsid w:val="00A66E93"/>
    <w:rsid w:val="00A671F3"/>
    <w:rsid w:val="00A67384"/>
    <w:rsid w:val="00A67565"/>
    <w:rsid w:val="00A6757A"/>
    <w:rsid w:val="00A67623"/>
    <w:rsid w:val="00A678C5"/>
    <w:rsid w:val="00A67EFC"/>
    <w:rsid w:val="00A7003A"/>
    <w:rsid w:val="00A70207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1C84"/>
    <w:rsid w:val="00A71CBD"/>
    <w:rsid w:val="00A71CC1"/>
    <w:rsid w:val="00A71EF3"/>
    <w:rsid w:val="00A71F22"/>
    <w:rsid w:val="00A7239E"/>
    <w:rsid w:val="00A723F1"/>
    <w:rsid w:val="00A72446"/>
    <w:rsid w:val="00A72795"/>
    <w:rsid w:val="00A727FE"/>
    <w:rsid w:val="00A72920"/>
    <w:rsid w:val="00A7292F"/>
    <w:rsid w:val="00A72937"/>
    <w:rsid w:val="00A729B2"/>
    <w:rsid w:val="00A729E3"/>
    <w:rsid w:val="00A72CA6"/>
    <w:rsid w:val="00A72DD1"/>
    <w:rsid w:val="00A730F6"/>
    <w:rsid w:val="00A73200"/>
    <w:rsid w:val="00A73223"/>
    <w:rsid w:val="00A7335D"/>
    <w:rsid w:val="00A73982"/>
    <w:rsid w:val="00A73C39"/>
    <w:rsid w:val="00A73F32"/>
    <w:rsid w:val="00A73F52"/>
    <w:rsid w:val="00A7414A"/>
    <w:rsid w:val="00A7416B"/>
    <w:rsid w:val="00A74186"/>
    <w:rsid w:val="00A74627"/>
    <w:rsid w:val="00A7469A"/>
    <w:rsid w:val="00A74961"/>
    <w:rsid w:val="00A74D0B"/>
    <w:rsid w:val="00A75199"/>
    <w:rsid w:val="00A753DA"/>
    <w:rsid w:val="00A75407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CB2"/>
    <w:rsid w:val="00A76F8D"/>
    <w:rsid w:val="00A770D1"/>
    <w:rsid w:val="00A7755B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3FE"/>
    <w:rsid w:val="00A804E2"/>
    <w:rsid w:val="00A808C0"/>
    <w:rsid w:val="00A8098A"/>
    <w:rsid w:val="00A80B42"/>
    <w:rsid w:val="00A80D35"/>
    <w:rsid w:val="00A80E77"/>
    <w:rsid w:val="00A81090"/>
    <w:rsid w:val="00A811A8"/>
    <w:rsid w:val="00A812C2"/>
    <w:rsid w:val="00A8155A"/>
    <w:rsid w:val="00A816B1"/>
    <w:rsid w:val="00A8177D"/>
    <w:rsid w:val="00A81878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463"/>
    <w:rsid w:val="00A8396A"/>
    <w:rsid w:val="00A83D77"/>
    <w:rsid w:val="00A84085"/>
    <w:rsid w:val="00A841CA"/>
    <w:rsid w:val="00A842FC"/>
    <w:rsid w:val="00A84705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0D3"/>
    <w:rsid w:val="00A8741A"/>
    <w:rsid w:val="00A877A8"/>
    <w:rsid w:val="00A87CAA"/>
    <w:rsid w:val="00A87CDC"/>
    <w:rsid w:val="00A90110"/>
    <w:rsid w:val="00A90126"/>
    <w:rsid w:val="00A9012D"/>
    <w:rsid w:val="00A90170"/>
    <w:rsid w:val="00A903BE"/>
    <w:rsid w:val="00A908A7"/>
    <w:rsid w:val="00A90BDB"/>
    <w:rsid w:val="00A90F55"/>
    <w:rsid w:val="00A90FF9"/>
    <w:rsid w:val="00A9107A"/>
    <w:rsid w:val="00A913BD"/>
    <w:rsid w:val="00A914FE"/>
    <w:rsid w:val="00A919B3"/>
    <w:rsid w:val="00A91D70"/>
    <w:rsid w:val="00A9208C"/>
    <w:rsid w:val="00A924C9"/>
    <w:rsid w:val="00A926A6"/>
    <w:rsid w:val="00A9294E"/>
    <w:rsid w:val="00A92A2B"/>
    <w:rsid w:val="00A92AE9"/>
    <w:rsid w:val="00A92BFA"/>
    <w:rsid w:val="00A92E07"/>
    <w:rsid w:val="00A92E7E"/>
    <w:rsid w:val="00A92E81"/>
    <w:rsid w:val="00A92EC1"/>
    <w:rsid w:val="00A92F82"/>
    <w:rsid w:val="00A92FF7"/>
    <w:rsid w:val="00A93065"/>
    <w:rsid w:val="00A9340B"/>
    <w:rsid w:val="00A93418"/>
    <w:rsid w:val="00A934C4"/>
    <w:rsid w:val="00A9365D"/>
    <w:rsid w:val="00A93679"/>
    <w:rsid w:val="00A936D9"/>
    <w:rsid w:val="00A937A5"/>
    <w:rsid w:val="00A93812"/>
    <w:rsid w:val="00A9387A"/>
    <w:rsid w:val="00A93914"/>
    <w:rsid w:val="00A94438"/>
    <w:rsid w:val="00A9467D"/>
    <w:rsid w:val="00A94811"/>
    <w:rsid w:val="00A94B68"/>
    <w:rsid w:val="00A94C76"/>
    <w:rsid w:val="00A95323"/>
    <w:rsid w:val="00A95723"/>
    <w:rsid w:val="00A95AC6"/>
    <w:rsid w:val="00A95C6C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EB6"/>
    <w:rsid w:val="00A96F21"/>
    <w:rsid w:val="00A976D8"/>
    <w:rsid w:val="00A97710"/>
    <w:rsid w:val="00A97836"/>
    <w:rsid w:val="00A97BEC"/>
    <w:rsid w:val="00A97DB0"/>
    <w:rsid w:val="00AA05C9"/>
    <w:rsid w:val="00AA0621"/>
    <w:rsid w:val="00AA06F0"/>
    <w:rsid w:val="00AA07E5"/>
    <w:rsid w:val="00AA081C"/>
    <w:rsid w:val="00AA0862"/>
    <w:rsid w:val="00AA08FD"/>
    <w:rsid w:val="00AA0D53"/>
    <w:rsid w:val="00AA0DFE"/>
    <w:rsid w:val="00AA1166"/>
    <w:rsid w:val="00AA11FD"/>
    <w:rsid w:val="00AA1786"/>
    <w:rsid w:val="00AA1957"/>
    <w:rsid w:val="00AA1C80"/>
    <w:rsid w:val="00AA1E60"/>
    <w:rsid w:val="00AA1F7B"/>
    <w:rsid w:val="00AA2464"/>
    <w:rsid w:val="00AA25E2"/>
    <w:rsid w:val="00AA26AC"/>
    <w:rsid w:val="00AA26C5"/>
    <w:rsid w:val="00AA26D7"/>
    <w:rsid w:val="00AA28A0"/>
    <w:rsid w:val="00AA2A46"/>
    <w:rsid w:val="00AA2E90"/>
    <w:rsid w:val="00AA301E"/>
    <w:rsid w:val="00AA38A7"/>
    <w:rsid w:val="00AA3938"/>
    <w:rsid w:val="00AA3A97"/>
    <w:rsid w:val="00AA3B1E"/>
    <w:rsid w:val="00AA3CC2"/>
    <w:rsid w:val="00AA3DDF"/>
    <w:rsid w:val="00AA3F5A"/>
    <w:rsid w:val="00AA4072"/>
    <w:rsid w:val="00AA4237"/>
    <w:rsid w:val="00AA43C5"/>
    <w:rsid w:val="00AA445C"/>
    <w:rsid w:val="00AA465A"/>
    <w:rsid w:val="00AA4757"/>
    <w:rsid w:val="00AA4897"/>
    <w:rsid w:val="00AA4996"/>
    <w:rsid w:val="00AA4B6A"/>
    <w:rsid w:val="00AA4DFA"/>
    <w:rsid w:val="00AA4F5E"/>
    <w:rsid w:val="00AA52DE"/>
    <w:rsid w:val="00AA53F2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D76"/>
    <w:rsid w:val="00AA6FE3"/>
    <w:rsid w:val="00AA70D4"/>
    <w:rsid w:val="00AA71EA"/>
    <w:rsid w:val="00AA7244"/>
    <w:rsid w:val="00AA746F"/>
    <w:rsid w:val="00AA75E1"/>
    <w:rsid w:val="00AA7681"/>
    <w:rsid w:val="00AA7D5D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14EE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4A"/>
    <w:rsid w:val="00AB2B88"/>
    <w:rsid w:val="00AB2DB2"/>
    <w:rsid w:val="00AB2ED0"/>
    <w:rsid w:val="00AB313E"/>
    <w:rsid w:val="00AB31C4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4EB8"/>
    <w:rsid w:val="00AB5265"/>
    <w:rsid w:val="00AB5399"/>
    <w:rsid w:val="00AB5400"/>
    <w:rsid w:val="00AB54FD"/>
    <w:rsid w:val="00AB56D5"/>
    <w:rsid w:val="00AB583F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443"/>
    <w:rsid w:val="00AB676F"/>
    <w:rsid w:val="00AB6FB5"/>
    <w:rsid w:val="00AB718B"/>
    <w:rsid w:val="00AB72DC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83B"/>
    <w:rsid w:val="00AC1B79"/>
    <w:rsid w:val="00AC1CB5"/>
    <w:rsid w:val="00AC1D25"/>
    <w:rsid w:val="00AC1E20"/>
    <w:rsid w:val="00AC1F0A"/>
    <w:rsid w:val="00AC1FCD"/>
    <w:rsid w:val="00AC20C6"/>
    <w:rsid w:val="00AC2178"/>
    <w:rsid w:val="00AC2337"/>
    <w:rsid w:val="00AC25A4"/>
    <w:rsid w:val="00AC25E5"/>
    <w:rsid w:val="00AC2966"/>
    <w:rsid w:val="00AC2A63"/>
    <w:rsid w:val="00AC2C70"/>
    <w:rsid w:val="00AC30DF"/>
    <w:rsid w:val="00AC32BC"/>
    <w:rsid w:val="00AC3384"/>
    <w:rsid w:val="00AC3471"/>
    <w:rsid w:val="00AC3659"/>
    <w:rsid w:val="00AC3962"/>
    <w:rsid w:val="00AC3AE3"/>
    <w:rsid w:val="00AC3BCA"/>
    <w:rsid w:val="00AC3DE8"/>
    <w:rsid w:val="00AC4573"/>
    <w:rsid w:val="00AC4747"/>
    <w:rsid w:val="00AC4791"/>
    <w:rsid w:val="00AC4859"/>
    <w:rsid w:val="00AC4A70"/>
    <w:rsid w:val="00AC4CEA"/>
    <w:rsid w:val="00AC4CF4"/>
    <w:rsid w:val="00AC4E4E"/>
    <w:rsid w:val="00AC4FA1"/>
    <w:rsid w:val="00AC5045"/>
    <w:rsid w:val="00AC5080"/>
    <w:rsid w:val="00AC54CD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692"/>
    <w:rsid w:val="00AC6861"/>
    <w:rsid w:val="00AC6879"/>
    <w:rsid w:val="00AC6E86"/>
    <w:rsid w:val="00AC702D"/>
    <w:rsid w:val="00AC70C3"/>
    <w:rsid w:val="00AC7403"/>
    <w:rsid w:val="00AC7484"/>
    <w:rsid w:val="00AC772A"/>
    <w:rsid w:val="00AC7799"/>
    <w:rsid w:val="00AC7933"/>
    <w:rsid w:val="00AC7FAA"/>
    <w:rsid w:val="00AD01CE"/>
    <w:rsid w:val="00AD0685"/>
    <w:rsid w:val="00AD0765"/>
    <w:rsid w:val="00AD08CB"/>
    <w:rsid w:val="00AD093E"/>
    <w:rsid w:val="00AD0BE9"/>
    <w:rsid w:val="00AD0DAA"/>
    <w:rsid w:val="00AD153B"/>
    <w:rsid w:val="00AD18A1"/>
    <w:rsid w:val="00AD1981"/>
    <w:rsid w:val="00AD1B3F"/>
    <w:rsid w:val="00AD1C33"/>
    <w:rsid w:val="00AD218A"/>
    <w:rsid w:val="00AD23BB"/>
    <w:rsid w:val="00AD25D2"/>
    <w:rsid w:val="00AD26CF"/>
    <w:rsid w:val="00AD279A"/>
    <w:rsid w:val="00AD2806"/>
    <w:rsid w:val="00AD2D22"/>
    <w:rsid w:val="00AD3189"/>
    <w:rsid w:val="00AD37FA"/>
    <w:rsid w:val="00AD4150"/>
    <w:rsid w:val="00AD45C3"/>
    <w:rsid w:val="00AD4654"/>
    <w:rsid w:val="00AD47B7"/>
    <w:rsid w:val="00AD49CF"/>
    <w:rsid w:val="00AD4C9E"/>
    <w:rsid w:val="00AD4D4A"/>
    <w:rsid w:val="00AD4F03"/>
    <w:rsid w:val="00AD51AB"/>
    <w:rsid w:val="00AD5258"/>
    <w:rsid w:val="00AD526B"/>
    <w:rsid w:val="00AD52AE"/>
    <w:rsid w:val="00AD59C6"/>
    <w:rsid w:val="00AD5E68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6E45"/>
    <w:rsid w:val="00AD732C"/>
    <w:rsid w:val="00AD7352"/>
    <w:rsid w:val="00AD7416"/>
    <w:rsid w:val="00AD7612"/>
    <w:rsid w:val="00AD7CE5"/>
    <w:rsid w:val="00AD7D34"/>
    <w:rsid w:val="00AD7F6D"/>
    <w:rsid w:val="00AE0244"/>
    <w:rsid w:val="00AE0494"/>
    <w:rsid w:val="00AE0641"/>
    <w:rsid w:val="00AE0717"/>
    <w:rsid w:val="00AE07A4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042"/>
    <w:rsid w:val="00AE22DC"/>
    <w:rsid w:val="00AE23E0"/>
    <w:rsid w:val="00AE2693"/>
    <w:rsid w:val="00AE271E"/>
    <w:rsid w:val="00AE2765"/>
    <w:rsid w:val="00AE277B"/>
    <w:rsid w:val="00AE2820"/>
    <w:rsid w:val="00AE28EF"/>
    <w:rsid w:val="00AE2959"/>
    <w:rsid w:val="00AE2B69"/>
    <w:rsid w:val="00AE3009"/>
    <w:rsid w:val="00AE3057"/>
    <w:rsid w:val="00AE30C3"/>
    <w:rsid w:val="00AE319C"/>
    <w:rsid w:val="00AE319F"/>
    <w:rsid w:val="00AE351A"/>
    <w:rsid w:val="00AE3666"/>
    <w:rsid w:val="00AE36A0"/>
    <w:rsid w:val="00AE384E"/>
    <w:rsid w:val="00AE3D78"/>
    <w:rsid w:val="00AE3F10"/>
    <w:rsid w:val="00AE43CF"/>
    <w:rsid w:val="00AE4520"/>
    <w:rsid w:val="00AE4662"/>
    <w:rsid w:val="00AE46F5"/>
    <w:rsid w:val="00AE485A"/>
    <w:rsid w:val="00AE486D"/>
    <w:rsid w:val="00AE49F1"/>
    <w:rsid w:val="00AE4B08"/>
    <w:rsid w:val="00AE4B4B"/>
    <w:rsid w:val="00AE4D86"/>
    <w:rsid w:val="00AE5091"/>
    <w:rsid w:val="00AE50EA"/>
    <w:rsid w:val="00AE524B"/>
    <w:rsid w:val="00AE526E"/>
    <w:rsid w:val="00AE53F5"/>
    <w:rsid w:val="00AE55B7"/>
    <w:rsid w:val="00AE5636"/>
    <w:rsid w:val="00AE570B"/>
    <w:rsid w:val="00AE5743"/>
    <w:rsid w:val="00AE5997"/>
    <w:rsid w:val="00AE5B0B"/>
    <w:rsid w:val="00AE5B2C"/>
    <w:rsid w:val="00AE5CE4"/>
    <w:rsid w:val="00AE5E46"/>
    <w:rsid w:val="00AE5E79"/>
    <w:rsid w:val="00AE5FDD"/>
    <w:rsid w:val="00AE62D7"/>
    <w:rsid w:val="00AE67AD"/>
    <w:rsid w:val="00AE69C1"/>
    <w:rsid w:val="00AE6A29"/>
    <w:rsid w:val="00AE7130"/>
    <w:rsid w:val="00AE71A8"/>
    <w:rsid w:val="00AE724A"/>
    <w:rsid w:val="00AE74D8"/>
    <w:rsid w:val="00AE75F6"/>
    <w:rsid w:val="00AE7D89"/>
    <w:rsid w:val="00AF0309"/>
    <w:rsid w:val="00AF03BE"/>
    <w:rsid w:val="00AF0578"/>
    <w:rsid w:val="00AF058D"/>
    <w:rsid w:val="00AF07AA"/>
    <w:rsid w:val="00AF0838"/>
    <w:rsid w:val="00AF0905"/>
    <w:rsid w:val="00AF093B"/>
    <w:rsid w:val="00AF0A29"/>
    <w:rsid w:val="00AF0AB4"/>
    <w:rsid w:val="00AF0B8B"/>
    <w:rsid w:val="00AF0D16"/>
    <w:rsid w:val="00AF0EEA"/>
    <w:rsid w:val="00AF10DC"/>
    <w:rsid w:val="00AF1102"/>
    <w:rsid w:val="00AF1229"/>
    <w:rsid w:val="00AF19C4"/>
    <w:rsid w:val="00AF1BD8"/>
    <w:rsid w:val="00AF1EEA"/>
    <w:rsid w:val="00AF2087"/>
    <w:rsid w:val="00AF2312"/>
    <w:rsid w:val="00AF2444"/>
    <w:rsid w:val="00AF25FC"/>
    <w:rsid w:val="00AF26A4"/>
    <w:rsid w:val="00AF2749"/>
    <w:rsid w:val="00AF27C3"/>
    <w:rsid w:val="00AF2849"/>
    <w:rsid w:val="00AF289A"/>
    <w:rsid w:val="00AF29ED"/>
    <w:rsid w:val="00AF2AAA"/>
    <w:rsid w:val="00AF2B28"/>
    <w:rsid w:val="00AF2BAE"/>
    <w:rsid w:val="00AF2C53"/>
    <w:rsid w:val="00AF3201"/>
    <w:rsid w:val="00AF34DF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4F1"/>
    <w:rsid w:val="00AF7C2E"/>
    <w:rsid w:val="00AF7E59"/>
    <w:rsid w:val="00AF7F05"/>
    <w:rsid w:val="00AF7F09"/>
    <w:rsid w:val="00B0014E"/>
    <w:rsid w:val="00B00368"/>
    <w:rsid w:val="00B00433"/>
    <w:rsid w:val="00B00A3C"/>
    <w:rsid w:val="00B00AFE"/>
    <w:rsid w:val="00B00E43"/>
    <w:rsid w:val="00B00EC2"/>
    <w:rsid w:val="00B00F9B"/>
    <w:rsid w:val="00B01193"/>
    <w:rsid w:val="00B012D2"/>
    <w:rsid w:val="00B014F0"/>
    <w:rsid w:val="00B01654"/>
    <w:rsid w:val="00B016F5"/>
    <w:rsid w:val="00B01716"/>
    <w:rsid w:val="00B01C84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50A"/>
    <w:rsid w:val="00B0493D"/>
    <w:rsid w:val="00B049D1"/>
    <w:rsid w:val="00B04C96"/>
    <w:rsid w:val="00B04DFF"/>
    <w:rsid w:val="00B04EEC"/>
    <w:rsid w:val="00B04F40"/>
    <w:rsid w:val="00B051D4"/>
    <w:rsid w:val="00B0534C"/>
    <w:rsid w:val="00B05377"/>
    <w:rsid w:val="00B054DA"/>
    <w:rsid w:val="00B056A1"/>
    <w:rsid w:val="00B056FB"/>
    <w:rsid w:val="00B0571B"/>
    <w:rsid w:val="00B05B6A"/>
    <w:rsid w:val="00B05CBE"/>
    <w:rsid w:val="00B060F2"/>
    <w:rsid w:val="00B0652E"/>
    <w:rsid w:val="00B066A6"/>
    <w:rsid w:val="00B067E1"/>
    <w:rsid w:val="00B0693A"/>
    <w:rsid w:val="00B0693D"/>
    <w:rsid w:val="00B0694B"/>
    <w:rsid w:val="00B06964"/>
    <w:rsid w:val="00B06A40"/>
    <w:rsid w:val="00B06B44"/>
    <w:rsid w:val="00B06F2B"/>
    <w:rsid w:val="00B07684"/>
    <w:rsid w:val="00B078CB"/>
    <w:rsid w:val="00B07BAD"/>
    <w:rsid w:val="00B10199"/>
    <w:rsid w:val="00B10456"/>
    <w:rsid w:val="00B105D6"/>
    <w:rsid w:val="00B109FE"/>
    <w:rsid w:val="00B10ABE"/>
    <w:rsid w:val="00B10C54"/>
    <w:rsid w:val="00B10D28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075"/>
    <w:rsid w:val="00B13267"/>
    <w:rsid w:val="00B13449"/>
    <w:rsid w:val="00B13558"/>
    <w:rsid w:val="00B13A84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3C6"/>
    <w:rsid w:val="00B14D02"/>
    <w:rsid w:val="00B14E51"/>
    <w:rsid w:val="00B15416"/>
    <w:rsid w:val="00B1564B"/>
    <w:rsid w:val="00B15708"/>
    <w:rsid w:val="00B15992"/>
    <w:rsid w:val="00B15A88"/>
    <w:rsid w:val="00B1612B"/>
    <w:rsid w:val="00B1643C"/>
    <w:rsid w:val="00B1643E"/>
    <w:rsid w:val="00B16482"/>
    <w:rsid w:val="00B16657"/>
    <w:rsid w:val="00B168A6"/>
    <w:rsid w:val="00B169E6"/>
    <w:rsid w:val="00B16A1F"/>
    <w:rsid w:val="00B16BFE"/>
    <w:rsid w:val="00B16C4E"/>
    <w:rsid w:val="00B16FD8"/>
    <w:rsid w:val="00B17276"/>
    <w:rsid w:val="00B1746B"/>
    <w:rsid w:val="00B17A20"/>
    <w:rsid w:val="00B17AF9"/>
    <w:rsid w:val="00B17C50"/>
    <w:rsid w:val="00B20DFA"/>
    <w:rsid w:val="00B20E17"/>
    <w:rsid w:val="00B20FF0"/>
    <w:rsid w:val="00B2108B"/>
    <w:rsid w:val="00B21149"/>
    <w:rsid w:val="00B218DA"/>
    <w:rsid w:val="00B218DE"/>
    <w:rsid w:val="00B2199E"/>
    <w:rsid w:val="00B21B7C"/>
    <w:rsid w:val="00B21CF3"/>
    <w:rsid w:val="00B21E93"/>
    <w:rsid w:val="00B222FA"/>
    <w:rsid w:val="00B22344"/>
    <w:rsid w:val="00B22833"/>
    <w:rsid w:val="00B22DB1"/>
    <w:rsid w:val="00B23296"/>
    <w:rsid w:val="00B2330F"/>
    <w:rsid w:val="00B23387"/>
    <w:rsid w:val="00B23423"/>
    <w:rsid w:val="00B23646"/>
    <w:rsid w:val="00B23826"/>
    <w:rsid w:val="00B23862"/>
    <w:rsid w:val="00B23E1E"/>
    <w:rsid w:val="00B23EFA"/>
    <w:rsid w:val="00B23F07"/>
    <w:rsid w:val="00B24354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DD8"/>
    <w:rsid w:val="00B26EDA"/>
    <w:rsid w:val="00B26F0D"/>
    <w:rsid w:val="00B27222"/>
    <w:rsid w:val="00B2766F"/>
    <w:rsid w:val="00B27777"/>
    <w:rsid w:val="00B27873"/>
    <w:rsid w:val="00B27AF6"/>
    <w:rsid w:val="00B27DD9"/>
    <w:rsid w:val="00B27EB2"/>
    <w:rsid w:val="00B27F63"/>
    <w:rsid w:val="00B30209"/>
    <w:rsid w:val="00B30794"/>
    <w:rsid w:val="00B309CD"/>
    <w:rsid w:val="00B31386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C22"/>
    <w:rsid w:val="00B32C5A"/>
    <w:rsid w:val="00B32FCC"/>
    <w:rsid w:val="00B330BA"/>
    <w:rsid w:val="00B333D2"/>
    <w:rsid w:val="00B333D5"/>
    <w:rsid w:val="00B33569"/>
    <w:rsid w:val="00B336B9"/>
    <w:rsid w:val="00B338D7"/>
    <w:rsid w:val="00B339F1"/>
    <w:rsid w:val="00B33AE2"/>
    <w:rsid w:val="00B3425B"/>
    <w:rsid w:val="00B3446F"/>
    <w:rsid w:val="00B34526"/>
    <w:rsid w:val="00B34573"/>
    <w:rsid w:val="00B3459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D83"/>
    <w:rsid w:val="00B36DCC"/>
    <w:rsid w:val="00B36E30"/>
    <w:rsid w:val="00B374EF"/>
    <w:rsid w:val="00B375AD"/>
    <w:rsid w:val="00B375F0"/>
    <w:rsid w:val="00B37708"/>
    <w:rsid w:val="00B377CA"/>
    <w:rsid w:val="00B379A1"/>
    <w:rsid w:val="00B379E2"/>
    <w:rsid w:val="00B37D2A"/>
    <w:rsid w:val="00B37D8B"/>
    <w:rsid w:val="00B37FEE"/>
    <w:rsid w:val="00B401AC"/>
    <w:rsid w:val="00B4021B"/>
    <w:rsid w:val="00B4039E"/>
    <w:rsid w:val="00B4080F"/>
    <w:rsid w:val="00B40951"/>
    <w:rsid w:val="00B40BAE"/>
    <w:rsid w:val="00B40DAF"/>
    <w:rsid w:val="00B40E79"/>
    <w:rsid w:val="00B41325"/>
    <w:rsid w:val="00B4133F"/>
    <w:rsid w:val="00B415CD"/>
    <w:rsid w:val="00B4176A"/>
    <w:rsid w:val="00B41823"/>
    <w:rsid w:val="00B41892"/>
    <w:rsid w:val="00B41C06"/>
    <w:rsid w:val="00B41C6C"/>
    <w:rsid w:val="00B42134"/>
    <w:rsid w:val="00B421A0"/>
    <w:rsid w:val="00B421DA"/>
    <w:rsid w:val="00B42238"/>
    <w:rsid w:val="00B42432"/>
    <w:rsid w:val="00B424C2"/>
    <w:rsid w:val="00B4254B"/>
    <w:rsid w:val="00B425CE"/>
    <w:rsid w:val="00B427D9"/>
    <w:rsid w:val="00B42802"/>
    <w:rsid w:val="00B42835"/>
    <w:rsid w:val="00B42A6F"/>
    <w:rsid w:val="00B42A83"/>
    <w:rsid w:val="00B42E04"/>
    <w:rsid w:val="00B43046"/>
    <w:rsid w:val="00B430FD"/>
    <w:rsid w:val="00B43141"/>
    <w:rsid w:val="00B43170"/>
    <w:rsid w:val="00B431F1"/>
    <w:rsid w:val="00B4322A"/>
    <w:rsid w:val="00B43339"/>
    <w:rsid w:val="00B435E2"/>
    <w:rsid w:val="00B437C3"/>
    <w:rsid w:val="00B43945"/>
    <w:rsid w:val="00B43EED"/>
    <w:rsid w:val="00B43EEF"/>
    <w:rsid w:val="00B43F98"/>
    <w:rsid w:val="00B44123"/>
    <w:rsid w:val="00B44224"/>
    <w:rsid w:val="00B4433A"/>
    <w:rsid w:val="00B44503"/>
    <w:rsid w:val="00B4474F"/>
    <w:rsid w:val="00B44808"/>
    <w:rsid w:val="00B44936"/>
    <w:rsid w:val="00B44AB9"/>
    <w:rsid w:val="00B44AC9"/>
    <w:rsid w:val="00B44C28"/>
    <w:rsid w:val="00B44C7B"/>
    <w:rsid w:val="00B44D6F"/>
    <w:rsid w:val="00B44F1F"/>
    <w:rsid w:val="00B452CB"/>
    <w:rsid w:val="00B453B0"/>
    <w:rsid w:val="00B453CB"/>
    <w:rsid w:val="00B4546B"/>
    <w:rsid w:val="00B45553"/>
    <w:rsid w:val="00B45A8C"/>
    <w:rsid w:val="00B45B42"/>
    <w:rsid w:val="00B45CC0"/>
    <w:rsid w:val="00B45E21"/>
    <w:rsid w:val="00B45EF8"/>
    <w:rsid w:val="00B45F49"/>
    <w:rsid w:val="00B464CB"/>
    <w:rsid w:val="00B465EA"/>
    <w:rsid w:val="00B466B8"/>
    <w:rsid w:val="00B4685F"/>
    <w:rsid w:val="00B4694E"/>
    <w:rsid w:val="00B469E6"/>
    <w:rsid w:val="00B46D1E"/>
    <w:rsid w:val="00B47075"/>
    <w:rsid w:val="00B4724B"/>
    <w:rsid w:val="00B47405"/>
    <w:rsid w:val="00B47465"/>
    <w:rsid w:val="00B478BA"/>
    <w:rsid w:val="00B4794D"/>
    <w:rsid w:val="00B47A07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593"/>
    <w:rsid w:val="00B5083D"/>
    <w:rsid w:val="00B50889"/>
    <w:rsid w:val="00B5089C"/>
    <w:rsid w:val="00B508F4"/>
    <w:rsid w:val="00B50B8D"/>
    <w:rsid w:val="00B50B97"/>
    <w:rsid w:val="00B50D49"/>
    <w:rsid w:val="00B50DB6"/>
    <w:rsid w:val="00B50E2D"/>
    <w:rsid w:val="00B50F9B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0D"/>
    <w:rsid w:val="00B5391A"/>
    <w:rsid w:val="00B539B1"/>
    <w:rsid w:val="00B53AA7"/>
    <w:rsid w:val="00B53B5F"/>
    <w:rsid w:val="00B53EDC"/>
    <w:rsid w:val="00B53EF4"/>
    <w:rsid w:val="00B53F57"/>
    <w:rsid w:val="00B53FB5"/>
    <w:rsid w:val="00B54008"/>
    <w:rsid w:val="00B542B1"/>
    <w:rsid w:val="00B5441A"/>
    <w:rsid w:val="00B548E2"/>
    <w:rsid w:val="00B5495D"/>
    <w:rsid w:val="00B5499A"/>
    <w:rsid w:val="00B54BD9"/>
    <w:rsid w:val="00B54F48"/>
    <w:rsid w:val="00B54FEE"/>
    <w:rsid w:val="00B55355"/>
    <w:rsid w:val="00B55ACD"/>
    <w:rsid w:val="00B55D67"/>
    <w:rsid w:val="00B55D85"/>
    <w:rsid w:val="00B55F02"/>
    <w:rsid w:val="00B564CF"/>
    <w:rsid w:val="00B56742"/>
    <w:rsid w:val="00B56D57"/>
    <w:rsid w:val="00B571DA"/>
    <w:rsid w:val="00B572E5"/>
    <w:rsid w:val="00B5742A"/>
    <w:rsid w:val="00B57A03"/>
    <w:rsid w:val="00B57DA6"/>
    <w:rsid w:val="00B57E70"/>
    <w:rsid w:val="00B57F9C"/>
    <w:rsid w:val="00B6028E"/>
    <w:rsid w:val="00B603E4"/>
    <w:rsid w:val="00B60682"/>
    <w:rsid w:val="00B607B3"/>
    <w:rsid w:val="00B60AC7"/>
    <w:rsid w:val="00B60EE3"/>
    <w:rsid w:val="00B61287"/>
    <w:rsid w:val="00B6132E"/>
    <w:rsid w:val="00B61592"/>
    <w:rsid w:val="00B6163F"/>
    <w:rsid w:val="00B61A38"/>
    <w:rsid w:val="00B61BC6"/>
    <w:rsid w:val="00B61C32"/>
    <w:rsid w:val="00B61EED"/>
    <w:rsid w:val="00B625D9"/>
    <w:rsid w:val="00B626E6"/>
    <w:rsid w:val="00B62739"/>
    <w:rsid w:val="00B62D5F"/>
    <w:rsid w:val="00B62D66"/>
    <w:rsid w:val="00B6301E"/>
    <w:rsid w:val="00B63169"/>
    <w:rsid w:val="00B63550"/>
    <w:rsid w:val="00B6358A"/>
    <w:rsid w:val="00B63709"/>
    <w:rsid w:val="00B63749"/>
    <w:rsid w:val="00B6374F"/>
    <w:rsid w:val="00B637FA"/>
    <w:rsid w:val="00B63982"/>
    <w:rsid w:val="00B63AFC"/>
    <w:rsid w:val="00B63B70"/>
    <w:rsid w:val="00B63F62"/>
    <w:rsid w:val="00B643EF"/>
    <w:rsid w:val="00B6465D"/>
    <w:rsid w:val="00B648DF"/>
    <w:rsid w:val="00B64D69"/>
    <w:rsid w:val="00B6500C"/>
    <w:rsid w:val="00B65023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0A"/>
    <w:rsid w:val="00B65B1B"/>
    <w:rsid w:val="00B65D32"/>
    <w:rsid w:val="00B65DBA"/>
    <w:rsid w:val="00B65DFA"/>
    <w:rsid w:val="00B65ED5"/>
    <w:rsid w:val="00B66005"/>
    <w:rsid w:val="00B6614F"/>
    <w:rsid w:val="00B662D2"/>
    <w:rsid w:val="00B6633F"/>
    <w:rsid w:val="00B66344"/>
    <w:rsid w:val="00B666DE"/>
    <w:rsid w:val="00B6691A"/>
    <w:rsid w:val="00B66B33"/>
    <w:rsid w:val="00B66FB0"/>
    <w:rsid w:val="00B67264"/>
    <w:rsid w:val="00B675E5"/>
    <w:rsid w:val="00B67611"/>
    <w:rsid w:val="00B677D7"/>
    <w:rsid w:val="00B678C1"/>
    <w:rsid w:val="00B67A90"/>
    <w:rsid w:val="00B67DAD"/>
    <w:rsid w:val="00B67FC5"/>
    <w:rsid w:val="00B67FCB"/>
    <w:rsid w:val="00B703BF"/>
    <w:rsid w:val="00B704E2"/>
    <w:rsid w:val="00B70765"/>
    <w:rsid w:val="00B71240"/>
    <w:rsid w:val="00B714C8"/>
    <w:rsid w:val="00B714D6"/>
    <w:rsid w:val="00B715D4"/>
    <w:rsid w:val="00B7170E"/>
    <w:rsid w:val="00B71723"/>
    <w:rsid w:val="00B71CAB"/>
    <w:rsid w:val="00B71DFA"/>
    <w:rsid w:val="00B71FBD"/>
    <w:rsid w:val="00B72084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6E4"/>
    <w:rsid w:val="00B73753"/>
    <w:rsid w:val="00B738CB"/>
    <w:rsid w:val="00B739E2"/>
    <w:rsid w:val="00B73ABE"/>
    <w:rsid w:val="00B73CB9"/>
    <w:rsid w:val="00B73D84"/>
    <w:rsid w:val="00B740AD"/>
    <w:rsid w:val="00B741DF"/>
    <w:rsid w:val="00B741FA"/>
    <w:rsid w:val="00B7431A"/>
    <w:rsid w:val="00B745DD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EC5"/>
    <w:rsid w:val="00B75F2C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6DA0"/>
    <w:rsid w:val="00B77190"/>
    <w:rsid w:val="00B774BE"/>
    <w:rsid w:val="00B7750C"/>
    <w:rsid w:val="00B77621"/>
    <w:rsid w:val="00B77638"/>
    <w:rsid w:val="00B77820"/>
    <w:rsid w:val="00B779C0"/>
    <w:rsid w:val="00B77A6D"/>
    <w:rsid w:val="00B77E25"/>
    <w:rsid w:val="00B77E63"/>
    <w:rsid w:val="00B77F2A"/>
    <w:rsid w:val="00B80023"/>
    <w:rsid w:val="00B80342"/>
    <w:rsid w:val="00B8096A"/>
    <w:rsid w:val="00B80AEC"/>
    <w:rsid w:val="00B80B14"/>
    <w:rsid w:val="00B80B55"/>
    <w:rsid w:val="00B80D69"/>
    <w:rsid w:val="00B81586"/>
    <w:rsid w:val="00B81957"/>
    <w:rsid w:val="00B81D13"/>
    <w:rsid w:val="00B81E64"/>
    <w:rsid w:val="00B82258"/>
    <w:rsid w:val="00B824E8"/>
    <w:rsid w:val="00B82562"/>
    <w:rsid w:val="00B828E7"/>
    <w:rsid w:val="00B829B1"/>
    <w:rsid w:val="00B82B80"/>
    <w:rsid w:val="00B830E3"/>
    <w:rsid w:val="00B833B9"/>
    <w:rsid w:val="00B833FC"/>
    <w:rsid w:val="00B83427"/>
    <w:rsid w:val="00B838A9"/>
    <w:rsid w:val="00B83905"/>
    <w:rsid w:val="00B83AB4"/>
    <w:rsid w:val="00B83AB9"/>
    <w:rsid w:val="00B83AE7"/>
    <w:rsid w:val="00B83F04"/>
    <w:rsid w:val="00B8434D"/>
    <w:rsid w:val="00B847E3"/>
    <w:rsid w:val="00B84E78"/>
    <w:rsid w:val="00B8525C"/>
    <w:rsid w:val="00B85346"/>
    <w:rsid w:val="00B8595B"/>
    <w:rsid w:val="00B85B06"/>
    <w:rsid w:val="00B85B43"/>
    <w:rsid w:val="00B85C76"/>
    <w:rsid w:val="00B85D0D"/>
    <w:rsid w:val="00B85D1F"/>
    <w:rsid w:val="00B85EC3"/>
    <w:rsid w:val="00B85FD4"/>
    <w:rsid w:val="00B86150"/>
    <w:rsid w:val="00B862BE"/>
    <w:rsid w:val="00B8632D"/>
    <w:rsid w:val="00B8638B"/>
    <w:rsid w:val="00B86A14"/>
    <w:rsid w:val="00B86DCC"/>
    <w:rsid w:val="00B86DD5"/>
    <w:rsid w:val="00B86DDB"/>
    <w:rsid w:val="00B86FC0"/>
    <w:rsid w:val="00B87252"/>
    <w:rsid w:val="00B87281"/>
    <w:rsid w:val="00B87422"/>
    <w:rsid w:val="00B87798"/>
    <w:rsid w:val="00B87AFB"/>
    <w:rsid w:val="00B87C45"/>
    <w:rsid w:val="00B87D71"/>
    <w:rsid w:val="00B9014B"/>
    <w:rsid w:val="00B904DA"/>
    <w:rsid w:val="00B905CF"/>
    <w:rsid w:val="00B907AB"/>
    <w:rsid w:val="00B908E3"/>
    <w:rsid w:val="00B908E5"/>
    <w:rsid w:val="00B90B0F"/>
    <w:rsid w:val="00B90D9C"/>
    <w:rsid w:val="00B912C0"/>
    <w:rsid w:val="00B918B7"/>
    <w:rsid w:val="00B918BD"/>
    <w:rsid w:val="00B91B23"/>
    <w:rsid w:val="00B91BE6"/>
    <w:rsid w:val="00B91D4D"/>
    <w:rsid w:val="00B91E7E"/>
    <w:rsid w:val="00B91FE7"/>
    <w:rsid w:val="00B921EE"/>
    <w:rsid w:val="00B9225E"/>
    <w:rsid w:val="00B92340"/>
    <w:rsid w:val="00B92602"/>
    <w:rsid w:val="00B92B57"/>
    <w:rsid w:val="00B92DF5"/>
    <w:rsid w:val="00B92ED8"/>
    <w:rsid w:val="00B93156"/>
    <w:rsid w:val="00B9321F"/>
    <w:rsid w:val="00B932FA"/>
    <w:rsid w:val="00B9335F"/>
    <w:rsid w:val="00B937AC"/>
    <w:rsid w:val="00B93822"/>
    <w:rsid w:val="00B93AC0"/>
    <w:rsid w:val="00B93C26"/>
    <w:rsid w:val="00B93C36"/>
    <w:rsid w:val="00B93C4C"/>
    <w:rsid w:val="00B93C87"/>
    <w:rsid w:val="00B93E27"/>
    <w:rsid w:val="00B93E53"/>
    <w:rsid w:val="00B93FEF"/>
    <w:rsid w:val="00B9414D"/>
    <w:rsid w:val="00B94475"/>
    <w:rsid w:val="00B94870"/>
    <w:rsid w:val="00B94919"/>
    <w:rsid w:val="00B94E03"/>
    <w:rsid w:val="00B953C9"/>
    <w:rsid w:val="00B953E6"/>
    <w:rsid w:val="00B95468"/>
    <w:rsid w:val="00B95584"/>
    <w:rsid w:val="00B95604"/>
    <w:rsid w:val="00B9577F"/>
    <w:rsid w:val="00B95992"/>
    <w:rsid w:val="00B95B38"/>
    <w:rsid w:val="00B960F1"/>
    <w:rsid w:val="00B961D5"/>
    <w:rsid w:val="00B965DB"/>
    <w:rsid w:val="00B966AF"/>
    <w:rsid w:val="00B97151"/>
    <w:rsid w:val="00B97199"/>
    <w:rsid w:val="00B973FB"/>
    <w:rsid w:val="00B9746E"/>
    <w:rsid w:val="00B97548"/>
    <w:rsid w:val="00B976EB"/>
    <w:rsid w:val="00B97793"/>
    <w:rsid w:val="00B97B5D"/>
    <w:rsid w:val="00B97DBE"/>
    <w:rsid w:val="00B97E48"/>
    <w:rsid w:val="00BA02DA"/>
    <w:rsid w:val="00BA067C"/>
    <w:rsid w:val="00BA0A7C"/>
    <w:rsid w:val="00BA0AE9"/>
    <w:rsid w:val="00BA0DDE"/>
    <w:rsid w:val="00BA1014"/>
    <w:rsid w:val="00BA10F6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46C"/>
    <w:rsid w:val="00BA2565"/>
    <w:rsid w:val="00BA2586"/>
    <w:rsid w:val="00BA2C46"/>
    <w:rsid w:val="00BA2CAF"/>
    <w:rsid w:val="00BA2D81"/>
    <w:rsid w:val="00BA3015"/>
    <w:rsid w:val="00BA317E"/>
    <w:rsid w:val="00BA329E"/>
    <w:rsid w:val="00BA32CA"/>
    <w:rsid w:val="00BA352A"/>
    <w:rsid w:val="00BA3688"/>
    <w:rsid w:val="00BA377A"/>
    <w:rsid w:val="00BA38A2"/>
    <w:rsid w:val="00BA3B87"/>
    <w:rsid w:val="00BA3BF8"/>
    <w:rsid w:val="00BA3D91"/>
    <w:rsid w:val="00BA3E0D"/>
    <w:rsid w:val="00BA3EF1"/>
    <w:rsid w:val="00BA3F27"/>
    <w:rsid w:val="00BA41BB"/>
    <w:rsid w:val="00BA4249"/>
    <w:rsid w:val="00BA4417"/>
    <w:rsid w:val="00BA443E"/>
    <w:rsid w:val="00BA44CF"/>
    <w:rsid w:val="00BA4A88"/>
    <w:rsid w:val="00BA4E5B"/>
    <w:rsid w:val="00BA52F3"/>
    <w:rsid w:val="00BA5342"/>
    <w:rsid w:val="00BA53D3"/>
    <w:rsid w:val="00BA5432"/>
    <w:rsid w:val="00BA54C7"/>
    <w:rsid w:val="00BA561A"/>
    <w:rsid w:val="00BA577B"/>
    <w:rsid w:val="00BA5EE3"/>
    <w:rsid w:val="00BA64D1"/>
    <w:rsid w:val="00BA64DE"/>
    <w:rsid w:val="00BA67CE"/>
    <w:rsid w:val="00BA6818"/>
    <w:rsid w:val="00BA68AB"/>
    <w:rsid w:val="00BA6FAC"/>
    <w:rsid w:val="00BA72E3"/>
    <w:rsid w:val="00BA733A"/>
    <w:rsid w:val="00BA74C3"/>
    <w:rsid w:val="00BA755F"/>
    <w:rsid w:val="00BA7773"/>
    <w:rsid w:val="00BA779B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558"/>
    <w:rsid w:val="00BB07F2"/>
    <w:rsid w:val="00BB0AEA"/>
    <w:rsid w:val="00BB0D67"/>
    <w:rsid w:val="00BB0DA9"/>
    <w:rsid w:val="00BB1324"/>
    <w:rsid w:val="00BB1337"/>
    <w:rsid w:val="00BB1339"/>
    <w:rsid w:val="00BB156E"/>
    <w:rsid w:val="00BB17E4"/>
    <w:rsid w:val="00BB1A82"/>
    <w:rsid w:val="00BB1DF1"/>
    <w:rsid w:val="00BB1E19"/>
    <w:rsid w:val="00BB1F87"/>
    <w:rsid w:val="00BB201A"/>
    <w:rsid w:val="00BB20BF"/>
    <w:rsid w:val="00BB216E"/>
    <w:rsid w:val="00BB21E4"/>
    <w:rsid w:val="00BB2239"/>
    <w:rsid w:val="00BB23BD"/>
    <w:rsid w:val="00BB25E2"/>
    <w:rsid w:val="00BB2C27"/>
    <w:rsid w:val="00BB2DC6"/>
    <w:rsid w:val="00BB2DF5"/>
    <w:rsid w:val="00BB31F9"/>
    <w:rsid w:val="00BB3421"/>
    <w:rsid w:val="00BB3520"/>
    <w:rsid w:val="00BB367C"/>
    <w:rsid w:val="00BB3AA3"/>
    <w:rsid w:val="00BB3ABF"/>
    <w:rsid w:val="00BB3B3B"/>
    <w:rsid w:val="00BB3D75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4B48"/>
    <w:rsid w:val="00BB4CA9"/>
    <w:rsid w:val="00BB5040"/>
    <w:rsid w:val="00BB5053"/>
    <w:rsid w:val="00BB507B"/>
    <w:rsid w:val="00BB530E"/>
    <w:rsid w:val="00BB5533"/>
    <w:rsid w:val="00BB554B"/>
    <w:rsid w:val="00BB55A7"/>
    <w:rsid w:val="00BB5816"/>
    <w:rsid w:val="00BB5C6E"/>
    <w:rsid w:val="00BB5D72"/>
    <w:rsid w:val="00BB6044"/>
    <w:rsid w:val="00BB60ED"/>
    <w:rsid w:val="00BB6155"/>
    <w:rsid w:val="00BB61D2"/>
    <w:rsid w:val="00BB64FA"/>
    <w:rsid w:val="00BB6657"/>
    <w:rsid w:val="00BB66AB"/>
    <w:rsid w:val="00BB6A93"/>
    <w:rsid w:val="00BB6CDB"/>
    <w:rsid w:val="00BB6E67"/>
    <w:rsid w:val="00BB709B"/>
    <w:rsid w:val="00BB724A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0AD3"/>
    <w:rsid w:val="00BC1047"/>
    <w:rsid w:val="00BC1288"/>
    <w:rsid w:val="00BC12E0"/>
    <w:rsid w:val="00BC1420"/>
    <w:rsid w:val="00BC1698"/>
    <w:rsid w:val="00BC1773"/>
    <w:rsid w:val="00BC17A0"/>
    <w:rsid w:val="00BC1B48"/>
    <w:rsid w:val="00BC1B50"/>
    <w:rsid w:val="00BC1C08"/>
    <w:rsid w:val="00BC1E82"/>
    <w:rsid w:val="00BC208D"/>
    <w:rsid w:val="00BC2187"/>
    <w:rsid w:val="00BC2284"/>
    <w:rsid w:val="00BC2359"/>
    <w:rsid w:val="00BC2398"/>
    <w:rsid w:val="00BC268B"/>
    <w:rsid w:val="00BC2705"/>
    <w:rsid w:val="00BC2851"/>
    <w:rsid w:val="00BC2922"/>
    <w:rsid w:val="00BC2C5B"/>
    <w:rsid w:val="00BC2CD6"/>
    <w:rsid w:val="00BC2D87"/>
    <w:rsid w:val="00BC2F7A"/>
    <w:rsid w:val="00BC3084"/>
    <w:rsid w:val="00BC3716"/>
    <w:rsid w:val="00BC371F"/>
    <w:rsid w:val="00BC3E98"/>
    <w:rsid w:val="00BC3F46"/>
    <w:rsid w:val="00BC3F7A"/>
    <w:rsid w:val="00BC41A4"/>
    <w:rsid w:val="00BC4298"/>
    <w:rsid w:val="00BC4658"/>
    <w:rsid w:val="00BC4731"/>
    <w:rsid w:val="00BC47AF"/>
    <w:rsid w:val="00BC48A3"/>
    <w:rsid w:val="00BC497A"/>
    <w:rsid w:val="00BC49CF"/>
    <w:rsid w:val="00BC49D8"/>
    <w:rsid w:val="00BC4D27"/>
    <w:rsid w:val="00BC537A"/>
    <w:rsid w:val="00BC54B4"/>
    <w:rsid w:val="00BC56D4"/>
    <w:rsid w:val="00BC5761"/>
    <w:rsid w:val="00BC5770"/>
    <w:rsid w:val="00BC581E"/>
    <w:rsid w:val="00BC5B5B"/>
    <w:rsid w:val="00BC5B6A"/>
    <w:rsid w:val="00BC5D02"/>
    <w:rsid w:val="00BC623D"/>
    <w:rsid w:val="00BC6339"/>
    <w:rsid w:val="00BC6371"/>
    <w:rsid w:val="00BC6525"/>
    <w:rsid w:val="00BC660A"/>
    <w:rsid w:val="00BC6C9C"/>
    <w:rsid w:val="00BC6CC5"/>
    <w:rsid w:val="00BC6E29"/>
    <w:rsid w:val="00BC723F"/>
    <w:rsid w:val="00BC7325"/>
    <w:rsid w:val="00BC7593"/>
    <w:rsid w:val="00BC761D"/>
    <w:rsid w:val="00BC775A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7A8"/>
    <w:rsid w:val="00BD0C6A"/>
    <w:rsid w:val="00BD1191"/>
    <w:rsid w:val="00BD138C"/>
    <w:rsid w:val="00BD13DC"/>
    <w:rsid w:val="00BD1494"/>
    <w:rsid w:val="00BD1C9A"/>
    <w:rsid w:val="00BD1FAA"/>
    <w:rsid w:val="00BD2185"/>
    <w:rsid w:val="00BD228A"/>
    <w:rsid w:val="00BD2589"/>
    <w:rsid w:val="00BD25BF"/>
    <w:rsid w:val="00BD2709"/>
    <w:rsid w:val="00BD2743"/>
    <w:rsid w:val="00BD2AE6"/>
    <w:rsid w:val="00BD2AFD"/>
    <w:rsid w:val="00BD303D"/>
    <w:rsid w:val="00BD30FA"/>
    <w:rsid w:val="00BD3264"/>
    <w:rsid w:val="00BD32B9"/>
    <w:rsid w:val="00BD330B"/>
    <w:rsid w:val="00BD3436"/>
    <w:rsid w:val="00BD3455"/>
    <w:rsid w:val="00BD35B4"/>
    <w:rsid w:val="00BD3696"/>
    <w:rsid w:val="00BD3814"/>
    <w:rsid w:val="00BD3919"/>
    <w:rsid w:val="00BD39A3"/>
    <w:rsid w:val="00BD39DD"/>
    <w:rsid w:val="00BD3D44"/>
    <w:rsid w:val="00BD3E58"/>
    <w:rsid w:val="00BD442C"/>
    <w:rsid w:val="00BD4906"/>
    <w:rsid w:val="00BD4BC1"/>
    <w:rsid w:val="00BD4D61"/>
    <w:rsid w:val="00BD53BE"/>
    <w:rsid w:val="00BD5555"/>
    <w:rsid w:val="00BD570A"/>
    <w:rsid w:val="00BD595C"/>
    <w:rsid w:val="00BD5BD9"/>
    <w:rsid w:val="00BD5C43"/>
    <w:rsid w:val="00BD602B"/>
    <w:rsid w:val="00BD6056"/>
    <w:rsid w:val="00BD60FD"/>
    <w:rsid w:val="00BD6263"/>
    <w:rsid w:val="00BD633C"/>
    <w:rsid w:val="00BD63D3"/>
    <w:rsid w:val="00BD6621"/>
    <w:rsid w:val="00BD6832"/>
    <w:rsid w:val="00BD68BE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45B"/>
    <w:rsid w:val="00BE05AA"/>
    <w:rsid w:val="00BE090E"/>
    <w:rsid w:val="00BE0CBE"/>
    <w:rsid w:val="00BE0DD1"/>
    <w:rsid w:val="00BE0DD8"/>
    <w:rsid w:val="00BE0F2D"/>
    <w:rsid w:val="00BE0F38"/>
    <w:rsid w:val="00BE116A"/>
    <w:rsid w:val="00BE12EC"/>
    <w:rsid w:val="00BE156B"/>
    <w:rsid w:val="00BE161C"/>
    <w:rsid w:val="00BE1741"/>
    <w:rsid w:val="00BE1D2C"/>
    <w:rsid w:val="00BE1E9B"/>
    <w:rsid w:val="00BE21F8"/>
    <w:rsid w:val="00BE2317"/>
    <w:rsid w:val="00BE2684"/>
    <w:rsid w:val="00BE294C"/>
    <w:rsid w:val="00BE2EB2"/>
    <w:rsid w:val="00BE2F54"/>
    <w:rsid w:val="00BE3053"/>
    <w:rsid w:val="00BE30AE"/>
    <w:rsid w:val="00BE315C"/>
    <w:rsid w:val="00BE3241"/>
    <w:rsid w:val="00BE343D"/>
    <w:rsid w:val="00BE3474"/>
    <w:rsid w:val="00BE34EE"/>
    <w:rsid w:val="00BE3737"/>
    <w:rsid w:val="00BE3AE7"/>
    <w:rsid w:val="00BE3C24"/>
    <w:rsid w:val="00BE3D1A"/>
    <w:rsid w:val="00BE3EB5"/>
    <w:rsid w:val="00BE3EE6"/>
    <w:rsid w:val="00BE40C7"/>
    <w:rsid w:val="00BE414D"/>
    <w:rsid w:val="00BE44AA"/>
    <w:rsid w:val="00BE4686"/>
    <w:rsid w:val="00BE476F"/>
    <w:rsid w:val="00BE4820"/>
    <w:rsid w:val="00BE49F0"/>
    <w:rsid w:val="00BE4BF0"/>
    <w:rsid w:val="00BE4C49"/>
    <w:rsid w:val="00BE4C85"/>
    <w:rsid w:val="00BE4E28"/>
    <w:rsid w:val="00BE4F39"/>
    <w:rsid w:val="00BE523B"/>
    <w:rsid w:val="00BE5714"/>
    <w:rsid w:val="00BE571C"/>
    <w:rsid w:val="00BE5818"/>
    <w:rsid w:val="00BE5827"/>
    <w:rsid w:val="00BE59A9"/>
    <w:rsid w:val="00BE5B94"/>
    <w:rsid w:val="00BE5E04"/>
    <w:rsid w:val="00BE5EAB"/>
    <w:rsid w:val="00BE5EB7"/>
    <w:rsid w:val="00BE5F0D"/>
    <w:rsid w:val="00BE6397"/>
    <w:rsid w:val="00BE63A5"/>
    <w:rsid w:val="00BE63BA"/>
    <w:rsid w:val="00BE66BB"/>
    <w:rsid w:val="00BE67F1"/>
    <w:rsid w:val="00BE6B3D"/>
    <w:rsid w:val="00BE6C29"/>
    <w:rsid w:val="00BE6C9C"/>
    <w:rsid w:val="00BE6EBB"/>
    <w:rsid w:val="00BE708B"/>
    <w:rsid w:val="00BE721C"/>
    <w:rsid w:val="00BE72ED"/>
    <w:rsid w:val="00BE7347"/>
    <w:rsid w:val="00BE735A"/>
    <w:rsid w:val="00BE76EC"/>
    <w:rsid w:val="00BE7748"/>
    <w:rsid w:val="00BE778E"/>
    <w:rsid w:val="00BE77F6"/>
    <w:rsid w:val="00BE78BB"/>
    <w:rsid w:val="00BE7CD3"/>
    <w:rsid w:val="00BE7F9F"/>
    <w:rsid w:val="00BF00D7"/>
    <w:rsid w:val="00BF00E7"/>
    <w:rsid w:val="00BF010F"/>
    <w:rsid w:val="00BF018F"/>
    <w:rsid w:val="00BF02FE"/>
    <w:rsid w:val="00BF0343"/>
    <w:rsid w:val="00BF0494"/>
    <w:rsid w:val="00BF0572"/>
    <w:rsid w:val="00BF05A6"/>
    <w:rsid w:val="00BF0A24"/>
    <w:rsid w:val="00BF0BE1"/>
    <w:rsid w:val="00BF0EDE"/>
    <w:rsid w:val="00BF101C"/>
    <w:rsid w:val="00BF1129"/>
    <w:rsid w:val="00BF139D"/>
    <w:rsid w:val="00BF1896"/>
    <w:rsid w:val="00BF1A0E"/>
    <w:rsid w:val="00BF1A6F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694"/>
    <w:rsid w:val="00BF3737"/>
    <w:rsid w:val="00BF37A4"/>
    <w:rsid w:val="00BF3AEC"/>
    <w:rsid w:val="00BF3D5A"/>
    <w:rsid w:val="00BF3DAB"/>
    <w:rsid w:val="00BF3E1D"/>
    <w:rsid w:val="00BF3E87"/>
    <w:rsid w:val="00BF42C2"/>
    <w:rsid w:val="00BF44A4"/>
    <w:rsid w:val="00BF45BC"/>
    <w:rsid w:val="00BF4621"/>
    <w:rsid w:val="00BF4921"/>
    <w:rsid w:val="00BF4941"/>
    <w:rsid w:val="00BF4AAF"/>
    <w:rsid w:val="00BF509E"/>
    <w:rsid w:val="00BF50F4"/>
    <w:rsid w:val="00BF51F6"/>
    <w:rsid w:val="00BF52E0"/>
    <w:rsid w:val="00BF52F5"/>
    <w:rsid w:val="00BF5311"/>
    <w:rsid w:val="00BF5342"/>
    <w:rsid w:val="00BF53FC"/>
    <w:rsid w:val="00BF59CB"/>
    <w:rsid w:val="00BF5CC7"/>
    <w:rsid w:val="00BF5E22"/>
    <w:rsid w:val="00BF5F90"/>
    <w:rsid w:val="00BF631D"/>
    <w:rsid w:val="00BF63E9"/>
    <w:rsid w:val="00BF657A"/>
    <w:rsid w:val="00BF65D4"/>
    <w:rsid w:val="00BF662F"/>
    <w:rsid w:val="00BF680D"/>
    <w:rsid w:val="00BF682F"/>
    <w:rsid w:val="00BF68CC"/>
    <w:rsid w:val="00BF6A63"/>
    <w:rsid w:val="00BF6BE4"/>
    <w:rsid w:val="00BF6D2E"/>
    <w:rsid w:val="00BF72E8"/>
    <w:rsid w:val="00BF7430"/>
    <w:rsid w:val="00BF7452"/>
    <w:rsid w:val="00BF74A9"/>
    <w:rsid w:val="00BF74D2"/>
    <w:rsid w:val="00BF7559"/>
    <w:rsid w:val="00BF7689"/>
    <w:rsid w:val="00BF798B"/>
    <w:rsid w:val="00BF79D5"/>
    <w:rsid w:val="00BF7EB7"/>
    <w:rsid w:val="00C00023"/>
    <w:rsid w:val="00C00262"/>
    <w:rsid w:val="00C004EE"/>
    <w:rsid w:val="00C0095E"/>
    <w:rsid w:val="00C00CF8"/>
    <w:rsid w:val="00C00FAD"/>
    <w:rsid w:val="00C01188"/>
    <w:rsid w:val="00C0131D"/>
    <w:rsid w:val="00C013D8"/>
    <w:rsid w:val="00C013E6"/>
    <w:rsid w:val="00C013F6"/>
    <w:rsid w:val="00C01937"/>
    <w:rsid w:val="00C01B9A"/>
    <w:rsid w:val="00C01E4F"/>
    <w:rsid w:val="00C01FA7"/>
    <w:rsid w:val="00C02121"/>
    <w:rsid w:val="00C021D1"/>
    <w:rsid w:val="00C02201"/>
    <w:rsid w:val="00C02231"/>
    <w:rsid w:val="00C02398"/>
    <w:rsid w:val="00C023A6"/>
    <w:rsid w:val="00C023C2"/>
    <w:rsid w:val="00C0270A"/>
    <w:rsid w:val="00C02747"/>
    <w:rsid w:val="00C02836"/>
    <w:rsid w:val="00C02C9F"/>
    <w:rsid w:val="00C02E1E"/>
    <w:rsid w:val="00C02EF0"/>
    <w:rsid w:val="00C031DE"/>
    <w:rsid w:val="00C03201"/>
    <w:rsid w:val="00C0330A"/>
    <w:rsid w:val="00C03491"/>
    <w:rsid w:val="00C0356A"/>
    <w:rsid w:val="00C0366F"/>
    <w:rsid w:val="00C03841"/>
    <w:rsid w:val="00C0392D"/>
    <w:rsid w:val="00C039D1"/>
    <w:rsid w:val="00C03BA6"/>
    <w:rsid w:val="00C03D3B"/>
    <w:rsid w:val="00C03F20"/>
    <w:rsid w:val="00C03F91"/>
    <w:rsid w:val="00C0413C"/>
    <w:rsid w:val="00C0456D"/>
    <w:rsid w:val="00C04854"/>
    <w:rsid w:val="00C049B5"/>
    <w:rsid w:val="00C04B6C"/>
    <w:rsid w:val="00C04BF9"/>
    <w:rsid w:val="00C04E55"/>
    <w:rsid w:val="00C04E8A"/>
    <w:rsid w:val="00C04FFC"/>
    <w:rsid w:val="00C05045"/>
    <w:rsid w:val="00C0512B"/>
    <w:rsid w:val="00C053A2"/>
    <w:rsid w:val="00C0555E"/>
    <w:rsid w:val="00C05581"/>
    <w:rsid w:val="00C055EA"/>
    <w:rsid w:val="00C0561E"/>
    <w:rsid w:val="00C05AFC"/>
    <w:rsid w:val="00C05B21"/>
    <w:rsid w:val="00C05B93"/>
    <w:rsid w:val="00C05BE7"/>
    <w:rsid w:val="00C06371"/>
    <w:rsid w:val="00C0658D"/>
    <w:rsid w:val="00C06A5D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89F"/>
    <w:rsid w:val="00C118EF"/>
    <w:rsid w:val="00C11EDC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02A"/>
    <w:rsid w:val="00C1312D"/>
    <w:rsid w:val="00C131D5"/>
    <w:rsid w:val="00C132CB"/>
    <w:rsid w:val="00C134E9"/>
    <w:rsid w:val="00C136B9"/>
    <w:rsid w:val="00C13806"/>
    <w:rsid w:val="00C1395E"/>
    <w:rsid w:val="00C13A72"/>
    <w:rsid w:val="00C14069"/>
    <w:rsid w:val="00C1416C"/>
    <w:rsid w:val="00C1428E"/>
    <w:rsid w:val="00C142E0"/>
    <w:rsid w:val="00C14552"/>
    <w:rsid w:val="00C14561"/>
    <w:rsid w:val="00C14609"/>
    <w:rsid w:val="00C149D8"/>
    <w:rsid w:val="00C14E08"/>
    <w:rsid w:val="00C1549F"/>
    <w:rsid w:val="00C154DB"/>
    <w:rsid w:val="00C155F5"/>
    <w:rsid w:val="00C15D0E"/>
    <w:rsid w:val="00C15EA2"/>
    <w:rsid w:val="00C15ED5"/>
    <w:rsid w:val="00C1614A"/>
    <w:rsid w:val="00C16199"/>
    <w:rsid w:val="00C1639B"/>
    <w:rsid w:val="00C1646E"/>
    <w:rsid w:val="00C165B3"/>
    <w:rsid w:val="00C167CC"/>
    <w:rsid w:val="00C16CD2"/>
    <w:rsid w:val="00C16E1D"/>
    <w:rsid w:val="00C170CD"/>
    <w:rsid w:val="00C170F9"/>
    <w:rsid w:val="00C17227"/>
    <w:rsid w:val="00C1775C"/>
    <w:rsid w:val="00C178FC"/>
    <w:rsid w:val="00C17AE4"/>
    <w:rsid w:val="00C17C8D"/>
    <w:rsid w:val="00C17EC0"/>
    <w:rsid w:val="00C17EDE"/>
    <w:rsid w:val="00C17F47"/>
    <w:rsid w:val="00C20087"/>
    <w:rsid w:val="00C20210"/>
    <w:rsid w:val="00C20B90"/>
    <w:rsid w:val="00C20C90"/>
    <w:rsid w:val="00C20DB5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2C9F"/>
    <w:rsid w:val="00C23085"/>
    <w:rsid w:val="00C2328E"/>
    <w:rsid w:val="00C23391"/>
    <w:rsid w:val="00C23517"/>
    <w:rsid w:val="00C2361E"/>
    <w:rsid w:val="00C2367D"/>
    <w:rsid w:val="00C2392A"/>
    <w:rsid w:val="00C23EF0"/>
    <w:rsid w:val="00C23FC3"/>
    <w:rsid w:val="00C240B0"/>
    <w:rsid w:val="00C2485A"/>
    <w:rsid w:val="00C2493F"/>
    <w:rsid w:val="00C249DA"/>
    <w:rsid w:val="00C24A77"/>
    <w:rsid w:val="00C25025"/>
    <w:rsid w:val="00C250A6"/>
    <w:rsid w:val="00C25757"/>
    <w:rsid w:val="00C257EC"/>
    <w:rsid w:val="00C25CBC"/>
    <w:rsid w:val="00C25D98"/>
    <w:rsid w:val="00C25F81"/>
    <w:rsid w:val="00C25F92"/>
    <w:rsid w:val="00C26065"/>
    <w:rsid w:val="00C265D9"/>
    <w:rsid w:val="00C26B0F"/>
    <w:rsid w:val="00C26D85"/>
    <w:rsid w:val="00C27135"/>
    <w:rsid w:val="00C274E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297"/>
    <w:rsid w:val="00C31338"/>
    <w:rsid w:val="00C314C4"/>
    <w:rsid w:val="00C317D3"/>
    <w:rsid w:val="00C318E0"/>
    <w:rsid w:val="00C318F4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3ECC"/>
    <w:rsid w:val="00C34077"/>
    <w:rsid w:val="00C34196"/>
    <w:rsid w:val="00C3421B"/>
    <w:rsid w:val="00C345B2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37D"/>
    <w:rsid w:val="00C3645A"/>
    <w:rsid w:val="00C36473"/>
    <w:rsid w:val="00C3652F"/>
    <w:rsid w:val="00C366D8"/>
    <w:rsid w:val="00C36BAD"/>
    <w:rsid w:val="00C36E12"/>
    <w:rsid w:val="00C372B3"/>
    <w:rsid w:val="00C376D4"/>
    <w:rsid w:val="00C37CC6"/>
    <w:rsid w:val="00C37E63"/>
    <w:rsid w:val="00C37F32"/>
    <w:rsid w:val="00C37F47"/>
    <w:rsid w:val="00C4016B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A4E"/>
    <w:rsid w:val="00C42C0C"/>
    <w:rsid w:val="00C42F07"/>
    <w:rsid w:val="00C43118"/>
    <w:rsid w:val="00C43249"/>
    <w:rsid w:val="00C432B9"/>
    <w:rsid w:val="00C4335F"/>
    <w:rsid w:val="00C4355B"/>
    <w:rsid w:val="00C4359A"/>
    <w:rsid w:val="00C43E7A"/>
    <w:rsid w:val="00C43EF9"/>
    <w:rsid w:val="00C4431A"/>
    <w:rsid w:val="00C444A7"/>
    <w:rsid w:val="00C44773"/>
    <w:rsid w:val="00C44907"/>
    <w:rsid w:val="00C44955"/>
    <w:rsid w:val="00C4497D"/>
    <w:rsid w:val="00C449C9"/>
    <w:rsid w:val="00C450B8"/>
    <w:rsid w:val="00C4536F"/>
    <w:rsid w:val="00C453D6"/>
    <w:rsid w:val="00C4542A"/>
    <w:rsid w:val="00C4542F"/>
    <w:rsid w:val="00C4563C"/>
    <w:rsid w:val="00C45972"/>
    <w:rsid w:val="00C45C56"/>
    <w:rsid w:val="00C45EB9"/>
    <w:rsid w:val="00C46091"/>
    <w:rsid w:val="00C46738"/>
    <w:rsid w:val="00C46983"/>
    <w:rsid w:val="00C46B1A"/>
    <w:rsid w:val="00C46C24"/>
    <w:rsid w:val="00C46FFF"/>
    <w:rsid w:val="00C47155"/>
    <w:rsid w:val="00C475CD"/>
    <w:rsid w:val="00C47840"/>
    <w:rsid w:val="00C478A3"/>
    <w:rsid w:val="00C47ACC"/>
    <w:rsid w:val="00C47CF1"/>
    <w:rsid w:val="00C47D2C"/>
    <w:rsid w:val="00C47F30"/>
    <w:rsid w:val="00C500A1"/>
    <w:rsid w:val="00C501B6"/>
    <w:rsid w:val="00C501EC"/>
    <w:rsid w:val="00C50205"/>
    <w:rsid w:val="00C50483"/>
    <w:rsid w:val="00C50642"/>
    <w:rsid w:val="00C50876"/>
    <w:rsid w:val="00C50B0E"/>
    <w:rsid w:val="00C50D3D"/>
    <w:rsid w:val="00C50E0F"/>
    <w:rsid w:val="00C5107B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885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7E1"/>
    <w:rsid w:val="00C53A8E"/>
    <w:rsid w:val="00C53AC8"/>
    <w:rsid w:val="00C53C4F"/>
    <w:rsid w:val="00C540BA"/>
    <w:rsid w:val="00C54331"/>
    <w:rsid w:val="00C5457A"/>
    <w:rsid w:val="00C54892"/>
    <w:rsid w:val="00C54BC4"/>
    <w:rsid w:val="00C54CEB"/>
    <w:rsid w:val="00C54D51"/>
    <w:rsid w:val="00C5536E"/>
    <w:rsid w:val="00C557E1"/>
    <w:rsid w:val="00C558E6"/>
    <w:rsid w:val="00C55CF4"/>
    <w:rsid w:val="00C56062"/>
    <w:rsid w:val="00C560CA"/>
    <w:rsid w:val="00C561BE"/>
    <w:rsid w:val="00C561D1"/>
    <w:rsid w:val="00C5691E"/>
    <w:rsid w:val="00C569BE"/>
    <w:rsid w:val="00C56E08"/>
    <w:rsid w:val="00C572A4"/>
    <w:rsid w:val="00C577B3"/>
    <w:rsid w:val="00C577F4"/>
    <w:rsid w:val="00C57C40"/>
    <w:rsid w:val="00C57CEF"/>
    <w:rsid w:val="00C57D43"/>
    <w:rsid w:val="00C57FC3"/>
    <w:rsid w:val="00C60019"/>
    <w:rsid w:val="00C6042F"/>
    <w:rsid w:val="00C605FF"/>
    <w:rsid w:val="00C60910"/>
    <w:rsid w:val="00C6096A"/>
    <w:rsid w:val="00C6098C"/>
    <w:rsid w:val="00C60D7A"/>
    <w:rsid w:val="00C61032"/>
    <w:rsid w:val="00C610FD"/>
    <w:rsid w:val="00C61564"/>
    <w:rsid w:val="00C615B5"/>
    <w:rsid w:val="00C615EA"/>
    <w:rsid w:val="00C61606"/>
    <w:rsid w:val="00C61635"/>
    <w:rsid w:val="00C6183C"/>
    <w:rsid w:val="00C6185F"/>
    <w:rsid w:val="00C61B44"/>
    <w:rsid w:val="00C61FC4"/>
    <w:rsid w:val="00C620E2"/>
    <w:rsid w:val="00C6227A"/>
    <w:rsid w:val="00C6257D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8D2"/>
    <w:rsid w:val="00C63A46"/>
    <w:rsid w:val="00C63B03"/>
    <w:rsid w:val="00C63D17"/>
    <w:rsid w:val="00C63DF3"/>
    <w:rsid w:val="00C63E04"/>
    <w:rsid w:val="00C64153"/>
    <w:rsid w:val="00C6415C"/>
    <w:rsid w:val="00C6417B"/>
    <w:rsid w:val="00C64582"/>
    <w:rsid w:val="00C648B0"/>
    <w:rsid w:val="00C648E4"/>
    <w:rsid w:val="00C64A77"/>
    <w:rsid w:val="00C64F40"/>
    <w:rsid w:val="00C64F7D"/>
    <w:rsid w:val="00C6503C"/>
    <w:rsid w:val="00C65423"/>
    <w:rsid w:val="00C65521"/>
    <w:rsid w:val="00C65719"/>
    <w:rsid w:val="00C65A79"/>
    <w:rsid w:val="00C65E64"/>
    <w:rsid w:val="00C65FDF"/>
    <w:rsid w:val="00C66200"/>
    <w:rsid w:val="00C664B1"/>
    <w:rsid w:val="00C6651A"/>
    <w:rsid w:val="00C6653D"/>
    <w:rsid w:val="00C6668B"/>
    <w:rsid w:val="00C6677D"/>
    <w:rsid w:val="00C668DA"/>
    <w:rsid w:val="00C66A30"/>
    <w:rsid w:val="00C66B75"/>
    <w:rsid w:val="00C66C1E"/>
    <w:rsid w:val="00C66FC4"/>
    <w:rsid w:val="00C67528"/>
    <w:rsid w:val="00C6757D"/>
    <w:rsid w:val="00C67614"/>
    <w:rsid w:val="00C700F3"/>
    <w:rsid w:val="00C701FA"/>
    <w:rsid w:val="00C7027D"/>
    <w:rsid w:val="00C702C9"/>
    <w:rsid w:val="00C702F0"/>
    <w:rsid w:val="00C703A7"/>
    <w:rsid w:val="00C703BC"/>
    <w:rsid w:val="00C703DF"/>
    <w:rsid w:val="00C7048E"/>
    <w:rsid w:val="00C705C7"/>
    <w:rsid w:val="00C706F2"/>
    <w:rsid w:val="00C70881"/>
    <w:rsid w:val="00C7094B"/>
    <w:rsid w:val="00C70B59"/>
    <w:rsid w:val="00C70C02"/>
    <w:rsid w:val="00C70CC9"/>
    <w:rsid w:val="00C70CFE"/>
    <w:rsid w:val="00C70F92"/>
    <w:rsid w:val="00C71060"/>
    <w:rsid w:val="00C71233"/>
    <w:rsid w:val="00C718EC"/>
    <w:rsid w:val="00C71E20"/>
    <w:rsid w:val="00C71F2D"/>
    <w:rsid w:val="00C720B7"/>
    <w:rsid w:val="00C7218B"/>
    <w:rsid w:val="00C7241D"/>
    <w:rsid w:val="00C7257C"/>
    <w:rsid w:val="00C72708"/>
    <w:rsid w:val="00C72C0C"/>
    <w:rsid w:val="00C72C81"/>
    <w:rsid w:val="00C73064"/>
    <w:rsid w:val="00C73424"/>
    <w:rsid w:val="00C73A9C"/>
    <w:rsid w:val="00C73C64"/>
    <w:rsid w:val="00C73E23"/>
    <w:rsid w:val="00C73E60"/>
    <w:rsid w:val="00C73E9C"/>
    <w:rsid w:val="00C74067"/>
    <w:rsid w:val="00C740F1"/>
    <w:rsid w:val="00C742C8"/>
    <w:rsid w:val="00C74335"/>
    <w:rsid w:val="00C74370"/>
    <w:rsid w:val="00C746D8"/>
    <w:rsid w:val="00C74C44"/>
    <w:rsid w:val="00C74EE9"/>
    <w:rsid w:val="00C750F7"/>
    <w:rsid w:val="00C75300"/>
    <w:rsid w:val="00C75A6E"/>
    <w:rsid w:val="00C75C17"/>
    <w:rsid w:val="00C75C3F"/>
    <w:rsid w:val="00C760A2"/>
    <w:rsid w:val="00C761E7"/>
    <w:rsid w:val="00C765B5"/>
    <w:rsid w:val="00C7665B"/>
    <w:rsid w:val="00C76709"/>
    <w:rsid w:val="00C76775"/>
    <w:rsid w:val="00C76841"/>
    <w:rsid w:val="00C77659"/>
    <w:rsid w:val="00C77849"/>
    <w:rsid w:val="00C77916"/>
    <w:rsid w:val="00C805A1"/>
    <w:rsid w:val="00C807D5"/>
    <w:rsid w:val="00C80956"/>
    <w:rsid w:val="00C80A06"/>
    <w:rsid w:val="00C80E4D"/>
    <w:rsid w:val="00C8108E"/>
    <w:rsid w:val="00C81444"/>
    <w:rsid w:val="00C815C4"/>
    <w:rsid w:val="00C815ED"/>
    <w:rsid w:val="00C81716"/>
    <w:rsid w:val="00C818C4"/>
    <w:rsid w:val="00C819AA"/>
    <w:rsid w:val="00C81ABF"/>
    <w:rsid w:val="00C81BEC"/>
    <w:rsid w:val="00C81E64"/>
    <w:rsid w:val="00C82201"/>
    <w:rsid w:val="00C8253F"/>
    <w:rsid w:val="00C82838"/>
    <w:rsid w:val="00C829E4"/>
    <w:rsid w:val="00C82A2A"/>
    <w:rsid w:val="00C82C5F"/>
    <w:rsid w:val="00C82E0F"/>
    <w:rsid w:val="00C82EA7"/>
    <w:rsid w:val="00C82F9E"/>
    <w:rsid w:val="00C8329A"/>
    <w:rsid w:val="00C8335E"/>
    <w:rsid w:val="00C834E8"/>
    <w:rsid w:val="00C8362D"/>
    <w:rsid w:val="00C837AF"/>
    <w:rsid w:val="00C839C3"/>
    <w:rsid w:val="00C83A02"/>
    <w:rsid w:val="00C83B4F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28"/>
    <w:rsid w:val="00C8468D"/>
    <w:rsid w:val="00C84AC7"/>
    <w:rsid w:val="00C84D0D"/>
    <w:rsid w:val="00C8501D"/>
    <w:rsid w:val="00C85024"/>
    <w:rsid w:val="00C850F7"/>
    <w:rsid w:val="00C8512A"/>
    <w:rsid w:val="00C858C2"/>
    <w:rsid w:val="00C85ACD"/>
    <w:rsid w:val="00C85C8A"/>
    <w:rsid w:val="00C85ED7"/>
    <w:rsid w:val="00C85ED8"/>
    <w:rsid w:val="00C86114"/>
    <w:rsid w:val="00C861E0"/>
    <w:rsid w:val="00C86227"/>
    <w:rsid w:val="00C86273"/>
    <w:rsid w:val="00C862FE"/>
    <w:rsid w:val="00C86357"/>
    <w:rsid w:val="00C86379"/>
    <w:rsid w:val="00C863F1"/>
    <w:rsid w:val="00C869AD"/>
    <w:rsid w:val="00C869BE"/>
    <w:rsid w:val="00C86A52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62F"/>
    <w:rsid w:val="00C90889"/>
    <w:rsid w:val="00C90AF3"/>
    <w:rsid w:val="00C90C51"/>
    <w:rsid w:val="00C914E6"/>
    <w:rsid w:val="00C91857"/>
    <w:rsid w:val="00C918C3"/>
    <w:rsid w:val="00C91B84"/>
    <w:rsid w:val="00C91CAE"/>
    <w:rsid w:val="00C91EF6"/>
    <w:rsid w:val="00C91FB0"/>
    <w:rsid w:val="00C9204E"/>
    <w:rsid w:val="00C9215C"/>
    <w:rsid w:val="00C921A2"/>
    <w:rsid w:val="00C925CE"/>
    <w:rsid w:val="00C926EA"/>
    <w:rsid w:val="00C9273A"/>
    <w:rsid w:val="00C929A8"/>
    <w:rsid w:val="00C92AEA"/>
    <w:rsid w:val="00C92BCF"/>
    <w:rsid w:val="00C92DD7"/>
    <w:rsid w:val="00C92E5A"/>
    <w:rsid w:val="00C92E6E"/>
    <w:rsid w:val="00C92EA1"/>
    <w:rsid w:val="00C92EC5"/>
    <w:rsid w:val="00C92FE7"/>
    <w:rsid w:val="00C92FE8"/>
    <w:rsid w:val="00C93B96"/>
    <w:rsid w:val="00C93F64"/>
    <w:rsid w:val="00C93FD7"/>
    <w:rsid w:val="00C93FF7"/>
    <w:rsid w:val="00C94727"/>
    <w:rsid w:val="00C94CE4"/>
    <w:rsid w:val="00C94D5A"/>
    <w:rsid w:val="00C954BF"/>
    <w:rsid w:val="00C955E4"/>
    <w:rsid w:val="00C956DD"/>
    <w:rsid w:val="00C95AEC"/>
    <w:rsid w:val="00C95DB0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77"/>
    <w:rsid w:val="00C97083"/>
    <w:rsid w:val="00C970CF"/>
    <w:rsid w:val="00C971CA"/>
    <w:rsid w:val="00C9735D"/>
    <w:rsid w:val="00C975DB"/>
    <w:rsid w:val="00C97729"/>
    <w:rsid w:val="00C978A7"/>
    <w:rsid w:val="00C97A05"/>
    <w:rsid w:val="00C97D6E"/>
    <w:rsid w:val="00C97ECE"/>
    <w:rsid w:val="00C97EDA"/>
    <w:rsid w:val="00CA0366"/>
    <w:rsid w:val="00CA03FD"/>
    <w:rsid w:val="00CA041C"/>
    <w:rsid w:val="00CA04FE"/>
    <w:rsid w:val="00CA0572"/>
    <w:rsid w:val="00CA0597"/>
    <w:rsid w:val="00CA05DA"/>
    <w:rsid w:val="00CA0656"/>
    <w:rsid w:val="00CA0815"/>
    <w:rsid w:val="00CA084A"/>
    <w:rsid w:val="00CA0854"/>
    <w:rsid w:val="00CA0CCC"/>
    <w:rsid w:val="00CA0CF8"/>
    <w:rsid w:val="00CA0D32"/>
    <w:rsid w:val="00CA1193"/>
    <w:rsid w:val="00CA13D4"/>
    <w:rsid w:val="00CA158B"/>
    <w:rsid w:val="00CA1665"/>
    <w:rsid w:val="00CA17EB"/>
    <w:rsid w:val="00CA1930"/>
    <w:rsid w:val="00CA194B"/>
    <w:rsid w:val="00CA1997"/>
    <w:rsid w:val="00CA19E8"/>
    <w:rsid w:val="00CA1D19"/>
    <w:rsid w:val="00CA1E18"/>
    <w:rsid w:val="00CA1E53"/>
    <w:rsid w:val="00CA1FB4"/>
    <w:rsid w:val="00CA21E5"/>
    <w:rsid w:val="00CA2572"/>
    <w:rsid w:val="00CA2C99"/>
    <w:rsid w:val="00CA2F28"/>
    <w:rsid w:val="00CA303B"/>
    <w:rsid w:val="00CA32A5"/>
    <w:rsid w:val="00CA346F"/>
    <w:rsid w:val="00CA3583"/>
    <w:rsid w:val="00CA375F"/>
    <w:rsid w:val="00CA391C"/>
    <w:rsid w:val="00CA3A92"/>
    <w:rsid w:val="00CA4098"/>
    <w:rsid w:val="00CA4320"/>
    <w:rsid w:val="00CA44B0"/>
    <w:rsid w:val="00CA48F9"/>
    <w:rsid w:val="00CA49D5"/>
    <w:rsid w:val="00CA4A2A"/>
    <w:rsid w:val="00CA4E95"/>
    <w:rsid w:val="00CA5040"/>
    <w:rsid w:val="00CA515F"/>
    <w:rsid w:val="00CA5365"/>
    <w:rsid w:val="00CA5427"/>
    <w:rsid w:val="00CA6002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A1B"/>
    <w:rsid w:val="00CA7A29"/>
    <w:rsid w:val="00CA7F15"/>
    <w:rsid w:val="00CB02BB"/>
    <w:rsid w:val="00CB07AB"/>
    <w:rsid w:val="00CB0821"/>
    <w:rsid w:val="00CB0840"/>
    <w:rsid w:val="00CB0B10"/>
    <w:rsid w:val="00CB0FC4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8A8"/>
    <w:rsid w:val="00CB2B1B"/>
    <w:rsid w:val="00CB2B43"/>
    <w:rsid w:val="00CB2BA4"/>
    <w:rsid w:val="00CB2DDA"/>
    <w:rsid w:val="00CB3057"/>
    <w:rsid w:val="00CB3218"/>
    <w:rsid w:val="00CB3313"/>
    <w:rsid w:val="00CB332E"/>
    <w:rsid w:val="00CB3440"/>
    <w:rsid w:val="00CB3635"/>
    <w:rsid w:val="00CB3D5A"/>
    <w:rsid w:val="00CB40EE"/>
    <w:rsid w:val="00CB4244"/>
    <w:rsid w:val="00CB437B"/>
    <w:rsid w:val="00CB441A"/>
    <w:rsid w:val="00CB44AF"/>
    <w:rsid w:val="00CB4581"/>
    <w:rsid w:val="00CB49F5"/>
    <w:rsid w:val="00CB4AC4"/>
    <w:rsid w:val="00CB4E3B"/>
    <w:rsid w:val="00CB50E5"/>
    <w:rsid w:val="00CB5115"/>
    <w:rsid w:val="00CB5143"/>
    <w:rsid w:val="00CB53C1"/>
    <w:rsid w:val="00CB5656"/>
    <w:rsid w:val="00CB56A3"/>
    <w:rsid w:val="00CB5AD3"/>
    <w:rsid w:val="00CB5CF2"/>
    <w:rsid w:val="00CB5D1D"/>
    <w:rsid w:val="00CB5F79"/>
    <w:rsid w:val="00CB60B4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B7D38"/>
    <w:rsid w:val="00CB7E00"/>
    <w:rsid w:val="00CC006F"/>
    <w:rsid w:val="00CC0376"/>
    <w:rsid w:val="00CC03B9"/>
    <w:rsid w:val="00CC03F1"/>
    <w:rsid w:val="00CC044E"/>
    <w:rsid w:val="00CC046D"/>
    <w:rsid w:val="00CC055D"/>
    <w:rsid w:val="00CC0584"/>
    <w:rsid w:val="00CC05E0"/>
    <w:rsid w:val="00CC07EC"/>
    <w:rsid w:val="00CC087B"/>
    <w:rsid w:val="00CC0C1D"/>
    <w:rsid w:val="00CC16C6"/>
    <w:rsid w:val="00CC17AA"/>
    <w:rsid w:val="00CC18FE"/>
    <w:rsid w:val="00CC1A03"/>
    <w:rsid w:val="00CC1A61"/>
    <w:rsid w:val="00CC1B7E"/>
    <w:rsid w:val="00CC1B8E"/>
    <w:rsid w:val="00CC1BAC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5E5"/>
    <w:rsid w:val="00CC371A"/>
    <w:rsid w:val="00CC3878"/>
    <w:rsid w:val="00CC390D"/>
    <w:rsid w:val="00CC3E99"/>
    <w:rsid w:val="00CC4421"/>
    <w:rsid w:val="00CC4776"/>
    <w:rsid w:val="00CC4804"/>
    <w:rsid w:val="00CC4C74"/>
    <w:rsid w:val="00CC4D8F"/>
    <w:rsid w:val="00CC5529"/>
    <w:rsid w:val="00CC57C7"/>
    <w:rsid w:val="00CC57D3"/>
    <w:rsid w:val="00CC58F3"/>
    <w:rsid w:val="00CC59A0"/>
    <w:rsid w:val="00CC5C89"/>
    <w:rsid w:val="00CC5FAD"/>
    <w:rsid w:val="00CC5FC6"/>
    <w:rsid w:val="00CC610E"/>
    <w:rsid w:val="00CC648E"/>
    <w:rsid w:val="00CC68DE"/>
    <w:rsid w:val="00CC699D"/>
    <w:rsid w:val="00CC6B9B"/>
    <w:rsid w:val="00CC6C80"/>
    <w:rsid w:val="00CC6F9E"/>
    <w:rsid w:val="00CC7051"/>
    <w:rsid w:val="00CC70AB"/>
    <w:rsid w:val="00CC72A5"/>
    <w:rsid w:val="00CC7364"/>
    <w:rsid w:val="00CC75AC"/>
    <w:rsid w:val="00CC79A6"/>
    <w:rsid w:val="00CC7B0D"/>
    <w:rsid w:val="00CD03A8"/>
    <w:rsid w:val="00CD040F"/>
    <w:rsid w:val="00CD052F"/>
    <w:rsid w:val="00CD0691"/>
    <w:rsid w:val="00CD09C6"/>
    <w:rsid w:val="00CD0D17"/>
    <w:rsid w:val="00CD0EC0"/>
    <w:rsid w:val="00CD11CB"/>
    <w:rsid w:val="00CD1422"/>
    <w:rsid w:val="00CD16B7"/>
    <w:rsid w:val="00CD1D1E"/>
    <w:rsid w:val="00CD2298"/>
    <w:rsid w:val="00CD23F6"/>
    <w:rsid w:val="00CD248A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3DF4"/>
    <w:rsid w:val="00CD404D"/>
    <w:rsid w:val="00CD40F0"/>
    <w:rsid w:val="00CD431C"/>
    <w:rsid w:val="00CD463A"/>
    <w:rsid w:val="00CD4BA9"/>
    <w:rsid w:val="00CD4CA4"/>
    <w:rsid w:val="00CD4EBD"/>
    <w:rsid w:val="00CD5001"/>
    <w:rsid w:val="00CD52C2"/>
    <w:rsid w:val="00CD53F2"/>
    <w:rsid w:val="00CD581D"/>
    <w:rsid w:val="00CD5BDD"/>
    <w:rsid w:val="00CD61B2"/>
    <w:rsid w:val="00CD6708"/>
    <w:rsid w:val="00CD6990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530"/>
    <w:rsid w:val="00CE0695"/>
    <w:rsid w:val="00CE0CC1"/>
    <w:rsid w:val="00CE0E2A"/>
    <w:rsid w:val="00CE1047"/>
    <w:rsid w:val="00CE11B5"/>
    <w:rsid w:val="00CE1274"/>
    <w:rsid w:val="00CE151B"/>
    <w:rsid w:val="00CE1849"/>
    <w:rsid w:val="00CE193A"/>
    <w:rsid w:val="00CE1947"/>
    <w:rsid w:val="00CE1990"/>
    <w:rsid w:val="00CE199C"/>
    <w:rsid w:val="00CE1BAD"/>
    <w:rsid w:val="00CE1DE5"/>
    <w:rsid w:val="00CE1E04"/>
    <w:rsid w:val="00CE2297"/>
    <w:rsid w:val="00CE2477"/>
    <w:rsid w:val="00CE2920"/>
    <w:rsid w:val="00CE2B2D"/>
    <w:rsid w:val="00CE2E09"/>
    <w:rsid w:val="00CE2F41"/>
    <w:rsid w:val="00CE3255"/>
    <w:rsid w:val="00CE370E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B33"/>
    <w:rsid w:val="00CE4F49"/>
    <w:rsid w:val="00CE528C"/>
    <w:rsid w:val="00CE578D"/>
    <w:rsid w:val="00CE589B"/>
    <w:rsid w:val="00CE5958"/>
    <w:rsid w:val="00CE5B38"/>
    <w:rsid w:val="00CE5B63"/>
    <w:rsid w:val="00CE5B68"/>
    <w:rsid w:val="00CE5BC3"/>
    <w:rsid w:val="00CE5C36"/>
    <w:rsid w:val="00CE5E0B"/>
    <w:rsid w:val="00CE61C5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6B9"/>
    <w:rsid w:val="00CE7DCF"/>
    <w:rsid w:val="00CE7E2D"/>
    <w:rsid w:val="00CE7F3A"/>
    <w:rsid w:val="00CF025C"/>
    <w:rsid w:val="00CF0338"/>
    <w:rsid w:val="00CF03D7"/>
    <w:rsid w:val="00CF046A"/>
    <w:rsid w:val="00CF0526"/>
    <w:rsid w:val="00CF0625"/>
    <w:rsid w:val="00CF06A0"/>
    <w:rsid w:val="00CF06CC"/>
    <w:rsid w:val="00CF06E9"/>
    <w:rsid w:val="00CF075B"/>
    <w:rsid w:val="00CF08EA"/>
    <w:rsid w:val="00CF095E"/>
    <w:rsid w:val="00CF0AEB"/>
    <w:rsid w:val="00CF0DB8"/>
    <w:rsid w:val="00CF0E86"/>
    <w:rsid w:val="00CF108E"/>
    <w:rsid w:val="00CF1286"/>
    <w:rsid w:val="00CF154C"/>
    <w:rsid w:val="00CF156E"/>
    <w:rsid w:val="00CF1712"/>
    <w:rsid w:val="00CF1AF6"/>
    <w:rsid w:val="00CF20D6"/>
    <w:rsid w:val="00CF22FD"/>
    <w:rsid w:val="00CF2389"/>
    <w:rsid w:val="00CF2481"/>
    <w:rsid w:val="00CF26B3"/>
    <w:rsid w:val="00CF2ED7"/>
    <w:rsid w:val="00CF2F8E"/>
    <w:rsid w:val="00CF301C"/>
    <w:rsid w:val="00CF34B2"/>
    <w:rsid w:val="00CF3929"/>
    <w:rsid w:val="00CF3C8E"/>
    <w:rsid w:val="00CF3CFC"/>
    <w:rsid w:val="00CF4050"/>
    <w:rsid w:val="00CF4833"/>
    <w:rsid w:val="00CF49F7"/>
    <w:rsid w:val="00CF502C"/>
    <w:rsid w:val="00CF5500"/>
    <w:rsid w:val="00CF55C1"/>
    <w:rsid w:val="00CF5747"/>
    <w:rsid w:val="00CF57F7"/>
    <w:rsid w:val="00CF57FE"/>
    <w:rsid w:val="00CF5AB5"/>
    <w:rsid w:val="00CF5B5C"/>
    <w:rsid w:val="00CF5C21"/>
    <w:rsid w:val="00CF5EE4"/>
    <w:rsid w:val="00CF5F02"/>
    <w:rsid w:val="00CF5FA2"/>
    <w:rsid w:val="00CF5FF5"/>
    <w:rsid w:val="00CF607C"/>
    <w:rsid w:val="00CF61A3"/>
    <w:rsid w:val="00CF62F5"/>
    <w:rsid w:val="00CF62F6"/>
    <w:rsid w:val="00CF6373"/>
    <w:rsid w:val="00CF63A6"/>
    <w:rsid w:val="00CF6574"/>
    <w:rsid w:val="00CF6802"/>
    <w:rsid w:val="00CF688A"/>
    <w:rsid w:val="00CF6B80"/>
    <w:rsid w:val="00CF6CCE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9D7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193"/>
    <w:rsid w:val="00D01340"/>
    <w:rsid w:val="00D01442"/>
    <w:rsid w:val="00D0174A"/>
    <w:rsid w:val="00D0192A"/>
    <w:rsid w:val="00D019DC"/>
    <w:rsid w:val="00D01D38"/>
    <w:rsid w:val="00D01D85"/>
    <w:rsid w:val="00D01E4D"/>
    <w:rsid w:val="00D01F26"/>
    <w:rsid w:val="00D01F89"/>
    <w:rsid w:val="00D0212D"/>
    <w:rsid w:val="00D02D5F"/>
    <w:rsid w:val="00D02DA1"/>
    <w:rsid w:val="00D02ED4"/>
    <w:rsid w:val="00D02F6A"/>
    <w:rsid w:val="00D03037"/>
    <w:rsid w:val="00D03133"/>
    <w:rsid w:val="00D0317B"/>
    <w:rsid w:val="00D03357"/>
    <w:rsid w:val="00D03590"/>
    <w:rsid w:val="00D037B3"/>
    <w:rsid w:val="00D03905"/>
    <w:rsid w:val="00D03A5C"/>
    <w:rsid w:val="00D03C32"/>
    <w:rsid w:val="00D03D3B"/>
    <w:rsid w:val="00D03DE2"/>
    <w:rsid w:val="00D03E85"/>
    <w:rsid w:val="00D03FA1"/>
    <w:rsid w:val="00D04321"/>
    <w:rsid w:val="00D0445D"/>
    <w:rsid w:val="00D045B1"/>
    <w:rsid w:val="00D046E4"/>
    <w:rsid w:val="00D0485C"/>
    <w:rsid w:val="00D04A5F"/>
    <w:rsid w:val="00D04B11"/>
    <w:rsid w:val="00D04CE1"/>
    <w:rsid w:val="00D04D36"/>
    <w:rsid w:val="00D05206"/>
    <w:rsid w:val="00D05240"/>
    <w:rsid w:val="00D05366"/>
    <w:rsid w:val="00D0555A"/>
    <w:rsid w:val="00D0564D"/>
    <w:rsid w:val="00D0566B"/>
    <w:rsid w:val="00D0576F"/>
    <w:rsid w:val="00D05BDB"/>
    <w:rsid w:val="00D05C1F"/>
    <w:rsid w:val="00D05E4E"/>
    <w:rsid w:val="00D05E65"/>
    <w:rsid w:val="00D05E7E"/>
    <w:rsid w:val="00D05EC3"/>
    <w:rsid w:val="00D05FB8"/>
    <w:rsid w:val="00D05FBB"/>
    <w:rsid w:val="00D063B3"/>
    <w:rsid w:val="00D065BE"/>
    <w:rsid w:val="00D06632"/>
    <w:rsid w:val="00D06667"/>
    <w:rsid w:val="00D066E2"/>
    <w:rsid w:val="00D06870"/>
    <w:rsid w:val="00D068B3"/>
    <w:rsid w:val="00D06A05"/>
    <w:rsid w:val="00D06E75"/>
    <w:rsid w:val="00D071B3"/>
    <w:rsid w:val="00D074B2"/>
    <w:rsid w:val="00D07620"/>
    <w:rsid w:val="00D077BF"/>
    <w:rsid w:val="00D07BBE"/>
    <w:rsid w:val="00D10296"/>
    <w:rsid w:val="00D10317"/>
    <w:rsid w:val="00D106D0"/>
    <w:rsid w:val="00D10C05"/>
    <w:rsid w:val="00D10C5B"/>
    <w:rsid w:val="00D10FBF"/>
    <w:rsid w:val="00D1100B"/>
    <w:rsid w:val="00D1141E"/>
    <w:rsid w:val="00D114E4"/>
    <w:rsid w:val="00D115EB"/>
    <w:rsid w:val="00D1177E"/>
    <w:rsid w:val="00D11927"/>
    <w:rsid w:val="00D11B97"/>
    <w:rsid w:val="00D11C6C"/>
    <w:rsid w:val="00D11C7B"/>
    <w:rsid w:val="00D11E5E"/>
    <w:rsid w:val="00D1238B"/>
    <w:rsid w:val="00D124C5"/>
    <w:rsid w:val="00D1253A"/>
    <w:rsid w:val="00D12675"/>
    <w:rsid w:val="00D1269E"/>
    <w:rsid w:val="00D126A3"/>
    <w:rsid w:val="00D128B9"/>
    <w:rsid w:val="00D128C5"/>
    <w:rsid w:val="00D12904"/>
    <w:rsid w:val="00D12944"/>
    <w:rsid w:val="00D12A45"/>
    <w:rsid w:val="00D12A4D"/>
    <w:rsid w:val="00D12C44"/>
    <w:rsid w:val="00D13189"/>
    <w:rsid w:val="00D13688"/>
    <w:rsid w:val="00D137B3"/>
    <w:rsid w:val="00D1380E"/>
    <w:rsid w:val="00D1385F"/>
    <w:rsid w:val="00D13921"/>
    <w:rsid w:val="00D13CBC"/>
    <w:rsid w:val="00D13D04"/>
    <w:rsid w:val="00D13D4A"/>
    <w:rsid w:val="00D13E4B"/>
    <w:rsid w:val="00D13F95"/>
    <w:rsid w:val="00D14035"/>
    <w:rsid w:val="00D141B8"/>
    <w:rsid w:val="00D14560"/>
    <w:rsid w:val="00D14575"/>
    <w:rsid w:val="00D1474C"/>
    <w:rsid w:val="00D14861"/>
    <w:rsid w:val="00D14A03"/>
    <w:rsid w:val="00D14A24"/>
    <w:rsid w:val="00D14A2A"/>
    <w:rsid w:val="00D14A8A"/>
    <w:rsid w:val="00D14BA6"/>
    <w:rsid w:val="00D14CE3"/>
    <w:rsid w:val="00D14DF9"/>
    <w:rsid w:val="00D14E2D"/>
    <w:rsid w:val="00D15117"/>
    <w:rsid w:val="00D153E6"/>
    <w:rsid w:val="00D15726"/>
    <w:rsid w:val="00D159D5"/>
    <w:rsid w:val="00D15B48"/>
    <w:rsid w:val="00D15DD2"/>
    <w:rsid w:val="00D15E0F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B5B"/>
    <w:rsid w:val="00D16C92"/>
    <w:rsid w:val="00D16ED8"/>
    <w:rsid w:val="00D17219"/>
    <w:rsid w:val="00D17744"/>
    <w:rsid w:val="00D17820"/>
    <w:rsid w:val="00D17A1B"/>
    <w:rsid w:val="00D17C76"/>
    <w:rsid w:val="00D17CF9"/>
    <w:rsid w:val="00D17E9C"/>
    <w:rsid w:val="00D17EAD"/>
    <w:rsid w:val="00D17FDD"/>
    <w:rsid w:val="00D20204"/>
    <w:rsid w:val="00D202F6"/>
    <w:rsid w:val="00D20541"/>
    <w:rsid w:val="00D20696"/>
    <w:rsid w:val="00D2078F"/>
    <w:rsid w:val="00D2095B"/>
    <w:rsid w:val="00D20DDB"/>
    <w:rsid w:val="00D21182"/>
    <w:rsid w:val="00D211A2"/>
    <w:rsid w:val="00D211BF"/>
    <w:rsid w:val="00D212C2"/>
    <w:rsid w:val="00D212D9"/>
    <w:rsid w:val="00D2173B"/>
    <w:rsid w:val="00D21786"/>
    <w:rsid w:val="00D21814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9A"/>
    <w:rsid w:val="00D223AE"/>
    <w:rsid w:val="00D224D2"/>
    <w:rsid w:val="00D2257C"/>
    <w:rsid w:val="00D22712"/>
    <w:rsid w:val="00D2286F"/>
    <w:rsid w:val="00D22BB0"/>
    <w:rsid w:val="00D233AB"/>
    <w:rsid w:val="00D2356B"/>
    <w:rsid w:val="00D239CB"/>
    <w:rsid w:val="00D239F3"/>
    <w:rsid w:val="00D23BEC"/>
    <w:rsid w:val="00D23C97"/>
    <w:rsid w:val="00D240AD"/>
    <w:rsid w:val="00D24112"/>
    <w:rsid w:val="00D2422D"/>
    <w:rsid w:val="00D244FF"/>
    <w:rsid w:val="00D245A7"/>
    <w:rsid w:val="00D24BAA"/>
    <w:rsid w:val="00D24C7B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266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4F5"/>
    <w:rsid w:val="00D3058E"/>
    <w:rsid w:val="00D305D4"/>
    <w:rsid w:val="00D308A4"/>
    <w:rsid w:val="00D30A5D"/>
    <w:rsid w:val="00D31114"/>
    <w:rsid w:val="00D31413"/>
    <w:rsid w:val="00D317D6"/>
    <w:rsid w:val="00D3191D"/>
    <w:rsid w:val="00D31CF6"/>
    <w:rsid w:val="00D31DED"/>
    <w:rsid w:val="00D31E7A"/>
    <w:rsid w:val="00D320BC"/>
    <w:rsid w:val="00D3234E"/>
    <w:rsid w:val="00D3247C"/>
    <w:rsid w:val="00D324CB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3CC0"/>
    <w:rsid w:val="00D34286"/>
    <w:rsid w:val="00D3434D"/>
    <w:rsid w:val="00D344CD"/>
    <w:rsid w:val="00D3464D"/>
    <w:rsid w:val="00D34678"/>
    <w:rsid w:val="00D347EE"/>
    <w:rsid w:val="00D349FF"/>
    <w:rsid w:val="00D34A1A"/>
    <w:rsid w:val="00D34F1E"/>
    <w:rsid w:val="00D351D5"/>
    <w:rsid w:val="00D351DE"/>
    <w:rsid w:val="00D35242"/>
    <w:rsid w:val="00D352D9"/>
    <w:rsid w:val="00D35349"/>
    <w:rsid w:val="00D3543A"/>
    <w:rsid w:val="00D354D8"/>
    <w:rsid w:val="00D35509"/>
    <w:rsid w:val="00D356EB"/>
    <w:rsid w:val="00D35816"/>
    <w:rsid w:val="00D35910"/>
    <w:rsid w:val="00D35A43"/>
    <w:rsid w:val="00D35CA6"/>
    <w:rsid w:val="00D35F8C"/>
    <w:rsid w:val="00D3606A"/>
    <w:rsid w:val="00D362C4"/>
    <w:rsid w:val="00D36672"/>
    <w:rsid w:val="00D36748"/>
    <w:rsid w:val="00D36843"/>
    <w:rsid w:val="00D368F8"/>
    <w:rsid w:val="00D36B64"/>
    <w:rsid w:val="00D36BB3"/>
    <w:rsid w:val="00D36CF9"/>
    <w:rsid w:val="00D37011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7EF"/>
    <w:rsid w:val="00D40802"/>
    <w:rsid w:val="00D40A43"/>
    <w:rsid w:val="00D40C8A"/>
    <w:rsid w:val="00D40DED"/>
    <w:rsid w:val="00D40E57"/>
    <w:rsid w:val="00D41334"/>
    <w:rsid w:val="00D421EA"/>
    <w:rsid w:val="00D423C5"/>
    <w:rsid w:val="00D4256A"/>
    <w:rsid w:val="00D42633"/>
    <w:rsid w:val="00D42706"/>
    <w:rsid w:val="00D4272D"/>
    <w:rsid w:val="00D4294B"/>
    <w:rsid w:val="00D42CCF"/>
    <w:rsid w:val="00D42CF9"/>
    <w:rsid w:val="00D42D03"/>
    <w:rsid w:val="00D42E3B"/>
    <w:rsid w:val="00D42F08"/>
    <w:rsid w:val="00D42F80"/>
    <w:rsid w:val="00D43272"/>
    <w:rsid w:val="00D43733"/>
    <w:rsid w:val="00D43888"/>
    <w:rsid w:val="00D43908"/>
    <w:rsid w:val="00D43BC9"/>
    <w:rsid w:val="00D43C5C"/>
    <w:rsid w:val="00D44001"/>
    <w:rsid w:val="00D4411C"/>
    <w:rsid w:val="00D4414B"/>
    <w:rsid w:val="00D443AD"/>
    <w:rsid w:val="00D44538"/>
    <w:rsid w:val="00D44609"/>
    <w:rsid w:val="00D4465C"/>
    <w:rsid w:val="00D44696"/>
    <w:rsid w:val="00D448FB"/>
    <w:rsid w:val="00D44A8B"/>
    <w:rsid w:val="00D44CD3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E55"/>
    <w:rsid w:val="00D45F24"/>
    <w:rsid w:val="00D45F4E"/>
    <w:rsid w:val="00D463FB"/>
    <w:rsid w:val="00D46436"/>
    <w:rsid w:val="00D465FF"/>
    <w:rsid w:val="00D4690A"/>
    <w:rsid w:val="00D46D86"/>
    <w:rsid w:val="00D46FA3"/>
    <w:rsid w:val="00D474DE"/>
    <w:rsid w:val="00D47741"/>
    <w:rsid w:val="00D4779E"/>
    <w:rsid w:val="00D47A99"/>
    <w:rsid w:val="00D47B01"/>
    <w:rsid w:val="00D47D20"/>
    <w:rsid w:val="00D47DE2"/>
    <w:rsid w:val="00D47F1A"/>
    <w:rsid w:val="00D5017A"/>
    <w:rsid w:val="00D503FC"/>
    <w:rsid w:val="00D505AE"/>
    <w:rsid w:val="00D5066E"/>
    <w:rsid w:val="00D507C5"/>
    <w:rsid w:val="00D50906"/>
    <w:rsid w:val="00D50917"/>
    <w:rsid w:val="00D509C9"/>
    <w:rsid w:val="00D50A41"/>
    <w:rsid w:val="00D50BD8"/>
    <w:rsid w:val="00D50C68"/>
    <w:rsid w:val="00D50D65"/>
    <w:rsid w:val="00D50F62"/>
    <w:rsid w:val="00D511A1"/>
    <w:rsid w:val="00D5145A"/>
    <w:rsid w:val="00D5149B"/>
    <w:rsid w:val="00D51570"/>
    <w:rsid w:val="00D516E0"/>
    <w:rsid w:val="00D51700"/>
    <w:rsid w:val="00D51B4D"/>
    <w:rsid w:val="00D51CB6"/>
    <w:rsid w:val="00D5228B"/>
    <w:rsid w:val="00D5262C"/>
    <w:rsid w:val="00D5272C"/>
    <w:rsid w:val="00D5282E"/>
    <w:rsid w:val="00D52A7F"/>
    <w:rsid w:val="00D52B15"/>
    <w:rsid w:val="00D52C0D"/>
    <w:rsid w:val="00D52C29"/>
    <w:rsid w:val="00D52DB4"/>
    <w:rsid w:val="00D52DDA"/>
    <w:rsid w:val="00D52E52"/>
    <w:rsid w:val="00D52FC2"/>
    <w:rsid w:val="00D5313C"/>
    <w:rsid w:val="00D5313D"/>
    <w:rsid w:val="00D534B3"/>
    <w:rsid w:val="00D537D1"/>
    <w:rsid w:val="00D53920"/>
    <w:rsid w:val="00D53A99"/>
    <w:rsid w:val="00D53ADC"/>
    <w:rsid w:val="00D53C22"/>
    <w:rsid w:val="00D53F3B"/>
    <w:rsid w:val="00D53FC4"/>
    <w:rsid w:val="00D54386"/>
    <w:rsid w:val="00D545AA"/>
    <w:rsid w:val="00D5495F"/>
    <w:rsid w:val="00D549AD"/>
    <w:rsid w:val="00D54A07"/>
    <w:rsid w:val="00D54A58"/>
    <w:rsid w:val="00D54BE7"/>
    <w:rsid w:val="00D54C90"/>
    <w:rsid w:val="00D552B7"/>
    <w:rsid w:val="00D552F3"/>
    <w:rsid w:val="00D555B0"/>
    <w:rsid w:val="00D559EB"/>
    <w:rsid w:val="00D55ABA"/>
    <w:rsid w:val="00D55CCB"/>
    <w:rsid w:val="00D562A8"/>
    <w:rsid w:val="00D564A2"/>
    <w:rsid w:val="00D56532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A"/>
    <w:rsid w:val="00D57941"/>
    <w:rsid w:val="00D57B1B"/>
    <w:rsid w:val="00D57CD2"/>
    <w:rsid w:val="00D57F48"/>
    <w:rsid w:val="00D57F58"/>
    <w:rsid w:val="00D57FDB"/>
    <w:rsid w:val="00D604D7"/>
    <w:rsid w:val="00D6074B"/>
    <w:rsid w:val="00D60AAC"/>
    <w:rsid w:val="00D60D9D"/>
    <w:rsid w:val="00D60EEC"/>
    <w:rsid w:val="00D61148"/>
    <w:rsid w:val="00D611F3"/>
    <w:rsid w:val="00D613E0"/>
    <w:rsid w:val="00D61AEA"/>
    <w:rsid w:val="00D61F17"/>
    <w:rsid w:val="00D61FDF"/>
    <w:rsid w:val="00D62107"/>
    <w:rsid w:val="00D62212"/>
    <w:rsid w:val="00D622E3"/>
    <w:rsid w:val="00D6238F"/>
    <w:rsid w:val="00D626C4"/>
    <w:rsid w:val="00D6283C"/>
    <w:rsid w:val="00D62C8E"/>
    <w:rsid w:val="00D62EAF"/>
    <w:rsid w:val="00D631BB"/>
    <w:rsid w:val="00D631C8"/>
    <w:rsid w:val="00D63611"/>
    <w:rsid w:val="00D63720"/>
    <w:rsid w:val="00D63B54"/>
    <w:rsid w:val="00D63D66"/>
    <w:rsid w:val="00D63FD6"/>
    <w:rsid w:val="00D64154"/>
    <w:rsid w:val="00D64186"/>
    <w:rsid w:val="00D646F9"/>
    <w:rsid w:val="00D647A4"/>
    <w:rsid w:val="00D64916"/>
    <w:rsid w:val="00D64987"/>
    <w:rsid w:val="00D64A34"/>
    <w:rsid w:val="00D64ACA"/>
    <w:rsid w:val="00D64B69"/>
    <w:rsid w:val="00D64B6C"/>
    <w:rsid w:val="00D64D89"/>
    <w:rsid w:val="00D64DCF"/>
    <w:rsid w:val="00D65066"/>
    <w:rsid w:val="00D6526D"/>
    <w:rsid w:val="00D65783"/>
    <w:rsid w:val="00D657A0"/>
    <w:rsid w:val="00D6590E"/>
    <w:rsid w:val="00D6594B"/>
    <w:rsid w:val="00D6596D"/>
    <w:rsid w:val="00D65AC1"/>
    <w:rsid w:val="00D6604E"/>
    <w:rsid w:val="00D66206"/>
    <w:rsid w:val="00D66344"/>
    <w:rsid w:val="00D6634B"/>
    <w:rsid w:val="00D663D7"/>
    <w:rsid w:val="00D66488"/>
    <w:rsid w:val="00D66832"/>
    <w:rsid w:val="00D66871"/>
    <w:rsid w:val="00D668BB"/>
    <w:rsid w:val="00D66B3A"/>
    <w:rsid w:val="00D66B9A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0B"/>
    <w:rsid w:val="00D70653"/>
    <w:rsid w:val="00D7076B"/>
    <w:rsid w:val="00D707E1"/>
    <w:rsid w:val="00D708E3"/>
    <w:rsid w:val="00D70927"/>
    <w:rsid w:val="00D70A76"/>
    <w:rsid w:val="00D70AAD"/>
    <w:rsid w:val="00D70D87"/>
    <w:rsid w:val="00D70EA4"/>
    <w:rsid w:val="00D714EE"/>
    <w:rsid w:val="00D71518"/>
    <w:rsid w:val="00D715F5"/>
    <w:rsid w:val="00D71784"/>
    <w:rsid w:val="00D71A16"/>
    <w:rsid w:val="00D71B4A"/>
    <w:rsid w:val="00D71B74"/>
    <w:rsid w:val="00D71BF8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E23"/>
    <w:rsid w:val="00D72F99"/>
    <w:rsid w:val="00D7336F"/>
    <w:rsid w:val="00D737A5"/>
    <w:rsid w:val="00D73A32"/>
    <w:rsid w:val="00D73A60"/>
    <w:rsid w:val="00D73ADE"/>
    <w:rsid w:val="00D73E17"/>
    <w:rsid w:val="00D73E86"/>
    <w:rsid w:val="00D73EA1"/>
    <w:rsid w:val="00D73F79"/>
    <w:rsid w:val="00D74387"/>
    <w:rsid w:val="00D748AE"/>
    <w:rsid w:val="00D74AA4"/>
    <w:rsid w:val="00D74B92"/>
    <w:rsid w:val="00D74E30"/>
    <w:rsid w:val="00D75362"/>
    <w:rsid w:val="00D755C6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5F3D"/>
    <w:rsid w:val="00D761B0"/>
    <w:rsid w:val="00D76350"/>
    <w:rsid w:val="00D764E1"/>
    <w:rsid w:val="00D766F1"/>
    <w:rsid w:val="00D76B10"/>
    <w:rsid w:val="00D76C0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77DAA"/>
    <w:rsid w:val="00D800E8"/>
    <w:rsid w:val="00D806E7"/>
    <w:rsid w:val="00D80CB0"/>
    <w:rsid w:val="00D80E46"/>
    <w:rsid w:val="00D80E60"/>
    <w:rsid w:val="00D81019"/>
    <w:rsid w:val="00D8109D"/>
    <w:rsid w:val="00D8119C"/>
    <w:rsid w:val="00D81201"/>
    <w:rsid w:val="00D81335"/>
    <w:rsid w:val="00D81432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633"/>
    <w:rsid w:val="00D828B2"/>
    <w:rsid w:val="00D828E5"/>
    <w:rsid w:val="00D8317A"/>
    <w:rsid w:val="00D831A3"/>
    <w:rsid w:val="00D831E5"/>
    <w:rsid w:val="00D831EA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A62"/>
    <w:rsid w:val="00D84B16"/>
    <w:rsid w:val="00D84B64"/>
    <w:rsid w:val="00D84BE9"/>
    <w:rsid w:val="00D84C66"/>
    <w:rsid w:val="00D84F67"/>
    <w:rsid w:val="00D8552D"/>
    <w:rsid w:val="00D85610"/>
    <w:rsid w:val="00D85908"/>
    <w:rsid w:val="00D859B6"/>
    <w:rsid w:val="00D859DD"/>
    <w:rsid w:val="00D85A2C"/>
    <w:rsid w:val="00D85AF4"/>
    <w:rsid w:val="00D85BC4"/>
    <w:rsid w:val="00D8620E"/>
    <w:rsid w:val="00D86D7E"/>
    <w:rsid w:val="00D8716E"/>
    <w:rsid w:val="00D871D7"/>
    <w:rsid w:val="00D873DF"/>
    <w:rsid w:val="00D87420"/>
    <w:rsid w:val="00D8744B"/>
    <w:rsid w:val="00D8746C"/>
    <w:rsid w:val="00D874F9"/>
    <w:rsid w:val="00D87903"/>
    <w:rsid w:val="00D879D5"/>
    <w:rsid w:val="00D87F6C"/>
    <w:rsid w:val="00D90042"/>
    <w:rsid w:val="00D900D9"/>
    <w:rsid w:val="00D90114"/>
    <w:rsid w:val="00D901AB"/>
    <w:rsid w:val="00D902E1"/>
    <w:rsid w:val="00D90649"/>
    <w:rsid w:val="00D906E9"/>
    <w:rsid w:val="00D90831"/>
    <w:rsid w:val="00D90AFA"/>
    <w:rsid w:val="00D90B7A"/>
    <w:rsid w:val="00D91198"/>
    <w:rsid w:val="00D91281"/>
    <w:rsid w:val="00D9134D"/>
    <w:rsid w:val="00D91657"/>
    <w:rsid w:val="00D91ACF"/>
    <w:rsid w:val="00D91C41"/>
    <w:rsid w:val="00D91F1F"/>
    <w:rsid w:val="00D92114"/>
    <w:rsid w:val="00D92582"/>
    <w:rsid w:val="00D9258B"/>
    <w:rsid w:val="00D925A9"/>
    <w:rsid w:val="00D92AA2"/>
    <w:rsid w:val="00D92C90"/>
    <w:rsid w:val="00D92CDE"/>
    <w:rsid w:val="00D92D52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5CB"/>
    <w:rsid w:val="00D93B46"/>
    <w:rsid w:val="00D93B72"/>
    <w:rsid w:val="00D93E79"/>
    <w:rsid w:val="00D940CC"/>
    <w:rsid w:val="00D941B4"/>
    <w:rsid w:val="00D94332"/>
    <w:rsid w:val="00D9435A"/>
    <w:rsid w:val="00D943B2"/>
    <w:rsid w:val="00D94456"/>
    <w:rsid w:val="00D944C2"/>
    <w:rsid w:val="00D94528"/>
    <w:rsid w:val="00D949F3"/>
    <w:rsid w:val="00D94A07"/>
    <w:rsid w:val="00D94A1E"/>
    <w:rsid w:val="00D94E37"/>
    <w:rsid w:val="00D94E97"/>
    <w:rsid w:val="00D955D6"/>
    <w:rsid w:val="00D956BA"/>
    <w:rsid w:val="00D95ACD"/>
    <w:rsid w:val="00D9601E"/>
    <w:rsid w:val="00D962A8"/>
    <w:rsid w:val="00D963B5"/>
    <w:rsid w:val="00D968CE"/>
    <w:rsid w:val="00D969E6"/>
    <w:rsid w:val="00D96B35"/>
    <w:rsid w:val="00D96EC9"/>
    <w:rsid w:val="00D96FAC"/>
    <w:rsid w:val="00D97138"/>
    <w:rsid w:val="00D976E0"/>
    <w:rsid w:val="00D97750"/>
    <w:rsid w:val="00D97782"/>
    <w:rsid w:val="00D979DE"/>
    <w:rsid w:val="00D97A76"/>
    <w:rsid w:val="00D97B6D"/>
    <w:rsid w:val="00D97E99"/>
    <w:rsid w:val="00D97EC6"/>
    <w:rsid w:val="00DA0055"/>
    <w:rsid w:val="00DA0487"/>
    <w:rsid w:val="00DA05FC"/>
    <w:rsid w:val="00DA0697"/>
    <w:rsid w:val="00DA082B"/>
    <w:rsid w:val="00DA094C"/>
    <w:rsid w:val="00DA0BC1"/>
    <w:rsid w:val="00DA0C87"/>
    <w:rsid w:val="00DA0CB4"/>
    <w:rsid w:val="00DA0EE5"/>
    <w:rsid w:val="00DA102D"/>
    <w:rsid w:val="00DA126A"/>
    <w:rsid w:val="00DA1346"/>
    <w:rsid w:val="00DA143D"/>
    <w:rsid w:val="00DA15DD"/>
    <w:rsid w:val="00DA1646"/>
    <w:rsid w:val="00DA172E"/>
    <w:rsid w:val="00DA1A73"/>
    <w:rsid w:val="00DA1BB5"/>
    <w:rsid w:val="00DA1D16"/>
    <w:rsid w:val="00DA1D69"/>
    <w:rsid w:val="00DA2370"/>
    <w:rsid w:val="00DA2450"/>
    <w:rsid w:val="00DA24E9"/>
    <w:rsid w:val="00DA2545"/>
    <w:rsid w:val="00DA2604"/>
    <w:rsid w:val="00DA260F"/>
    <w:rsid w:val="00DA26EF"/>
    <w:rsid w:val="00DA270D"/>
    <w:rsid w:val="00DA273C"/>
    <w:rsid w:val="00DA28C1"/>
    <w:rsid w:val="00DA292D"/>
    <w:rsid w:val="00DA299B"/>
    <w:rsid w:val="00DA2C57"/>
    <w:rsid w:val="00DA2D8E"/>
    <w:rsid w:val="00DA2F59"/>
    <w:rsid w:val="00DA2FE8"/>
    <w:rsid w:val="00DA2FFA"/>
    <w:rsid w:val="00DA34E9"/>
    <w:rsid w:val="00DA3913"/>
    <w:rsid w:val="00DA3A32"/>
    <w:rsid w:val="00DA3A9A"/>
    <w:rsid w:val="00DA3CBE"/>
    <w:rsid w:val="00DA3FFC"/>
    <w:rsid w:val="00DA41BC"/>
    <w:rsid w:val="00DA441B"/>
    <w:rsid w:val="00DA4DEC"/>
    <w:rsid w:val="00DA5098"/>
    <w:rsid w:val="00DA56E6"/>
    <w:rsid w:val="00DA5715"/>
    <w:rsid w:val="00DA5B9C"/>
    <w:rsid w:val="00DA5BDE"/>
    <w:rsid w:val="00DA5F0E"/>
    <w:rsid w:val="00DA5F72"/>
    <w:rsid w:val="00DA635C"/>
    <w:rsid w:val="00DA6868"/>
    <w:rsid w:val="00DA6940"/>
    <w:rsid w:val="00DA6FB5"/>
    <w:rsid w:val="00DA70A4"/>
    <w:rsid w:val="00DA70F2"/>
    <w:rsid w:val="00DA7242"/>
    <w:rsid w:val="00DA7288"/>
    <w:rsid w:val="00DA734D"/>
    <w:rsid w:val="00DA7376"/>
    <w:rsid w:val="00DA77FC"/>
    <w:rsid w:val="00DA78DF"/>
    <w:rsid w:val="00DA7B14"/>
    <w:rsid w:val="00DA7D9F"/>
    <w:rsid w:val="00DA7E34"/>
    <w:rsid w:val="00DB03C4"/>
    <w:rsid w:val="00DB0530"/>
    <w:rsid w:val="00DB0657"/>
    <w:rsid w:val="00DB0662"/>
    <w:rsid w:val="00DB0F83"/>
    <w:rsid w:val="00DB11FE"/>
    <w:rsid w:val="00DB1378"/>
    <w:rsid w:val="00DB147F"/>
    <w:rsid w:val="00DB17A3"/>
    <w:rsid w:val="00DB17C2"/>
    <w:rsid w:val="00DB1C03"/>
    <w:rsid w:val="00DB1C6D"/>
    <w:rsid w:val="00DB2069"/>
    <w:rsid w:val="00DB2183"/>
    <w:rsid w:val="00DB23CC"/>
    <w:rsid w:val="00DB24FE"/>
    <w:rsid w:val="00DB2642"/>
    <w:rsid w:val="00DB2882"/>
    <w:rsid w:val="00DB2E47"/>
    <w:rsid w:val="00DB3343"/>
    <w:rsid w:val="00DB33C8"/>
    <w:rsid w:val="00DB3554"/>
    <w:rsid w:val="00DB3558"/>
    <w:rsid w:val="00DB35E8"/>
    <w:rsid w:val="00DB363A"/>
    <w:rsid w:val="00DB3798"/>
    <w:rsid w:val="00DB3B85"/>
    <w:rsid w:val="00DB3CD9"/>
    <w:rsid w:val="00DB3D5C"/>
    <w:rsid w:val="00DB3F59"/>
    <w:rsid w:val="00DB3F96"/>
    <w:rsid w:val="00DB4085"/>
    <w:rsid w:val="00DB46B5"/>
    <w:rsid w:val="00DB47BE"/>
    <w:rsid w:val="00DB483A"/>
    <w:rsid w:val="00DB4B9C"/>
    <w:rsid w:val="00DB511B"/>
    <w:rsid w:val="00DB5328"/>
    <w:rsid w:val="00DB5391"/>
    <w:rsid w:val="00DB550A"/>
    <w:rsid w:val="00DB56AE"/>
    <w:rsid w:val="00DB58B2"/>
    <w:rsid w:val="00DB5D2E"/>
    <w:rsid w:val="00DB5E8B"/>
    <w:rsid w:val="00DB5F0A"/>
    <w:rsid w:val="00DB5F58"/>
    <w:rsid w:val="00DB5F8C"/>
    <w:rsid w:val="00DB60CD"/>
    <w:rsid w:val="00DB61AC"/>
    <w:rsid w:val="00DB6438"/>
    <w:rsid w:val="00DB6508"/>
    <w:rsid w:val="00DB684A"/>
    <w:rsid w:val="00DB6A75"/>
    <w:rsid w:val="00DB6B58"/>
    <w:rsid w:val="00DB6BBD"/>
    <w:rsid w:val="00DB6D1F"/>
    <w:rsid w:val="00DB6D62"/>
    <w:rsid w:val="00DB6F29"/>
    <w:rsid w:val="00DB71CB"/>
    <w:rsid w:val="00DB7389"/>
    <w:rsid w:val="00DB7615"/>
    <w:rsid w:val="00DB787A"/>
    <w:rsid w:val="00DB7A33"/>
    <w:rsid w:val="00DC0021"/>
    <w:rsid w:val="00DC0283"/>
    <w:rsid w:val="00DC04E9"/>
    <w:rsid w:val="00DC04F2"/>
    <w:rsid w:val="00DC073E"/>
    <w:rsid w:val="00DC1000"/>
    <w:rsid w:val="00DC122D"/>
    <w:rsid w:val="00DC139F"/>
    <w:rsid w:val="00DC13D4"/>
    <w:rsid w:val="00DC1930"/>
    <w:rsid w:val="00DC199E"/>
    <w:rsid w:val="00DC1C80"/>
    <w:rsid w:val="00DC1C9D"/>
    <w:rsid w:val="00DC1FE5"/>
    <w:rsid w:val="00DC2180"/>
    <w:rsid w:val="00DC24BF"/>
    <w:rsid w:val="00DC256F"/>
    <w:rsid w:val="00DC26AE"/>
    <w:rsid w:val="00DC2766"/>
    <w:rsid w:val="00DC2AC8"/>
    <w:rsid w:val="00DC2AD0"/>
    <w:rsid w:val="00DC2BFF"/>
    <w:rsid w:val="00DC2E51"/>
    <w:rsid w:val="00DC3040"/>
    <w:rsid w:val="00DC3126"/>
    <w:rsid w:val="00DC319C"/>
    <w:rsid w:val="00DC330E"/>
    <w:rsid w:val="00DC33F9"/>
    <w:rsid w:val="00DC3446"/>
    <w:rsid w:val="00DC34D9"/>
    <w:rsid w:val="00DC3536"/>
    <w:rsid w:val="00DC3B3D"/>
    <w:rsid w:val="00DC3D35"/>
    <w:rsid w:val="00DC3FC5"/>
    <w:rsid w:val="00DC4365"/>
    <w:rsid w:val="00DC43C2"/>
    <w:rsid w:val="00DC4484"/>
    <w:rsid w:val="00DC4664"/>
    <w:rsid w:val="00DC46BA"/>
    <w:rsid w:val="00DC4A2A"/>
    <w:rsid w:val="00DC5119"/>
    <w:rsid w:val="00DC51CD"/>
    <w:rsid w:val="00DC5424"/>
    <w:rsid w:val="00DC5767"/>
    <w:rsid w:val="00DC58E4"/>
    <w:rsid w:val="00DC5970"/>
    <w:rsid w:val="00DC5BA1"/>
    <w:rsid w:val="00DC5BF9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75"/>
    <w:rsid w:val="00DD01A6"/>
    <w:rsid w:val="00DD07E0"/>
    <w:rsid w:val="00DD0A7B"/>
    <w:rsid w:val="00DD0BE0"/>
    <w:rsid w:val="00DD0EA1"/>
    <w:rsid w:val="00DD116E"/>
    <w:rsid w:val="00DD11E0"/>
    <w:rsid w:val="00DD12D6"/>
    <w:rsid w:val="00DD14BA"/>
    <w:rsid w:val="00DD1582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62D"/>
    <w:rsid w:val="00DD2847"/>
    <w:rsid w:val="00DD28B0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1E"/>
    <w:rsid w:val="00DD3779"/>
    <w:rsid w:val="00DD384C"/>
    <w:rsid w:val="00DD3920"/>
    <w:rsid w:val="00DD3A1B"/>
    <w:rsid w:val="00DD3B5B"/>
    <w:rsid w:val="00DD3C8A"/>
    <w:rsid w:val="00DD3D3D"/>
    <w:rsid w:val="00DD3F2D"/>
    <w:rsid w:val="00DD3FE1"/>
    <w:rsid w:val="00DD3FE4"/>
    <w:rsid w:val="00DD43E6"/>
    <w:rsid w:val="00DD4446"/>
    <w:rsid w:val="00DD4634"/>
    <w:rsid w:val="00DD46EF"/>
    <w:rsid w:val="00DD470A"/>
    <w:rsid w:val="00DD4955"/>
    <w:rsid w:val="00DD495C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CF4"/>
    <w:rsid w:val="00DD5D7B"/>
    <w:rsid w:val="00DD5FD5"/>
    <w:rsid w:val="00DD6239"/>
    <w:rsid w:val="00DD6359"/>
    <w:rsid w:val="00DD637A"/>
    <w:rsid w:val="00DD66B8"/>
    <w:rsid w:val="00DD69A7"/>
    <w:rsid w:val="00DD6C1D"/>
    <w:rsid w:val="00DD6C65"/>
    <w:rsid w:val="00DD6E54"/>
    <w:rsid w:val="00DD7266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6C9"/>
    <w:rsid w:val="00DE0820"/>
    <w:rsid w:val="00DE0ACC"/>
    <w:rsid w:val="00DE1035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3D24"/>
    <w:rsid w:val="00DE45E9"/>
    <w:rsid w:val="00DE46D8"/>
    <w:rsid w:val="00DE47F7"/>
    <w:rsid w:val="00DE49D7"/>
    <w:rsid w:val="00DE4E35"/>
    <w:rsid w:val="00DE4FFC"/>
    <w:rsid w:val="00DE5163"/>
    <w:rsid w:val="00DE516E"/>
    <w:rsid w:val="00DE53A3"/>
    <w:rsid w:val="00DE5551"/>
    <w:rsid w:val="00DE55F4"/>
    <w:rsid w:val="00DE5A20"/>
    <w:rsid w:val="00DE5AC1"/>
    <w:rsid w:val="00DE5AF1"/>
    <w:rsid w:val="00DE5F48"/>
    <w:rsid w:val="00DE6168"/>
    <w:rsid w:val="00DE63EB"/>
    <w:rsid w:val="00DE63ED"/>
    <w:rsid w:val="00DE69CA"/>
    <w:rsid w:val="00DE6AF4"/>
    <w:rsid w:val="00DE6E76"/>
    <w:rsid w:val="00DE7087"/>
    <w:rsid w:val="00DE744D"/>
    <w:rsid w:val="00DE745C"/>
    <w:rsid w:val="00DE74A6"/>
    <w:rsid w:val="00DE7716"/>
    <w:rsid w:val="00DE7826"/>
    <w:rsid w:val="00DE78F8"/>
    <w:rsid w:val="00DE7A16"/>
    <w:rsid w:val="00DE7BAC"/>
    <w:rsid w:val="00DE7D1D"/>
    <w:rsid w:val="00DE7E85"/>
    <w:rsid w:val="00DE7EF9"/>
    <w:rsid w:val="00DE7F76"/>
    <w:rsid w:val="00DF00A7"/>
    <w:rsid w:val="00DF02DA"/>
    <w:rsid w:val="00DF041D"/>
    <w:rsid w:val="00DF08B0"/>
    <w:rsid w:val="00DF0C2D"/>
    <w:rsid w:val="00DF0D20"/>
    <w:rsid w:val="00DF0D2D"/>
    <w:rsid w:val="00DF1172"/>
    <w:rsid w:val="00DF1998"/>
    <w:rsid w:val="00DF1CBC"/>
    <w:rsid w:val="00DF1E5C"/>
    <w:rsid w:val="00DF22C6"/>
    <w:rsid w:val="00DF26EA"/>
    <w:rsid w:val="00DF28AD"/>
    <w:rsid w:val="00DF2972"/>
    <w:rsid w:val="00DF29E0"/>
    <w:rsid w:val="00DF2D88"/>
    <w:rsid w:val="00DF2DB9"/>
    <w:rsid w:val="00DF2F2A"/>
    <w:rsid w:val="00DF30C1"/>
    <w:rsid w:val="00DF313A"/>
    <w:rsid w:val="00DF3462"/>
    <w:rsid w:val="00DF34C5"/>
    <w:rsid w:val="00DF3697"/>
    <w:rsid w:val="00DF3942"/>
    <w:rsid w:val="00DF3B2A"/>
    <w:rsid w:val="00DF3B76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3C4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4F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92C"/>
    <w:rsid w:val="00E00AF2"/>
    <w:rsid w:val="00E00AFE"/>
    <w:rsid w:val="00E00BCA"/>
    <w:rsid w:val="00E00C74"/>
    <w:rsid w:val="00E00D6B"/>
    <w:rsid w:val="00E01010"/>
    <w:rsid w:val="00E01138"/>
    <w:rsid w:val="00E019FC"/>
    <w:rsid w:val="00E01A67"/>
    <w:rsid w:val="00E01C77"/>
    <w:rsid w:val="00E01D2E"/>
    <w:rsid w:val="00E01E94"/>
    <w:rsid w:val="00E020F9"/>
    <w:rsid w:val="00E0215F"/>
    <w:rsid w:val="00E0243B"/>
    <w:rsid w:val="00E0261F"/>
    <w:rsid w:val="00E027A6"/>
    <w:rsid w:val="00E02992"/>
    <w:rsid w:val="00E02A54"/>
    <w:rsid w:val="00E02BC6"/>
    <w:rsid w:val="00E02C3A"/>
    <w:rsid w:val="00E02F77"/>
    <w:rsid w:val="00E02FCD"/>
    <w:rsid w:val="00E0303C"/>
    <w:rsid w:val="00E0315D"/>
    <w:rsid w:val="00E0375D"/>
    <w:rsid w:val="00E03975"/>
    <w:rsid w:val="00E03CC2"/>
    <w:rsid w:val="00E03D8F"/>
    <w:rsid w:val="00E03FF8"/>
    <w:rsid w:val="00E042F6"/>
    <w:rsid w:val="00E043E1"/>
    <w:rsid w:val="00E04452"/>
    <w:rsid w:val="00E046E6"/>
    <w:rsid w:val="00E04B97"/>
    <w:rsid w:val="00E04E40"/>
    <w:rsid w:val="00E0504A"/>
    <w:rsid w:val="00E050CF"/>
    <w:rsid w:val="00E054B3"/>
    <w:rsid w:val="00E05527"/>
    <w:rsid w:val="00E05C2C"/>
    <w:rsid w:val="00E05D00"/>
    <w:rsid w:val="00E05DF0"/>
    <w:rsid w:val="00E05F38"/>
    <w:rsid w:val="00E05FB8"/>
    <w:rsid w:val="00E0646D"/>
    <w:rsid w:val="00E06564"/>
    <w:rsid w:val="00E06659"/>
    <w:rsid w:val="00E06690"/>
    <w:rsid w:val="00E06764"/>
    <w:rsid w:val="00E06829"/>
    <w:rsid w:val="00E06D5C"/>
    <w:rsid w:val="00E06F72"/>
    <w:rsid w:val="00E0716C"/>
    <w:rsid w:val="00E0725E"/>
    <w:rsid w:val="00E0743B"/>
    <w:rsid w:val="00E077F5"/>
    <w:rsid w:val="00E079BB"/>
    <w:rsid w:val="00E07A08"/>
    <w:rsid w:val="00E07A18"/>
    <w:rsid w:val="00E07A7B"/>
    <w:rsid w:val="00E07F2B"/>
    <w:rsid w:val="00E100F2"/>
    <w:rsid w:val="00E1019F"/>
    <w:rsid w:val="00E102CC"/>
    <w:rsid w:val="00E10404"/>
    <w:rsid w:val="00E10464"/>
    <w:rsid w:val="00E1088D"/>
    <w:rsid w:val="00E10955"/>
    <w:rsid w:val="00E10DD5"/>
    <w:rsid w:val="00E11612"/>
    <w:rsid w:val="00E1171E"/>
    <w:rsid w:val="00E11DEE"/>
    <w:rsid w:val="00E11E26"/>
    <w:rsid w:val="00E1236D"/>
    <w:rsid w:val="00E1268E"/>
    <w:rsid w:val="00E12712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F15"/>
    <w:rsid w:val="00E13F74"/>
    <w:rsid w:val="00E13F99"/>
    <w:rsid w:val="00E140BD"/>
    <w:rsid w:val="00E14177"/>
    <w:rsid w:val="00E141C0"/>
    <w:rsid w:val="00E14242"/>
    <w:rsid w:val="00E14339"/>
    <w:rsid w:val="00E148CA"/>
    <w:rsid w:val="00E14F2E"/>
    <w:rsid w:val="00E1551B"/>
    <w:rsid w:val="00E15601"/>
    <w:rsid w:val="00E156E2"/>
    <w:rsid w:val="00E15939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178E8"/>
    <w:rsid w:val="00E2003D"/>
    <w:rsid w:val="00E2005F"/>
    <w:rsid w:val="00E2017B"/>
    <w:rsid w:val="00E20338"/>
    <w:rsid w:val="00E2047F"/>
    <w:rsid w:val="00E204C3"/>
    <w:rsid w:val="00E206C8"/>
    <w:rsid w:val="00E206D1"/>
    <w:rsid w:val="00E207C6"/>
    <w:rsid w:val="00E20B6D"/>
    <w:rsid w:val="00E20EFC"/>
    <w:rsid w:val="00E210C9"/>
    <w:rsid w:val="00E21129"/>
    <w:rsid w:val="00E2174A"/>
    <w:rsid w:val="00E21B7E"/>
    <w:rsid w:val="00E21C18"/>
    <w:rsid w:val="00E21D58"/>
    <w:rsid w:val="00E21DEC"/>
    <w:rsid w:val="00E21E28"/>
    <w:rsid w:val="00E21F21"/>
    <w:rsid w:val="00E21FAF"/>
    <w:rsid w:val="00E22198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D4F"/>
    <w:rsid w:val="00E23E14"/>
    <w:rsid w:val="00E2406A"/>
    <w:rsid w:val="00E242BA"/>
    <w:rsid w:val="00E2437D"/>
    <w:rsid w:val="00E24622"/>
    <w:rsid w:val="00E248F1"/>
    <w:rsid w:val="00E24930"/>
    <w:rsid w:val="00E24942"/>
    <w:rsid w:val="00E249C8"/>
    <w:rsid w:val="00E24CBA"/>
    <w:rsid w:val="00E24E66"/>
    <w:rsid w:val="00E2539F"/>
    <w:rsid w:val="00E25636"/>
    <w:rsid w:val="00E25C85"/>
    <w:rsid w:val="00E25E7D"/>
    <w:rsid w:val="00E25EE1"/>
    <w:rsid w:val="00E25F39"/>
    <w:rsid w:val="00E25FB1"/>
    <w:rsid w:val="00E2614F"/>
    <w:rsid w:val="00E26328"/>
    <w:rsid w:val="00E2648A"/>
    <w:rsid w:val="00E26729"/>
    <w:rsid w:val="00E2674B"/>
    <w:rsid w:val="00E267F0"/>
    <w:rsid w:val="00E26B04"/>
    <w:rsid w:val="00E26D10"/>
    <w:rsid w:val="00E26E6A"/>
    <w:rsid w:val="00E2702A"/>
    <w:rsid w:val="00E270FB"/>
    <w:rsid w:val="00E2731A"/>
    <w:rsid w:val="00E27437"/>
    <w:rsid w:val="00E274A4"/>
    <w:rsid w:val="00E27755"/>
    <w:rsid w:val="00E2797A"/>
    <w:rsid w:val="00E279DE"/>
    <w:rsid w:val="00E27CE0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3DC"/>
    <w:rsid w:val="00E316CE"/>
    <w:rsid w:val="00E3186A"/>
    <w:rsid w:val="00E319EE"/>
    <w:rsid w:val="00E31D0C"/>
    <w:rsid w:val="00E31E17"/>
    <w:rsid w:val="00E31E26"/>
    <w:rsid w:val="00E31FFD"/>
    <w:rsid w:val="00E3225B"/>
    <w:rsid w:val="00E32594"/>
    <w:rsid w:val="00E3259E"/>
    <w:rsid w:val="00E32668"/>
    <w:rsid w:val="00E32708"/>
    <w:rsid w:val="00E327FA"/>
    <w:rsid w:val="00E32B87"/>
    <w:rsid w:val="00E32D10"/>
    <w:rsid w:val="00E32D31"/>
    <w:rsid w:val="00E32D9D"/>
    <w:rsid w:val="00E32DFC"/>
    <w:rsid w:val="00E3327D"/>
    <w:rsid w:val="00E33477"/>
    <w:rsid w:val="00E334A1"/>
    <w:rsid w:val="00E334DC"/>
    <w:rsid w:val="00E33579"/>
    <w:rsid w:val="00E33601"/>
    <w:rsid w:val="00E33659"/>
    <w:rsid w:val="00E336C6"/>
    <w:rsid w:val="00E339C8"/>
    <w:rsid w:val="00E33D90"/>
    <w:rsid w:val="00E344E6"/>
    <w:rsid w:val="00E346BE"/>
    <w:rsid w:val="00E34E7F"/>
    <w:rsid w:val="00E35756"/>
    <w:rsid w:val="00E35843"/>
    <w:rsid w:val="00E359D0"/>
    <w:rsid w:val="00E35BCA"/>
    <w:rsid w:val="00E35D3A"/>
    <w:rsid w:val="00E35F1D"/>
    <w:rsid w:val="00E36191"/>
    <w:rsid w:val="00E362A7"/>
    <w:rsid w:val="00E366DE"/>
    <w:rsid w:val="00E36EE6"/>
    <w:rsid w:val="00E37074"/>
    <w:rsid w:val="00E37191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0BED"/>
    <w:rsid w:val="00E4165E"/>
    <w:rsid w:val="00E41B4F"/>
    <w:rsid w:val="00E41C57"/>
    <w:rsid w:val="00E41FAA"/>
    <w:rsid w:val="00E42099"/>
    <w:rsid w:val="00E420FB"/>
    <w:rsid w:val="00E4219F"/>
    <w:rsid w:val="00E422BE"/>
    <w:rsid w:val="00E427B9"/>
    <w:rsid w:val="00E42885"/>
    <w:rsid w:val="00E428BD"/>
    <w:rsid w:val="00E4295A"/>
    <w:rsid w:val="00E42D11"/>
    <w:rsid w:val="00E42EFA"/>
    <w:rsid w:val="00E42FFC"/>
    <w:rsid w:val="00E4301E"/>
    <w:rsid w:val="00E43148"/>
    <w:rsid w:val="00E4328A"/>
    <w:rsid w:val="00E43453"/>
    <w:rsid w:val="00E439ED"/>
    <w:rsid w:val="00E43A77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4E0E"/>
    <w:rsid w:val="00E450FD"/>
    <w:rsid w:val="00E4513C"/>
    <w:rsid w:val="00E451AE"/>
    <w:rsid w:val="00E453E6"/>
    <w:rsid w:val="00E453FB"/>
    <w:rsid w:val="00E45AC5"/>
    <w:rsid w:val="00E45BE9"/>
    <w:rsid w:val="00E45E8E"/>
    <w:rsid w:val="00E45E96"/>
    <w:rsid w:val="00E46131"/>
    <w:rsid w:val="00E4701C"/>
    <w:rsid w:val="00E471D2"/>
    <w:rsid w:val="00E473A2"/>
    <w:rsid w:val="00E47947"/>
    <w:rsid w:val="00E47B69"/>
    <w:rsid w:val="00E47B73"/>
    <w:rsid w:val="00E47BEB"/>
    <w:rsid w:val="00E47D9D"/>
    <w:rsid w:val="00E47E46"/>
    <w:rsid w:val="00E50068"/>
    <w:rsid w:val="00E500C2"/>
    <w:rsid w:val="00E50242"/>
    <w:rsid w:val="00E502E9"/>
    <w:rsid w:val="00E508DF"/>
    <w:rsid w:val="00E508F7"/>
    <w:rsid w:val="00E50B36"/>
    <w:rsid w:val="00E50E02"/>
    <w:rsid w:val="00E50FEB"/>
    <w:rsid w:val="00E5125E"/>
    <w:rsid w:val="00E51493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740"/>
    <w:rsid w:val="00E5299F"/>
    <w:rsid w:val="00E52C3A"/>
    <w:rsid w:val="00E52D24"/>
    <w:rsid w:val="00E52E74"/>
    <w:rsid w:val="00E53025"/>
    <w:rsid w:val="00E53211"/>
    <w:rsid w:val="00E533D7"/>
    <w:rsid w:val="00E54133"/>
    <w:rsid w:val="00E54622"/>
    <w:rsid w:val="00E546FA"/>
    <w:rsid w:val="00E54FA7"/>
    <w:rsid w:val="00E54FE1"/>
    <w:rsid w:val="00E55225"/>
    <w:rsid w:val="00E553A0"/>
    <w:rsid w:val="00E558AD"/>
    <w:rsid w:val="00E55B5A"/>
    <w:rsid w:val="00E55CEB"/>
    <w:rsid w:val="00E55D25"/>
    <w:rsid w:val="00E55EE5"/>
    <w:rsid w:val="00E56228"/>
    <w:rsid w:val="00E562B2"/>
    <w:rsid w:val="00E563D7"/>
    <w:rsid w:val="00E564D7"/>
    <w:rsid w:val="00E564E9"/>
    <w:rsid w:val="00E56BD7"/>
    <w:rsid w:val="00E56C0D"/>
    <w:rsid w:val="00E56D8A"/>
    <w:rsid w:val="00E56DBA"/>
    <w:rsid w:val="00E56DE7"/>
    <w:rsid w:val="00E57449"/>
    <w:rsid w:val="00E57626"/>
    <w:rsid w:val="00E5777F"/>
    <w:rsid w:val="00E57B3F"/>
    <w:rsid w:val="00E57D21"/>
    <w:rsid w:val="00E57F39"/>
    <w:rsid w:val="00E60095"/>
    <w:rsid w:val="00E60272"/>
    <w:rsid w:val="00E6036D"/>
    <w:rsid w:val="00E607FF"/>
    <w:rsid w:val="00E60874"/>
    <w:rsid w:val="00E609D5"/>
    <w:rsid w:val="00E60C07"/>
    <w:rsid w:val="00E60D84"/>
    <w:rsid w:val="00E610B4"/>
    <w:rsid w:val="00E61223"/>
    <w:rsid w:val="00E61283"/>
    <w:rsid w:val="00E6137F"/>
    <w:rsid w:val="00E61B36"/>
    <w:rsid w:val="00E61CD9"/>
    <w:rsid w:val="00E61D22"/>
    <w:rsid w:val="00E61E21"/>
    <w:rsid w:val="00E61FC4"/>
    <w:rsid w:val="00E620D2"/>
    <w:rsid w:val="00E62169"/>
    <w:rsid w:val="00E624D6"/>
    <w:rsid w:val="00E625AA"/>
    <w:rsid w:val="00E6294C"/>
    <w:rsid w:val="00E62A35"/>
    <w:rsid w:val="00E62C88"/>
    <w:rsid w:val="00E62ED8"/>
    <w:rsid w:val="00E6336F"/>
    <w:rsid w:val="00E63392"/>
    <w:rsid w:val="00E63560"/>
    <w:rsid w:val="00E63654"/>
    <w:rsid w:val="00E63656"/>
    <w:rsid w:val="00E6368A"/>
    <w:rsid w:val="00E63786"/>
    <w:rsid w:val="00E6384E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4E60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488"/>
    <w:rsid w:val="00E6677E"/>
    <w:rsid w:val="00E667A4"/>
    <w:rsid w:val="00E66947"/>
    <w:rsid w:val="00E66B3D"/>
    <w:rsid w:val="00E66C96"/>
    <w:rsid w:val="00E66D01"/>
    <w:rsid w:val="00E66F7B"/>
    <w:rsid w:val="00E67028"/>
    <w:rsid w:val="00E670F4"/>
    <w:rsid w:val="00E671DA"/>
    <w:rsid w:val="00E67339"/>
    <w:rsid w:val="00E67485"/>
    <w:rsid w:val="00E675D3"/>
    <w:rsid w:val="00E67600"/>
    <w:rsid w:val="00E676E5"/>
    <w:rsid w:val="00E67725"/>
    <w:rsid w:val="00E67878"/>
    <w:rsid w:val="00E67D94"/>
    <w:rsid w:val="00E70045"/>
    <w:rsid w:val="00E701B5"/>
    <w:rsid w:val="00E70211"/>
    <w:rsid w:val="00E705C2"/>
    <w:rsid w:val="00E706CC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442"/>
    <w:rsid w:val="00E7361A"/>
    <w:rsid w:val="00E73680"/>
    <w:rsid w:val="00E739B9"/>
    <w:rsid w:val="00E73C53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04F"/>
    <w:rsid w:val="00E75425"/>
    <w:rsid w:val="00E7548A"/>
    <w:rsid w:val="00E7573F"/>
    <w:rsid w:val="00E75B37"/>
    <w:rsid w:val="00E75B76"/>
    <w:rsid w:val="00E75D50"/>
    <w:rsid w:val="00E75D89"/>
    <w:rsid w:val="00E7606B"/>
    <w:rsid w:val="00E765B2"/>
    <w:rsid w:val="00E76690"/>
    <w:rsid w:val="00E767A7"/>
    <w:rsid w:val="00E7699B"/>
    <w:rsid w:val="00E76FF9"/>
    <w:rsid w:val="00E7700E"/>
    <w:rsid w:val="00E774D5"/>
    <w:rsid w:val="00E77612"/>
    <w:rsid w:val="00E776B8"/>
    <w:rsid w:val="00E7784B"/>
    <w:rsid w:val="00E77960"/>
    <w:rsid w:val="00E77AA2"/>
    <w:rsid w:val="00E77B4E"/>
    <w:rsid w:val="00E77C38"/>
    <w:rsid w:val="00E77C43"/>
    <w:rsid w:val="00E77D1C"/>
    <w:rsid w:val="00E77DA3"/>
    <w:rsid w:val="00E77DDC"/>
    <w:rsid w:val="00E77E0A"/>
    <w:rsid w:val="00E77F05"/>
    <w:rsid w:val="00E8009E"/>
    <w:rsid w:val="00E802CC"/>
    <w:rsid w:val="00E8030D"/>
    <w:rsid w:val="00E806C6"/>
    <w:rsid w:val="00E808FE"/>
    <w:rsid w:val="00E80B18"/>
    <w:rsid w:val="00E80B34"/>
    <w:rsid w:val="00E80BBD"/>
    <w:rsid w:val="00E80CF0"/>
    <w:rsid w:val="00E80DCD"/>
    <w:rsid w:val="00E80E16"/>
    <w:rsid w:val="00E81033"/>
    <w:rsid w:val="00E811D3"/>
    <w:rsid w:val="00E813B0"/>
    <w:rsid w:val="00E814FD"/>
    <w:rsid w:val="00E816E0"/>
    <w:rsid w:val="00E818C3"/>
    <w:rsid w:val="00E8196B"/>
    <w:rsid w:val="00E819D1"/>
    <w:rsid w:val="00E819F1"/>
    <w:rsid w:val="00E81D9D"/>
    <w:rsid w:val="00E8201E"/>
    <w:rsid w:val="00E822B5"/>
    <w:rsid w:val="00E823D4"/>
    <w:rsid w:val="00E823D7"/>
    <w:rsid w:val="00E8242C"/>
    <w:rsid w:val="00E8244D"/>
    <w:rsid w:val="00E8253A"/>
    <w:rsid w:val="00E826BF"/>
    <w:rsid w:val="00E8272B"/>
    <w:rsid w:val="00E82A3F"/>
    <w:rsid w:val="00E82ADB"/>
    <w:rsid w:val="00E82C2E"/>
    <w:rsid w:val="00E82D96"/>
    <w:rsid w:val="00E82F0D"/>
    <w:rsid w:val="00E82F7D"/>
    <w:rsid w:val="00E8316F"/>
    <w:rsid w:val="00E8322E"/>
    <w:rsid w:val="00E83255"/>
    <w:rsid w:val="00E832EF"/>
    <w:rsid w:val="00E83313"/>
    <w:rsid w:val="00E83553"/>
    <w:rsid w:val="00E83598"/>
    <w:rsid w:val="00E835A5"/>
    <w:rsid w:val="00E838B9"/>
    <w:rsid w:val="00E83945"/>
    <w:rsid w:val="00E8399C"/>
    <w:rsid w:val="00E83BBE"/>
    <w:rsid w:val="00E83E89"/>
    <w:rsid w:val="00E83F59"/>
    <w:rsid w:val="00E8412A"/>
    <w:rsid w:val="00E84AC1"/>
    <w:rsid w:val="00E8573D"/>
    <w:rsid w:val="00E8575D"/>
    <w:rsid w:val="00E857EA"/>
    <w:rsid w:val="00E85A02"/>
    <w:rsid w:val="00E85ABF"/>
    <w:rsid w:val="00E85CF0"/>
    <w:rsid w:val="00E8606F"/>
    <w:rsid w:val="00E861B3"/>
    <w:rsid w:val="00E863C0"/>
    <w:rsid w:val="00E86741"/>
    <w:rsid w:val="00E867F5"/>
    <w:rsid w:val="00E868AC"/>
    <w:rsid w:val="00E868E8"/>
    <w:rsid w:val="00E8690C"/>
    <w:rsid w:val="00E86B56"/>
    <w:rsid w:val="00E86EFA"/>
    <w:rsid w:val="00E87059"/>
    <w:rsid w:val="00E8705E"/>
    <w:rsid w:val="00E8713E"/>
    <w:rsid w:val="00E87326"/>
    <w:rsid w:val="00E8750F"/>
    <w:rsid w:val="00E8768A"/>
    <w:rsid w:val="00E87839"/>
    <w:rsid w:val="00E87867"/>
    <w:rsid w:val="00E8797D"/>
    <w:rsid w:val="00E87A54"/>
    <w:rsid w:val="00E87B20"/>
    <w:rsid w:val="00E87D17"/>
    <w:rsid w:val="00E87E84"/>
    <w:rsid w:val="00E87F18"/>
    <w:rsid w:val="00E900A6"/>
    <w:rsid w:val="00E9019C"/>
    <w:rsid w:val="00E903AC"/>
    <w:rsid w:val="00E90740"/>
    <w:rsid w:val="00E908AD"/>
    <w:rsid w:val="00E90BAA"/>
    <w:rsid w:val="00E90D10"/>
    <w:rsid w:val="00E91085"/>
    <w:rsid w:val="00E91231"/>
    <w:rsid w:val="00E9150A"/>
    <w:rsid w:val="00E92117"/>
    <w:rsid w:val="00E9226E"/>
    <w:rsid w:val="00E9276C"/>
    <w:rsid w:val="00E92D64"/>
    <w:rsid w:val="00E92D6C"/>
    <w:rsid w:val="00E93012"/>
    <w:rsid w:val="00E9302A"/>
    <w:rsid w:val="00E93181"/>
    <w:rsid w:val="00E931C2"/>
    <w:rsid w:val="00E93267"/>
    <w:rsid w:val="00E9353B"/>
    <w:rsid w:val="00E93597"/>
    <w:rsid w:val="00E939F0"/>
    <w:rsid w:val="00E93EED"/>
    <w:rsid w:val="00E93F3B"/>
    <w:rsid w:val="00E93F77"/>
    <w:rsid w:val="00E9406F"/>
    <w:rsid w:val="00E94111"/>
    <w:rsid w:val="00E94219"/>
    <w:rsid w:val="00E943CC"/>
    <w:rsid w:val="00E943D7"/>
    <w:rsid w:val="00E943E0"/>
    <w:rsid w:val="00E94478"/>
    <w:rsid w:val="00E94688"/>
    <w:rsid w:val="00E9482B"/>
    <w:rsid w:val="00E94831"/>
    <w:rsid w:val="00E948B8"/>
    <w:rsid w:val="00E94B83"/>
    <w:rsid w:val="00E94F0B"/>
    <w:rsid w:val="00E950B2"/>
    <w:rsid w:val="00E95144"/>
    <w:rsid w:val="00E953CF"/>
    <w:rsid w:val="00E95667"/>
    <w:rsid w:val="00E95A4B"/>
    <w:rsid w:val="00E95EBB"/>
    <w:rsid w:val="00E95F3D"/>
    <w:rsid w:val="00E961F3"/>
    <w:rsid w:val="00E9623D"/>
    <w:rsid w:val="00E96268"/>
    <w:rsid w:val="00E9657D"/>
    <w:rsid w:val="00E9679C"/>
    <w:rsid w:val="00E96868"/>
    <w:rsid w:val="00E969D9"/>
    <w:rsid w:val="00E97336"/>
    <w:rsid w:val="00E97608"/>
    <w:rsid w:val="00E976B6"/>
    <w:rsid w:val="00E97707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7E9"/>
    <w:rsid w:val="00EA0907"/>
    <w:rsid w:val="00EA0AB5"/>
    <w:rsid w:val="00EA0D2C"/>
    <w:rsid w:val="00EA0D65"/>
    <w:rsid w:val="00EA1314"/>
    <w:rsid w:val="00EA13CB"/>
    <w:rsid w:val="00EA160C"/>
    <w:rsid w:val="00EA16DA"/>
    <w:rsid w:val="00EA1835"/>
    <w:rsid w:val="00EA1CDA"/>
    <w:rsid w:val="00EA1DC1"/>
    <w:rsid w:val="00EA1DF4"/>
    <w:rsid w:val="00EA21B4"/>
    <w:rsid w:val="00EA2409"/>
    <w:rsid w:val="00EA2848"/>
    <w:rsid w:val="00EA2ADA"/>
    <w:rsid w:val="00EA2DE2"/>
    <w:rsid w:val="00EA30A8"/>
    <w:rsid w:val="00EA3359"/>
    <w:rsid w:val="00EA375A"/>
    <w:rsid w:val="00EA3842"/>
    <w:rsid w:val="00EA3953"/>
    <w:rsid w:val="00EA3DFA"/>
    <w:rsid w:val="00EA3EE3"/>
    <w:rsid w:val="00EA4178"/>
    <w:rsid w:val="00EA428E"/>
    <w:rsid w:val="00EA431B"/>
    <w:rsid w:val="00EA44B6"/>
    <w:rsid w:val="00EA477A"/>
    <w:rsid w:val="00EA48A7"/>
    <w:rsid w:val="00EA4BFD"/>
    <w:rsid w:val="00EA4D4D"/>
    <w:rsid w:val="00EA4F4F"/>
    <w:rsid w:val="00EA501F"/>
    <w:rsid w:val="00EA515F"/>
    <w:rsid w:val="00EA532E"/>
    <w:rsid w:val="00EA533A"/>
    <w:rsid w:val="00EA53FD"/>
    <w:rsid w:val="00EA5632"/>
    <w:rsid w:val="00EA5665"/>
    <w:rsid w:val="00EA5710"/>
    <w:rsid w:val="00EA5958"/>
    <w:rsid w:val="00EA5B92"/>
    <w:rsid w:val="00EA5BC3"/>
    <w:rsid w:val="00EA5DEB"/>
    <w:rsid w:val="00EA5FFF"/>
    <w:rsid w:val="00EA6016"/>
    <w:rsid w:val="00EA6242"/>
    <w:rsid w:val="00EA63F3"/>
    <w:rsid w:val="00EA65FD"/>
    <w:rsid w:val="00EA6641"/>
    <w:rsid w:val="00EA666A"/>
    <w:rsid w:val="00EA66A6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631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008"/>
    <w:rsid w:val="00EB02CE"/>
    <w:rsid w:val="00EB06F2"/>
    <w:rsid w:val="00EB0771"/>
    <w:rsid w:val="00EB0CCC"/>
    <w:rsid w:val="00EB0D07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848"/>
    <w:rsid w:val="00EB2ADB"/>
    <w:rsid w:val="00EB2D3B"/>
    <w:rsid w:val="00EB2E7C"/>
    <w:rsid w:val="00EB32DA"/>
    <w:rsid w:val="00EB3565"/>
    <w:rsid w:val="00EB3949"/>
    <w:rsid w:val="00EB3A0A"/>
    <w:rsid w:val="00EB3BBD"/>
    <w:rsid w:val="00EB3F48"/>
    <w:rsid w:val="00EB40A2"/>
    <w:rsid w:val="00EB4110"/>
    <w:rsid w:val="00EB44E3"/>
    <w:rsid w:val="00EB4B22"/>
    <w:rsid w:val="00EB4C01"/>
    <w:rsid w:val="00EB4C49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D8F"/>
    <w:rsid w:val="00EB61A3"/>
    <w:rsid w:val="00EB653E"/>
    <w:rsid w:val="00EB6FDF"/>
    <w:rsid w:val="00EB7064"/>
    <w:rsid w:val="00EB72C3"/>
    <w:rsid w:val="00EB7430"/>
    <w:rsid w:val="00EB74CA"/>
    <w:rsid w:val="00EB78CD"/>
    <w:rsid w:val="00EB7F1F"/>
    <w:rsid w:val="00EC0388"/>
    <w:rsid w:val="00EC0671"/>
    <w:rsid w:val="00EC0704"/>
    <w:rsid w:val="00EC0A10"/>
    <w:rsid w:val="00EC0A4F"/>
    <w:rsid w:val="00EC0B69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3C"/>
    <w:rsid w:val="00EC1CAF"/>
    <w:rsid w:val="00EC1D5E"/>
    <w:rsid w:val="00EC1FB4"/>
    <w:rsid w:val="00EC20A2"/>
    <w:rsid w:val="00EC2CD4"/>
    <w:rsid w:val="00EC335E"/>
    <w:rsid w:val="00EC3649"/>
    <w:rsid w:val="00EC37AA"/>
    <w:rsid w:val="00EC386A"/>
    <w:rsid w:val="00EC39CF"/>
    <w:rsid w:val="00EC3A5E"/>
    <w:rsid w:val="00EC40AD"/>
    <w:rsid w:val="00EC4211"/>
    <w:rsid w:val="00EC4243"/>
    <w:rsid w:val="00EC42F1"/>
    <w:rsid w:val="00EC4306"/>
    <w:rsid w:val="00EC48B8"/>
    <w:rsid w:val="00EC49CD"/>
    <w:rsid w:val="00EC4CBB"/>
    <w:rsid w:val="00EC4E25"/>
    <w:rsid w:val="00EC5094"/>
    <w:rsid w:val="00EC51AF"/>
    <w:rsid w:val="00EC53A0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F8"/>
    <w:rsid w:val="00EC78D9"/>
    <w:rsid w:val="00EC796C"/>
    <w:rsid w:val="00EC7CFF"/>
    <w:rsid w:val="00EC7D1D"/>
    <w:rsid w:val="00EC7D49"/>
    <w:rsid w:val="00EC7DBE"/>
    <w:rsid w:val="00EC7EC6"/>
    <w:rsid w:val="00ED049F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B56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1B0"/>
    <w:rsid w:val="00ED43AD"/>
    <w:rsid w:val="00ED4459"/>
    <w:rsid w:val="00ED44AB"/>
    <w:rsid w:val="00ED44FD"/>
    <w:rsid w:val="00ED467F"/>
    <w:rsid w:val="00ED484A"/>
    <w:rsid w:val="00ED4918"/>
    <w:rsid w:val="00ED4AB7"/>
    <w:rsid w:val="00ED4E4F"/>
    <w:rsid w:val="00ED4F76"/>
    <w:rsid w:val="00ED5244"/>
    <w:rsid w:val="00ED56D8"/>
    <w:rsid w:val="00ED599F"/>
    <w:rsid w:val="00ED5A7A"/>
    <w:rsid w:val="00ED5BA2"/>
    <w:rsid w:val="00ED5CBE"/>
    <w:rsid w:val="00ED5D07"/>
    <w:rsid w:val="00ED5D18"/>
    <w:rsid w:val="00ED5D4B"/>
    <w:rsid w:val="00ED62E0"/>
    <w:rsid w:val="00ED6396"/>
    <w:rsid w:val="00ED63A7"/>
    <w:rsid w:val="00ED698C"/>
    <w:rsid w:val="00ED6C75"/>
    <w:rsid w:val="00ED6DC9"/>
    <w:rsid w:val="00ED736B"/>
    <w:rsid w:val="00EE03F8"/>
    <w:rsid w:val="00EE047C"/>
    <w:rsid w:val="00EE0753"/>
    <w:rsid w:val="00EE0802"/>
    <w:rsid w:val="00EE098C"/>
    <w:rsid w:val="00EE0BED"/>
    <w:rsid w:val="00EE0BF4"/>
    <w:rsid w:val="00EE0C23"/>
    <w:rsid w:val="00EE0CE4"/>
    <w:rsid w:val="00EE0D33"/>
    <w:rsid w:val="00EE0D6E"/>
    <w:rsid w:val="00EE10F3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11"/>
    <w:rsid w:val="00EE21C0"/>
    <w:rsid w:val="00EE22C1"/>
    <w:rsid w:val="00EE2467"/>
    <w:rsid w:val="00EE2525"/>
    <w:rsid w:val="00EE29D1"/>
    <w:rsid w:val="00EE3296"/>
    <w:rsid w:val="00EE3427"/>
    <w:rsid w:val="00EE3A81"/>
    <w:rsid w:val="00EE3A90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C91"/>
    <w:rsid w:val="00EE5D29"/>
    <w:rsid w:val="00EE6180"/>
    <w:rsid w:val="00EE6193"/>
    <w:rsid w:val="00EE61F1"/>
    <w:rsid w:val="00EE6899"/>
    <w:rsid w:val="00EE690A"/>
    <w:rsid w:val="00EE6982"/>
    <w:rsid w:val="00EE6B45"/>
    <w:rsid w:val="00EE6E82"/>
    <w:rsid w:val="00EE705D"/>
    <w:rsid w:val="00EE72FD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20C"/>
    <w:rsid w:val="00EF0427"/>
    <w:rsid w:val="00EF04E2"/>
    <w:rsid w:val="00EF06EA"/>
    <w:rsid w:val="00EF0755"/>
    <w:rsid w:val="00EF0A89"/>
    <w:rsid w:val="00EF0C2D"/>
    <w:rsid w:val="00EF0ED9"/>
    <w:rsid w:val="00EF0F9E"/>
    <w:rsid w:val="00EF119C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520"/>
    <w:rsid w:val="00EF2675"/>
    <w:rsid w:val="00EF2A4D"/>
    <w:rsid w:val="00EF2C40"/>
    <w:rsid w:val="00EF2C7E"/>
    <w:rsid w:val="00EF30A7"/>
    <w:rsid w:val="00EF3120"/>
    <w:rsid w:val="00EF37C5"/>
    <w:rsid w:val="00EF37FB"/>
    <w:rsid w:val="00EF3A5D"/>
    <w:rsid w:val="00EF3A79"/>
    <w:rsid w:val="00EF3ACD"/>
    <w:rsid w:val="00EF3DC6"/>
    <w:rsid w:val="00EF3E20"/>
    <w:rsid w:val="00EF408B"/>
    <w:rsid w:val="00EF4384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A0C"/>
    <w:rsid w:val="00EF5CBD"/>
    <w:rsid w:val="00EF60C0"/>
    <w:rsid w:val="00EF644C"/>
    <w:rsid w:val="00EF6587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2AF"/>
    <w:rsid w:val="00F002FC"/>
    <w:rsid w:val="00F004FC"/>
    <w:rsid w:val="00F0055A"/>
    <w:rsid w:val="00F00659"/>
    <w:rsid w:val="00F008A9"/>
    <w:rsid w:val="00F008C1"/>
    <w:rsid w:val="00F0096C"/>
    <w:rsid w:val="00F009B0"/>
    <w:rsid w:val="00F00EE2"/>
    <w:rsid w:val="00F01058"/>
    <w:rsid w:val="00F011DE"/>
    <w:rsid w:val="00F0139C"/>
    <w:rsid w:val="00F01798"/>
    <w:rsid w:val="00F01BC2"/>
    <w:rsid w:val="00F01D8F"/>
    <w:rsid w:val="00F01E7D"/>
    <w:rsid w:val="00F02382"/>
    <w:rsid w:val="00F02578"/>
    <w:rsid w:val="00F027A8"/>
    <w:rsid w:val="00F029B8"/>
    <w:rsid w:val="00F02B42"/>
    <w:rsid w:val="00F02FA3"/>
    <w:rsid w:val="00F03536"/>
    <w:rsid w:val="00F03591"/>
    <w:rsid w:val="00F035C4"/>
    <w:rsid w:val="00F036BD"/>
    <w:rsid w:val="00F037DB"/>
    <w:rsid w:val="00F0384F"/>
    <w:rsid w:val="00F03949"/>
    <w:rsid w:val="00F0394E"/>
    <w:rsid w:val="00F041D3"/>
    <w:rsid w:val="00F04204"/>
    <w:rsid w:val="00F04240"/>
    <w:rsid w:val="00F042D8"/>
    <w:rsid w:val="00F042FB"/>
    <w:rsid w:val="00F043CA"/>
    <w:rsid w:val="00F043DB"/>
    <w:rsid w:val="00F046D2"/>
    <w:rsid w:val="00F04CDE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8F5"/>
    <w:rsid w:val="00F06925"/>
    <w:rsid w:val="00F06963"/>
    <w:rsid w:val="00F06A43"/>
    <w:rsid w:val="00F06A63"/>
    <w:rsid w:val="00F06A68"/>
    <w:rsid w:val="00F06AEA"/>
    <w:rsid w:val="00F06F71"/>
    <w:rsid w:val="00F07374"/>
    <w:rsid w:val="00F07637"/>
    <w:rsid w:val="00F0787D"/>
    <w:rsid w:val="00F078BE"/>
    <w:rsid w:val="00F07A18"/>
    <w:rsid w:val="00F07ADF"/>
    <w:rsid w:val="00F07B2F"/>
    <w:rsid w:val="00F07C47"/>
    <w:rsid w:val="00F100C4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85A"/>
    <w:rsid w:val="00F1185C"/>
    <w:rsid w:val="00F11940"/>
    <w:rsid w:val="00F11A3B"/>
    <w:rsid w:val="00F11B2D"/>
    <w:rsid w:val="00F11C7F"/>
    <w:rsid w:val="00F11D9F"/>
    <w:rsid w:val="00F11F3C"/>
    <w:rsid w:val="00F123F8"/>
    <w:rsid w:val="00F12458"/>
    <w:rsid w:val="00F12AF2"/>
    <w:rsid w:val="00F12B6F"/>
    <w:rsid w:val="00F12CB8"/>
    <w:rsid w:val="00F12DB0"/>
    <w:rsid w:val="00F12F10"/>
    <w:rsid w:val="00F12F1C"/>
    <w:rsid w:val="00F13541"/>
    <w:rsid w:val="00F13575"/>
    <w:rsid w:val="00F13616"/>
    <w:rsid w:val="00F136B5"/>
    <w:rsid w:val="00F1390C"/>
    <w:rsid w:val="00F13C8F"/>
    <w:rsid w:val="00F1461C"/>
    <w:rsid w:val="00F14A62"/>
    <w:rsid w:val="00F14D43"/>
    <w:rsid w:val="00F14E98"/>
    <w:rsid w:val="00F14F7F"/>
    <w:rsid w:val="00F14FF6"/>
    <w:rsid w:val="00F1541F"/>
    <w:rsid w:val="00F157C6"/>
    <w:rsid w:val="00F159B2"/>
    <w:rsid w:val="00F159C9"/>
    <w:rsid w:val="00F15B7A"/>
    <w:rsid w:val="00F15F41"/>
    <w:rsid w:val="00F16253"/>
    <w:rsid w:val="00F16405"/>
    <w:rsid w:val="00F164D5"/>
    <w:rsid w:val="00F1664F"/>
    <w:rsid w:val="00F1669C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71B"/>
    <w:rsid w:val="00F17D2B"/>
    <w:rsid w:val="00F17E0D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31"/>
    <w:rsid w:val="00F216A0"/>
    <w:rsid w:val="00F21A68"/>
    <w:rsid w:val="00F21CCE"/>
    <w:rsid w:val="00F21D9C"/>
    <w:rsid w:val="00F21DB0"/>
    <w:rsid w:val="00F21E1C"/>
    <w:rsid w:val="00F21F0E"/>
    <w:rsid w:val="00F22460"/>
    <w:rsid w:val="00F225D8"/>
    <w:rsid w:val="00F229D6"/>
    <w:rsid w:val="00F22ADE"/>
    <w:rsid w:val="00F22BE4"/>
    <w:rsid w:val="00F22C4D"/>
    <w:rsid w:val="00F22C56"/>
    <w:rsid w:val="00F22CBF"/>
    <w:rsid w:val="00F22D2B"/>
    <w:rsid w:val="00F23076"/>
    <w:rsid w:val="00F234EB"/>
    <w:rsid w:val="00F237B4"/>
    <w:rsid w:val="00F237B5"/>
    <w:rsid w:val="00F23ADE"/>
    <w:rsid w:val="00F23D35"/>
    <w:rsid w:val="00F23EC3"/>
    <w:rsid w:val="00F24092"/>
    <w:rsid w:val="00F242DA"/>
    <w:rsid w:val="00F2478D"/>
    <w:rsid w:val="00F249EB"/>
    <w:rsid w:val="00F24CC7"/>
    <w:rsid w:val="00F24D1F"/>
    <w:rsid w:val="00F25250"/>
    <w:rsid w:val="00F2546D"/>
    <w:rsid w:val="00F257D2"/>
    <w:rsid w:val="00F258E3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13E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24"/>
    <w:rsid w:val="00F30664"/>
    <w:rsid w:val="00F30A95"/>
    <w:rsid w:val="00F30EF3"/>
    <w:rsid w:val="00F30F73"/>
    <w:rsid w:val="00F30FE0"/>
    <w:rsid w:val="00F31074"/>
    <w:rsid w:val="00F313FC"/>
    <w:rsid w:val="00F315A0"/>
    <w:rsid w:val="00F319AE"/>
    <w:rsid w:val="00F31A28"/>
    <w:rsid w:val="00F31B41"/>
    <w:rsid w:val="00F31CA6"/>
    <w:rsid w:val="00F31D1F"/>
    <w:rsid w:val="00F31E92"/>
    <w:rsid w:val="00F31EB4"/>
    <w:rsid w:val="00F322F5"/>
    <w:rsid w:val="00F32358"/>
    <w:rsid w:val="00F3264B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DE3"/>
    <w:rsid w:val="00F33F28"/>
    <w:rsid w:val="00F340F9"/>
    <w:rsid w:val="00F3429B"/>
    <w:rsid w:val="00F34409"/>
    <w:rsid w:val="00F34594"/>
    <w:rsid w:val="00F34723"/>
    <w:rsid w:val="00F347CA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BED"/>
    <w:rsid w:val="00F35D1B"/>
    <w:rsid w:val="00F35D7D"/>
    <w:rsid w:val="00F35EDF"/>
    <w:rsid w:val="00F36074"/>
    <w:rsid w:val="00F360F2"/>
    <w:rsid w:val="00F36114"/>
    <w:rsid w:val="00F36126"/>
    <w:rsid w:val="00F36234"/>
    <w:rsid w:val="00F36463"/>
    <w:rsid w:val="00F36650"/>
    <w:rsid w:val="00F366F0"/>
    <w:rsid w:val="00F36725"/>
    <w:rsid w:val="00F36A08"/>
    <w:rsid w:val="00F36C2D"/>
    <w:rsid w:val="00F3706F"/>
    <w:rsid w:val="00F37810"/>
    <w:rsid w:val="00F37955"/>
    <w:rsid w:val="00F37C34"/>
    <w:rsid w:val="00F37CEA"/>
    <w:rsid w:val="00F40099"/>
    <w:rsid w:val="00F401A4"/>
    <w:rsid w:val="00F402F1"/>
    <w:rsid w:val="00F403D1"/>
    <w:rsid w:val="00F40CBE"/>
    <w:rsid w:val="00F40E88"/>
    <w:rsid w:val="00F40F46"/>
    <w:rsid w:val="00F40FAA"/>
    <w:rsid w:val="00F4102B"/>
    <w:rsid w:val="00F41117"/>
    <w:rsid w:val="00F41231"/>
    <w:rsid w:val="00F41405"/>
    <w:rsid w:val="00F4143D"/>
    <w:rsid w:val="00F41983"/>
    <w:rsid w:val="00F41B92"/>
    <w:rsid w:val="00F41D37"/>
    <w:rsid w:val="00F41DA1"/>
    <w:rsid w:val="00F42010"/>
    <w:rsid w:val="00F42016"/>
    <w:rsid w:val="00F421A8"/>
    <w:rsid w:val="00F42266"/>
    <w:rsid w:val="00F42295"/>
    <w:rsid w:val="00F424BB"/>
    <w:rsid w:val="00F4250A"/>
    <w:rsid w:val="00F42764"/>
    <w:rsid w:val="00F429C6"/>
    <w:rsid w:val="00F42AB3"/>
    <w:rsid w:val="00F4332E"/>
    <w:rsid w:val="00F43444"/>
    <w:rsid w:val="00F43543"/>
    <w:rsid w:val="00F435D0"/>
    <w:rsid w:val="00F43757"/>
    <w:rsid w:val="00F4377F"/>
    <w:rsid w:val="00F438FE"/>
    <w:rsid w:val="00F43AEF"/>
    <w:rsid w:val="00F43B07"/>
    <w:rsid w:val="00F43F08"/>
    <w:rsid w:val="00F44525"/>
    <w:rsid w:val="00F44651"/>
    <w:rsid w:val="00F44683"/>
    <w:rsid w:val="00F44885"/>
    <w:rsid w:val="00F44991"/>
    <w:rsid w:val="00F449FD"/>
    <w:rsid w:val="00F44AE5"/>
    <w:rsid w:val="00F44CA2"/>
    <w:rsid w:val="00F44EA6"/>
    <w:rsid w:val="00F450C4"/>
    <w:rsid w:val="00F451C3"/>
    <w:rsid w:val="00F451E9"/>
    <w:rsid w:val="00F45343"/>
    <w:rsid w:val="00F4536E"/>
    <w:rsid w:val="00F45379"/>
    <w:rsid w:val="00F457F5"/>
    <w:rsid w:val="00F458EA"/>
    <w:rsid w:val="00F45928"/>
    <w:rsid w:val="00F45BF7"/>
    <w:rsid w:val="00F45CA2"/>
    <w:rsid w:val="00F45F2B"/>
    <w:rsid w:val="00F46403"/>
    <w:rsid w:val="00F46614"/>
    <w:rsid w:val="00F46930"/>
    <w:rsid w:val="00F46987"/>
    <w:rsid w:val="00F46FE2"/>
    <w:rsid w:val="00F4713D"/>
    <w:rsid w:val="00F4721E"/>
    <w:rsid w:val="00F4722B"/>
    <w:rsid w:val="00F474B3"/>
    <w:rsid w:val="00F4792C"/>
    <w:rsid w:val="00F47CFD"/>
    <w:rsid w:val="00F47F3C"/>
    <w:rsid w:val="00F501B9"/>
    <w:rsid w:val="00F5020B"/>
    <w:rsid w:val="00F502E7"/>
    <w:rsid w:val="00F505B5"/>
    <w:rsid w:val="00F5066C"/>
    <w:rsid w:val="00F50854"/>
    <w:rsid w:val="00F50CB4"/>
    <w:rsid w:val="00F50FA5"/>
    <w:rsid w:val="00F51080"/>
    <w:rsid w:val="00F51199"/>
    <w:rsid w:val="00F5136A"/>
    <w:rsid w:val="00F519F4"/>
    <w:rsid w:val="00F51B08"/>
    <w:rsid w:val="00F51DB2"/>
    <w:rsid w:val="00F51E84"/>
    <w:rsid w:val="00F51ED1"/>
    <w:rsid w:val="00F52006"/>
    <w:rsid w:val="00F52419"/>
    <w:rsid w:val="00F52760"/>
    <w:rsid w:val="00F527E6"/>
    <w:rsid w:val="00F5294C"/>
    <w:rsid w:val="00F52D04"/>
    <w:rsid w:val="00F52E1A"/>
    <w:rsid w:val="00F532EE"/>
    <w:rsid w:val="00F5362C"/>
    <w:rsid w:val="00F537B5"/>
    <w:rsid w:val="00F5399E"/>
    <w:rsid w:val="00F53AC5"/>
    <w:rsid w:val="00F53D58"/>
    <w:rsid w:val="00F53FEC"/>
    <w:rsid w:val="00F54058"/>
    <w:rsid w:val="00F542AA"/>
    <w:rsid w:val="00F5475A"/>
    <w:rsid w:val="00F5485B"/>
    <w:rsid w:val="00F54865"/>
    <w:rsid w:val="00F54B96"/>
    <w:rsid w:val="00F54DCD"/>
    <w:rsid w:val="00F54E31"/>
    <w:rsid w:val="00F54FDF"/>
    <w:rsid w:val="00F5534D"/>
    <w:rsid w:val="00F556C2"/>
    <w:rsid w:val="00F55768"/>
    <w:rsid w:val="00F558BB"/>
    <w:rsid w:val="00F55FCE"/>
    <w:rsid w:val="00F5624F"/>
    <w:rsid w:val="00F56376"/>
    <w:rsid w:val="00F5667B"/>
    <w:rsid w:val="00F567DD"/>
    <w:rsid w:val="00F569A7"/>
    <w:rsid w:val="00F56A67"/>
    <w:rsid w:val="00F56BDC"/>
    <w:rsid w:val="00F56E38"/>
    <w:rsid w:val="00F56EAC"/>
    <w:rsid w:val="00F570B6"/>
    <w:rsid w:val="00F575BC"/>
    <w:rsid w:val="00F57AE7"/>
    <w:rsid w:val="00F57B48"/>
    <w:rsid w:val="00F57BFA"/>
    <w:rsid w:val="00F57C82"/>
    <w:rsid w:val="00F57E23"/>
    <w:rsid w:val="00F57EC3"/>
    <w:rsid w:val="00F57EF8"/>
    <w:rsid w:val="00F57F7A"/>
    <w:rsid w:val="00F60C4B"/>
    <w:rsid w:val="00F60C7A"/>
    <w:rsid w:val="00F60E0F"/>
    <w:rsid w:val="00F60EA5"/>
    <w:rsid w:val="00F60EC6"/>
    <w:rsid w:val="00F60EF8"/>
    <w:rsid w:val="00F60F12"/>
    <w:rsid w:val="00F61030"/>
    <w:rsid w:val="00F6143F"/>
    <w:rsid w:val="00F6154A"/>
    <w:rsid w:val="00F615AC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41BA"/>
    <w:rsid w:val="00F64230"/>
    <w:rsid w:val="00F64299"/>
    <w:rsid w:val="00F64401"/>
    <w:rsid w:val="00F64412"/>
    <w:rsid w:val="00F6464C"/>
    <w:rsid w:val="00F64894"/>
    <w:rsid w:val="00F648B6"/>
    <w:rsid w:val="00F64912"/>
    <w:rsid w:val="00F6498F"/>
    <w:rsid w:val="00F64D74"/>
    <w:rsid w:val="00F64E01"/>
    <w:rsid w:val="00F64E8D"/>
    <w:rsid w:val="00F6501D"/>
    <w:rsid w:val="00F6520E"/>
    <w:rsid w:val="00F6522D"/>
    <w:rsid w:val="00F65634"/>
    <w:rsid w:val="00F65656"/>
    <w:rsid w:val="00F657E1"/>
    <w:rsid w:val="00F65AF1"/>
    <w:rsid w:val="00F65BC8"/>
    <w:rsid w:val="00F65E27"/>
    <w:rsid w:val="00F661AA"/>
    <w:rsid w:val="00F6647A"/>
    <w:rsid w:val="00F66921"/>
    <w:rsid w:val="00F66A1B"/>
    <w:rsid w:val="00F66A3C"/>
    <w:rsid w:val="00F66ABC"/>
    <w:rsid w:val="00F66B70"/>
    <w:rsid w:val="00F66C47"/>
    <w:rsid w:val="00F66DE1"/>
    <w:rsid w:val="00F66FF1"/>
    <w:rsid w:val="00F670D0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664"/>
    <w:rsid w:val="00F7070A"/>
    <w:rsid w:val="00F7091A"/>
    <w:rsid w:val="00F70B01"/>
    <w:rsid w:val="00F70C25"/>
    <w:rsid w:val="00F70E78"/>
    <w:rsid w:val="00F70EF0"/>
    <w:rsid w:val="00F70F27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1B13"/>
    <w:rsid w:val="00F72200"/>
    <w:rsid w:val="00F72833"/>
    <w:rsid w:val="00F728E0"/>
    <w:rsid w:val="00F72950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3A56"/>
    <w:rsid w:val="00F74063"/>
    <w:rsid w:val="00F741A0"/>
    <w:rsid w:val="00F74587"/>
    <w:rsid w:val="00F74683"/>
    <w:rsid w:val="00F747DC"/>
    <w:rsid w:val="00F74A15"/>
    <w:rsid w:val="00F74B7D"/>
    <w:rsid w:val="00F74C1E"/>
    <w:rsid w:val="00F7501F"/>
    <w:rsid w:val="00F75102"/>
    <w:rsid w:val="00F75239"/>
    <w:rsid w:val="00F75426"/>
    <w:rsid w:val="00F75448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A82"/>
    <w:rsid w:val="00F76BE2"/>
    <w:rsid w:val="00F76D97"/>
    <w:rsid w:val="00F76F05"/>
    <w:rsid w:val="00F770BD"/>
    <w:rsid w:val="00F7713F"/>
    <w:rsid w:val="00F771AC"/>
    <w:rsid w:val="00F7731F"/>
    <w:rsid w:val="00F7741A"/>
    <w:rsid w:val="00F775DC"/>
    <w:rsid w:val="00F7764B"/>
    <w:rsid w:val="00F77C42"/>
    <w:rsid w:val="00F77E50"/>
    <w:rsid w:val="00F77F51"/>
    <w:rsid w:val="00F77FA7"/>
    <w:rsid w:val="00F80135"/>
    <w:rsid w:val="00F801A8"/>
    <w:rsid w:val="00F80385"/>
    <w:rsid w:val="00F80654"/>
    <w:rsid w:val="00F80964"/>
    <w:rsid w:val="00F80B60"/>
    <w:rsid w:val="00F80C5B"/>
    <w:rsid w:val="00F80E2D"/>
    <w:rsid w:val="00F812CE"/>
    <w:rsid w:val="00F818A9"/>
    <w:rsid w:val="00F81BF3"/>
    <w:rsid w:val="00F81F5A"/>
    <w:rsid w:val="00F81F5F"/>
    <w:rsid w:val="00F8209F"/>
    <w:rsid w:val="00F82766"/>
    <w:rsid w:val="00F82778"/>
    <w:rsid w:val="00F82919"/>
    <w:rsid w:val="00F82AAB"/>
    <w:rsid w:val="00F82F48"/>
    <w:rsid w:val="00F8303F"/>
    <w:rsid w:val="00F832CD"/>
    <w:rsid w:val="00F83350"/>
    <w:rsid w:val="00F838B9"/>
    <w:rsid w:val="00F83D24"/>
    <w:rsid w:val="00F83FF8"/>
    <w:rsid w:val="00F84251"/>
    <w:rsid w:val="00F845FB"/>
    <w:rsid w:val="00F84608"/>
    <w:rsid w:val="00F848EF"/>
    <w:rsid w:val="00F84E28"/>
    <w:rsid w:val="00F84F40"/>
    <w:rsid w:val="00F84F7E"/>
    <w:rsid w:val="00F85014"/>
    <w:rsid w:val="00F85031"/>
    <w:rsid w:val="00F850C1"/>
    <w:rsid w:val="00F852D8"/>
    <w:rsid w:val="00F856CA"/>
    <w:rsid w:val="00F857F2"/>
    <w:rsid w:val="00F8589A"/>
    <w:rsid w:val="00F858A2"/>
    <w:rsid w:val="00F858EA"/>
    <w:rsid w:val="00F858F4"/>
    <w:rsid w:val="00F858F8"/>
    <w:rsid w:val="00F859F6"/>
    <w:rsid w:val="00F85C31"/>
    <w:rsid w:val="00F85CDF"/>
    <w:rsid w:val="00F85DC2"/>
    <w:rsid w:val="00F85E51"/>
    <w:rsid w:val="00F85EF0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74F"/>
    <w:rsid w:val="00F869E7"/>
    <w:rsid w:val="00F86A29"/>
    <w:rsid w:val="00F86C7D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87C3E"/>
    <w:rsid w:val="00F90112"/>
    <w:rsid w:val="00F902CA"/>
    <w:rsid w:val="00F9069A"/>
    <w:rsid w:val="00F9092C"/>
    <w:rsid w:val="00F90D4C"/>
    <w:rsid w:val="00F90F96"/>
    <w:rsid w:val="00F9115C"/>
    <w:rsid w:val="00F91422"/>
    <w:rsid w:val="00F914B9"/>
    <w:rsid w:val="00F91718"/>
    <w:rsid w:val="00F91A57"/>
    <w:rsid w:val="00F91C0D"/>
    <w:rsid w:val="00F9205E"/>
    <w:rsid w:val="00F92390"/>
    <w:rsid w:val="00F92682"/>
    <w:rsid w:val="00F92B3D"/>
    <w:rsid w:val="00F92B8B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430"/>
    <w:rsid w:val="00F945AC"/>
    <w:rsid w:val="00F946EF"/>
    <w:rsid w:val="00F94770"/>
    <w:rsid w:val="00F94A57"/>
    <w:rsid w:val="00F94E10"/>
    <w:rsid w:val="00F951AD"/>
    <w:rsid w:val="00F95332"/>
    <w:rsid w:val="00F953CF"/>
    <w:rsid w:val="00F9542C"/>
    <w:rsid w:val="00F95629"/>
    <w:rsid w:val="00F95911"/>
    <w:rsid w:val="00F95E50"/>
    <w:rsid w:val="00F95F02"/>
    <w:rsid w:val="00F966D4"/>
    <w:rsid w:val="00F96A05"/>
    <w:rsid w:val="00F96E33"/>
    <w:rsid w:val="00F96EC6"/>
    <w:rsid w:val="00F96FB0"/>
    <w:rsid w:val="00F971A0"/>
    <w:rsid w:val="00F971D2"/>
    <w:rsid w:val="00F97262"/>
    <w:rsid w:val="00F97280"/>
    <w:rsid w:val="00F9739B"/>
    <w:rsid w:val="00F97903"/>
    <w:rsid w:val="00F97AF9"/>
    <w:rsid w:val="00F97BC9"/>
    <w:rsid w:val="00F97EF9"/>
    <w:rsid w:val="00FA000B"/>
    <w:rsid w:val="00FA01FA"/>
    <w:rsid w:val="00FA032A"/>
    <w:rsid w:val="00FA03BF"/>
    <w:rsid w:val="00FA04C5"/>
    <w:rsid w:val="00FA063E"/>
    <w:rsid w:val="00FA078E"/>
    <w:rsid w:val="00FA07BE"/>
    <w:rsid w:val="00FA085C"/>
    <w:rsid w:val="00FA0B16"/>
    <w:rsid w:val="00FA0BBC"/>
    <w:rsid w:val="00FA0DB6"/>
    <w:rsid w:val="00FA0DF5"/>
    <w:rsid w:val="00FA0E85"/>
    <w:rsid w:val="00FA117D"/>
    <w:rsid w:val="00FA1523"/>
    <w:rsid w:val="00FA15C3"/>
    <w:rsid w:val="00FA161B"/>
    <w:rsid w:val="00FA1675"/>
    <w:rsid w:val="00FA1A59"/>
    <w:rsid w:val="00FA1CC9"/>
    <w:rsid w:val="00FA1CD9"/>
    <w:rsid w:val="00FA1FC9"/>
    <w:rsid w:val="00FA1FDD"/>
    <w:rsid w:val="00FA2505"/>
    <w:rsid w:val="00FA2545"/>
    <w:rsid w:val="00FA26A2"/>
    <w:rsid w:val="00FA2A9B"/>
    <w:rsid w:val="00FA2C01"/>
    <w:rsid w:val="00FA2DA1"/>
    <w:rsid w:val="00FA321E"/>
    <w:rsid w:val="00FA3681"/>
    <w:rsid w:val="00FA37DD"/>
    <w:rsid w:val="00FA39BE"/>
    <w:rsid w:val="00FA3DB1"/>
    <w:rsid w:val="00FA40EC"/>
    <w:rsid w:val="00FA4246"/>
    <w:rsid w:val="00FA4352"/>
    <w:rsid w:val="00FA45D9"/>
    <w:rsid w:val="00FA46C3"/>
    <w:rsid w:val="00FA471C"/>
    <w:rsid w:val="00FA47E0"/>
    <w:rsid w:val="00FA4BD0"/>
    <w:rsid w:val="00FA4CCA"/>
    <w:rsid w:val="00FA4D33"/>
    <w:rsid w:val="00FA4FD5"/>
    <w:rsid w:val="00FA4FF6"/>
    <w:rsid w:val="00FA5123"/>
    <w:rsid w:val="00FA513B"/>
    <w:rsid w:val="00FA515D"/>
    <w:rsid w:val="00FA54BB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E9A"/>
    <w:rsid w:val="00FA6F3B"/>
    <w:rsid w:val="00FA6F6A"/>
    <w:rsid w:val="00FA6FC3"/>
    <w:rsid w:val="00FA75D8"/>
    <w:rsid w:val="00FA7CCE"/>
    <w:rsid w:val="00FA7E65"/>
    <w:rsid w:val="00FA7EE1"/>
    <w:rsid w:val="00FB0052"/>
    <w:rsid w:val="00FB036D"/>
    <w:rsid w:val="00FB0503"/>
    <w:rsid w:val="00FB0789"/>
    <w:rsid w:val="00FB0E3D"/>
    <w:rsid w:val="00FB0F0C"/>
    <w:rsid w:val="00FB12EB"/>
    <w:rsid w:val="00FB1660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26D"/>
    <w:rsid w:val="00FB37E6"/>
    <w:rsid w:val="00FB3943"/>
    <w:rsid w:val="00FB3AC6"/>
    <w:rsid w:val="00FB3BD7"/>
    <w:rsid w:val="00FB3E44"/>
    <w:rsid w:val="00FB3EA4"/>
    <w:rsid w:val="00FB424F"/>
    <w:rsid w:val="00FB4557"/>
    <w:rsid w:val="00FB46FD"/>
    <w:rsid w:val="00FB49EC"/>
    <w:rsid w:val="00FB4B9E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A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D8"/>
    <w:rsid w:val="00FB74F4"/>
    <w:rsid w:val="00FB75A5"/>
    <w:rsid w:val="00FB7781"/>
    <w:rsid w:val="00FB7792"/>
    <w:rsid w:val="00FB78DD"/>
    <w:rsid w:val="00FB7A38"/>
    <w:rsid w:val="00FB7DDE"/>
    <w:rsid w:val="00FB7E6A"/>
    <w:rsid w:val="00FB7FAD"/>
    <w:rsid w:val="00FB7FDA"/>
    <w:rsid w:val="00FB7FF4"/>
    <w:rsid w:val="00FC04A6"/>
    <w:rsid w:val="00FC0669"/>
    <w:rsid w:val="00FC07A1"/>
    <w:rsid w:val="00FC08BA"/>
    <w:rsid w:val="00FC0955"/>
    <w:rsid w:val="00FC0963"/>
    <w:rsid w:val="00FC0C67"/>
    <w:rsid w:val="00FC1487"/>
    <w:rsid w:val="00FC1509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408"/>
    <w:rsid w:val="00FC25AA"/>
    <w:rsid w:val="00FC2672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98F"/>
    <w:rsid w:val="00FC4D37"/>
    <w:rsid w:val="00FC4D70"/>
    <w:rsid w:val="00FC4E89"/>
    <w:rsid w:val="00FC5192"/>
    <w:rsid w:val="00FC5782"/>
    <w:rsid w:val="00FC5838"/>
    <w:rsid w:val="00FC5B88"/>
    <w:rsid w:val="00FC632B"/>
    <w:rsid w:val="00FC6922"/>
    <w:rsid w:val="00FC6BAC"/>
    <w:rsid w:val="00FC6CEC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6ED"/>
    <w:rsid w:val="00FC7AA6"/>
    <w:rsid w:val="00FC7C38"/>
    <w:rsid w:val="00FC7E26"/>
    <w:rsid w:val="00FC7EC6"/>
    <w:rsid w:val="00FD005C"/>
    <w:rsid w:val="00FD011B"/>
    <w:rsid w:val="00FD017C"/>
    <w:rsid w:val="00FD03AE"/>
    <w:rsid w:val="00FD043A"/>
    <w:rsid w:val="00FD04DC"/>
    <w:rsid w:val="00FD06E5"/>
    <w:rsid w:val="00FD06EC"/>
    <w:rsid w:val="00FD0857"/>
    <w:rsid w:val="00FD09D5"/>
    <w:rsid w:val="00FD0CC7"/>
    <w:rsid w:val="00FD126D"/>
    <w:rsid w:val="00FD13CA"/>
    <w:rsid w:val="00FD1645"/>
    <w:rsid w:val="00FD1741"/>
    <w:rsid w:val="00FD2004"/>
    <w:rsid w:val="00FD20F3"/>
    <w:rsid w:val="00FD2277"/>
    <w:rsid w:val="00FD2305"/>
    <w:rsid w:val="00FD2434"/>
    <w:rsid w:val="00FD2455"/>
    <w:rsid w:val="00FD26B0"/>
    <w:rsid w:val="00FD27F2"/>
    <w:rsid w:val="00FD2856"/>
    <w:rsid w:val="00FD296E"/>
    <w:rsid w:val="00FD2AD2"/>
    <w:rsid w:val="00FD2F18"/>
    <w:rsid w:val="00FD2F77"/>
    <w:rsid w:val="00FD34AC"/>
    <w:rsid w:val="00FD3526"/>
    <w:rsid w:val="00FD3530"/>
    <w:rsid w:val="00FD36EA"/>
    <w:rsid w:val="00FD37B1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4CD3"/>
    <w:rsid w:val="00FD509F"/>
    <w:rsid w:val="00FD5621"/>
    <w:rsid w:val="00FD56B6"/>
    <w:rsid w:val="00FD5B7E"/>
    <w:rsid w:val="00FD5E9B"/>
    <w:rsid w:val="00FD5EA2"/>
    <w:rsid w:val="00FD5FAB"/>
    <w:rsid w:val="00FD610C"/>
    <w:rsid w:val="00FD64C0"/>
    <w:rsid w:val="00FD6816"/>
    <w:rsid w:val="00FD6843"/>
    <w:rsid w:val="00FD68C9"/>
    <w:rsid w:val="00FD6917"/>
    <w:rsid w:val="00FD6A1E"/>
    <w:rsid w:val="00FD6D80"/>
    <w:rsid w:val="00FD6F09"/>
    <w:rsid w:val="00FD7147"/>
    <w:rsid w:val="00FD737E"/>
    <w:rsid w:val="00FD743D"/>
    <w:rsid w:val="00FD7734"/>
    <w:rsid w:val="00FD77C1"/>
    <w:rsid w:val="00FD7AE5"/>
    <w:rsid w:val="00FD7ED5"/>
    <w:rsid w:val="00FE0031"/>
    <w:rsid w:val="00FE0184"/>
    <w:rsid w:val="00FE029B"/>
    <w:rsid w:val="00FE05DB"/>
    <w:rsid w:val="00FE0CC6"/>
    <w:rsid w:val="00FE0F26"/>
    <w:rsid w:val="00FE0FAF"/>
    <w:rsid w:val="00FE1312"/>
    <w:rsid w:val="00FE1336"/>
    <w:rsid w:val="00FE18E8"/>
    <w:rsid w:val="00FE1F57"/>
    <w:rsid w:val="00FE2006"/>
    <w:rsid w:val="00FE21F2"/>
    <w:rsid w:val="00FE22DF"/>
    <w:rsid w:val="00FE2355"/>
    <w:rsid w:val="00FE239A"/>
    <w:rsid w:val="00FE23A2"/>
    <w:rsid w:val="00FE23C3"/>
    <w:rsid w:val="00FE2612"/>
    <w:rsid w:val="00FE262D"/>
    <w:rsid w:val="00FE27B5"/>
    <w:rsid w:val="00FE29C0"/>
    <w:rsid w:val="00FE2D82"/>
    <w:rsid w:val="00FE2F14"/>
    <w:rsid w:val="00FE30BF"/>
    <w:rsid w:val="00FE3234"/>
    <w:rsid w:val="00FE3423"/>
    <w:rsid w:val="00FE3C3F"/>
    <w:rsid w:val="00FE3CD7"/>
    <w:rsid w:val="00FE4042"/>
    <w:rsid w:val="00FE40A1"/>
    <w:rsid w:val="00FE419A"/>
    <w:rsid w:val="00FE41AB"/>
    <w:rsid w:val="00FE41C2"/>
    <w:rsid w:val="00FE430E"/>
    <w:rsid w:val="00FE4335"/>
    <w:rsid w:val="00FE43A7"/>
    <w:rsid w:val="00FE45B1"/>
    <w:rsid w:val="00FE463A"/>
    <w:rsid w:val="00FE47DE"/>
    <w:rsid w:val="00FE4860"/>
    <w:rsid w:val="00FE4B76"/>
    <w:rsid w:val="00FE4E60"/>
    <w:rsid w:val="00FE50F0"/>
    <w:rsid w:val="00FE53DD"/>
    <w:rsid w:val="00FE5AF2"/>
    <w:rsid w:val="00FE5E4A"/>
    <w:rsid w:val="00FE5FA1"/>
    <w:rsid w:val="00FE60F4"/>
    <w:rsid w:val="00FE6477"/>
    <w:rsid w:val="00FE657C"/>
    <w:rsid w:val="00FE6655"/>
    <w:rsid w:val="00FE6E75"/>
    <w:rsid w:val="00FE708F"/>
    <w:rsid w:val="00FE70F4"/>
    <w:rsid w:val="00FE719F"/>
    <w:rsid w:val="00FE71A1"/>
    <w:rsid w:val="00FE7227"/>
    <w:rsid w:val="00FE7290"/>
    <w:rsid w:val="00FE77CD"/>
    <w:rsid w:val="00FE79D4"/>
    <w:rsid w:val="00FE7A13"/>
    <w:rsid w:val="00FE7A96"/>
    <w:rsid w:val="00FE7D72"/>
    <w:rsid w:val="00FE7E6E"/>
    <w:rsid w:val="00FF0246"/>
    <w:rsid w:val="00FF0392"/>
    <w:rsid w:val="00FF069B"/>
    <w:rsid w:val="00FF0775"/>
    <w:rsid w:val="00FF0AA8"/>
    <w:rsid w:val="00FF0E2F"/>
    <w:rsid w:val="00FF1251"/>
    <w:rsid w:val="00FF1328"/>
    <w:rsid w:val="00FF1559"/>
    <w:rsid w:val="00FF15F6"/>
    <w:rsid w:val="00FF169F"/>
    <w:rsid w:val="00FF16C0"/>
    <w:rsid w:val="00FF16D9"/>
    <w:rsid w:val="00FF1B1E"/>
    <w:rsid w:val="00FF1DFB"/>
    <w:rsid w:val="00FF2238"/>
    <w:rsid w:val="00FF2442"/>
    <w:rsid w:val="00FF2842"/>
    <w:rsid w:val="00FF30DF"/>
    <w:rsid w:val="00FF3307"/>
    <w:rsid w:val="00FF34B7"/>
    <w:rsid w:val="00FF3651"/>
    <w:rsid w:val="00FF37C1"/>
    <w:rsid w:val="00FF3A48"/>
    <w:rsid w:val="00FF3AE5"/>
    <w:rsid w:val="00FF3C23"/>
    <w:rsid w:val="00FF3C9F"/>
    <w:rsid w:val="00FF3E6C"/>
    <w:rsid w:val="00FF3F22"/>
    <w:rsid w:val="00FF3F2B"/>
    <w:rsid w:val="00FF4192"/>
    <w:rsid w:val="00FF423D"/>
    <w:rsid w:val="00FF4259"/>
    <w:rsid w:val="00FF47DD"/>
    <w:rsid w:val="00FF4B00"/>
    <w:rsid w:val="00FF4F1D"/>
    <w:rsid w:val="00FF4FEC"/>
    <w:rsid w:val="00FF5463"/>
    <w:rsid w:val="00FF573C"/>
    <w:rsid w:val="00FF5BFC"/>
    <w:rsid w:val="00FF5FD2"/>
    <w:rsid w:val="00FF6248"/>
    <w:rsid w:val="00FF643B"/>
    <w:rsid w:val="00FF6526"/>
    <w:rsid w:val="00FF6767"/>
    <w:rsid w:val="00FF6A4C"/>
    <w:rsid w:val="00FF6AAE"/>
    <w:rsid w:val="00FF6B3C"/>
    <w:rsid w:val="00FF6BF1"/>
    <w:rsid w:val="00FF7179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after="-1" w:line="22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9CB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</w:style>
  <w:style w:type="paragraph" w:customStyle="1" w:styleId="ReportMenuBar">
    <w:name w:val="ReportMenuBar"/>
    <w:basedOn w:val="Normal"/>
    <w:uiPriority w:val="99"/>
    <w:rsid w:val="00717A0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717A0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7CB4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A7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7CB4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0A7CB4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A7C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0A7CB4"/>
    <w:rPr>
      <w:szCs w:val="22"/>
    </w:rPr>
  </w:style>
  <w:style w:type="character" w:customStyle="1" w:styleId="DateChar">
    <w:name w:val="Date Char"/>
    <w:basedOn w:val="DefaultParagraphFont"/>
    <w:link w:val="Date"/>
    <w:rsid w:val="000A7C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7CB4"/>
    <w:rPr>
      <w:rFonts w:ascii="Arial" w:hAnsi="Arial"/>
      <w:sz w:val="18"/>
      <w:szCs w:val="22"/>
    </w:rPr>
  </w:style>
  <w:style w:type="paragraph" w:styleId="EnvelopeAddress">
    <w:name w:val="envelope address"/>
    <w:basedOn w:val="Normal"/>
    <w:semiHidden/>
    <w:unhideWhenUsed/>
    <w:rsid w:val="000A7CB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A7CB4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A7CB4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A7C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A7CB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7CB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0A7CB4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C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CB4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0A7C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0A7C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0A7C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0A7C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0A7C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0A7C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0A7C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0A7C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0A7C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0A7C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A7C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A7CB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A7CB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A7CB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A7CB4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A7C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0A7C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A7C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A7C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A7CB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A7CB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A7CB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7CB4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542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3BF119-9D31-4A1E-8E25-D5DC068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28B28-5AD7-4802-B091-78DBF4163C1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40C07E-EAF3-49E6-A8B0-57BB82F51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1564</TotalTime>
  <Pages>30</Pages>
  <Words>16365</Words>
  <Characters>90176</Characters>
  <Application>Microsoft Office Word</Application>
  <DocSecurity>0</DocSecurity>
  <Lines>3220</Lines>
  <Paragraphs>1500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132</cp:revision>
  <cp:lastPrinted>2024-02-19T10:43:00Z</cp:lastPrinted>
  <dcterms:created xsi:type="dcterms:W3CDTF">2024-02-15T09:25:00Z</dcterms:created>
  <dcterms:modified xsi:type="dcterms:W3CDTF">2024-02-19T13:31:00Z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