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4582A" w14:textId="4FA9692E" w:rsidR="00FB1617" w:rsidRPr="00B847D1" w:rsidRDefault="003D3E0A" w:rsidP="007F7B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  <w:r>
        <w:rPr>
          <w:rFonts w:ascii="Angsana New" w:hAnsi="Angsana New"/>
          <w:b/>
          <w:bCs/>
          <w:sz w:val="30"/>
          <w:szCs w:val="30"/>
        </w:rPr>
        <w:t xml:space="preserve"> </w:t>
      </w:r>
      <w:bookmarkEnd w:id="0"/>
      <w:r w:rsidR="00FB1617" w:rsidRPr="00B847D1">
        <w:rPr>
          <w:rFonts w:ascii="Angsana New" w:hAnsi="Angsana New"/>
          <w:bCs/>
          <w:sz w:val="30"/>
          <w:szCs w:val="30"/>
          <w:cs/>
        </w:rPr>
        <w:t>หมายเหตุ</w:t>
      </w:r>
      <w:r w:rsidR="00FB1617" w:rsidRPr="00B847D1">
        <w:rPr>
          <w:rFonts w:ascii="Angsana New" w:hAnsi="Angsana New"/>
          <w:bCs/>
          <w:sz w:val="30"/>
          <w:szCs w:val="30"/>
        </w:rPr>
        <w:tab/>
      </w:r>
      <w:r w:rsidR="00FB1617" w:rsidRPr="00B847D1">
        <w:rPr>
          <w:rFonts w:ascii="Angsana New" w:hAnsi="Angsana New"/>
          <w:bCs/>
          <w:sz w:val="30"/>
          <w:szCs w:val="30"/>
          <w:cs/>
        </w:rPr>
        <w:t>สารบัญ</w:t>
      </w:r>
      <w:r w:rsidR="00DF0D92" w:rsidRPr="00B847D1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1E36E7E6" w14:textId="77777777" w:rsidR="00FB1617" w:rsidRPr="003145B0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24"/>
          <w:szCs w:val="24"/>
        </w:rPr>
      </w:pPr>
    </w:p>
    <w:p w14:paraId="3B6B3593" w14:textId="77777777" w:rsidR="00AE3212" w:rsidRPr="009A0030" w:rsidRDefault="00EB5726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A0030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1AF32C22" w14:textId="34C79B28" w:rsidR="00AE3212" w:rsidRDefault="00EB5726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87630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7DF0E51F" w14:textId="62E9FC1A" w:rsidR="002C6BD5" w:rsidRDefault="002C6BD5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87630">
        <w:rPr>
          <w:rFonts w:ascii="Angsana New" w:hAnsi="Angsana New" w:hint="cs"/>
          <w:sz w:val="30"/>
          <w:szCs w:val="30"/>
          <w:cs/>
        </w:rPr>
        <w:t>นโยบายการบัญชีที่สำคัญ</w:t>
      </w:r>
    </w:p>
    <w:p w14:paraId="45795387" w14:textId="37C48CCA" w:rsidR="00062386" w:rsidRPr="009D4973" w:rsidRDefault="00062386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D4973">
        <w:rPr>
          <w:rFonts w:ascii="Angsana New" w:hAnsi="Angsana New" w:hint="cs"/>
          <w:sz w:val="30"/>
          <w:szCs w:val="30"/>
          <w:cs/>
        </w:rPr>
        <w:t>การซื้อ</w:t>
      </w:r>
      <w:r w:rsidR="000511BC">
        <w:rPr>
          <w:rFonts w:ascii="Angsana New" w:hAnsi="Angsana New" w:hint="cs"/>
          <w:sz w:val="30"/>
          <w:szCs w:val="30"/>
          <w:cs/>
        </w:rPr>
        <w:t>ธุรกิจ</w:t>
      </w:r>
    </w:p>
    <w:p w14:paraId="2420B1A7" w14:textId="77777777" w:rsidR="0062551B" w:rsidRPr="009D4973" w:rsidRDefault="00EB5726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D497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154C21E5" w14:textId="29F03683" w:rsidR="006222EB" w:rsidRPr="009D4973" w:rsidRDefault="006222E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D4973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</w:p>
    <w:p w14:paraId="7F68137D" w14:textId="4183DBCC" w:rsidR="00255FD7" w:rsidRPr="009D4973" w:rsidRDefault="00255FD7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D4973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059924E5" w14:textId="7226D8DB" w:rsidR="006222EB" w:rsidRDefault="006222E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D4973"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575A3681" w14:textId="04F3C566" w:rsidR="000511BC" w:rsidRPr="000511BC" w:rsidRDefault="000511BC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D4973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335953C5" w14:textId="65898C7F" w:rsidR="00062386" w:rsidRDefault="000511BC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</w:t>
      </w:r>
      <w:r w:rsidR="00062386" w:rsidRPr="009D4973">
        <w:rPr>
          <w:rFonts w:ascii="Angsana New" w:hAnsi="Angsana New" w:hint="cs"/>
          <w:sz w:val="30"/>
          <w:szCs w:val="30"/>
          <w:cs/>
        </w:rPr>
        <w:t>การร่วมค้า</w:t>
      </w:r>
    </w:p>
    <w:p w14:paraId="47B25DA3" w14:textId="77777777" w:rsidR="005B5DB1" w:rsidRDefault="0008254F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14:paraId="20BF0BDC" w14:textId="77777777" w:rsidR="005B5DB1" w:rsidRPr="005B5DB1" w:rsidRDefault="0008254F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5B5DB1">
        <w:rPr>
          <w:rFonts w:ascii="Angsana New" w:hAnsi="Angsana New" w:hint="cs"/>
          <w:sz w:val="30"/>
          <w:szCs w:val="30"/>
          <w:cs/>
        </w:rPr>
        <w:t>ค่าความนิยม</w:t>
      </w:r>
      <w:r w:rsidR="005B5DB1" w:rsidRPr="005B5DB1">
        <w:rPr>
          <w:rFonts w:ascii="Angsana New" w:hAnsi="Angsana New" w:hint="cs"/>
          <w:sz w:val="30"/>
          <w:szCs w:val="30"/>
          <w:cs/>
        </w:rPr>
        <w:t>และ</w:t>
      </w:r>
      <w:r w:rsidR="005B5DB1" w:rsidRPr="005B5DB1">
        <w:rPr>
          <w:rFonts w:ascii="Angsana New" w:hAnsi="Angsana New"/>
          <w:sz w:val="30"/>
          <w:szCs w:val="30"/>
          <w:cs/>
        </w:rPr>
        <w:t>สินทรัพย์ไม่มีตัวตนอื่น</w:t>
      </w:r>
    </w:p>
    <w:p w14:paraId="5C36C200" w14:textId="77777777" w:rsidR="00FD6D40" w:rsidRPr="00973057" w:rsidRDefault="00FD6D40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14:paraId="3BBD53FD" w14:textId="77777777" w:rsidR="00FD6D40" w:rsidRPr="00973057" w:rsidRDefault="00FD6D40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เจ้าหนี้อื่น</w:t>
      </w:r>
    </w:p>
    <w:p w14:paraId="694BF084" w14:textId="213B7E1F" w:rsidR="00FE3874" w:rsidRDefault="00FE3874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156EF77" w14:textId="77777777" w:rsidR="003A4C11" w:rsidRPr="00973057" w:rsidRDefault="003A4C11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1F2D7735" w14:textId="14532D8E" w:rsidR="0068387C" w:rsidRPr="00255FD7" w:rsidRDefault="0068387C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255FD7">
        <w:rPr>
          <w:rFonts w:ascii="Angsana New" w:hAnsi="Angsana New" w:hint="cs"/>
          <w:sz w:val="30"/>
          <w:szCs w:val="30"/>
          <w:cs/>
        </w:rPr>
        <w:t>สำรอง</w:t>
      </w:r>
      <w:r w:rsidR="00255FD7" w:rsidRPr="00255FD7">
        <w:rPr>
          <w:rFonts w:ascii="Angsana New" w:hAnsi="Angsana New" w:hint="cs"/>
          <w:sz w:val="30"/>
          <w:szCs w:val="30"/>
          <w:cs/>
        </w:rPr>
        <w:t>ตามกฎหมาย</w:t>
      </w:r>
    </w:p>
    <w:p w14:paraId="2E42F0F7" w14:textId="3D782D12" w:rsidR="00FD6D40" w:rsidRPr="00973057" w:rsidRDefault="00506DCA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14:paraId="2E4B688D" w14:textId="77777777" w:rsidR="00FD6D40" w:rsidRPr="001C3AE8" w:rsidRDefault="00FD6D40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1C3AE8">
        <w:rPr>
          <w:rFonts w:ascii="Angsana New" w:hAnsi="Angsana New" w:hint="cs"/>
          <w:sz w:val="30"/>
          <w:szCs w:val="30"/>
          <w:cs/>
        </w:rPr>
        <w:t>ค่าใช้จ่ายตามลักษณะ</w:t>
      </w:r>
    </w:p>
    <w:p w14:paraId="1DF6C0E4" w14:textId="77777777" w:rsidR="00FD6D40" w:rsidRPr="001C3AE8" w:rsidRDefault="00FD6D40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1C3AE8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1E52B23D" w14:textId="4F5F7D6D" w:rsidR="00A44BD7" w:rsidRPr="00973057" w:rsidRDefault="00EB5726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</w:p>
    <w:p w14:paraId="658C859B" w14:textId="77777777" w:rsidR="006A1E0A" w:rsidRPr="00973057" w:rsidRDefault="006A1E0A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5AEE7508" w14:textId="5A1291CA" w:rsidR="00FD6D40" w:rsidRDefault="00FD6D40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156FE301" w14:textId="7AE26CC4" w:rsidR="004516E2" w:rsidRPr="00973057" w:rsidRDefault="004516E2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การบริหารจัดการทุน</w:t>
      </w:r>
    </w:p>
    <w:p w14:paraId="090C9910" w14:textId="77777777" w:rsidR="00294B79" w:rsidRDefault="009D4435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4358B688" w14:textId="57686853" w:rsidR="00294B79" w:rsidRDefault="00294B79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294B79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0C9986F4" w14:textId="77777777" w:rsidR="0062551B" w:rsidRPr="00624005" w:rsidRDefault="003145B0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624005"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  <w:r w:rsidR="00E474E2" w:rsidRPr="00624005">
        <w:rPr>
          <w:rFonts w:ascii="Angsana New" w:hAnsi="Angsana New"/>
          <w:sz w:val="30"/>
          <w:szCs w:val="30"/>
          <w:cs/>
        </w:rPr>
        <w:tab/>
      </w:r>
      <w:r w:rsidR="00E474E2" w:rsidRPr="00624005">
        <w:rPr>
          <w:rFonts w:ascii="Angsana New" w:hAnsi="Angsana New"/>
          <w:sz w:val="30"/>
          <w:szCs w:val="30"/>
          <w:cs/>
        </w:rPr>
        <w:tab/>
      </w:r>
      <w:r w:rsidR="00E474E2" w:rsidRPr="00624005">
        <w:rPr>
          <w:rFonts w:ascii="Angsana New" w:hAnsi="Angsana New"/>
          <w:sz w:val="30"/>
          <w:szCs w:val="30"/>
          <w:cs/>
        </w:rPr>
        <w:tab/>
      </w:r>
      <w:r w:rsidR="00E474E2" w:rsidRPr="00624005">
        <w:rPr>
          <w:rFonts w:ascii="Angsana New" w:hAnsi="Angsana New"/>
          <w:sz w:val="30"/>
          <w:szCs w:val="30"/>
          <w:cs/>
        </w:rPr>
        <w:tab/>
      </w:r>
    </w:p>
    <w:p w14:paraId="78DAE959" w14:textId="77777777" w:rsidR="00477138" w:rsidRPr="00684A1B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136E9B5" w14:textId="77777777" w:rsidR="00D574B5" w:rsidRPr="00201B5E" w:rsidRDefault="00D574B5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24"/>
          <w:szCs w:val="24"/>
        </w:rPr>
      </w:pPr>
    </w:p>
    <w:p w14:paraId="32B0674C" w14:textId="30A5176F" w:rsidR="00905CF4" w:rsidRPr="00684A1B" w:rsidRDefault="00EB5726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cs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</w:t>
      </w:r>
      <w:r w:rsidR="00EF0F62" w:rsidRPr="00993940">
        <w:rPr>
          <w:rFonts w:ascii="Angsana New" w:hAnsi="Angsana New"/>
          <w:sz w:val="30"/>
          <w:szCs w:val="30"/>
          <w:cs/>
        </w:rPr>
        <w:t>จาก</w:t>
      </w:r>
      <w:r w:rsidR="006473DF" w:rsidRPr="00644888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="00EF0F62" w:rsidRPr="00644888">
        <w:rPr>
          <w:rFonts w:ascii="Angsana New" w:hAnsi="Angsana New"/>
          <w:sz w:val="30"/>
          <w:szCs w:val="30"/>
          <w:cs/>
        </w:rPr>
        <w:t>เมื่อ</w:t>
      </w:r>
      <w:r w:rsidR="00EF0F62" w:rsidRPr="00A25864">
        <w:rPr>
          <w:rFonts w:ascii="Angsana New" w:hAnsi="Angsana New"/>
          <w:sz w:val="30"/>
          <w:szCs w:val="30"/>
          <w:cs/>
        </w:rPr>
        <w:t>วันที่</w:t>
      </w:r>
      <w:r w:rsidR="00A767EC" w:rsidRPr="00A25864">
        <w:rPr>
          <w:rFonts w:ascii="Angsana New" w:hAnsi="Angsana New"/>
          <w:sz w:val="30"/>
          <w:szCs w:val="30"/>
        </w:rPr>
        <w:t xml:space="preserve"> </w:t>
      </w:r>
      <w:r w:rsidR="005A65F6" w:rsidRPr="00A25864">
        <w:rPr>
          <w:rFonts w:ascii="Angsana New" w:hAnsi="Angsana New"/>
          <w:sz w:val="30"/>
          <w:szCs w:val="30"/>
        </w:rPr>
        <w:t>2</w:t>
      </w:r>
      <w:r w:rsidR="00A25864" w:rsidRPr="00A25864">
        <w:rPr>
          <w:rFonts w:ascii="Angsana New" w:hAnsi="Angsana New"/>
          <w:sz w:val="30"/>
          <w:szCs w:val="30"/>
        </w:rPr>
        <w:t>8</w:t>
      </w:r>
      <w:r w:rsidR="005A65F6" w:rsidRPr="00A25864">
        <w:rPr>
          <w:rFonts w:ascii="Angsana New" w:hAnsi="Angsana New" w:hint="cs"/>
          <w:sz w:val="30"/>
          <w:szCs w:val="30"/>
          <w:cs/>
        </w:rPr>
        <w:t xml:space="preserve"> </w:t>
      </w:r>
      <w:r w:rsidR="005A65F6" w:rsidRPr="00A25864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5A65F6" w:rsidRPr="00A25864">
        <w:rPr>
          <w:rFonts w:ascii="Angsana New" w:hAnsi="Angsana New"/>
          <w:sz w:val="30"/>
          <w:szCs w:val="30"/>
        </w:rPr>
        <w:t>256</w:t>
      </w:r>
      <w:r w:rsidR="008967A1" w:rsidRPr="00A25864">
        <w:rPr>
          <w:rFonts w:ascii="Angsana New" w:hAnsi="Angsana New"/>
          <w:sz w:val="30"/>
          <w:szCs w:val="30"/>
        </w:rPr>
        <w:t>7</w:t>
      </w:r>
    </w:p>
    <w:p w14:paraId="34779E56" w14:textId="77777777" w:rsidR="00FB1617" w:rsidRPr="00201B5E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4"/>
          <w:szCs w:val="24"/>
        </w:rPr>
      </w:pPr>
    </w:p>
    <w:p w14:paraId="6C021268" w14:textId="77777777" w:rsidR="00DE1932" w:rsidRPr="00F518E3" w:rsidRDefault="00EB5726" w:rsidP="00F518E3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518E3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ข้อมูลทั่วไป </w:t>
      </w:r>
    </w:p>
    <w:p w14:paraId="26891B14" w14:textId="77777777" w:rsidR="00FB1617" w:rsidRPr="00201B5E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4"/>
          <w:szCs w:val="24"/>
        </w:rPr>
      </w:pPr>
    </w:p>
    <w:p w14:paraId="420A9FAB" w14:textId="767DE4AB" w:rsidR="004A79A3" w:rsidRPr="004A79A3" w:rsidRDefault="004A79A3" w:rsidP="004A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4A79A3">
        <w:rPr>
          <w:rFonts w:ascii="Angsana New" w:hAnsi="Angsana New"/>
          <w:sz w:val="30"/>
          <w:szCs w:val="30"/>
          <w:cs/>
          <w:lang w:val="x-none" w:eastAsia="x-none"/>
        </w:rPr>
        <w:t xml:space="preserve">บริษัท ซีลิค คอร์พ จำกัด </w:t>
      </w:r>
      <w:r w:rsidR="00642935" w:rsidRPr="00642935">
        <w:rPr>
          <w:rFonts w:ascii="Angsana New" w:hAnsi="Angsana New"/>
          <w:sz w:val="30"/>
          <w:szCs w:val="30"/>
          <w:lang w:eastAsia="x-none"/>
        </w:rPr>
        <w:t>(</w:t>
      </w:r>
      <w:r w:rsidRPr="004A79A3">
        <w:rPr>
          <w:rFonts w:ascii="Angsana New" w:hAnsi="Angsana New"/>
          <w:sz w:val="30"/>
          <w:szCs w:val="30"/>
          <w:cs/>
          <w:lang w:val="x-none" w:eastAsia="x-none"/>
        </w:rPr>
        <w:t>มหาชน</w:t>
      </w:r>
      <w:r w:rsidR="00642935" w:rsidRPr="00642935">
        <w:rPr>
          <w:rFonts w:ascii="Angsana New" w:hAnsi="Angsana New"/>
          <w:sz w:val="30"/>
          <w:szCs w:val="30"/>
          <w:lang w:eastAsia="x-none"/>
        </w:rPr>
        <w:t>)</w:t>
      </w:r>
      <w:r w:rsidRPr="004A79A3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AB4898">
        <w:rPr>
          <w:rFonts w:ascii="Angsana New" w:hAnsi="Angsana New" w:hint="cs"/>
          <w:sz w:val="30"/>
          <w:szCs w:val="30"/>
          <w:cs/>
          <w:lang w:eastAsia="x-none"/>
        </w:rPr>
        <w:t>(</w:t>
      </w:r>
      <w:r w:rsidRPr="004A79A3">
        <w:rPr>
          <w:rFonts w:ascii="Angsana New" w:hAnsi="Angsana New"/>
          <w:sz w:val="30"/>
          <w:szCs w:val="30"/>
          <w:cs/>
          <w:lang w:val="x-none" w:eastAsia="x-none"/>
        </w:rPr>
        <w:t>“บริษัท”</w:t>
      </w:r>
      <w:r w:rsidR="00AB4898">
        <w:rPr>
          <w:rFonts w:ascii="Angsana New" w:hAnsi="Angsana New" w:hint="cs"/>
          <w:sz w:val="30"/>
          <w:szCs w:val="30"/>
          <w:cs/>
          <w:lang w:val="x-none" w:eastAsia="x-none"/>
        </w:rPr>
        <w:t>)</w:t>
      </w:r>
      <w:r w:rsidRPr="004A79A3">
        <w:rPr>
          <w:rFonts w:ascii="Angsana New" w:hAnsi="Angsana New"/>
          <w:sz w:val="30"/>
          <w:szCs w:val="30"/>
          <w:cs/>
          <w:lang w:val="x-none" w:eastAsia="x-none"/>
        </w:rPr>
        <w:t xml:space="preserve"> เป็นนิติบุคคลที่จัดตั้งขึ้นและจดทะเบียนกับตลาดหลักทรัพย์ เอ็ม เอ ไอในประเทศไทย เมื่อวันที่ </w:t>
      </w:r>
      <w:r w:rsidRPr="004A79A3">
        <w:rPr>
          <w:rFonts w:ascii="Angsana New" w:hAnsi="Angsana New"/>
          <w:sz w:val="30"/>
          <w:szCs w:val="30"/>
          <w:lang w:val="x-none" w:eastAsia="x-none"/>
        </w:rPr>
        <w:t>18</w:t>
      </w:r>
      <w:r w:rsidRPr="004A79A3">
        <w:rPr>
          <w:rFonts w:ascii="Angsana New" w:hAnsi="Angsana New"/>
          <w:sz w:val="30"/>
          <w:szCs w:val="30"/>
          <w:cs/>
          <w:lang w:val="x-none" w:eastAsia="x-none"/>
        </w:rPr>
        <w:t xml:space="preserve"> ตุลาคม </w:t>
      </w:r>
      <w:r w:rsidRPr="004A79A3">
        <w:rPr>
          <w:rFonts w:ascii="Angsana New" w:hAnsi="Angsana New"/>
          <w:sz w:val="30"/>
          <w:szCs w:val="30"/>
          <w:lang w:val="x-none" w:eastAsia="x-none"/>
        </w:rPr>
        <w:t>2559</w:t>
      </w:r>
      <w:r w:rsidRPr="004A79A3">
        <w:rPr>
          <w:rFonts w:ascii="Angsana New" w:hAnsi="Angsana New"/>
          <w:sz w:val="30"/>
          <w:szCs w:val="30"/>
          <w:cs/>
          <w:lang w:val="x-none" w:eastAsia="x-none"/>
        </w:rPr>
        <w:t xml:space="preserve"> โดยมีที่อยู่จดทะเบียนของบริษัทตั้งอยู่เลขที่ </w:t>
      </w:r>
      <w:r w:rsidRPr="004A79A3">
        <w:rPr>
          <w:rFonts w:ascii="Angsana New" w:hAnsi="Angsana New"/>
          <w:sz w:val="30"/>
          <w:szCs w:val="30"/>
          <w:lang w:val="x-none" w:eastAsia="x-none"/>
        </w:rPr>
        <w:t>270</w:t>
      </w:r>
      <w:r w:rsidRPr="004A79A3">
        <w:rPr>
          <w:rFonts w:ascii="Angsana New" w:hAnsi="Angsana New"/>
          <w:sz w:val="30"/>
          <w:szCs w:val="30"/>
          <w:cs/>
          <w:lang w:val="x-none" w:eastAsia="x-none"/>
        </w:rPr>
        <w:t xml:space="preserve"> ถนนเลียบคลอง</w:t>
      </w:r>
      <w:r w:rsidR="00D54B9A">
        <w:rPr>
          <w:rFonts w:ascii="Angsana New" w:hAnsi="Angsana New"/>
          <w:sz w:val="30"/>
          <w:szCs w:val="30"/>
          <w:lang w:eastAsia="x-none"/>
        </w:rPr>
        <w:br/>
      </w:r>
      <w:r w:rsidRPr="004A79A3">
        <w:rPr>
          <w:rFonts w:ascii="Angsana New" w:hAnsi="Angsana New"/>
          <w:sz w:val="30"/>
          <w:szCs w:val="30"/>
          <w:cs/>
          <w:lang w:val="x-none" w:eastAsia="x-none"/>
        </w:rPr>
        <w:t>ภาษีเจริญฝั่งใต้ แขวงหนองแขม เขตหนองแขม กรุงเทพมหานคร ประเทศไทย</w:t>
      </w:r>
    </w:p>
    <w:p w14:paraId="152EF7CC" w14:textId="77777777" w:rsidR="004A79A3" w:rsidRPr="00201B5E" w:rsidRDefault="004A79A3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03A86B57" w14:textId="176A2644" w:rsidR="00F27548" w:rsidRPr="00502618" w:rsidRDefault="00F27548" w:rsidP="00502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875D1F">
        <w:rPr>
          <w:rFonts w:asciiTheme="majorBidi" w:hAnsiTheme="majorBidi" w:cstheme="majorBidi"/>
          <w:sz w:val="30"/>
          <w:szCs w:val="30"/>
          <w:cs/>
          <w:lang w:val="x-none" w:eastAsia="x-none"/>
        </w:rPr>
        <w:t>ผู้ถือหุ้นรายใหญ่ในระหว่าง</w:t>
      </w:r>
      <w:r w:rsidR="00BC67B3" w:rsidRPr="00875D1F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ปี</w:t>
      </w:r>
      <w:r w:rsidRPr="00875D1F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ได้แก่ </w:t>
      </w:r>
      <w:r w:rsidR="00502618" w:rsidRPr="00875D1F">
        <w:rPr>
          <w:rFonts w:asciiTheme="majorBidi" w:hAnsiTheme="majorBidi"/>
          <w:sz w:val="30"/>
          <w:szCs w:val="30"/>
          <w:cs/>
          <w:lang w:eastAsia="x-none"/>
        </w:rPr>
        <w:t xml:space="preserve">นายณรงค์ สุวัฒนพิมพ์ </w:t>
      </w:r>
      <w:r w:rsidR="00502618" w:rsidRPr="00424477">
        <w:rPr>
          <w:rFonts w:asciiTheme="majorBidi" w:hAnsiTheme="majorBidi"/>
          <w:sz w:val="30"/>
          <w:szCs w:val="30"/>
          <w:cs/>
          <w:lang w:eastAsia="x-none"/>
        </w:rPr>
        <w:t xml:space="preserve">ถือหุ้นร้อยละ </w:t>
      </w:r>
      <w:r w:rsidR="00502618" w:rsidRPr="00424477">
        <w:rPr>
          <w:rFonts w:asciiTheme="majorBidi" w:hAnsiTheme="majorBidi"/>
          <w:sz w:val="30"/>
          <w:szCs w:val="30"/>
          <w:lang w:eastAsia="x-none"/>
        </w:rPr>
        <w:t>2</w:t>
      </w:r>
      <w:r w:rsidR="00270DA4" w:rsidRPr="00424477">
        <w:rPr>
          <w:rFonts w:asciiTheme="majorBidi" w:hAnsiTheme="majorBidi"/>
          <w:sz w:val="30"/>
          <w:szCs w:val="30"/>
          <w:lang w:eastAsia="x-none"/>
        </w:rPr>
        <w:t>3</w:t>
      </w:r>
      <w:r w:rsidR="00502618" w:rsidRPr="00424477">
        <w:rPr>
          <w:rFonts w:asciiTheme="majorBidi" w:hAnsiTheme="majorBidi"/>
          <w:sz w:val="30"/>
          <w:szCs w:val="30"/>
          <w:cs/>
          <w:lang w:eastAsia="x-none"/>
        </w:rPr>
        <w:t>.</w:t>
      </w:r>
      <w:r w:rsidR="00270DA4" w:rsidRPr="00424477">
        <w:rPr>
          <w:rFonts w:asciiTheme="majorBidi" w:hAnsiTheme="majorBidi"/>
          <w:sz w:val="30"/>
          <w:szCs w:val="30"/>
          <w:lang w:eastAsia="x-none"/>
        </w:rPr>
        <w:t>6</w:t>
      </w:r>
      <w:r w:rsidR="00424477" w:rsidRPr="00424477">
        <w:rPr>
          <w:rFonts w:asciiTheme="majorBidi" w:hAnsiTheme="majorBidi"/>
          <w:sz w:val="30"/>
          <w:szCs w:val="30"/>
          <w:lang w:eastAsia="x-none"/>
        </w:rPr>
        <w:t>8</w:t>
      </w:r>
      <w:r w:rsidR="00502618" w:rsidRPr="00424477">
        <w:rPr>
          <w:rFonts w:asciiTheme="majorBidi" w:hAnsiTheme="majorBidi"/>
          <w:sz w:val="30"/>
          <w:szCs w:val="30"/>
          <w:cs/>
          <w:lang w:eastAsia="x-none"/>
        </w:rPr>
        <w:t xml:space="preserve"> นายเอก สุวัฒนพิมพ์ ถือหุ้นร้อยละ</w:t>
      </w:r>
      <w:r w:rsidR="00502618" w:rsidRPr="00424477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 </w:t>
      </w:r>
      <w:r w:rsidR="00875D1F" w:rsidRPr="00424477">
        <w:rPr>
          <w:rFonts w:asciiTheme="majorBidi" w:hAnsiTheme="majorBidi"/>
          <w:spacing w:val="-6"/>
          <w:sz w:val="30"/>
          <w:szCs w:val="30"/>
          <w:cs/>
          <w:lang w:eastAsia="x-none"/>
        </w:rPr>
        <w:br/>
      </w:r>
      <w:r w:rsidR="00270DA4" w:rsidRPr="00424477">
        <w:rPr>
          <w:rFonts w:asciiTheme="majorBidi" w:hAnsiTheme="majorBidi"/>
          <w:spacing w:val="-2"/>
          <w:sz w:val="30"/>
          <w:szCs w:val="30"/>
          <w:lang w:eastAsia="x-none"/>
        </w:rPr>
        <w:t>17</w:t>
      </w:r>
      <w:r w:rsidR="00502618" w:rsidRPr="00424477">
        <w:rPr>
          <w:rFonts w:asciiTheme="majorBidi" w:hAnsiTheme="majorBidi"/>
          <w:spacing w:val="-2"/>
          <w:sz w:val="30"/>
          <w:szCs w:val="30"/>
          <w:cs/>
          <w:lang w:eastAsia="x-none"/>
        </w:rPr>
        <w:t>.</w:t>
      </w:r>
      <w:r w:rsidR="00424477" w:rsidRPr="00424477">
        <w:rPr>
          <w:rFonts w:asciiTheme="majorBidi" w:hAnsiTheme="majorBidi"/>
          <w:spacing w:val="-2"/>
          <w:sz w:val="30"/>
          <w:szCs w:val="30"/>
          <w:lang w:eastAsia="x-none"/>
        </w:rPr>
        <w:t>44</w:t>
      </w:r>
      <w:r w:rsidR="00502618" w:rsidRPr="00424477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โดยบุคคลทั้งสองเป็นกรรมการของบริษัท และ</w:t>
      </w:r>
      <w:r w:rsidR="00A54D1D" w:rsidRPr="00424477">
        <w:rPr>
          <w:rFonts w:asciiTheme="majorBidi" w:hAnsiTheme="majorBidi"/>
          <w:sz w:val="30"/>
          <w:szCs w:val="30"/>
          <w:cs/>
          <w:lang w:eastAsia="x-none"/>
        </w:rPr>
        <w:t xml:space="preserve">นายวิฑูรย์ ว่องกุศลกิจ ถือหุ้นร้อยละ </w:t>
      </w:r>
      <w:r w:rsidR="00A54D1D" w:rsidRPr="00424477">
        <w:rPr>
          <w:rFonts w:asciiTheme="majorBidi" w:hAnsiTheme="majorBidi"/>
          <w:sz w:val="30"/>
          <w:szCs w:val="30"/>
          <w:lang w:eastAsia="x-none"/>
        </w:rPr>
        <w:t>15</w:t>
      </w:r>
      <w:r w:rsidR="00A54D1D" w:rsidRPr="00424477">
        <w:rPr>
          <w:rFonts w:asciiTheme="majorBidi" w:hAnsiTheme="majorBidi"/>
          <w:sz w:val="30"/>
          <w:szCs w:val="30"/>
          <w:cs/>
          <w:lang w:eastAsia="x-none"/>
        </w:rPr>
        <w:t>.</w:t>
      </w:r>
      <w:r w:rsidR="00A54D1D" w:rsidRPr="00424477">
        <w:rPr>
          <w:rFonts w:asciiTheme="majorBidi" w:hAnsiTheme="majorBidi"/>
          <w:sz w:val="30"/>
          <w:szCs w:val="30"/>
          <w:lang w:eastAsia="x-none"/>
        </w:rPr>
        <w:t>10</w:t>
      </w:r>
    </w:p>
    <w:p w14:paraId="6F2A9C9A" w14:textId="572C4C71" w:rsidR="00903490" w:rsidRPr="00201B5E" w:rsidRDefault="00903490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597D63EA" w14:textId="51D1D75E" w:rsidR="004A79A3" w:rsidRPr="002A5F98" w:rsidRDefault="004A79A3" w:rsidP="004A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54D1D">
        <w:rPr>
          <w:rFonts w:ascii="Angsana New" w:hAnsi="Angsana New"/>
          <w:sz w:val="30"/>
          <w:szCs w:val="30"/>
          <w:cs/>
          <w:lang w:val="th-TH" w:eastAsia="x-none"/>
        </w:rPr>
        <w:t xml:space="preserve">บริษัทและบริษัทย่อย </w:t>
      </w:r>
      <w:r w:rsidR="00642935" w:rsidRPr="00642935">
        <w:rPr>
          <w:rFonts w:ascii="Angsana New" w:hAnsi="Angsana New"/>
          <w:sz w:val="30"/>
          <w:szCs w:val="30"/>
          <w:lang w:eastAsia="x-none"/>
        </w:rPr>
        <w:t>(</w:t>
      </w:r>
      <w:r w:rsidRPr="00A54D1D">
        <w:rPr>
          <w:rFonts w:ascii="Angsana New" w:hAnsi="Angsana New"/>
          <w:sz w:val="30"/>
          <w:szCs w:val="30"/>
          <w:cs/>
          <w:lang w:val="th-TH" w:eastAsia="x-none"/>
        </w:rPr>
        <w:t>“กลุ่มบริษัท”</w:t>
      </w:r>
      <w:r w:rsidR="00642935" w:rsidRPr="00642935">
        <w:rPr>
          <w:rFonts w:ascii="Angsana New" w:hAnsi="Angsana New"/>
          <w:sz w:val="30"/>
          <w:szCs w:val="30"/>
          <w:lang w:eastAsia="x-none"/>
        </w:rPr>
        <w:t>)</w:t>
      </w:r>
      <w:r w:rsidRPr="00A54D1D">
        <w:rPr>
          <w:rFonts w:ascii="Angsana New" w:hAnsi="Angsana New"/>
          <w:sz w:val="30"/>
          <w:szCs w:val="30"/>
          <w:cs/>
          <w:lang w:val="th-TH" w:eastAsia="x-none"/>
        </w:rPr>
        <w:t xml:space="preserve"> ดำเนินธุรกิจหลักเกี่ยวกับการผลิตและจำหน่ายกาวซึ่งใช้ในอุตสาหกรรมประเภทต่าง</w:t>
      </w:r>
      <w:r w:rsidR="004D01D6" w:rsidRPr="00A54D1D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Pr="00A54D1D">
        <w:rPr>
          <w:rFonts w:ascii="Angsana New" w:hAnsi="Angsana New"/>
          <w:sz w:val="30"/>
          <w:szCs w:val="30"/>
          <w:cs/>
          <w:lang w:val="th-TH" w:eastAsia="x-none"/>
        </w:rPr>
        <w:t>ๆ รวมถึงฉลากที่มีกาว</w:t>
      </w:r>
      <w:r w:rsidRPr="00270DA4">
        <w:rPr>
          <w:rFonts w:ascii="Angsana New" w:hAnsi="Angsana New"/>
          <w:sz w:val="30"/>
          <w:szCs w:val="30"/>
          <w:cs/>
          <w:lang w:val="th-TH" w:eastAsia="x-none"/>
        </w:rPr>
        <w:t>ในตัว</w:t>
      </w:r>
      <w:r w:rsidR="00A54D1D" w:rsidRPr="00270DA4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และผลิตภัณฑ์เพื่อสุขภาพ</w:t>
      </w:r>
      <w:r w:rsidRPr="00270DA4">
        <w:rPr>
          <w:rFonts w:ascii="Angsana New" w:hAnsi="Angsana New"/>
          <w:sz w:val="30"/>
          <w:szCs w:val="30"/>
          <w:cs/>
          <w:lang w:val="th-TH" w:eastAsia="x-none"/>
        </w:rPr>
        <w:t xml:space="preserve"> สำหรับตลาด</w:t>
      </w:r>
      <w:r w:rsidRPr="00A54D1D">
        <w:rPr>
          <w:rFonts w:ascii="Angsana New" w:hAnsi="Angsana New"/>
          <w:sz w:val="30"/>
          <w:szCs w:val="30"/>
          <w:cs/>
          <w:lang w:val="th-TH" w:eastAsia="x-none"/>
        </w:rPr>
        <w:t>ทั้งในและต่างประเทศ รายละเอียดของบริษัทย่อย ณ วันที่</w:t>
      </w:r>
      <w:r w:rsidRPr="00A54D1D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="004F608B" w:rsidRPr="00A54D1D">
        <w:rPr>
          <w:rFonts w:ascii="Angsana New" w:hAnsi="Angsana New"/>
          <w:sz w:val="30"/>
          <w:szCs w:val="30"/>
          <w:lang w:eastAsia="x-none"/>
        </w:rPr>
        <w:t>31</w:t>
      </w:r>
      <w:r w:rsidRPr="00A54D1D">
        <w:rPr>
          <w:rFonts w:ascii="Angsana New" w:hAnsi="Angsana New"/>
          <w:sz w:val="30"/>
          <w:szCs w:val="30"/>
          <w:cs/>
          <w:lang w:val="th-TH" w:eastAsia="x-none"/>
        </w:rPr>
        <w:t xml:space="preserve"> ธันวาคม</w:t>
      </w:r>
      <w:r w:rsidR="002A5F98" w:rsidRPr="00A54D1D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="00647E94" w:rsidRPr="00A54D1D">
        <w:rPr>
          <w:rFonts w:ascii="Angsana New" w:hAnsi="Angsana New" w:hint="cs"/>
          <w:sz w:val="30"/>
          <w:szCs w:val="30"/>
          <w:lang w:eastAsia="x-none"/>
        </w:rPr>
        <w:t>256</w:t>
      </w:r>
      <w:r w:rsidR="008967A1">
        <w:rPr>
          <w:rFonts w:ascii="Angsana New" w:hAnsi="Angsana New"/>
          <w:sz w:val="30"/>
          <w:szCs w:val="30"/>
          <w:lang w:eastAsia="x-none"/>
        </w:rPr>
        <w:t>6</w:t>
      </w:r>
      <w:r w:rsidR="002A5F98" w:rsidRPr="00A54D1D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และ </w:t>
      </w:r>
      <w:r w:rsidR="002A5F98" w:rsidRPr="00A54D1D">
        <w:rPr>
          <w:rFonts w:ascii="Angsana New" w:hAnsi="Angsana New"/>
          <w:sz w:val="30"/>
          <w:szCs w:val="30"/>
          <w:lang w:eastAsia="x-none"/>
        </w:rPr>
        <w:t>256</w:t>
      </w:r>
      <w:r w:rsidR="008967A1">
        <w:rPr>
          <w:rFonts w:ascii="Angsana New" w:hAnsi="Angsana New"/>
          <w:sz w:val="30"/>
          <w:szCs w:val="30"/>
          <w:lang w:eastAsia="x-none"/>
        </w:rPr>
        <w:t>5</w:t>
      </w:r>
      <w:r w:rsidR="002A5F98" w:rsidRPr="00A54D1D">
        <w:rPr>
          <w:rFonts w:ascii="Angsana New" w:hAnsi="Angsana New"/>
          <w:sz w:val="30"/>
          <w:szCs w:val="30"/>
          <w:lang w:eastAsia="x-none"/>
        </w:rPr>
        <w:t xml:space="preserve"> </w:t>
      </w:r>
      <w:r w:rsidR="002A5F98" w:rsidRPr="00A54D1D">
        <w:rPr>
          <w:rFonts w:ascii="Angsana New" w:hAnsi="Angsana New" w:hint="cs"/>
          <w:sz w:val="30"/>
          <w:szCs w:val="30"/>
          <w:cs/>
          <w:lang w:eastAsia="x-none"/>
        </w:rPr>
        <w:t xml:space="preserve">ได้เปิดเผยไว้ในหมายเหตุข้อ </w:t>
      </w:r>
      <w:r w:rsidR="00A64C3D">
        <w:rPr>
          <w:rFonts w:ascii="Angsana New" w:hAnsi="Angsana New"/>
          <w:sz w:val="30"/>
          <w:szCs w:val="30"/>
          <w:lang w:eastAsia="x-none"/>
        </w:rPr>
        <w:t>9</w:t>
      </w:r>
    </w:p>
    <w:p w14:paraId="226DE32F" w14:textId="77777777" w:rsidR="00251835" w:rsidRPr="00201B5E" w:rsidRDefault="00251835" w:rsidP="004A79A3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03D027A6" w14:textId="77777777" w:rsidR="00DE1932" w:rsidRPr="00032D20" w:rsidRDefault="00B15330" w:rsidP="00032D2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32D20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032D20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ณฑ์การจัดทำงบการเงิน </w:t>
      </w:r>
    </w:p>
    <w:p w14:paraId="385A7C7A" w14:textId="77777777" w:rsidR="00B15330" w:rsidRPr="00201B5E" w:rsidRDefault="00B15330" w:rsidP="00D4017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2630C70" w14:textId="444F6C2E" w:rsidR="00AF3563" w:rsidRDefault="00694AFD" w:rsidP="00AF3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9D49CD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1C3AE8">
        <w:rPr>
          <w:rFonts w:ascii="Angsana New" w:hAnsi="Angsana New"/>
          <w:sz w:val="30"/>
          <w:szCs w:val="30"/>
        </w:rPr>
        <w:br/>
      </w:r>
      <w:r w:rsidRPr="009D49CD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94AFD">
        <w:rPr>
          <w:rFonts w:ascii="Angsana New" w:hAnsi="Angsana New"/>
          <w:sz w:val="30"/>
          <w:szCs w:val="30"/>
          <w:cs/>
        </w:rPr>
        <w:t xml:space="preserve"> </w:t>
      </w:r>
      <w:r w:rsidR="00D40179">
        <w:rPr>
          <w:rFonts w:ascii="Angsana New" w:hAnsi="Angsana New"/>
          <w:sz w:val="30"/>
          <w:szCs w:val="30"/>
        </w:rPr>
        <w:br/>
      </w:r>
      <w:r w:rsidR="00D40179" w:rsidRPr="00D40179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</w:t>
      </w:r>
      <w:r w:rsidR="00D40179" w:rsidRPr="001E5F87">
        <w:rPr>
          <w:rFonts w:ascii="Angsana New" w:hAnsi="Angsana New"/>
          <w:sz w:val="30"/>
          <w:szCs w:val="30"/>
          <w:cs/>
        </w:rPr>
        <w:t>บริษัท</w:t>
      </w:r>
      <w:r w:rsidR="00D40179" w:rsidRPr="001E5F87">
        <w:rPr>
          <w:rFonts w:ascii="Angsana New" w:hAnsi="Angsana New"/>
          <w:sz w:val="30"/>
          <w:szCs w:val="30"/>
        </w:rPr>
        <w:t xml:space="preserve"> </w:t>
      </w:r>
      <w:r w:rsidR="001B10A2" w:rsidRPr="001E5F87">
        <w:rPr>
          <w:rFonts w:ascii="Angsana New" w:hAnsi="Angsana New" w:hint="cs"/>
          <w:sz w:val="30"/>
          <w:szCs w:val="30"/>
          <w:cs/>
        </w:rPr>
        <w:t xml:space="preserve">นโยบายการบัญชีที่เปิดเผยในหมายเหตุข้อ </w:t>
      </w:r>
      <w:r w:rsidR="001B10A2" w:rsidRPr="001E5F87">
        <w:rPr>
          <w:rFonts w:ascii="Angsana New" w:hAnsi="Angsana New"/>
          <w:sz w:val="30"/>
          <w:szCs w:val="30"/>
        </w:rPr>
        <w:t xml:space="preserve">3 </w:t>
      </w:r>
      <w:r w:rsidR="001B10A2" w:rsidRPr="001E5F87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35F5F707" w14:textId="3812AAF9" w:rsidR="00315AE6" w:rsidRPr="00201B5E" w:rsidRDefault="00315AE6" w:rsidP="00AF3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4"/>
          <w:szCs w:val="24"/>
        </w:rPr>
      </w:pPr>
    </w:p>
    <w:p w14:paraId="430E7E96" w14:textId="245958E9" w:rsidR="00315AE6" w:rsidRDefault="00201B5E" w:rsidP="0031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D2907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5D2907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</w:t>
      </w:r>
      <w:r>
        <w:rPr>
          <w:rFonts w:ascii="Angsana New" w:hAnsi="Angsana New"/>
          <w:sz w:val="30"/>
          <w:szCs w:val="30"/>
        </w:rPr>
        <w:br/>
      </w:r>
      <w:r w:rsidRPr="005D2907">
        <w:rPr>
          <w:rFonts w:ascii="Angsana New" w:hAnsi="Angsana New"/>
          <w:sz w:val="30"/>
          <w:szCs w:val="30"/>
          <w:cs/>
        </w:rPr>
        <w:t>อย่างต่อเนื่อง การปรับประมาณการทางบัญชีจะบันทึกโดยวิธีเปลี่ยนทันทีเป็นต้นไป</w:t>
      </w:r>
    </w:p>
    <w:p w14:paraId="12B4A5C9" w14:textId="77777777" w:rsidR="00201B5E" w:rsidRPr="00201B5E" w:rsidRDefault="00201B5E" w:rsidP="0031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eastAsia="x-none"/>
        </w:rPr>
      </w:pPr>
    </w:p>
    <w:p w14:paraId="1E1B1E9B" w14:textId="77777777" w:rsidR="00315AE6" w:rsidRPr="00B67D7E" w:rsidRDefault="00315AE6" w:rsidP="0031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 w:rsidRPr="004E73EE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ไม่ได้นำมาตรฐานการรายงานทางการเงินที่ปรับปรุงใหม่ซึ่งยังไม่มีผลบังคับใช้ในปีปัจจุบันมาถือปฏิบัติในการจัดทำงบการเงินนี้ก่อนวันที่มีผลบังคับใช้ กลุ่มบริษัท</w:t>
      </w:r>
      <w:r w:rsidRPr="004E73EE">
        <w:rPr>
          <w:rFonts w:asciiTheme="majorBidi" w:hAnsiTheme="majorBidi" w:cstheme="majorBidi"/>
          <w:sz w:val="30"/>
          <w:szCs w:val="30"/>
          <w:cs/>
          <w:lang w:val="x-none" w:eastAsia="x-none"/>
        </w:rPr>
        <w:t>ได้ประเมินผลกระทบที่อาจเกิดขึ้นต่องบการเงิน</w:t>
      </w:r>
      <w:r>
        <w:rPr>
          <w:rFonts w:asciiTheme="majorBidi" w:hAnsiTheme="majorBidi" w:cstheme="majorBidi"/>
          <w:sz w:val="30"/>
          <w:szCs w:val="30"/>
          <w:lang w:val="x-none" w:eastAsia="x-none"/>
        </w:rPr>
        <w:br/>
      </w:r>
      <w:r w:rsidRPr="004E73EE">
        <w:rPr>
          <w:rFonts w:asciiTheme="majorBidi" w:hAnsiTheme="majorBidi" w:cstheme="majorBidi"/>
          <w:sz w:val="30"/>
          <w:szCs w:val="30"/>
          <w:cs/>
          <w:lang w:val="x-none" w:eastAsia="x-none"/>
        </w:rPr>
        <w:t>จากการถือปฏิบัติตามมาตรฐานการรายงานทางการเงิน</w:t>
      </w:r>
      <w:r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ที่ปรับปรุงใหม่เหล่านี้</w:t>
      </w:r>
      <w:r w:rsidRPr="004E73E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ซึ่งคาดว่าไม่มีผลกระทบที่มีสาระสำคัญต่องบการเงินในปีที่ถือปฏิบัติ</w:t>
      </w:r>
    </w:p>
    <w:p w14:paraId="3F35EDB8" w14:textId="77777777" w:rsidR="00315AE6" w:rsidRDefault="00315AE6" w:rsidP="00AF3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2653A64A" w14:textId="18885C25" w:rsidR="002C6BD5" w:rsidRPr="0089707F" w:rsidRDefault="002C6BD5" w:rsidP="0043498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left" w:pos="630"/>
        </w:tabs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89707F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นโยบายการบัญชีที่สำคัญ</w:t>
      </w:r>
    </w:p>
    <w:p w14:paraId="39E23A79" w14:textId="77777777" w:rsidR="004A79A3" w:rsidRPr="00EB4708" w:rsidRDefault="004A79A3" w:rsidP="009D0F15">
      <w:pPr>
        <w:rPr>
          <w:rFonts w:asciiTheme="majorBidi" w:hAnsiTheme="majorBidi" w:cstheme="majorBidi"/>
          <w:sz w:val="16"/>
          <w:szCs w:val="16"/>
          <w:lang w:val="x-none" w:eastAsia="x-none"/>
        </w:rPr>
      </w:pPr>
      <w:bookmarkStart w:id="1" w:name="_Hlk24130185"/>
    </w:p>
    <w:bookmarkEnd w:id="1"/>
    <w:p w14:paraId="7120284E" w14:textId="77777777" w:rsidR="009D0F15" w:rsidRPr="009D0F15" w:rsidRDefault="009D0F15">
      <w:pPr>
        <w:widowControl w:val="0"/>
        <w:numPr>
          <w:ilvl w:val="1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9D0F1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6F4879F4" w14:textId="1B63BA59" w:rsidR="00C057F7" w:rsidRPr="00EB4708" w:rsidRDefault="00C057F7" w:rsidP="009D0F1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5BF0B8E1" w14:textId="091CF91E" w:rsidR="00C057F7" w:rsidRDefault="00C057F7" w:rsidP="009D0F15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C057F7">
        <w:rPr>
          <w:rFonts w:ascii="Angsana New" w:hAnsi="Angsana New"/>
          <w:sz w:val="30"/>
          <w:szCs w:val="30"/>
          <w:cs/>
          <w:lang w:val="en-US" w:eastAsia="en-US"/>
        </w:rPr>
        <w:t xml:space="preserve">งบการเงินรวมประกอบด้วยงบการเงินของบริษัท บริษัทย่อย </w:t>
      </w:r>
      <w:r w:rsidR="00642935" w:rsidRPr="00642935">
        <w:rPr>
          <w:rFonts w:ascii="Angsana New" w:hAnsi="Angsana New"/>
          <w:sz w:val="30"/>
          <w:szCs w:val="30"/>
          <w:lang w:val="en-US" w:eastAsia="en-US"/>
        </w:rPr>
        <w:t>(</w:t>
      </w:r>
      <w:r w:rsidRPr="00C057F7">
        <w:rPr>
          <w:rFonts w:ascii="Angsana New" w:hAnsi="Angsana New"/>
          <w:sz w:val="30"/>
          <w:szCs w:val="30"/>
          <w:cs/>
          <w:lang w:val="en-US" w:eastAsia="en-US"/>
        </w:rPr>
        <w:t>รวมกันเรียกว่า “กลุ่มบริษัท”</w:t>
      </w:r>
      <w:r w:rsidR="00642935" w:rsidRPr="00642935">
        <w:rPr>
          <w:rFonts w:ascii="Angsana New" w:hAnsi="Angsana New"/>
          <w:sz w:val="30"/>
          <w:szCs w:val="30"/>
          <w:lang w:val="en-US" w:eastAsia="en-US"/>
        </w:rPr>
        <w:t>)</w:t>
      </w:r>
      <w:r w:rsidR="00AB74F0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AB74F0" w:rsidRPr="005138CB">
        <w:rPr>
          <w:rFonts w:ascii="Angsana New" w:hAnsi="Angsana New" w:hint="cs"/>
          <w:sz w:val="30"/>
          <w:szCs w:val="30"/>
          <w:cs/>
          <w:lang w:val="en-US" w:eastAsia="en-US"/>
        </w:rPr>
        <w:t>และ</w:t>
      </w:r>
      <w:r w:rsidR="000511BC">
        <w:rPr>
          <w:rFonts w:ascii="Angsana New" w:hAnsi="Angsana New" w:hint="cs"/>
          <w:sz w:val="30"/>
          <w:szCs w:val="30"/>
          <w:cs/>
          <w:lang w:val="en-US" w:eastAsia="en-US"/>
        </w:rPr>
        <w:t>ส่วนได้เสียของกลุ่มบริษัทใน</w:t>
      </w:r>
      <w:r w:rsidR="00AB74F0" w:rsidRPr="005138CB">
        <w:rPr>
          <w:rFonts w:ascii="Angsana New" w:hAnsi="Angsana New" w:hint="cs"/>
          <w:sz w:val="30"/>
          <w:szCs w:val="30"/>
          <w:cs/>
          <w:lang w:val="en-US" w:eastAsia="en-US"/>
        </w:rPr>
        <w:t>การร่วมค้า</w:t>
      </w:r>
    </w:p>
    <w:p w14:paraId="5BF56E25" w14:textId="5A2DF451" w:rsidR="00AB74F0" w:rsidRPr="00EB4708" w:rsidRDefault="00AB7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7C6612AA" w14:textId="77777777" w:rsidR="00842C2F" w:rsidRDefault="001B10A2" w:rsidP="001B1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47E94">
        <w:rPr>
          <w:rFonts w:asciiTheme="majorBidi" w:hAnsiTheme="majorBidi" w:cstheme="majorBidi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  <w:r w:rsidRPr="00647E94">
        <w:rPr>
          <w:rFonts w:asciiTheme="majorBidi" w:hAnsiTheme="majorBidi" w:cstheme="majorBidi"/>
          <w:spacing w:val="-4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</w:t>
      </w:r>
      <w:r w:rsidRPr="00647E94">
        <w:rPr>
          <w:rFonts w:asciiTheme="majorBidi" w:hAnsiTheme="majorBidi"/>
          <w:spacing w:val="-4"/>
          <w:sz w:val="30"/>
          <w:szCs w:val="30"/>
          <w:cs/>
        </w:rPr>
        <w:t>ได้</w:t>
      </w:r>
      <w:r w:rsidRPr="00647E94">
        <w:rPr>
          <w:rFonts w:asciiTheme="majorBidi" w:hAnsiTheme="majorBidi" w:cstheme="majorBidi"/>
          <w:spacing w:val="-4"/>
          <w:sz w:val="30"/>
          <w:szCs w:val="30"/>
          <w:cs/>
        </w:rPr>
        <w:t>เสียในสินทรัพย์สุทธิที่ได้มาจากผู้ถูกซื้อ</w:t>
      </w:r>
    </w:p>
    <w:p w14:paraId="2028CD3A" w14:textId="77777777" w:rsidR="00842C2F" w:rsidRPr="00EB4708" w:rsidRDefault="00842C2F" w:rsidP="001B1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FB1E37F" w14:textId="0682D81F" w:rsidR="000511BC" w:rsidRPr="00842C2F" w:rsidRDefault="00842C2F" w:rsidP="001B1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842C2F">
        <w:rPr>
          <w:rFonts w:asciiTheme="majorBidi" w:hAnsiTheme="majorBidi" w:cstheme="majorBidi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</w:t>
      </w:r>
      <w:r>
        <w:rPr>
          <w:rFonts w:asciiTheme="majorBidi" w:hAnsiTheme="majorBidi" w:cstheme="majorBidi"/>
          <w:sz w:val="30"/>
          <w:szCs w:val="30"/>
        </w:rPr>
        <w:br/>
      </w:r>
      <w:r w:rsidRPr="00842C2F">
        <w:rPr>
          <w:rFonts w:asciiTheme="majorBidi" w:hAnsiTheme="majorBidi" w:cstheme="majorBidi"/>
          <w:sz w:val="30"/>
          <w:szCs w:val="30"/>
          <w:cs/>
        </w:rPr>
        <w:t xml:space="preserve">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 กลุ่มบริษัทรับรู้เงินลงทุนในการร่วมค้าในงบการเงินรวมด้วยวิธีส่วนได้เสีย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การร่วมค้าจะถูกบันทึกในงบการเงินรวมจนถึงวันที่การควบคุมร่วมสิ้นสุดลง </w:t>
      </w:r>
      <w:r w:rsidR="001B10A2" w:rsidRPr="00842C2F">
        <w:rPr>
          <w:rFonts w:asciiTheme="majorBidi" w:hAnsiTheme="majorBidi" w:cstheme="majorBidi"/>
          <w:sz w:val="30"/>
          <w:szCs w:val="30"/>
        </w:rPr>
        <w:t xml:space="preserve"> </w:t>
      </w:r>
    </w:p>
    <w:p w14:paraId="3F92C400" w14:textId="77777777" w:rsidR="000511BC" w:rsidRPr="00EB4708" w:rsidRDefault="000511BC" w:rsidP="001B1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5214CE41" w14:textId="7EDBCD44" w:rsidR="001B10A2" w:rsidRPr="00594F61" w:rsidRDefault="001B10A2" w:rsidP="001B1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iCs/>
          <w:sz w:val="16"/>
          <w:szCs w:val="16"/>
          <w:cs/>
        </w:rPr>
      </w:pPr>
      <w:r w:rsidRPr="00647E94">
        <w:rPr>
          <w:rFonts w:asciiTheme="majorBidi" w:hAnsiTheme="majorBidi"/>
          <w:spacing w:val="-4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</w:p>
    <w:p w14:paraId="6E3881E7" w14:textId="08DC7355" w:rsidR="00CB23C7" w:rsidRPr="00EB4708" w:rsidRDefault="00CB23C7" w:rsidP="002C6614">
      <w:pPr>
        <w:pStyle w:val="BodyText2"/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16"/>
          <w:szCs w:val="16"/>
          <w:lang w:val="en-US" w:eastAsia="en-US"/>
        </w:rPr>
      </w:pPr>
    </w:p>
    <w:p w14:paraId="559C3F77" w14:textId="2E1824CC" w:rsidR="009D0F15" w:rsidRPr="00623946" w:rsidRDefault="009D0F15" w:rsidP="009D0F1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</w:p>
    <w:p w14:paraId="663BA77F" w14:textId="77777777" w:rsidR="009D0F15" w:rsidRPr="00EB4708" w:rsidRDefault="009D0F15" w:rsidP="009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47B33FB9" w14:textId="4DDBA31F" w:rsidR="00AB4909" w:rsidRDefault="00AB4909" w:rsidP="00245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AB4909">
        <w:rPr>
          <w:rFonts w:asciiTheme="majorBidi" w:hAnsi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</w:t>
      </w:r>
      <w:r w:rsidRPr="00245475">
        <w:rPr>
          <w:rFonts w:ascii="Angsana New" w:hAnsi="Angsana New"/>
          <w:sz w:val="30"/>
          <w:szCs w:val="30"/>
          <w:cs/>
        </w:rPr>
        <w:t>สินทรัพย์</w:t>
      </w:r>
      <w:r>
        <w:rPr>
          <w:rFonts w:asciiTheme="majorBidi" w:hAnsiTheme="majorBidi"/>
          <w:sz w:val="30"/>
          <w:szCs w:val="30"/>
          <w:cs/>
        </w:rPr>
        <w:br/>
      </w:r>
      <w:r w:rsidRPr="00AB4909">
        <w:rPr>
          <w:rFonts w:asciiTheme="majorBidi" w:hAnsiTheme="majorBidi"/>
          <w:sz w:val="30"/>
          <w:szCs w:val="30"/>
          <w:cs/>
        </w:rPr>
        <w:t xml:space="preserve">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</w:t>
      </w:r>
      <w:r>
        <w:rPr>
          <w:rFonts w:asciiTheme="majorBidi" w:hAnsiTheme="majorBidi"/>
          <w:sz w:val="30"/>
          <w:szCs w:val="30"/>
          <w:cs/>
        </w:rPr>
        <w:br/>
      </w:r>
      <w:r w:rsidRPr="00AB4909">
        <w:rPr>
          <w:rFonts w:asciiTheme="majorBidi" w:hAnsiTheme="majorBidi"/>
          <w:sz w:val="30"/>
          <w:szCs w:val="30"/>
          <w:cs/>
        </w:rPr>
        <w:t>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66BC4BD7" w14:textId="77777777" w:rsidR="00AB4909" w:rsidRPr="00EB4708" w:rsidRDefault="00AB4909" w:rsidP="00C63FAA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p w14:paraId="4ADB982E" w14:textId="127849F1" w:rsidR="006163D2" w:rsidRDefault="00AB4909" w:rsidP="00245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A45217">
        <w:rPr>
          <w:rFonts w:asciiTheme="majorBidi" w:hAnsiTheme="majorBidi"/>
          <w:sz w:val="30"/>
          <w:szCs w:val="30"/>
          <w:cs/>
        </w:rPr>
        <w:t>ค่าความนิยมถูกวัดมูลค่า ณ วันที่ซื้อ</w:t>
      </w:r>
      <w:r w:rsidR="00A45217" w:rsidRPr="00A45217">
        <w:rPr>
          <w:rFonts w:asciiTheme="majorBidi" w:hAnsiTheme="majorBidi" w:hint="cs"/>
          <w:sz w:val="30"/>
          <w:szCs w:val="30"/>
          <w:cs/>
        </w:rPr>
        <w:t xml:space="preserve"> </w:t>
      </w:r>
      <w:r w:rsidRPr="00A45217">
        <w:rPr>
          <w:rFonts w:asciiTheme="majorBidi" w:hAnsiTheme="majorBidi"/>
          <w:sz w:val="30"/>
          <w:szCs w:val="30"/>
          <w:cs/>
        </w:rPr>
        <w:t>โดยวัดจากมูลค่ายุติธรรมของสิ่งตอบแทนที่โอนให้ซึ่งรวมถึงการรับรู้จำนวน</w:t>
      </w:r>
      <w:r w:rsidRPr="00A45217">
        <w:rPr>
          <w:rFonts w:asciiTheme="majorBidi" w:hAnsiTheme="majorBidi"/>
          <w:spacing w:val="-8"/>
          <w:sz w:val="30"/>
          <w:szCs w:val="30"/>
          <w:cs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</w:t>
      </w:r>
    </w:p>
    <w:p w14:paraId="11DA6D7D" w14:textId="4C35E2A8" w:rsidR="00201B5E" w:rsidRPr="00EB4708" w:rsidRDefault="00201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6"/>
          <w:sz w:val="16"/>
          <w:szCs w:val="16"/>
          <w:cs/>
        </w:rPr>
      </w:pPr>
    </w:p>
    <w:p w14:paraId="2ACE6BCC" w14:textId="235F15F7" w:rsidR="006163D2" w:rsidRDefault="00AB4909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E009E8">
        <w:rPr>
          <w:rFonts w:asciiTheme="majorBidi" w:hAnsiTheme="majorBidi"/>
          <w:spacing w:val="-6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</w:t>
      </w:r>
      <w:r w:rsidRPr="001E5F87">
        <w:rPr>
          <w:rFonts w:asciiTheme="majorBidi" w:hAnsiTheme="majorBidi"/>
          <w:spacing w:val="-6"/>
          <w:sz w:val="30"/>
          <w:szCs w:val="30"/>
          <w:cs/>
        </w:rPr>
        <w:t xml:space="preserve">ให้แก่เจ้าของเดิม </w:t>
      </w:r>
      <w:r w:rsidR="00F14C3A" w:rsidRPr="001E5F87">
        <w:rPr>
          <w:rFonts w:asciiTheme="majorBidi" w:hAnsiTheme="majorBidi" w:hint="cs"/>
          <w:spacing w:val="-6"/>
          <w:sz w:val="30"/>
          <w:szCs w:val="30"/>
          <w:cs/>
        </w:rPr>
        <w:t>สิ่งตอบแทน</w:t>
      </w:r>
      <w:r w:rsidR="00E009E8" w:rsidRPr="001E5F87">
        <w:rPr>
          <w:rFonts w:asciiTheme="majorBidi" w:hAnsiTheme="majorBidi"/>
          <w:spacing w:val="-6"/>
          <w:sz w:val="30"/>
          <w:szCs w:val="30"/>
        </w:rPr>
        <w:br/>
      </w:r>
      <w:r w:rsidR="00F14C3A" w:rsidRPr="001E5F87">
        <w:rPr>
          <w:rFonts w:asciiTheme="majorBidi" w:hAnsiTheme="majorBidi" w:hint="cs"/>
          <w:sz w:val="30"/>
          <w:szCs w:val="30"/>
          <w:cs/>
        </w:rPr>
        <w:t>ที่ต้องจ่ายเมื่อเข้าเงื่อนไข</w:t>
      </w:r>
      <w:r w:rsidRPr="001E5F87">
        <w:rPr>
          <w:rFonts w:asciiTheme="majorBidi" w:hAnsiTheme="majorBidi"/>
          <w:sz w:val="30"/>
          <w:szCs w:val="30"/>
          <w:cs/>
        </w:rPr>
        <w:t xml:space="preserve"> และส่วนได้เสียในส่วนของเจ้าของที่ออกโดยกลุ่มบริษัท</w:t>
      </w:r>
      <w:r w:rsidRPr="00AB4909">
        <w:rPr>
          <w:rFonts w:asciiTheme="majorBidi" w:hAnsiTheme="majorBidi"/>
          <w:sz w:val="30"/>
          <w:szCs w:val="30"/>
          <w:cs/>
        </w:rPr>
        <w:t xml:space="preserve"> </w:t>
      </w:r>
    </w:p>
    <w:p w14:paraId="3E130A2E" w14:textId="3F9FEF57" w:rsidR="00685EB2" w:rsidRPr="00EB4708" w:rsidRDefault="00685EB2" w:rsidP="00616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16"/>
          <w:szCs w:val="16"/>
          <w:shd w:val="clear" w:color="auto" w:fill="E0E0E0"/>
        </w:rPr>
      </w:pPr>
    </w:p>
    <w:p w14:paraId="153ACD75" w14:textId="381DEF17" w:rsidR="00C057F7" w:rsidRDefault="00C057F7" w:rsidP="0078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E009E8">
        <w:rPr>
          <w:rFonts w:asciiTheme="majorBidi" w:hAnsiTheme="majorBidi" w:cstheme="majorBidi"/>
          <w:spacing w:val="-6"/>
          <w:sz w:val="30"/>
          <w:szCs w:val="30"/>
          <w:cs/>
          <w:lang w:val="x-none" w:eastAsia="x-none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</w:t>
      </w:r>
      <w:r w:rsidRPr="00E009E8">
        <w:rPr>
          <w:rFonts w:asciiTheme="majorBidi" w:hAnsiTheme="majorBidi"/>
          <w:spacing w:val="-6"/>
          <w:sz w:val="30"/>
          <w:szCs w:val="30"/>
          <w:cs/>
        </w:rPr>
        <w:t>ปัจจุบัน</w:t>
      </w:r>
      <w:r w:rsidR="00E009E8" w:rsidRPr="00E009E8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Pr="00E009E8">
        <w:rPr>
          <w:rFonts w:asciiTheme="majorBidi" w:hAnsiTheme="majorBidi" w:cstheme="majorBidi"/>
          <w:spacing w:val="-6"/>
          <w:sz w:val="30"/>
          <w:szCs w:val="30"/>
          <w:cs/>
          <w:lang w:val="x-none" w:eastAsia="x-none"/>
        </w:rPr>
        <w:t>ซึ่งเกิดขึ้น</w:t>
      </w:r>
      <w:r w:rsidRPr="00C057F7">
        <w:rPr>
          <w:rFonts w:asciiTheme="majorBidi" w:hAnsiTheme="majorBidi" w:cstheme="majorBidi"/>
          <w:sz w:val="30"/>
          <w:szCs w:val="30"/>
          <w:cs/>
          <w:lang w:val="x-none" w:eastAsia="x-none"/>
        </w:rPr>
        <w:t>จากเหตุการณ์ในอดีต และสามารถวัดมูลค่ายุติธรรมได้อย่างน่าเชื่อถือ</w:t>
      </w:r>
    </w:p>
    <w:p w14:paraId="5484B0D7" w14:textId="3002A4CA" w:rsidR="00E45E07" w:rsidRDefault="00E45E07" w:rsidP="00E45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493062">
        <w:rPr>
          <w:rFonts w:asciiTheme="majorBidi" w:hAnsiTheme="majorBidi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</w:t>
      </w:r>
      <w:r>
        <w:rPr>
          <w:rFonts w:asciiTheme="majorBidi" w:hAnsiTheme="majorBidi"/>
          <w:sz w:val="30"/>
          <w:szCs w:val="30"/>
        </w:rPr>
        <w:br/>
      </w:r>
      <w:r w:rsidRPr="00493062">
        <w:rPr>
          <w:rFonts w:asciiTheme="majorBidi" w:hAnsiTheme="majorBidi"/>
          <w:sz w:val="30"/>
          <w:szCs w:val="30"/>
          <w:cs/>
        </w:rPr>
        <w:t>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</w:t>
      </w:r>
      <w:r>
        <w:rPr>
          <w:rFonts w:asciiTheme="majorBidi" w:hAnsiTheme="majorBidi"/>
          <w:sz w:val="30"/>
          <w:szCs w:val="30"/>
        </w:rPr>
        <w:br/>
      </w:r>
      <w:r w:rsidRPr="00493062">
        <w:rPr>
          <w:rFonts w:asciiTheme="majorBidi" w:hAnsiTheme="majorBidi"/>
          <w:sz w:val="30"/>
          <w:szCs w:val="30"/>
          <w:cs/>
        </w:rPr>
        <w:t xml:space="preserve">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>
        <w:rPr>
          <w:rFonts w:asciiTheme="majorBidi" w:hAnsiTheme="majorBidi"/>
          <w:sz w:val="30"/>
          <w:szCs w:val="30"/>
        </w:rPr>
        <w:br/>
      </w:r>
      <w:r w:rsidRPr="00493062">
        <w:rPr>
          <w:rFonts w:asciiTheme="majorBidi" w:hAnsiTheme="majorBidi"/>
          <w:sz w:val="30"/>
          <w:szCs w:val="30"/>
          <w:cs/>
        </w:rPr>
        <w:t>ซึ่งข้อมูลดังกล่าวมีผลต่อการวัดมูลค่าของจำนวนต่าง</w:t>
      </w:r>
      <w:r>
        <w:rPr>
          <w:rFonts w:asciiTheme="majorBidi" w:hAnsiTheme="majorBidi"/>
          <w:sz w:val="30"/>
          <w:szCs w:val="30"/>
        </w:rPr>
        <w:t xml:space="preserve"> </w:t>
      </w:r>
      <w:r w:rsidRPr="00493062">
        <w:rPr>
          <w:rFonts w:asciiTheme="majorBidi" w:hAnsiTheme="majorBidi"/>
          <w:sz w:val="30"/>
          <w:szCs w:val="30"/>
          <w:cs/>
        </w:rPr>
        <w:t>ๆ ที่เคยรับรู้ไว้ ณ วันที่ซื้อ</w:t>
      </w:r>
    </w:p>
    <w:p w14:paraId="7078994B" w14:textId="77777777" w:rsidR="00315AE6" w:rsidRPr="00EB4708" w:rsidRDefault="00315AE6" w:rsidP="00E45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20"/>
          <w:szCs w:val="20"/>
        </w:rPr>
      </w:pPr>
    </w:p>
    <w:p w14:paraId="5263490A" w14:textId="4C14162C" w:rsidR="00512177" w:rsidRDefault="00512177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="Angsana New" w:hAnsi="Angsana New"/>
          <w:b/>
          <w:bCs/>
          <w:cs/>
          <w:lang w:val="th-TH"/>
        </w:rPr>
      </w:pPr>
      <w:r>
        <w:rPr>
          <w:rFonts w:ascii="Angsana New" w:hAnsi="Angsana New" w:hint="cs"/>
          <w:b/>
          <w:bCs/>
          <w:cs/>
          <w:lang w:val="th-TH"/>
        </w:rPr>
        <w:t>เงินลงทุนในบริษัทย่อย</w:t>
      </w:r>
      <w:r w:rsidR="00AB74F0">
        <w:rPr>
          <w:rFonts w:ascii="Angsana New" w:hAnsi="Angsana New" w:hint="cs"/>
          <w:b/>
          <w:bCs/>
          <w:cs/>
          <w:lang w:val="th-TH"/>
        </w:rPr>
        <w:t>และการร่วมค้า</w:t>
      </w:r>
    </w:p>
    <w:p w14:paraId="4EF59739" w14:textId="27F169A7" w:rsidR="00512177" w:rsidRPr="00EB4708" w:rsidRDefault="00512177" w:rsidP="00512177">
      <w:pPr>
        <w:rPr>
          <w:rFonts w:asciiTheme="majorBidi" w:hAnsiTheme="majorBidi" w:cstheme="majorBidi"/>
          <w:sz w:val="20"/>
          <w:szCs w:val="20"/>
          <w:cs/>
          <w:lang w:val="th-TH" w:eastAsia="x-none"/>
        </w:rPr>
      </w:pPr>
    </w:p>
    <w:p w14:paraId="0A028C89" w14:textId="2D20C16B" w:rsidR="00512177" w:rsidRDefault="00512177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AB74F0">
        <w:rPr>
          <w:rFonts w:asciiTheme="majorBidi" w:hAnsiTheme="majorBidi" w:cstheme="majorBidi"/>
          <w:spacing w:val="-6"/>
          <w:sz w:val="30"/>
          <w:szCs w:val="30"/>
          <w:cs/>
        </w:rPr>
        <w:t>เงินลงทุนในบริษัท</w:t>
      </w:r>
      <w:r w:rsidRPr="00AB74F0">
        <w:rPr>
          <w:rFonts w:asciiTheme="majorBidi" w:hAnsiTheme="majorBidi" w:cstheme="majorBidi" w:hint="cs"/>
          <w:spacing w:val="-6"/>
          <w:sz w:val="30"/>
          <w:szCs w:val="30"/>
          <w:cs/>
        </w:rPr>
        <w:t>ย่อย</w:t>
      </w:r>
      <w:r w:rsidR="00AB74F0" w:rsidRPr="00AB74F0">
        <w:rPr>
          <w:rFonts w:asciiTheme="majorBidi" w:hAnsiTheme="majorBidi" w:cstheme="majorBidi" w:hint="cs"/>
          <w:spacing w:val="-6"/>
          <w:sz w:val="30"/>
          <w:szCs w:val="30"/>
          <w:cs/>
        </w:rPr>
        <w:t>และการร่วมค้า</w:t>
      </w:r>
      <w:r w:rsidRPr="00AB74F0">
        <w:rPr>
          <w:rFonts w:asciiTheme="majorBidi" w:hAnsiTheme="majorBidi" w:cstheme="majorBidi"/>
          <w:spacing w:val="-6"/>
          <w:sz w:val="30"/>
          <w:szCs w:val="30"/>
          <w:cs/>
        </w:rPr>
        <w:t>ในงบการเงินเฉพาะกิจการวัดมูลค่าด้วยราคาทุนหัก</w:t>
      </w:r>
      <w:r w:rsidRPr="00AB74F0">
        <w:rPr>
          <w:rFonts w:asciiTheme="majorBidi" w:hAnsiTheme="majorBidi" w:cstheme="majorBidi" w:hint="cs"/>
          <w:spacing w:val="-6"/>
          <w:sz w:val="30"/>
          <w:szCs w:val="30"/>
          <w:cs/>
        </w:rPr>
        <w:t>ค่าเผื่อ</w:t>
      </w:r>
      <w:r w:rsidRPr="00AB74F0">
        <w:rPr>
          <w:rFonts w:asciiTheme="majorBidi" w:hAnsiTheme="majorBidi" w:cstheme="majorBidi"/>
          <w:spacing w:val="-6"/>
          <w:sz w:val="30"/>
          <w:szCs w:val="30"/>
          <w:cs/>
        </w:rPr>
        <w:t>การด้อยค่า</w:t>
      </w:r>
      <w:r w:rsidRPr="00AB74F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96460D" w:rsidRPr="00AB74F0">
        <w:rPr>
          <w:rFonts w:asciiTheme="majorBidi" w:hAnsiTheme="majorBidi"/>
          <w:spacing w:val="-6"/>
          <w:sz w:val="30"/>
          <w:szCs w:val="30"/>
          <w:cs/>
        </w:rPr>
        <w:t>เงินปันผลรับ</w:t>
      </w:r>
      <w:r w:rsidR="0096460D" w:rsidRPr="0096460D">
        <w:rPr>
          <w:rFonts w:asciiTheme="majorBidi" w:hAnsiTheme="majorBidi"/>
          <w:sz w:val="30"/>
          <w:szCs w:val="30"/>
          <w:cs/>
        </w:rPr>
        <w:t>บันทึกในกำไรหรือขาดทุนในวันที่บริษัทมีสิทธิได้รับเงินปันผล</w:t>
      </w:r>
      <w:r w:rsidR="00493062">
        <w:rPr>
          <w:rFonts w:asciiTheme="majorBidi" w:hAnsiTheme="majorBidi" w:hint="cs"/>
          <w:sz w:val="30"/>
          <w:szCs w:val="30"/>
          <w:cs/>
        </w:rPr>
        <w:t xml:space="preserve"> กรณีที่บริษัทจำหน่ายเงินลงทุน กำไรหรือขาดทุนจากการขายเงินลงทุนบันทึกในกำไรหรือขาดทุน</w:t>
      </w:r>
    </w:p>
    <w:p w14:paraId="1A5AC983" w14:textId="08DFE1EB" w:rsidR="00647E94" w:rsidRPr="00EB4708" w:rsidRDefault="0064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th-TH" w:eastAsia="x-none"/>
        </w:rPr>
      </w:pPr>
    </w:p>
    <w:p w14:paraId="68CDBBC7" w14:textId="0AE37099" w:rsidR="0052067D" w:rsidRPr="00D61999" w:rsidRDefault="0052067D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="Angsana New" w:hAnsi="Angsana New"/>
          <w:b/>
          <w:bCs/>
          <w:cs/>
          <w:lang w:val="th-TH"/>
        </w:rPr>
      </w:pPr>
      <w:r w:rsidRPr="00D61999">
        <w:rPr>
          <w:rFonts w:ascii="Angsana New" w:hAnsi="Angsana New" w:hint="cs"/>
          <w:b/>
          <w:bCs/>
          <w:cs/>
          <w:lang w:val="th-TH"/>
        </w:rPr>
        <w:t xml:space="preserve">เงินตราต่างประเทศ </w:t>
      </w:r>
    </w:p>
    <w:p w14:paraId="1EAC58D3" w14:textId="77777777" w:rsidR="004516E2" w:rsidRPr="00EB4708" w:rsidRDefault="004516E2" w:rsidP="004516E2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058B9ACC" w14:textId="6DA3A617" w:rsidR="0052067D" w:rsidRDefault="00936B5F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D641FB">
        <w:rPr>
          <w:rFonts w:asciiTheme="majorBidi" w:hAnsiTheme="majorBidi"/>
          <w:spacing w:val="-4"/>
          <w:sz w:val="30"/>
          <w:szCs w:val="30"/>
          <w:cs/>
        </w:rPr>
        <w:t>รายการบัญชีที่เป็นเงินตราต่างประเทศรวมถึงสินทรัพย์และหนี้สินที่ไม่เป็นตัวเงินซึ่งเกิดจากรายการบัญชีที่เป็นเงินตรา</w:t>
      </w:r>
      <w:r w:rsidRPr="00936B5F">
        <w:rPr>
          <w:rFonts w:asciiTheme="majorBidi" w:hAnsiTheme="majorBidi"/>
          <w:sz w:val="30"/>
          <w:szCs w:val="30"/>
          <w:cs/>
        </w:rPr>
        <w:t>ต่างประเทศ แปลงค่าเป็นสกุลเงินที่ใช้ในการดำเนินงานของแต่ละบริษัทในกลุ่มบริษัท</w:t>
      </w:r>
      <w:r w:rsidR="0032103B">
        <w:rPr>
          <w:rFonts w:asciiTheme="majorBidi" w:hAnsiTheme="majorBidi"/>
          <w:sz w:val="30"/>
          <w:szCs w:val="30"/>
        </w:rPr>
        <w:t xml:space="preserve"> </w:t>
      </w:r>
      <w:r w:rsidRPr="00936B5F">
        <w:rPr>
          <w:rFonts w:asciiTheme="majorBidi" w:hAnsiTheme="majorBidi"/>
          <w:sz w:val="30"/>
          <w:szCs w:val="30"/>
          <w:cs/>
        </w:rPr>
        <w:t xml:space="preserve">โดยใช้อัตราแลกเปลี่ยน ณ </w:t>
      </w:r>
      <w:r w:rsidRPr="00D641FB">
        <w:rPr>
          <w:rFonts w:asciiTheme="majorBidi" w:hAnsiTheme="majorBidi"/>
          <w:spacing w:val="-4"/>
          <w:sz w:val="30"/>
          <w:szCs w:val="30"/>
          <w:cs/>
        </w:rPr>
        <w:t>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936B5F">
        <w:rPr>
          <w:rFonts w:asciiTheme="majorBidi" w:hAnsiTheme="majorBidi"/>
          <w:sz w:val="30"/>
          <w:szCs w:val="30"/>
          <w:cs/>
        </w:rPr>
        <w:t xml:space="preserve">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4D7FCCEA" w14:textId="77777777" w:rsidR="00594F61" w:rsidRPr="00EB4708" w:rsidRDefault="00594F61" w:rsidP="009B6BE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1844A6B1" w14:textId="4E9A73B9" w:rsidR="005138CB" w:rsidRPr="005138CB" w:rsidRDefault="005138CB" w:rsidP="0051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138CB">
        <w:rPr>
          <w:rFonts w:asciiTheme="majorBidi" w:hAnsiTheme="majorBidi" w:cstheme="majorBidi"/>
          <w:spacing w:val="-2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Pr="005138C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ยกเว้นเงินลงทุน</w:t>
      </w:r>
      <w:r w:rsidRPr="005138CB">
        <w:rPr>
          <w:rFonts w:asciiTheme="majorBidi" w:hAnsiTheme="majorBidi" w:cstheme="majorBidi"/>
          <w:color w:val="000000"/>
          <w:sz w:val="30"/>
          <w:szCs w:val="30"/>
          <w:cs/>
        </w:rPr>
        <w:t>ในตราสารทุนที่กำหนดให้วัดมูลค่าด้วยมูลค่ายุติธรรมผ่านกำไรขาดทุนเบ็ดเสร็จอื่น จะรับรู้</w:t>
      </w:r>
      <w:r w:rsidRPr="005138CB">
        <w:rPr>
          <w:rFonts w:asciiTheme="majorBidi" w:hAnsiTheme="majorBidi" w:cstheme="majorBidi"/>
          <w:sz w:val="30"/>
          <w:szCs w:val="30"/>
          <w:cs/>
        </w:rPr>
        <w:t>ผลต่าง</w:t>
      </w:r>
      <w:r w:rsidRPr="005138C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ของอัตราแลกเปลี่ยนที่เกิดขึ้นจากการแปลงค่าในกำไรขาดทุนเบ็ดเสร็จอื่น </w:t>
      </w:r>
      <w:r w:rsidR="00642935" w:rsidRPr="00642935">
        <w:rPr>
          <w:rFonts w:asciiTheme="majorBidi" w:hAnsiTheme="majorBidi" w:cstheme="majorBidi"/>
          <w:color w:val="000000"/>
          <w:spacing w:val="-2"/>
          <w:sz w:val="30"/>
          <w:szCs w:val="30"/>
        </w:rPr>
        <w:t>(</w:t>
      </w:r>
      <w:r w:rsidRPr="005138C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เว้นแต่การด้อยค่า</w:t>
      </w:r>
      <w:r w:rsidRPr="005138CB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5138C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ผลต่างดังกล่าวจะถูกจัดประเภทใหม่ไปเข้ากำไรหรือขาดทุน</w:t>
      </w:r>
      <w:r w:rsidR="00642935" w:rsidRPr="00642935">
        <w:rPr>
          <w:rFonts w:asciiTheme="majorBidi" w:hAnsiTheme="majorBidi" w:cstheme="majorBidi"/>
          <w:color w:val="000000"/>
          <w:spacing w:val="-2"/>
          <w:sz w:val="30"/>
          <w:szCs w:val="30"/>
        </w:rPr>
        <w:t>)</w:t>
      </w:r>
    </w:p>
    <w:p w14:paraId="312D547A" w14:textId="5D2274DE" w:rsidR="00E62AAA" w:rsidRPr="00EB4708" w:rsidRDefault="00E62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  <w:lang w:val="x-none" w:eastAsia="x-none"/>
        </w:rPr>
      </w:pPr>
    </w:p>
    <w:p w14:paraId="163C3AC5" w14:textId="7410522C" w:rsidR="00C43CAD" w:rsidRPr="00623946" w:rsidRDefault="00C43CAD" w:rsidP="00C43CA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1FA76186" w14:textId="77777777" w:rsidR="00C43CAD" w:rsidRPr="00EB4708" w:rsidRDefault="00C43CAD" w:rsidP="00C43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BCFD04B" w14:textId="7D4BD619" w:rsidR="00C43CAD" w:rsidRDefault="00C43CAD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="001527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61618706" w14:textId="77777777" w:rsidR="009A2A17" w:rsidRPr="00EB4708" w:rsidRDefault="009A2A17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0"/>
          <w:szCs w:val="20"/>
        </w:rPr>
      </w:pPr>
    </w:p>
    <w:p w14:paraId="5F02231B" w14:textId="6BFFFE90" w:rsidR="00C43CAD" w:rsidRDefault="00C43CAD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493062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854862" w:rsidRPr="00493062">
        <w:rPr>
          <w:rFonts w:asciiTheme="majorBidi" w:hAnsiTheme="majorBidi" w:cstheme="majorBidi" w:hint="cs"/>
          <w:sz w:val="30"/>
          <w:szCs w:val="30"/>
          <w:cs/>
        </w:rPr>
        <w:t>จะรับรู้</w:t>
      </w:r>
      <w:r w:rsidRPr="00493062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 และแสดงเป็น</w:t>
      </w:r>
      <w:r w:rsidR="00854862" w:rsidRPr="00493062">
        <w:rPr>
          <w:rFonts w:asciiTheme="majorBidi" w:hAnsiTheme="majorBidi"/>
          <w:sz w:val="30"/>
          <w:szCs w:val="30"/>
          <w:cs/>
        </w:rPr>
        <w:t>สำรองการแปลงค่างบการเงิน</w:t>
      </w:r>
      <w:r w:rsidRPr="00493062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</w:t>
      </w:r>
      <w:r w:rsidR="00493062" w:rsidRPr="00493062">
        <w:rPr>
          <w:rFonts w:asciiTheme="majorBidi" w:hAnsiTheme="majorBidi" w:cstheme="majorBidi"/>
          <w:sz w:val="30"/>
          <w:szCs w:val="30"/>
        </w:rPr>
        <w:br/>
      </w:r>
      <w:r w:rsidRPr="00493062">
        <w:rPr>
          <w:rFonts w:asciiTheme="majorBidi" w:hAnsiTheme="majorBidi" w:cstheme="majorBidi"/>
          <w:sz w:val="30"/>
          <w:szCs w:val="30"/>
          <w:cs/>
        </w:rPr>
        <w:t>ถูกปันส่วนให้ส่วนได้เสียที่ไม่มีอำนาจควบคุม</w:t>
      </w:r>
    </w:p>
    <w:p w14:paraId="0597D1EB" w14:textId="2C5CE077" w:rsidR="00B111FE" w:rsidRDefault="00B111FE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>
        <w:rPr>
          <w:rFonts w:asciiTheme="majorBidi" w:hAnsiTheme="majorBidi" w:cstheme="majorBidi" w:hint="cs"/>
          <w:b/>
          <w:bCs/>
          <w:cs/>
          <w:lang w:val="th-TH"/>
        </w:rPr>
        <w:lastRenderedPageBreak/>
        <w:t>เครื่องมือทางการเงิน</w:t>
      </w:r>
    </w:p>
    <w:p w14:paraId="1738159A" w14:textId="0474C3F5" w:rsidR="002720B0" w:rsidRPr="00EB4708" w:rsidRDefault="002720B0" w:rsidP="0085486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DA018F" w14:textId="396EAAF9" w:rsidR="00B111FE" w:rsidRPr="009C0FC1" w:rsidRDefault="00642935" w:rsidP="00B111F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2935">
        <w:rPr>
          <w:rFonts w:asciiTheme="majorBidi" w:hAnsiTheme="majorBidi" w:cstheme="majorBidi" w:hint="cs"/>
          <w:i/>
          <w:iCs/>
          <w:sz w:val="30"/>
          <w:szCs w:val="30"/>
          <w:lang w:val="en-US"/>
        </w:rPr>
        <w:t>(</w:t>
      </w:r>
      <w:r w:rsidR="00B111FE" w:rsidRPr="009C0FC1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ง.</w:t>
      </w:r>
      <w:r w:rsidR="00B111FE" w:rsidRPr="009C0FC1">
        <w:rPr>
          <w:rFonts w:asciiTheme="majorBidi" w:hAnsiTheme="majorBidi" w:cstheme="majorBidi"/>
          <w:i/>
          <w:iCs/>
          <w:sz w:val="30"/>
          <w:szCs w:val="30"/>
        </w:rPr>
        <w:t xml:space="preserve">1) </w:t>
      </w:r>
      <w:r w:rsidR="00B111FE" w:rsidRPr="009C0FC1">
        <w:rPr>
          <w:rFonts w:asciiTheme="majorBidi" w:hAnsiTheme="majorBidi"/>
          <w:i/>
          <w:iCs/>
          <w:sz w:val="30"/>
          <w:szCs w:val="30"/>
          <w:cs/>
        </w:rPr>
        <w:t>การ</w:t>
      </w:r>
      <w:r w:rsidR="00854862">
        <w:rPr>
          <w:rFonts w:asciiTheme="majorBidi" w:hAnsiTheme="majorBidi" w:hint="cs"/>
          <w:i/>
          <w:iCs/>
          <w:sz w:val="30"/>
          <w:szCs w:val="30"/>
          <w:cs/>
        </w:rPr>
        <w:t>จัดประเภทและการวั</w:t>
      </w:r>
      <w:r w:rsidR="00AB74F0">
        <w:rPr>
          <w:rFonts w:asciiTheme="majorBidi" w:hAnsiTheme="majorBidi" w:hint="cs"/>
          <w:i/>
          <w:iCs/>
          <w:sz w:val="30"/>
          <w:szCs w:val="30"/>
          <w:cs/>
        </w:rPr>
        <w:t>ด</w:t>
      </w:r>
      <w:r w:rsidR="00854862">
        <w:rPr>
          <w:rFonts w:asciiTheme="majorBidi" w:hAnsiTheme="majorBidi" w:hint="cs"/>
          <w:i/>
          <w:iCs/>
          <w:sz w:val="30"/>
          <w:szCs w:val="30"/>
          <w:cs/>
        </w:rPr>
        <w:t>มูลค่า</w:t>
      </w:r>
      <w:r w:rsidR="00B111FE" w:rsidRPr="009C0FC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657A8A09" w14:textId="77777777" w:rsidR="00B111FE" w:rsidRPr="00EB4708" w:rsidRDefault="00B111FE" w:rsidP="00B111F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56794E7" w14:textId="5759A379" w:rsidR="00C63FAA" w:rsidRDefault="00B111FE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</w:rPr>
      </w:pPr>
      <w:r w:rsidRPr="009C0FC1">
        <w:rPr>
          <w:rFonts w:asciiTheme="majorBidi" w:hAnsiTheme="majorBidi"/>
          <w:sz w:val="30"/>
          <w:szCs w:val="30"/>
          <w:cs/>
        </w:rPr>
        <w:t xml:space="preserve">สินทรัพย์ทางการเงินและหนี้สินทางการเงินอื่น </w:t>
      </w:r>
      <w:r w:rsidR="00C8372F">
        <w:rPr>
          <w:rFonts w:asciiTheme="majorBidi" w:hAnsiTheme="majorBidi" w:hint="cs"/>
          <w:sz w:val="30"/>
          <w:szCs w:val="30"/>
          <w:cs/>
          <w:lang w:val="en-US"/>
        </w:rPr>
        <w:t xml:space="preserve">ๆ </w:t>
      </w:r>
      <w:r w:rsidR="00C8372F" w:rsidRPr="00C8372F">
        <w:rPr>
          <w:rFonts w:asciiTheme="majorBidi" w:hAnsiTheme="majorBidi"/>
          <w:sz w:val="30"/>
          <w:szCs w:val="30"/>
          <w:cs/>
          <w:lang w:val="en-US"/>
        </w:rPr>
        <w:t xml:space="preserve">นอกเหนือจากลูกหนี้การค้า </w:t>
      </w:r>
      <w:r w:rsidR="00642935" w:rsidRPr="00642935">
        <w:rPr>
          <w:rFonts w:asciiTheme="majorBidi" w:hAnsiTheme="majorBidi"/>
          <w:sz w:val="30"/>
          <w:szCs w:val="30"/>
          <w:lang w:val="en-US"/>
        </w:rPr>
        <w:t>(</w:t>
      </w:r>
      <w:r w:rsidR="00C8372F" w:rsidRPr="00C8372F">
        <w:rPr>
          <w:rFonts w:asciiTheme="majorBidi" w:hAnsiTheme="majorBidi"/>
          <w:sz w:val="30"/>
          <w:szCs w:val="30"/>
          <w:cs/>
          <w:lang w:val="en-US"/>
        </w:rPr>
        <w:t xml:space="preserve">ดูหมายเหตุข้อ </w:t>
      </w:r>
      <w:r w:rsidR="009A2A17">
        <w:rPr>
          <w:rFonts w:asciiTheme="majorBidi" w:hAnsiTheme="majorBidi"/>
          <w:sz w:val="30"/>
          <w:szCs w:val="30"/>
          <w:lang w:val="en-US"/>
        </w:rPr>
        <w:t>3</w:t>
      </w:r>
      <w:r w:rsidR="00642935" w:rsidRPr="00642935">
        <w:rPr>
          <w:rFonts w:asciiTheme="majorBidi" w:hAnsiTheme="majorBidi"/>
          <w:sz w:val="30"/>
          <w:szCs w:val="30"/>
          <w:lang w:val="en-US"/>
        </w:rPr>
        <w:t>(</w:t>
      </w:r>
      <w:r w:rsidR="00C8372F" w:rsidRPr="00C8372F">
        <w:rPr>
          <w:rFonts w:asciiTheme="majorBidi" w:hAnsiTheme="majorBidi"/>
          <w:sz w:val="30"/>
          <w:szCs w:val="30"/>
          <w:cs/>
          <w:lang w:val="en-US"/>
        </w:rPr>
        <w:t>ฉ</w:t>
      </w:r>
      <w:r w:rsidR="00642935" w:rsidRPr="00642935">
        <w:rPr>
          <w:rFonts w:asciiTheme="majorBidi" w:hAnsiTheme="majorBidi"/>
          <w:sz w:val="30"/>
          <w:szCs w:val="30"/>
          <w:lang w:val="en-US"/>
        </w:rPr>
        <w:t>)</w:t>
      </w:r>
      <w:r w:rsidR="00642935" w:rsidRPr="00642935">
        <w:rPr>
          <w:rFonts w:asciiTheme="majorBidi" w:hAnsiTheme="majorBidi" w:hint="cs"/>
          <w:sz w:val="30"/>
          <w:szCs w:val="30"/>
          <w:lang w:val="en-US"/>
        </w:rPr>
        <w:t>)</w:t>
      </w:r>
      <w:r w:rsidR="00C8372F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9C0FC1">
        <w:rPr>
          <w:rFonts w:asciiTheme="majorBidi" w:hAnsiTheme="majorBidi"/>
          <w:sz w:val="30"/>
          <w:szCs w:val="30"/>
          <w:cs/>
        </w:rPr>
        <w:t>รับรู้</w:t>
      </w:r>
      <w:r w:rsidRPr="005138CB">
        <w:rPr>
          <w:rFonts w:asciiTheme="majorBidi" w:hAnsiTheme="majorBidi"/>
          <w:sz w:val="30"/>
          <w:szCs w:val="30"/>
          <w:cs/>
        </w:rPr>
        <w:t xml:space="preserve">รายการเมื่อเริ่มแรกเมื่อกลุ่มบริษัทเป็นคู่สัญญาตามข้อกำหนดของเครื่องมือทางการเงินนั้น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C8372F" w:rsidRPr="005138CB">
        <w:rPr>
          <w:rFonts w:asciiTheme="majorBidi" w:hAnsiTheme="majorBidi"/>
          <w:sz w:val="30"/>
          <w:szCs w:val="30"/>
          <w:cs/>
        </w:rPr>
        <w:t>และวัดมูลค่า</w:t>
      </w:r>
      <w:r w:rsidR="00A42166" w:rsidRPr="005138CB">
        <w:rPr>
          <w:rFonts w:asciiTheme="majorBidi" w:hAnsiTheme="majorBidi" w:hint="cs"/>
          <w:sz w:val="30"/>
          <w:szCs w:val="30"/>
          <w:cs/>
        </w:rPr>
        <w:t>เมื่อเริ่มแรก</w:t>
      </w:r>
      <w:r w:rsidR="00C8372F" w:rsidRPr="005138CB">
        <w:rPr>
          <w:rFonts w:asciiTheme="majorBidi" w:hAnsiTheme="majorBidi"/>
          <w:sz w:val="30"/>
          <w:szCs w:val="30"/>
          <w:cs/>
        </w:rPr>
        <w:t>ด้วยมูลค่ายุติธรรม</w:t>
      </w:r>
      <w:r w:rsidR="00A42166" w:rsidRPr="005138CB">
        <w:rPr>
          <w:rFonts w:asciiTheme="majorBidi" w:hAnsiTheme="majorBidi" w:hint="cs"/>
          <w:sz w:val="30"/>
          <w:szCs w:val="30"/>
          <w:cs/>
        </w:rPr>
        <w:t xml:space="preserve"> ทั้งนี้ </w:t>
      </w:r>
      <w:r w:rsidR="00C8372F" w:rsidRPr="005138CB">
        <w:rPr>
          <w:rFonts w:asciiTheme="majorBidi" w:hAnsi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A42166" w:rsidRPr="005138CB">
        <w:rPr>
          <w:rFonts w:asciiTheme="majorBidi" w:hAnsiTheme="majorBidi" w:hint="cs"/>
          <w:sz w:val="30"/>
          <w:szCs w:val="30"/>
          <w:cs/>
        </w:rPr>
        <w:t>ไม่ได้</w:t>
      </w:r>
      <w:r w:rsidR="00C8372F" w:rsidRPr="005138CB">
        <w:rPr>
          <w:rFonts w:asciiTheme="majorBidi" w:hAnsiTheme="majorBidi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A42166" w:rsidRPr="005138CB">
        <w:rPr>
          <w:rFonts w:asciiTheme="majorBidi" w:hAnsiTheme="majorBidi" w:hint="cs"/>
          <w:sz w:val="30"/>
          <w:szCs w:val="30"/>
          <w:cs/>
        </w:rPr>
        <w:t>รวมหรือหัก</w:t>
      </w:r>
      <w:r w:rsidR="00C8372F" w:rsidRPr="005138CB">
        <w:rPr>
          <w:rFonts w:asciiTheme="majorBidi" w:hAnsi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A42166" w:rsidRPr="005138CB">
        <w:rPr>
          <w:rFonts w:asciiTheme="majorBidi" w:hAnsiTheme="majorBidi" w:hint="cs"/>
          <w:sz w:val="30"/>
          <w:szCs w:val="30"/>
          <w:cs/>
        </w:rPr>
        <w:t>ด้วย</w:t>
      </w:r>
    </w:p>
    <w:p w14:paraId="542476B9" w14:textId="15EB6F7A" w:rsidR="00C8372F" w:rsidRPr="00EB4708" w:rsidRDefault="00C8372F" w:rsidP="00CB23C7">
      <w:pPr>
        <w:pStyle w:val="BodyText2"/>
        <w:tabs>
          <w:tab w:val="left" w:pos="720"/>
          <w:tab w:val="left" w:pos="810"/>
        </w:tabs>
        <w:ind w:left="990" w:right="47" w:firstLine="0"/>
        <w:jc w:val="thaiDistribute"/>
        <w:rPr>
          <w:rFonts w:asciiTheme="majorBidi" w:hAnsiTheme="majorBidi"/>
          <w:sz w:val="28"/>
          <w:szCs w:val="28"/>
        </w:rPr>
      </w:pPr>
    </w:p>
    <w:p w14:paraId="04204DC0" w14:textId="49370628" w:rsidR="00C8372F" w:rsidRDefault="00C8372F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</w:rPr>
      </w:pPr>
      <w:r w:rsidRPr="00C8372F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</w:t>
      </w:r>
      <w:r w:rsidRPr="00D641FB">
        <w:rPr>
          <w:rFonts w:asciiTheme="majorBidi" w:hAnsiTheme="majorBidi"/>
          <w:spacing w:val="-8"/>
          <w:sz w:val="30"/>
          <w:szCs w:val="30"/>
          <w:cs/>
        </w:rPr>
        <w:t>ขาดทุน สินทรัพย์ทางการเงินจะไม่ถูกจัดประเภทรายการใหม่ภายหลังการรับรู้รายการเมื่อเริ่มแรก</w:t>
      </w:r>
      <w:r w:rsidR="004D5962">
        <w:rPr>
          <w:rFonts w:asciiTheme="majorBidi" w:hAnsiTheme="majorBidi"/>
          <w:spacing w:val="-8"/>
          <w:sz w:val="30"/>
          <w:szCs w:val="30"/>
          <w:lang w:val="en-US"/>
        </w:rPr>
        <w:t xml:space="preserve"> </w:t>
      </w:r>
      <w:r w:rsidRPr="00D641FB">
        <w:rPr>
          <w:rFonts w:asciiTheme="majorBidi" w:hAnsiTheme="majorBidi"/>
          <w:spacing w:val="-8"/>
          <w:sz w:val="30"/>
          <w:szCs w:val="30"/>
          <w:cs/>
        </w:rPr>
        <w:t>เว้นแต่</w:t>
      </w:r>
      <w:r w:rsidR="004D5962">
        <w:rPr>
          <w:rFonts w:asciiTheme="majorBidi" w:hAnsiTheme="majorBidi"/>
          <w:spacing w:val="-8"/>
          <w:sz w:val="30"/>
          <w:szCs w:val="30"/>
        </w:rPr>
        <w:br/>
      </w:r>
      <w:r w:rsidRPr="00D641FB">
        <w:rPr>
          <w:rFonts w:asciiTheme="majorBidi" w:hAnsiTheme="majorBidi"/>
          <w:spacing w:val="-8"/>
          <w:sz w:val="30"/>
          <w:szCs w:val="30"/>
          <w:cs/>
        </w:rPr>
        <w:t>กลุ่มบริษัท</w:t>
      </w:r>
      <w:r w:rsidRPr="00C8372F">
        <w:rPr>
          <w:rFonts w:asciiTheme="majorBidi" w:hAnsiTheme="majorBidi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4D5962">
        <w:rPr>
          <w:rFonts w:asciiTheme="majorBidi" w:hAnsiTheme="majorBidi"/>
          <w:sz w:val="30"/>
          <w:szCs w:val="30"/>
        </w:rPr>
        <w:br/>
      </w:r>
      <w:r w:rsidRPr="00C8372F">
        <w:rPr>
          <w:rFonts w:asciiTheme="majorBidi" w:hAnsiTheme="majorBidi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4D5962">
        <w:rPr>
          <w:rFonts w:asciiTheme="majorBidi" w:hAnsiTheme="majorBidi"/>
          <w:sz w:val="30"/>
          <w:szCs w:val="30"/>
        </w:rPr>
        <w:br/>
      </w:r>
      <w:r w:rsidRPr="00C8372F">
        <w:rPr>
          <w:rFonts w:asciiTheme="majorBidi" w:hAnsiTheme="majorBidi"/>
          <w:sz w:val="30"/>
          <w:szCs w:val="30"/>
          <w:cs/>
        </w:rPr>
        <w:t>การเปลี่ยนแปลงการจัดประเภท</w:t>
      </w:r>
    </w:p>
    <w:p w14:paraId="2673AF2B" w14:textId="77777777" w:rsidR="009A2A17" w:rsidRPr="00EB4708" w:rsidRDefault="009A2A17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0B4582" w14:textId="2D2266A2" w:rsidR="003F3085" w:rsidRDefault="00F0612B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</w:t>
      </w:r>
      <w:r w:rsidRPr="00E009E8">
        <w:rPr>
          <w:rFonts w:asciiTheme="majorBidi" w:hAnsiTheme="majorBidi"/>
          <w:sz w:val="30"/>
          <w:szCs w:val="30"/>
          <w:cs/>
        </w:rPr>
        <w:t>ขาดทุน</w:t>
      </w: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15EA8E60" w14:textId="45AC95B2" w:rsidR="003071F3" w:rsidRPr="00EB4708" w:rsidRDefault="00307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2"/>
          <w:szCs w:val="32"/>
          <w:cs/>
        </w:rPr>
      </w:pPr>
    </w:p>
    <w:p w14:paraId="185C8413" w14:textId="4C4BE059" w:rsidR="002105AD" w:rsidRDefault="00F0612B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</w:t>
      </w:r>
      <w:r w:rsidRPr="00D641FB">
        <w:rPr>
          <w:rFonts w:asciiTheme="majorBidi" w:hAnsiTheme="majorBidi"/>
          <w:spacing w:val="-4"/>
          <w:sz w:val="30"/>
          <w:szCs w:val="30"/>
          <w:cs/>
          <w:lang w:val="en-US" w:eastAsia="en-US"/>
        </w:rPr>
        <w:t xml:space="preserve">ดอกเบี้ยที่แท้จริง ราคาทุนตัดจำหน่ายลดลงด้วยผลขาดทุนด้านเครดิตที่คาดว่าจะเกิดขึ้น </w:t>
      </w:r>
      <w:r w:rsidR="005138CB">
        <w:rPr>
          <w:rFonts w:asciiTheme="majorBidi" w:hAnsiTheme="majorBidi" w:hint="cs"/>
          <w:spacing w:val="-4"/>
          <w:sz w:val="30"/>
          <w:szCs w:val="30"/>
          <w:cs/>
          <w:lang w:val="en-US" w:eastAsia="en-US"/>
        </w:rPr>
        <w:t xml:space="preserve">ทั้งนี้ </w:t>
      </w:r>
      <w:r w:rsidRPr="00D641FB">
        <w:rPr>
          <w:rFonts w:asciiTheme="majorBidi" w:hAnsiTheme="majorBidi"/>
          <w:spacing w:val="-4"/>
          <w:sz w:val="30"/>
          <w:szCs w:val="30"/>
          <w:cs/>
          <w:lang w:val="en-US" w:eastAsia="en-US"/>
        </w:rPr>
        <w:t>รายได้ดอกเบี้ย กำไรและ</w:t>
      </w:r>
      <w:r w:rsidRPr="00D641FB">
        <w:rPr>
          <w:rFonts w:asciiTheme="majorBidi" w:hAnsiTheme="majorBidi"/>
          <w:spacing w:val="-2"/>
          <w:sz w:val="30"/>
          <w:szCs w:val="30"/>
          <w:cs/>
          <w:lang w:val="en-US" w:eastAsia="en-US"/>
        </w:rPr>
        <w:t xml:space="preserve">ขาดทุนจากอัตราแลกเปลี่ยน ผลขาดทุนด้านเครดิตที่คาดว่าจะเกิดขึ้น </w:t>
      </w:r>
      <w:r w:rsidR="005138CB">
        <w:rPr>
          <w:rFonts w:asciiTheme="majorBidi" w:hAnsiTheme="majorBidi" w:hint="cs"/>
          <w:spacing w:val="-2"/>
          <w:sz w:val="30"/>
          <w:szCs w:val="30"/>
          <w:cs/>
          <w:lang w:val="en-US" w:eastAsia="en-US"/>
        </w:rPr>
        <w:t>และ</w:t>
      </w:r>
      <w:r w:rsidRPr="00D641FB">
        <w:rPr>
          <w:rFonts w:asciiTheme="majorBidi" w:hAnsiTheme="majorBidi"/>
          <w:spacing w:val="-2"/>
          <w:sz w:val="30"/>
          <w:szCs w:val="30"/>
          <w:cs/>
          <w:lang w:val="en-US" w:eastAsia="en-US"/>
        </w:rPr>
        <w:t>กำไรหรือขาดทุนที่เกิดจากการตัดรายการ</w:t>
      </w: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ออกจากบัญชีรับรู้ในกำไรหรือขาดทุน</w:t>
      </w:r>
    </w:p>
    <w:p w14:paraId="184CF830" w14:textId="5BDA0FDE" w:rsidR="00F0612B" w:rsidRPr="00EB4708" w:rsidRDefault="00F0612B" w:rsidP="00F0612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8"/>
          <w:szCs w:val="28"/>
          <w:lang w:val="en-US" w:eastAsia="en-US"/>
        </w:rPr>
      </w:pPr>
    </w:p>
    <w:p w14:paraId="4DAA4E0B" w14:textId="4215AEAA" w:rsidR="003071F3" w:rsidRPr="003071F3" w:rsidRDefault="003071F3" w:rsidP="003071F3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3071F3">
        <w:rPr>
          <w:rFonts w:asciiTheme="majorBidi" w:hAnsiTheme="majorBidi"/>
          <w:sz w:val="30"/>
          <w:szCs w:val="30"/>
          <w:cs/>
          <w:lang w:val="en-US" w:eastAsia="en-US"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</w:t>
      </w:r>
      <w:r w:rsidRPr="003071F3">
        <w:rPr>
          <w:rFonts w:asciiTheme="majorBidi" w:hAnsiTheme="majorBidi" w:hint="cs"/>
          <w:sz w:val="30"/>
          <w:szCs w:val="30"/>
          <w:cs/>
          <w:lang w:val="en-US" w:eastAsia="en-US"/>
        </w:rPr>
        <w:t xml:space="preserve">ซึ่งจัดเป็นมูลค่ายุติธรรมระดับ </w:t>
      </w:r>
      <w:r w:rsidRPr="003071F3">
        <w:rPr>
          <w:rFonts w:asciiTheme="majorBidi" w:hAnsiTheme="majorBidi"/>
          <w:sz w:val="30"/>
          <w:szCs w:val="30"/>
          <w:lang w:val="en-US" w:eastAsia="en-US"/>
        </w:rPr>
        <w:t>3</w:t>
      </w:r>
      <w:r w:rsidRPr="003071F3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3071F3">
        <w:rPr>
          <w:rFonts w:asciiTheme="majorBidi" w:hAnsiTheme="majorBidi" w:hint="cs"/>
          <w:sz w:val="30"/>
          <w:szCs w:val="30"/>
          <w:cs/>
          <w:lang w:val="en-US" w:eastAsia="en-US"/>
        </w:rPr>
        <w:t>เงินลงทุนดังกล่าวของกลุ่มบริษัทเป็นการลงทุนในหลักทรัพย์ที่ไม่อยู่ในความต้องการของตลาด</w:t>
      </w:r>
      <w:r w:rsidRPr="003071F3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3071F3">
        <w:rPr>
          <w:rFonts w:asciiTheme="majorBidi" w:hAnsiTheme="majorBidi" w:hint="cs"/>
          <w:sz w:val="30"/>
          <w:szCs w:val="30"/>
          <w:cs/>
          <w:lang w:val="en-US" w:eastAsia="en-US"/>
        </w:rPr>
        <w:t>ซึ่งวัดมูลค่ายุติธรรมโดยใช้ราคาทุนซึ่งถือเป็นมูลค่ายุติธรรมโดยประมาณ</w:t>
      </w:r>
      <w:r w:rsidRPr="003071F3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3071F3">
        <w:rPr>
          <w:rFonts w:asciiTheme="majorBidi" w:hAnsiTheme="majorBidi" w:hint="cs"/>
          <w:sz w:val="30"/>
          <w:szCs w:val="30"/>
          <w:cs/>
          <w:lang w:val="en-US" w:eastAsia="en-US"/>
        </w:rPr>
        <w:t xml:space="preserve">โดยพิจารณาว่าไม่มีการเปลี่ยนแปลงอย่างมีนัยสำคัญในการดำเนินงานของกิจการที่ไปลงทุนนับจากวันที่ซื้อ </w:t>
      </w:r>
      <w:r w:rsidRPr="003071F3">
        <w:rPr>
          <w:rFonts w:asciiTheme="majorBidi" w:hAnsiTheme="majorBidi"/>
          <w:sz w:val="30"/>
          <w:szCs w:val="30"/>
          <w:cs/>
          <w:lang w:val="en-US" w:eastAsia="en-US"/>
        </w:rPr>
        <w:t>เงินปันผลรับรับรู้เป็นรายได้ในกำไรหรือขาดทุนในวันที่กลุ่มบริษัทมีสิทธิได้รับเงินปันผล 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</w:t>
      </w:r>
      <w:r>
        <w:rPr>
          <w:rFonts w:asciiTheme="majorBidi" w:hAnsiTheme="majorBidi"/>
          <w:sz w:val="30"/>
          <w:szCs w:val="30"/>
          <w:cs/>
          <w:lang w:val="en-US" w:eastAsia="en-US"/>
        </w:rPr>
        <w:br/>
      </w:r>
      <w:r w:rsidRPr="003071F3">
        <w:rPr>
          <w:rFonts w:asciiTheme="majorBidi" w:hAnsiTheme="majorBidi"/>
          <w:sz w:val="30"/>
          <w:szCs w:val="30"/>
          <w:cs/>
          <w:lang w:val="en-US" w:eastAsia="en-US"/>
        </w:rPr>
        <w:t>ถูกจัดประเภทรายการใหม่ไปยังกำไรหรือขาดทุน</w:t>
      </w:r>
    </w:p>
    <w:p w14:paraId="3236CD15" w14:textId="73161DFD" w:rsidR="00113F92" w:rsidRPr="00F0612B" w:rsidRDefault="00113F92" w:rsidP="007B6AE5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/>
        </w:rPr>
      </w:pPr>
      <w:r w:rsidRPr="00860EE2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860EE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860EE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0612B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2</w:t>
      </w:r>
      <w:r w:rsidRPr="00860EE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860EE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F0612B"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/>
        </w:rPr>
        <w:t>และการหักกลบ</w:t>
      </w:r>
    </w:p>
    <w:p w14:paraId="6CEB37BC" w14:textId="77777777" w:rsidR="00113F92" w:rsidRPr="00EB4708" w:rsidRDefault="00113F92" w:rsidP="00F0612B">
      <w:pPr>
        <w:pStyle w:val="BodyText2"/>
        <w:tabs>
          <w:tab w:val="left" w:pos="126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16"/>
          <w:szCs w:val="16"/>
        </w:rPr>
      </w:pPr>
    </w:p>
    <w:p w14:paraId="16C6148C" w14:textId="26B17BE0" w:rsidR="00113F92" w:rsidRPr="002105AD" w:rsidRDefault="00113F92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105AD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</w:t>
      </w:r>
      <w:r w:rsidRPr="00E009E8">
        <w:rPr>
          <w:rFonts w:asciiTheme="majorBidi" w:hAnsiTheme="majorBidi"/>
          <w:sz w:val="30"/>
          <w:szCs w:val="30"/>
          <w:cs/>
          <w:lang w:val="en-US" w:eastAsia="en-US"/>
        </w:rPr>
        <w:t>สด</w:t>
      </w:r>
      <w:r w:rsidRPr="002105AD">
        <w:rPr>
          <w:rFonts w:asciiTheme="majorBidi" w:hAnsiTheme="majorBidi" w:cstheme="majorBidi"/>
          <w:sz w:val="30"/>
          <w:szCs w:val="30"/>
          <w:cs/>
        </w:rPr>
        <w:t>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Pr="00D641FB">
        <w:rPr>
          <w:rFonts w:asciiTheme="majorBidi" w:hAnsiTheme="majorBidi" w:cstheme="majorBidi"/>
          <w:spacing w:val="-4"/>
          <w:sz w:val="30"/>
          <w:szCs w:val="30"/>
          <w:cs/>
        </w:rPr>
        <w:t>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</w:t>
      </w:r>
      <w:r w:rsidRPr="002105AD">
        <w:rPr>
          <w:rFonts w:asciiTheme="majorBidi" w:hAnsiTheme="majorBidi" w:cstheme="majorBidi"/>
          <w:sz w:val="30"/>
          <w:szCs w:val="30"/>
          <w:cs/>
        </w:rPr>
        <w:t>ไม่ได้โอนหรือ</w:t>
      </w:r>
      <w:r w:rsidR="005138CB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2105AD">
        <w:rPr>
          <w:rFonts w:asciiTheme="majorBidi" w:hAnsiTheme="majorBidi" w:cstheme="majorBidi"/>
          <w:sz w:val="30"/>
          <w:szCs w:val="30"/>
          <w:cs/>
        </w:rPr>
        <w:t>คงไว้ซึ่งความเสี่ยงและผลตอบแทนของความเป็นเจ้าของเกือบทั้งหมด</w:t>
      </w:r>
      <w:r w:rsidR="005138CB">
        <w:rPr>
          <w:rFonts w:asciiTheme="majorBidi" w:hAnsiTheme="majorBidi" w:cstheme="majorBidi" w:hint="cs"/>
          <w:sz w:val="30"/>
          <w:szCs w:val="30"/>
          <w:cs/>
        </w:rPr>
        <w:t>แต่</w:t>
      </w:r>
      <w:r w:rsidRPr="002105AD">
        <w:rPr>
          <w:rFonts w:asciiTheme="majorBidi" w:hAnsiTheme="majorBidi" w:cstheme="majorBidi"/>
          <w:sz w:val="30"/>
          <w:szCs w:val="30"/>
          <w:cs/>
        </w:rPr>
        <w:t>ไม่ได้คงไว้ซึ่งการควบคุมในสินทรัพย์ทางการเงิน</w:t>
      </w:r>
      <w:r w:rsidR="005138CB">
        <w:rPr>
          <w:rFonts w:asciiTheme="majorBidi" w:hAnsiTheme="majorBidi" w:cstheme="majorBidi" w:hint="cs"/>
          <w:sz w:val="30"/>
          <w:szCs w:val="30"/>
          <w:cs/>
        </w:rPr>
        <w:t>นั้นอีกต่อไป</w:t>
      </w:r>
    </w:p>
    <w:p w14:paraId="5104F5C8" w14:textId="77777777" w:rsidR="00113F92" w:rsidRPr="00EB4708" w:rsidRDefault="00113F92" w:rsidP="008F76B0">
      <w:pPr>
        <w:pStyle w:val="BodyText2"/>
        <w:tabs>
          <w:tab w:val="left" w:pos="126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4655EC5F" w14:textId="28D3C41B" w:rsidR="00113F92" w:rsidRPr="002105AD" w:rsidRDefault="00113F92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D641FB">
        <w:rPr>
          <w:rFonts w:asciiTheme="majorBidi" w:hAnsiTheme="majorBidi" w:cstheme="majorBidi"/>
          <w:spacing w:val="-2"/>
          <w:sz w:val="30"/>
          <w:szCs w:val="30"/>
          <w:cs/>
          <w:lang w:val="en-US" w:eastAsia="en-US"/>
        </w:rPr>
        <w:t>กลุ่ม</w:t>
      </w:r>
      <w:r w:rsidRPr="00D641FB">
        <w:rPr>
          <w:rFonts w:asciiTheme="majorBidi" w:hAnsiTheme="majorBidi"/>
          <w:spacing w:val="-2"/>
          <w:sz w:val="30"/>
          <w:szCs w:val="30"/>
          <w:cs/>
          <w:lang w:val="en-US" w:eastAsia="en-US"/>
        </w:rPr>
        <w:t>บริษัท</w:t>
      </w:r>
      <w:r w:rsidRPr="00D641FB">
        <w:rPr>
          <w:rFonts w:asciiTheme="majorBidi" w:hAnsiTheme="majorBidi" w:cstheme="majorBidi"/>
          <w:spacing w:val="-2"/>
          <w:sz w:val="30"/>
          <w:szCs w:val="30"/>
          <w:cs/>
          <w:lang w:val="en-US" w:eastAsia="en-US"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กลุ่มบริษัทตัดรายการหนี้สินทางการเงิน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ออกจากบัญชี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หากมีการเปลี่ยนแปลง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เงื่อนไข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และกระแสเงินสด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จากการเปลี่ยนแปลง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หนี้สิน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มีความ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แตกต่างอย่างมีนัยสำคัญ โดย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รับรู้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หนี้สินทางการเงินใหม่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ด้วย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มูลค่า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ยุติ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ธรรม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ที่สะท้อน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เงื่อนไขที่เปลี่ยนแปลงแล้ว</w:t>
      </w:r>
      <w:r w:rsidRPr="002105AD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</w:p>
    <w:p w14:paraId="6959D5DF" w14:textId="77777777" w:rsidR="00113F92" w:rsidRPr="00EB4708" w:rsidRDefault="00113F92" w:rsidP="00113F92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55424C2D" w14:textId="692EC02E" w:rsidR="002105AD" w:rsidRPr="00CF6527" w:rsidRDefault="001A1F28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r w:rsidRPr="001A1F28">
        <w:rPr>
          <w:rFonts w:asciiTheme="majorBidi" w:hAnsiTheme="majorBidi"/>
          <w:sz w:val="30"/>
          <w:szCs w:val="30"/>
          <w:cs/>
          <w:lang w:val="en-US" w:eastAsia="en-US"/>
        </w:rPr>
        <w:t>ผลต่าง</w:t>
      </w:r>
      <w:r w:rsidRPr="001A1F28">
        <w:rPr>
          <w:rFonts w:asciiTheme="majorBidi" w:hAnsiTheme="majorBidi" w:cstheme="majorBidi"/>
          <w:sz w:val="30"/>
          <w:szCs w:val="30"/>
          <w:cs/>
          <w:lang w:val="en-US" w:eastAsia="en-US"/>
        </w:rPr>
        <w:t>ระหว่าง</w:t>
      </w:r>
      <w:r w:rsidRPr="001A1F28">
        <w:rPr>
          <w:rFonts w:asciiTheme="majorBidi" w:hAnsiTheme="majorBidi"/>
          <w:sz w:val="30"/>
          <w:szCs w:val="30"/>
          <w:cs/>
          <w:lang w:val="en-US" w:eastAsia="en-US"/>
        </w:rPr>
        <w:t>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7AB8CF1" w14:textId="77777777" w:rsidR="00605409" w:rsidRPr="00EB4708" w:rsidRDefault="00605409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16"/>
          <w:szCs w:val="16"/>
          <w:lang w:val="en-US" w:eastAsia="en-US"/>
        </w:rPr>
      </w:pPr>
    </w:p>
    <w:p w14:paraId="0A12FA4C" w14:textId="494503B2" w:rsidR="00113F92" w:rsidRPr="002105AD" w:rsidRDefault="00113F92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009E8">
        <w:rPr>
          <w:rFonts w:asciiTheme="majorBidi" w:hAnsiTheme="majorBidi"/>
          <w:sz w:val="30"/>
          <w:szCs w:val="30"/>
          <w:cs/>
          <w:lang w:val="en-US" w:eastAsia="en-US"/>
        </w:rPr>
        <w:t>สินทรัพย์</w:t>
      </w:r>
      <w:r w:rsidRPr="001A1F28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2105A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641F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D641F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</w:t>
      </w:r>
      <w:r w:rsidRPr="002105AD">
        <w:rPr>
          <w:rFonts w:asciiTheme="majorBidi" w:hAnsiTheme="majorBidi" w:cstheme="majorBidi"/>
          <w:color w:val="000000"/>
          <w:sz w:val="30"/>
          <w:szCs w:val="30"/>
          <w:cs/>
        </w:rPr>
        <w:t>ด้วยจำนวนเงินสุทธิ หรือตั้งใจที่จะรับสินทรัพย์และชำระหนี้สินพร้อมกัน</w:t>
      </w:r>
      <w:r w:rsidRPr="002105A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B106794" w14:textId="62E918F7" w:rsidR="00315AE6" w:rsidRPr="00EB4708" w:rsidRDefault="0031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lang w:val="x-none"/>
        </w:rPr>
      </w:pPr>
    </w:p>
    <w:p w14:paraId="1518F42D" w14:textId="6153E97B" w:rsidR="00113F92" w:rsidRPr="007B546E" w:rsidRDefault="00113F92" w:rsidP="002105AD">
      <w:pPr>
        <w:pStyle w:val="BodyText2"/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B546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B546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B546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A1F28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3</w:t>
      </w:r>
      <w:r w:rsidRPr="007B546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B546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795C2F85" w14:textId="77777777" w:rsidR="00113F92" w:rsidRPr="00EB4708" w:rsidRDefault="00113F92" w:rsidP="00113F92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1B28C9EB" w14:textId="002FD759" w:rsidR="00647E94" w:rsidRDefault="00113F92" w:rsidP="001E5F87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E009E8">
        <w:rPr>
          <w:rFonts w:asciiTheme="majorBidi" w:hAnsiTheme="majorBidi"/>
          <w:sz w:val="30"/>
          <w:szCs w:val="30"/>
          <w:cs/>
          <w:lang w:val="en-US" w:eastAsia="en-US"/>
        </w:rPr>
        <w:t>อนุพันธ์</w:t>
      </w:r>
      <w:r w:rsidRPr="007B546E">
        <w:rPr>
          <w:rFonts w:asciiTheme="majorBidi" w:hAnsiTheme="majorBidi"/>
          <w:sz w:val="30"/>
          <w:szCs w:val="30"/>
          <w:cs/>
        </w:rPr>
        <w:t>รับรู้ด้วยมูลค่ายุติธรรม และวัดมูลค่ายุติธรรม</w:t>
      </w:r>
      <w:r w:rsidRPr="007B546E">
        <w:rPr>
          <w:rFonts w:asciiTheme="majorBidi" w:hAnsiTheme="majorBidi" w:hint="cs"/>
          <w:sz w:val="30"/>
          <w:szCs w:val="30"/>
          <w:cs/>
        </w:rPr>
        <w:t>ทุ</w:t>
      </w:r>
      <w:r w:rsidRPr="007B546E">
        <w:rPr>
          <w:rFonts w:asciiTheme="majorBidi" w:hAnsiTheme="majorBidi"/>
          <w:sz w:val="30"/>
          <w:szCs w:val="30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  <w:r w:rsidR="007866DA">
        <w:rPr>
          <w:rFonts w:asciiTheme="majorBidi" w:hAnsiTheme="majorBidi"/>
          <w:sz w:val="30"/>
          <w:szCs w:val="30"/>
          <w:lang w:val="en-US"/>
        </w:rPr>
        <w:t xml:space="preserve"> </w:t>
      </w:r>
      <w:r w:rsidR="007866DA">
        <w:rPr>
          <w:rFonts w:asciiTheme="majorBidi" w:hAnsiTheme="majorBidi" w:hint="cs"/>
          <w:sz w:val="30"/>
          <w:szCs w:val="30"/>
          <w:cs/>
          <w:lang w:val="en-US"/>
        </w:rPr>
        <w:t>โดย</w:t>
      </w:r>
      <w:r w:rsidR="007866DA" w:rsidRPr="007866DA">
        <w:rPr>
          <w:rFonts w:asciiTheme="majorBidi" w:hAnsiTheme="majorBidi"/>
          <w:sz w:val="30"/>
          <w:szCs w:val="30"/>
          <w:cs/>
          <w:lang w:val="en-US"/>
        </w:rPr>
        <w:t>กลุ่มบริษัทถืออนุพันธ์</w:t>
      </w:r>
      <w:r w:rsidR="007866DA">
        <w:rPr>
          <w:rFonts w:asciiTheme="majorBidi" w:hAnsiTheme="majorBidi" w:hint="cs"/>
          <w:sz w:val="30"/>
          <w:szCs w:val="30"/>
          <w:cs/>
          <w:lang w:val="en-US"/>
        </w:rPr>
        <w:t>เพื่อ</w:t>
      </w:r>
      <w:r w:rsidR="007866DA" w:rsidRPr="007866DA">
        <w:rPr>
          <w:rFonts w:asciiTheme="majorBidi" w:hAnsiTheme="majorBidi"/>
          <w:sz w:val="30"/>
          <w:szCs w:val="30"/>
          <w:cs/>
          <w:lang w:val="en-US"/>
        </w:rPr>
        <w:t>ป้องกันความเสี่ยง</w:t>
      </w:r>
      <w:r w:rsidR="007866DA">
        <w:rPr>
          <w:rFonts w:asciiTheme="majorBidi" w:hAnsiTheme="majorBidi" w:hint="cs"/>
          <w:sz w:val="30"/>
          <w:szCs w:val="30"/>
          <w:cs/>
          <w:lang w:val="en-US"/>
        </w:rPr>
        <w:t>จากเงินตราต่างประเทศ</w:t>
      </w:r>
    </w:p>
    <w:p w14:paraId="4665202A" w14:textId="77777777" w:rsidR="001E5F87" w:rsidRPr="00EB4708" w:rsidRDefault="001E5F87" w:rsidP="001E5F87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p w14:paraId="598BD8D9" w14:textId="277F3629" w:rsidR="00214BD6" w:rsidRPr="00E329CD" w:rsidRDefault="00214BD6" w:rsidP="00214BD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329C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E5F87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4</w:t>
      </w:r>
      <w:r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1A1F28">
        <w:rPr>
          <w:rFonts w:asciiTheme="majorBidi" w:eastAsia="EucrosiaUPCBold" w:hAnsiTheme="majorBidi"/>
          <w:i/>
          <w:iCs/>
          <w:sz w:val="30"/>
          <w:szCs w:val="30"/>
          <w:cs/>
        </w:rPr>
        <w:t>การ</w:t>
      </w:r>
      <w:r>
        <w:rPr>
          <w:rFonts w:asciiTheme="majorBidi" w:eastAsia="EucrosiaUPCBold" w:hAnsiTheme="majorBidi" w:hint="cs"/>
          <w:i/>
          <w:iCs/>
          <w:sz w:val="30"/>
          <w:szCs w:val="30"/>
          <w:cs/>
        </w:rPr>
        <w:t>ตัดจำหน่าย</w:t>
      </w:r>
    </w:p>
    <w:p w14:paraId="73E09AB6" w14:textId="1C48E118" w:rsidR="00214BD6" w:rsidRPr="00EB4708" w:rsidRDefault="00214BD6" w:rsidP="00CF6527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p w14:paraId="32F018DB" w14:textId="596AA188" w:rsidR="00214BD6" w:rsidRDefault="00214BD6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214BD6">
        <w:rPr>
          <w:rFonts w:ascii="Angsana New" w:hAnsi="Angsana New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AC3C774" w14:textId="338A856B" w:rsidR="009A2A17" w:rsidRPr="00EB4708" w:rsidRDefault="009A2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5A29DB09" w14:textId="77D9689E" w:rsidR="00214BD6" w:rsidRPr="00E329CD" w:rsidRDefault="00214BD6" w:rsidP="00214BD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329C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E5F87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5</w:t>
      </w:r>
      <w:r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>
        <w:rPr>
          <w:rFonts w:asciiTheme="majorBidi" w:eastAsia="EucrosiaUPCBold" w:hAnsiTheme="majorBidi" w:hint="cs"/>
          <w:i/>
          <w:iCs/>
          <w:sz w:val="30"/>
          <w:szCs w:val="30"/>
          <w:cs/>
        </w:rPr>
        <w:t>ดอกเบี้ย</w:t>
      </w:r>
    </w:p>
    <w:p w14:paraId="4C5DB125" w14:textId="1E98051F" w:rsidR="00214BD6" w:rsidRPr="00EB4708" w:rsidRDefault="00214BD6" w:rsidP="00214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90942D7" w14:textId="3321C093" w:rsidR="00214BD6" w:rsidRDefault="00214BD6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214BD6">
        <w:rPr>
          <w:rFonts w:ascii="Angsana New" w:hAnsi="Angsana New"/>
          <w:color w:val="000000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</w:t>
      </w:r>
      <w:r w:rsidR="00642935" w:rsidRPr="00642935">
        <w:rPr>
          <w:rFonts w:ascii="Angsana New" w:hAnsi="Angsana New"/>
          <w:color w:val="000000"/>
          <w:sz w:val="30"/>
          <w:szCs w:val="30"/>
          <w:lang w:val="en-US"/>
        </w:rPr>
        <w:t>(</w:t>
      </w:r>
      <w:r w:rsidRPr="00214BD6">
        <w:rPr>
          <w:rFonts w:ascii="Angsana New" w:hAnsi="Angsana New"/>
          <w:color w:val="000000"/>
          <w:sz w:val="30"/>
          <w:szCs w:val="30"/>
          <w:cs/>
        </w:rPr>
        <w:t>เมื่อสินทรัพย์ไม่มีการ</w:t>
      </w:r>
      <w:r w:rsidRPr="00061AE7">
        <w:rPr>
          <w:rFonts w:ascii="Angsana New" w:hAnsi="Angsana New"/>
          <w:color w:val="000000"/>
          <w:spacing w:val="-4"/>
          <w:sz w:val="30"/>
          <w:szCs w:val="30"/>
          <w:cs/>
        </w:rPr>
        <w:t>ด้อยค่าด้านเครดิต</w:t>
      </w:r>
      <w:r w:rsidR="00642935" w:rsidRPr="00642935">
        <w:rPr>
          <w:rFonts w:ascii="Angsana New" w:hAnsi="Angsana New"/>
          <w:color w:val="000000"/>
          <w:spacing w:val="-4"/>
          <w:sz w:val="30"/>
          <w:szCs w:val="30"/>
          <w:lang w:val="en-US"/>
        </w:rPr>
        <w:t>)</w:t>
      </w:r>
      <w:r w:rsidRPr="00061AE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หรือราคาทุนตัดจำหน่ายของหนี้สิน</w:t>
      </w:r>
    </w:p>
    <w:p w14:paraId="30E59CD2" w14:textId="77777777" w:rsidR="00315AE6" w:rsidRPr="00BD7F90" w:rsidRDefault="00315AE6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DA16DBD" w14:textId="4206AEAA" w:rsidR="00AE2139" w:rsidRPr="00F80472" w:rsidRDefault="00AE2139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80472">
        <w:rPr>
          <w:rFonts w:asciiTheme="majorBidi" w:hAnsiTheme="majorBidi" w:cstheme="majorBidi"/>
          <w:b/>
          <w:bCs/>
          <w:cs/>
          <w:lang w:val="th-TH"/>
        </w:rPr>
        <w:lastRenderedPageBreak/>
        <w:t>เงินสดและรายการเทียบเท่าเงินสด</w:t>
      </w:r>
    </w:p>
    <w:p w14:paraId="755D75BE" w14:textId="77777777" w:rsidR="004516E2" w:rsidRPr="00EB4708" w:rsidRDefault="004516E2" w:rsidP="004516E2">
      <w:pPr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p w14:paraId="1DC2A3E9" w14:textId="3B81D26A" w:rsidR="00AE2139" w:rsidRPr="00061AE7" w:rsidRDefault="00AE2139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61AE7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</w:t>
      </w:r>
      <w:r w:rsidR="00DE6339" w:rsidRPr="00061AE7">
        <w:rPr>
          <w:rFonts w:asciiTheme="majorBidi" w:hAnsiTheme="majorBidi" w:cstheme="majorBidi"/>
          <w:sz w:val="30"/>
          <w:szCs w:val="30"/>
        </w:rPr>
        <w:t xml:space="preserve"> </w:t>
      </w:r>
      <w:r w:rsidRPr="00061AE7">
        <w:rPr>
          <w:rFonts w:asciiTheme="majorBidi" w:hAnsiTheme="majorBidi" w:cstheme="majorBidi"/>
          <w:sz w:val="30"/>
          <w:szCs w:val="30"/>
          <w:cs/>
        </w:rPr>
        <w:t>ยอดเงินสด ยอดเงินฝากธนาคารและเงินลงทุนระยะสั้นที่มี</w:t>
      </w:r>
      <w:r w:rsidR="00061AE7">
        <w:rPr>
          <w:rFonts w:asciiTheme="majorBidi" w:hAnsiTheme="majorBidi" w:cstheme="majorBidi"/>
          <w:sz w:val="30"/>
          <w:szCs w:val="30"/>
          <w:cs/>
        </w:rPr>
        <w:br/>
      </w:r>
      <w:r w:rsidRPr="00F26321">
        <w:rPr>
          <w:rFonts w:asciiTheme="majorBidi" w:hAnsiTheme="majorBidi" w:cstheme="majorBidi"/>
          <w:sz w:val="30"/>
          <w:szCs w:val="30"/>
          <w:cs/>
        </w:rPr>
        <w:t xml:space="preserve">สภาพคล่องสูง </w:t>
      </w:r>
      <w:r w:rsidR="00214BD6" w:rsidRPr="00F26321">
        <w:rPr>
          <w:rFonts w:asciiTheme="majorBidi" w:hAnsiTheme="majorBidi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1210278B" w14:textId="77777777" w:rsidR="007042D4" w:rsidRPr="00EB4708" w:rsidRDefault="007042D4" w:rsidP="009D0F15">
      <w:pPr>
        <w:rPr>
          <w:rFonts w:asciiTheme="majorBidi" w:hAnsiTheme="majorBidi" w:cstheme="majorBidi"/>
          <w:sz w:val="24"/>
          <w:szCs w:val="24"/>
          <w:highlight w:val="yellow"/>
          <w:lang w:eastAsia="x-none"/>
        </w:rPr>
      </w:pPr>
    </w:p>
    <w:p w14:paraId="3C39BE12" w14:textId="7D97301D" w:rsidR="00AE2139" w:rsidRPr="00624AB6" w:rsidRDefault="00AE2139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624AB6">
        <w:rPr>
          <w:rFonts w:asciiTheme="majorBidi" w:hAnsiTheme="majorBidi" w:cstheme="majorBidi"/>
          <w:b/>
          <w:bCs/>
          <w:cs/>
          <w:lang w:val="th-TH"/>
        </w:rPr>
        <w:t>ลูกหนี้การค้า</w:t>
      </w:r>
    </w:p>
    <w:p w14:paraId="0E3D7F5A" w14:textId="77777777" w:rsidR="00AE2139" w:rsidRPr="00EB4708" w:rsidRDefault="00AE2139" w:rsidP="00AE2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AC007CF" w14:textId="2ED5A601" w:rsidR="00A379BD" w:rsidRPr="00C053AB" w:rsidRDefault="00AE2139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  <w:r w:rsidRPr="003763B8">
        <w:rPr>
          <w:rFonts w:asciiTheme="majorBidi" w:hAnsiTheme="majorBidi" w:cstheme="majorBidi"/>
          <w:spacing w:val="-2"/>
          <w:sz w:val="30"/>
          <w:szCs w:val="30"/>
          <w:cs/>
        </w:rPr>
        <w:t>ลูกหนี้</w:t>
      </w:r>
      <w:r w:rsidR="00D64446" w:rsidRPr="003763B8">
        <w:rPr>
          <w:rFonts w:asciiTheme="majorBidi" w:hAnsiTheme="majorBidi" w:cstheme="majorBidi" w:hint="cs"/>
          <w:spacing w:val="-2"/>
          <w:sz w:val="30"/>
          <w:szCs w:val="30"/>
          <w:cs/>
        </w:rPr>
        <w:t>การค้า</w:t>
      </w:r>
      <w:r w:rsidRPr="003763B8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D64446" w:rsidRPr="003763B8">
        <w:rPr>
          <w:rFonts w:asciiTheme="majorBidi" w:hAnsiTheme="majorBidi"/>
          <w:spacing w:val="-2"/>
          <w:sz w:val="30"/>
          <w:szCs w:val="30"/>
          <w:cs/>
        </w:rPr>
        <w:t>ลูกหนี้การค้า</w:t>
      </w:r>
      <w:r w:rsidR="004D5962">
        <w:rPr>
          <w:rFonts w:asciiTheme="majorBidi" w:hAnsiTheme="majorBidi"/>
          <w:spacing w:val="-2"/>
          <w:sz w:val="30"/>
          <w:szCs w:val="30"/>
        </w:rPr>
        <w:br/>
      </w:r>
      <w:r w:rsidR="00D64446" w:rsidRPr="003763B8">
        <w:rPr>
          <w:rFonts w:asciiTheme="majorBidi" w:hAnsiTheme="majorBidi"/>
          <w:spacing w:val="-2"/>
          <w:sz w:val="30"/>
          <w:szCs w:val="30"/>
          <w:cs/>
        </w:rPr>
        <w:t>วัดมูลค่า</w:t>
      </w:r>
      <w:r w:rsidR="00D64446" w:rsidRPr="00D64446">
        <w:rPr>
          <w:rFonts w:asciiTheme="majorBidi" w:hAnsiTheme="majorBidi"/>
          <w:sz w:val="30"/>
          <w:szCs w:val="30"/>
          <w:cs/>
        </w:rPr>
        <w:t>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2676CBC" w14:textId="2894B727" w:rsidR="00C053AB" w:rsidRPr="00EB4708" w:rsidRDefault="00C053AB" w:rsidP="00C053AB">
      <w:pPr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6C431E8B" w14:textId="1C3D7545" w:rsidR="001126A1" w:rsidRDefault="001126A1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24"/>
          <w:szCs w:val="24"/>
        </w:rPr>
      </w:pPr>
      <w:r w:rsidRPr="00061AE7">
        <w:rPr>
          <w:rFonts w:asciiTheme="majorBidi" w:hAnsiTheme="majorBidi" w:cstheme="majorBidi"/>
          <w:sz w:val="30"/>
          <w:szCs w:val="30"/>
          <w:cs/>
        </w:rPr>
        <w:t>กลุ่มบริ</w:t>
      </w:r>
      <w:r w:rsidRPr="00061AE7">
        <w:rPr>
          <w:rFonts w:asciiTheme="majorBidi" w:hAnsiTheme="majorBidi" w:cstheme="majorBidi" w:hint="cs"/>
          <w:sz w:val="30"/>
          <w:szCs w:val="30"/>
          <w:cs/>
        </w:rPr>
        <w:t>ษัท</w:t>
      </w:r>
      <w:r w:rsidRPr="00061AE7">
        <w:rPr>
          <w:rFonts w:asciiTheme="majorBidi" w:hAnsiTheme="majorBidi" w:cstheme="majorBidi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</w:t>
      </w:r>
      <w:r w:rsidRPr="00B70C89">
        <w:rPr>
          <w:rFonts w:asciiTheme="majorBidi" w:hAnsiTheme="majorBidi" w:cstheme="majorBidi"/>
          <w:sz w:val="30"/>
          <w:szCs w:val="30"/>
          <w:cs/>
        </w:rPr>
        <w:t>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772A6A">
        <w:rPr>
          <w:rFonts w:asciiTheme="majorBidi" w:hAnsiTheme="majorBidi" w:cstheme="majorBidi"/>
          <w:sz w:val="30"/>
          <w:szCs w:val="30"/>
        </w:rPr>
        <w:br/>
      </w:r>
      <w:r w:rsidRPr="00B70C89">
        <w:rPr>
          <w:rFonts w:asciiTheme="majorBidi" w:hAnsiTheme="majorBidi" w:cstheme="majorBidi"/>
          <w:sz w:val="30"/>
          <w:szCs w:val="30"/>
          <w:cs/>
        </w:rPr>
        <w:t>ด้าน</w:t>
      </w: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>เครดิตที่มีลักษณะร่วมกันและตามระยะเวลาที่เกินกำหนดชำระ</w:t>
      </w:r>
      <w:r w:rsidR="00B70C89" w:rsidRPr="00061AE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โดยนำข้อมูลผลขาดทุนที่เกิดขึ้นในอดีต </w:t>
      </w:r>
      <w:r w:rsidR="00772A6A">
        <w:rPr>
          <w:rFonts w:asciiTheme="majorBidi" w:hAnsiTheme="majorBidi" w:cstheme="majorBidi"/>
          <w:spacing w:val="-2"/>
          <w:sz w:val="30"/>
          <w:szCs w:val="30"/>
        </w:rPr>
        <w:br/>
      </w:r>
      <w:r w:rsidRPr="00772A6A">
        <w:rPr>
          <w:rFonts w:asciiTheme="majorBidi" w:hAnsiTheme="majorBidi" w:cstheme="majorBidi"/>
          <w:spacing w:val="-2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</w:t>
      </w:r>
      <w:r w:rsidRPr="001126A1">
        <w:rPr>
          <w:rFonts w:asciiTheme="majorBidi" w:hAnsiTheme="majorBidi" w:cstheme="majorBidi"/>
          <w:sz w:val="30"/>
          <w:szCs w:val="30"/>
          <w:cs/>
        </w:rPr>
        <w:t>และข้อมูลคาดการณ์สภาวการณ์เศรษฐกิจทั่วไปในอนาคต ณ วันที่รายงาน</w:t>
      </w:r>
    </w:p>
    <w:p w14:paraId="6A35889E" w14:textId="21D9E089" w:rsidR="00315AE6" w:rsidRPr="00EB4708" w:rsidRDefault="0031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4"/>
          <w:szCs w:val="24"/>
        </w:rPr>
      </w:pPr>
    </w:p>
    <w:p w14:paraId="0D535293" w14:textId="77777777" w:rsidR="00623387" w:rsidRPr="00062E19" w:rsidRDefault="00623387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062E19">
        <w:rPr>
          <w:rFonts w:asciiTheme="majorBidi" w:hAnsiTheme="majorBidi" w:cstheme="majorBidi"/>
          <w:b/>
          <w:bCs/>
          <w:cs/>
          <w:lang w:val="th-TH"/>
        </w:rPr>
        <w:t>สินค้าคงเหลือ</w:t>
      </w:r>
    </w:p>
    <w:p w14:paraId="50937C7C" w14:textId="77777777" w:rsidR="00623387" w:rsidRPr="00EB4708" w:rsidRDefault="00623387" w:rsidP="00623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8EE8549" w14:textId="41688257" w:rsidR="00623387" w:rsidRPr="00C647F6" w:rsidRDefault="00623387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0C28">
        <w:rPr>
          <w:rFonts w:asciiTheme="majorBidi" w:hAnsiTheme="majorBidi" w:cstheme="majorBidi"/>
          <w:spacing w:val="-4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C647F6" w:rsidRPr="00450C2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450C28">
        <w:rPr>
          <w:rFonts w:asciiTheme="majorBidi" w:hAnsiTheme="majorBidi" w:cstheme="majorBidi"/>
          <w:spacing w:val="-4"/>
          <w:sz w:val="30"/>
          <w:szCs w:val="30"/>
          <w:cs/>
        </w:rPr>
        <w:t>ต้นทุนของสินค้าคำนวณโดยใช้</w:t>
      </w:r>
      <w:r w:rsidRPr="00623946">
        <w:rPr>
          <w:rFonts w:asciiTheme="majorBidi" w:hAnsiTheme="majorBidi" w:cstheme="majorBidi"/>
          <w:sz w:val="30"/>
          <w:szCs w:val="30"/>
          <w:cs/>
        </w:rPr>
        <w:t>วิธี</w:t>
      </w:r>
      <w:r w:rsidRPr="00D6499B">
        <w:rPr>
          <w:rFonts w:asciiTheme="majorBidi" w:hAnsiTheme="majorBidi" w:cstheme="majorBidi"/>
          <w:sz w:val="30"/>
          <w:szCs w:val="30"/>
          <w:cs/>
        </w:rPr>
        <w:t xml:space="preserve">เข้าก่อนออกก่อน </w:t>
      </w:r>
      <w:r w:rsidR="00941A92" w:rsidRPr="00941A92">
        <w:rPr>
          <w:rFonts w:asciiTheme="majorBidi" w:hAnsi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</w:t>
      </w:r>
      <w:r w:rsidR="00941A92" w:rsidRPr="00061AE7">
        <w:rPr>
          <w:rFonts w:asciiTheme="majorBidi" w:hAnsiTheme="majorBidi"/>
          <w:spacing w:val="-2"/>
          <w:sz w:val="30"/>
          <w:szCs w:val="30"/>
          <w:cs/>
        </w:rPr>
        <w:t>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</w:t>
      </w:r>
      <w:r w:rsidR="00941A92" w:rsidRPr="00941A92">
        <w:rPr>
          <w:rFonts w:asciiTheme="majorBidi" w:hAnsiTheme="majorBidi"/>
          <w:sz w:val="30"/>
          <w:szCs w:val="30"/>
          <w:cs/>
        </w:rPr>
        <w:t>ปกติหักด้วยค่าใช้จ่ายที่จำเป็นโดยประมาณในการขาย</w:t>
      </w:r>
    </w:p>
    <w:p w14:paraId="6B330C83" w14:textId="183D38C5" w:rsidR="006A540A" w:rsidRPr="00EB4708" w:rsidRDefault="006A540A" w:rsidP="00526A6B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05F0D0BD" w14:textId="32B9691F" w:rsidR="009C3AFB" w:rsidRPr="009A60E6" w:rsidRDefault="009C3AFB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lang w:val="th-TH"/>
        </w:rPr>
      </w:pPr>
      <w:r w:rsidRPr="009A60E6">
        <w:rPr>
          <w:rFonts w:asciiTheme="majorBidi" w:hAnsiTheme="majorBidi" w:hint="cs"/>
          <w:b/>
          <w:bCs/>
          <w:cs/>
          <w:lang w:val="th-TH"/>
        </w:rPr>
        <w:t>อสังหาริมทรัพย์เพื่อการลงทุน</w:t>
      </w:r>
    </w:p>
    <w:p w14:paraId="0E028934" w14:textId="1256598C" w:rsidR="009C3AFB" w:rsidRPr="00EB4708" w:rsidRDefault="009C3AFB" w:rsidP="009C3AFB">
      <w:pPr>
        <w:rPr>
          <w:rFonts w:asciiTheme="majorBidi" w:hAnsiTheme="majorBidi" w:cstheme="majorBidi"/>
          <w:sz w:val="24"/>
          <w:szCs w:val="24"/>
          <w:lang w:val="th-TH" w:eastAsia="x-none"/>
        </w:rPr>
      </w:pPr>
    </w:p>
    <w:p w14:paraId="1EBE38F2" w14:textId="4D65DD49" w:rsidR="009C3AFB" w:rsidRDefault="004A058F" w:rsidP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4A058F">
        <w:rPr>
          <w:rFonts w:asciiTheme="majorBidi" w:hAnsiTheme="majorBidi"/>
          <w:spacing w:val="-4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 ต้นทุนรวมค่าใช้จ่ายทางตรงเพื่อให้ได้มาซึ่งอสังหาริมทรัพย์เพื่อการลงทุน</w:t>
      </w:r>
    </w:p>
    <w:p w14:paraId="6AA4275F" w14:textId="3687634B" w:rsidR="004A058F" w:rsidRPr="00EB4708" w:rsidRDefault="004A058F" w:rsidP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24"/>
          <w:szCs w:val="24"/>
        </w:rPr>
      </w:pPr>
    </w:p>
    <w:p w14:paraId="02F910C9" w14:textId="294863C5" w:rsidR="004A058F" w:rsidRDefault="004A058F" w:rsidP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4A058F">
        <w:rPr>
          <w:rFonts w:asciiTheme="majorBidi" w:hAnsiTheme="majorBidi"/>
          <w:spacing w:val="-4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</w:t>
      </w:r>
      <w:r>
        <w:rPr>
          <w:rFonts w:asciiTheme="majorBidi" w:hAnsiTheme="majorBidi" w:hint="cs"/>
          <w:spacing w:val="-4"/>
          <w:sz w:val="30"/>
          <w:szCs w:val="30"/>
          <w:cs/>
        </w:rPr>
        <w:t>ชุด</w:t>
      </w:r>
      <w:r w:rsidRPr="004A058F">
        <w:rPr>
          <w:rFonts w:asciiTheme="majorBidi" w:hAnsiTheme="majorBidi"/>
          <w:spacing w:val="-4"/>
          <w:sz w:val="30"/>
          <w:szCs w:val="30"/>
          <w:cs/>
        </w:rPr>
        <w:t xml:space="preserve">จำนวน </w:t>
      </w:r>
      <w:r>
        <w:rPr>
          <w:rFonts w:asciiTheme="majorBidi" w:hAnsiTheme="majorBidi"/>
          <w:spacing w:val="-4"/>
          <w:sz w:val="30"/>
          <w:szCs w:val="30"/>
        </w:rPr>
        <w:t>20</w:t>
      </w:r>
      <w:r w:rsidRPr="004A058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4A058F">
        <w:rPr>
          <w:rFonts w:asciiTheme="majorBidi" w:hAnsiTheme="majorBidi"/>
          <w:spacing w:val="-4"/>
          <w:sz w:val="30"/>
          <w:szCs w:val="30"/>
          <w:cs/>
        </w:rPr>
        <w:t>ปีและรับรู้ในกำไรหรือขาดทุน</w:t>
      </w:r>
    </w:p>
    <w:p w14:paraId="4118D34F" w14:textId="706F4B66" w:rsidR="009C3AFB" w:rsidRPr="00EB4708" w:rsidRDefault="009C3AFB" w:rsidP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78AC6FC1" w14:textId="3C255600" w:rsidR="009C3AFB" w:rsidRDefault="009C3AFB" w:rsidP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492287">
        <w:rPr>
          <w:rFonts w:asciiTheme="majorBidi" w:hAnsiTheme="majorBidi"/>
          <w:spacing w:val="-4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</w:t>
      </w:r>
      <w:r w:rsidR="00492287">
        <w:rPr>
          <w:rFonts w:asciiTheme="majorBidi" w:hAnsiTheme="majorBidi"/>
          <w:spacing w:val="-4"/>
          <w:sz w:val="30"/>
          <w:szCs w:val="30"/>
          <w:cs/>
        </w:rPr>
        <w:br/>
      </w:r>
      <w:r w:rsidRPr="00492287">
        <w:rPr>
          <w:rFonts w:asciiTheme="majorBidi" w:hAnsiTheme="majorBidi"/>
          <w:spacing w:val="-4"/>
          <w:sz w:val="30"/>
          <w:szCs w:val="30"/>
          <w:cs/>
        </w:rPr>
        <w:t>ในกำไรหรือขาดทุน</w:t>
      </w:r>
    </w:p>
    <w:p w14:paraId="2073FB3F" w14:textId="5EFC08F7" w:rsidR="00526A6B" w:rsidRPr="005835EE" w:rsidRDefault="00526A6B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5835EE">
        <w:rPr>
          <w:rFonts w:asciiTheme="majorBidi" w:hAnsiTheme="majorBidi" w:cstheme="majorBidi"/>
          <w:b/>
          <w:bCs/>
          <w:cs/>
          <w:lang w:val="th-TH"/>
        </w:rPr>
        <w:lastRenderedPageBreak/>
        <w:t>ที่ดิน อาคารและอุปกรณ์</w:t>
      </w:r>
    </w:p>
    <w:p w14:paraId="0B24F27E" w14:textId="77777777" w:rsidR="007C6EE9" w:rsidRPr="00EB4708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777EBA" w14:textId="7B1AD5BA" w:rsidR="007C6EE9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6EE9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</w:t>
      </w:r>
    </w:p>
    <w:p w14:paraId="3A456CD4" w14:textId="77777777" w:rsidR="007C6EE9" w:rsidRPr="00EB4708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D96866F" w14:textId="4F864B30" w:rsidR="007C6EE9" w:rsidRDefault="00C66A7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3763B8">
        <w:rPr>
          <w:rFonts w:asciiTheme="majorBidi" w:hAnsiTheme="majorBidi" w:cstheme="majorBidi"/>
          <w:sz w:val="30"/>
          <w:szCs w:val="30"/>
          <w:cs/>
        </w:rPr>
        <w:t>ราคา</w:t>
      </w:r>
      <w:r w:rsidRPr="00C66A76">
        <w:rPr>
          <w:rFonts w:asciiTheme="majorBidi" w:hAnsiTheme="majorBidi"/>
          <w:sz w:val="30"/>
          <w:szCs w:val="30"/>
          <w:cs/>
        </w:rPr>
        <w:t>ทุนรวมถึงต้นทุนทางตรงที่เกี่ยวข้องกับการได้มา</w:t>
      </w:r>
      <w:r w:rsidRPr="001E5F87">
        <w:rPr>
          <w:rFonts w:asciiTheme="majorBidi" w:hAnsiTheme="majorBidi"/>
          <w:sz w:val="30"/>
          <w:szCs w:val="30"/>
          <w:cs/>
        </w:rPr>
        <w:t xml:space="preserve">ของสินทรัพย์ </w:t>
      </w:r>
      <w:r w:rsidR="001E5F87" w:rsidRPr="001E5F87">
        <w:rPr>
          <w:rFonts w:asciiTheme="majorBidi" w:hAnsiTheme="majorBidi"/>
          <w:sz w:val="30"/>
          <w:szCs w:val="30"/>
          <w:cs/>
        </w:rPr>
        <w:t>และต้นทุนในการรื้อถอน การขนย้าย การบูรณะสถานที่ตั้งของสินทรัพย์</w:t>
      </w:r>
      <w:r w:rsidRPr="00C66A76">
        <w:rPr>
          <w:rFonts w:asciiTheme="majorBidi" w:hAnsiTheme="majorBidi"/>
          <w:sz w:val="30"/>
          <w:szCs w:val="30"/>
          <w:cs/>
        </w:rPr>
        <w:t xml:space="preserve"> </w:t>
      </w:r>
      <w:r w:rsidRPr="00C66A76">
        <w:rPr>
          <w:rFonts w:asciiTheme="majorBidi" w:hAnsiTheme="majorBidi"/>
          <w:spacing w:val="-4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</w:t>
      </w:r>
      <w:r w:rsidRPr="00C66A76">
        <w:rPr>
          <w:rFonts w:asciiTheme="majorBidi" w:hAnsiTheme="majorBidi"/>
          <w:sz w:val="30"/>
          <w:szCs w:val="30"/>
          <w:cs/>
        </w:rPr>
        <w:t>ลิขสิทธิ์ซอฟต์แวร์ดังกล่าวเป็นส่วนหนึ่งของอุปกรณ์</w:t>
      </w:r>
    </w:p>
    <w:p w14:paraId="3723EEE9" w14:textId="77777777" w:rsidR="007C6EE9" w:rsidRPr="00EB4708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B7D7961" w14:textId="4D5091EF" w:rsidR="005D658E" w:rsidRDefault="00C66A7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3763B8">
        <w:rPr>
          <w:rFonts w:asciiTheme="majorBidi" w:hAnsiTheme="majorBidi" w:cstheme="majorBidi"/>
          <w:sz w:val="30"/>
          <w:szCs w:val="30"/>
          <w:cs/>
        </w:rPr>
        <w:t>ผลต่าง</w:t>
      </w:r>
      <w:r w:rsidRPr="00C66A76">
        <w:rPr>
          <w:rFonts w:asciiTheme="majorBidi" w:hAnsiTheme="majorBidi"/>
          <w:spacing w:val="-4"/>
          <w:sz w:val="30"/>
          <w:szCs w:val="30"/>
          <w:cs/>
        </w:rPr>
        <w:t>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1E0624CE" w14:textId="77777777" w:rsidR="007C6EE9" w:rsidRPr="00EB4708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B356341" w14:textId="75E8C05C" w:rsidR="007C6EE9" w:rsidRDefault="00C66A7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2840C8">
        <w:rPr>
          <w:rFonts w:asciiTheme="majorBidi" w:hAnsiTheme="majorBidi" w:cstheme="majorBidi"/>
          <w:sz w:val="30"/>
          <w:szCs w:val="30"/>
          <w:cs/>
        </w:rPr>
        <w:t>ต้นทุน</w:t>
      </w:r>
      <w:r w:rsidRPr="002840C8">
        <w:rPr>
          <w:rFonts w:asciiTheme="majorBidi" w:hAnsiTheme="majorBidi"/>
          <w:sz w:val="30"/>
          <w:szCs w:val="30"/>
          <w:cs/>
        </w:rPr>
        <w:t xml:space="preserve">ในการเปลี่ยนแทนส่วนประกอบรับรู้เป็นส่วนหนึ่งของมูลค่าตามบัญชีของรายการที่ดิน อาคารและอุปกรณ์ </w:t>
      </w:r>
      <w:r w:rsidRPr="002840C8">
        <w:rPr>
          <w:rFonts w:asciiTheme="majorBidi" w:hAnsiTheme="majorBidi"/>
          <w:spacing w:val="-2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Pr="002840C8">
        <w:rPr>
          <w:rFonts w:asciiTheme="majorBidi" w:hAnsiTheme="majorBidi"/>
          <w:sz w:val="30"/>
          <w:szCs w:val="30"/>
          <w:cs/>
        </w:rPr>
        <w:t>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4581930E" w14:textId="77777777" w:rsidR="007C6EE9" w:rsidRPr="00EB4708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EA5C39A" w14:textId="3BA5548F" w:rsidR="007C6EE9" w:rsidRDefault="00C66A7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eastAsia="Calibri" w:hAnsiTheme="majorBidi"/>
          <w:color w:val="000000"/>
          <w:sz w:val="30"/>
          <w:szCs w:val="30"/>
        </w:rPr>
      </w:pPr>
      <w:r w:rsidRPr="003763B8">
        <w:rPr>
          <w:rFonts w:asciiTheme="majorBidi" w:hAnsiTheme="majorBidi" w:cstheme="majorBidi"/>
          <w:sz w:val="30"/>
          <w:szCs w:val="30"/>
          <w:cs/>
        </w:rPr>
        <w:t>ค่า</w:t>
      </w:r>
      <w:r w:rsidRPr="00B11804">
        <w:rPr>
          <w:rFonts w:asciiTheme="majorBidi" w:eastAsia="Calibri" w:hAnsiTheme="majorBidi"/>
          <w:color w:val="000000"/>
          <w:sz w:val="30"/>
          <w:szCs w:val="30"/>
          <w:cs/>
        </w:rPr>
        <w:t>เสื่อมราคาคำนวณโดยวิธีเส้นตรงตามเกณฑ์อายุการใ</w:t>
      </w:r>
      <w:r w:rsidRPr="00B11804">
        <w:rPr>
          <w:rFonts w:asciiTheme="majorBidi" w:eastAsia="Calibri" w:hAnsiTheme="majorBidi" w:hint="cs"/>
          <w:color w:val="000000"/>
          <w:sz w:val="30"/>
          <w:szCs w:val="30"/>
          <w:cs/>
        </w:rPr>
        <w:t>ช้</w:t>
      </w:r>
      <w:r w:rsidRPr="00B11804">
        <w:rPr>
          <w:rFonts w:asciiTheme="majorBidi" w:eastAsia="Calibri" w:hAnsiTheme="majorBidi"/>
          <w:color w:val="000000"/>
          <w:sz w:val="30"/>
          <w:szCs w:val="30"/>
          <w:cs/>
        </w:rPr>
        <w:t>ประโยชน์โดยประมาณของแต่ละส่วนประกอบของสินทรัพย์ และรับรู้ในกำไรหรือขาดทุน ทั้งนี้ กลุ่มบริษัท</w:t>
      </w:r>
      <w:r w:rsidRPr="00B11804">
        <w:rPr>
          <w:rFonts w:asciiTheme="majorBidi" w:eastAsia="Calibri" w:hAnsiTheme="majorBidi" w:hint="cs"/>
          <w:color w:val="000000"/>
          <w:sz w:val="30"/>
          <w:szCs w:val="30"/>
          <w:cs/>
        </w:rPr>
        <w:t>ไม่</w:t>
      </w:r>
      <w:r w:rsidRPr="00B11804">
        <w:rPr>
          <w:rFonts w:asciiTheme="majorBidi" w:eastAsia="Calibri" w:hAnsiTheme="majorBidi"/>
          <w:color w:val="000000"/>
          <w:sz w:val="30"/>
          <w:szCs w:val="30"/>
          <w:cs/>
        </w:rPr>
        <w:t>คิดค่าเสื่อมราคาสำหรับที่ดินและสินทรัพย์ที่อยู่ระหว่างการก่อสร้าง</w:t>
      </w:r>
    </w:p>
    <w:p w14:paraId="50A9BFA6" w14:textId="77777777" w:rsidR="009C3AFB" w:rsidRPr="00EB4708" w:rsidRDefault="009C3AFB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eastAsia="Calibri" w:hAnsiTheme="majorBidi"/>
          <w:color w:val="000000"/>
          <w:sz w:val="30"/>
          <w:szCs w:val="30"/>
        </w:rPr>
      </w:pPr>
    </w:p>
    <w:p w14:paraId="084DB5F4" w14:textId="1A86248D" w:rsidR="007C6EE9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64903361"/>
      <w:r w:rsidRPr="00960291">
        <w:rPr>
          <w:rFonts w:asciiTheme="majorBidi" w:hAnsiTheme="majorBidi" w:cstheme="majorBidi"/>
          <w:sz w:val="30"/>
          <w:szCs w:val="30"/>
          <w:cs/>
        </w:rPr>
        <w:t>ประมาณการอายุการ</w:t>
      </w:r>
      <w:r w:rsidR="00B74ADC" w:rsidRPr="00960291">
        <w:rPr>
          <w:rFonts w:asciiTheme="majorBidi" w:hAnsiTheme="majorBidi" w:cstheme="majorBidi" w:hint="cs"/>
          <w:sz w:val="30"/>
          <w:szCs w:val="30"/>
          <w:cs/>
        </w:rPr>
        <w:t>ใ</w:t>
      </w:r>
      <w:r w:rsidR="00C66A76" w:rsidRPr="00960291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960291">
        <w:rPr>
          <w:rFonts w:asciiTheme="majorBidi" w:hAnsiTheme="majorBidi" w:cstheme="majorBidi"/>
          <w:sz w:val="30"/>
          <w:szCs w:val="30"/>
          <w:cs/>
        </w:rPr>
        <w:t>ประโยชน์แสดงได้ดังนี้</w:t>
      </w:r>
    </w:p>
    <w:bookmarkEnd w:id="2"/>
    <w:p w14:paraId="2849FE4D" w14:textId="77777777" w:rsidR="004B2610" w:rsidRPr="00EB4708" w:rsidRDefault="004B2610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87"/>
        <w:gridCol w:w="1198"/>
        <w:gridCol w:w="675"/>
      </w:tblGrid>
      <w:tr w:rsidR="00DF2334" w:rsidRPr="0000013F" w14:paraId="057CA11C" w14:textId="77777777" w:rsidTr="009965E3">
        <w:tc>
          <w:tcPr>
            <w:tcW w:w="5390" w:type="dxa"/>
            <w:vAlign w:val="bottom"/>
          </w:tcPr>
          <w:p w14:paraId="3D42B24F" w14:textId="651C68E7" w:rsidR="00DF2334" w:rsidRPr="0000013F" w:rsidRDefault="00DF2334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42BF6853" w14:textId="51F730C2" w:rsidR="00DF2334" w:rsidRPr="00DF2EE8" w:rsidRDefault="00DF2334" w:rsidP="00DF2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8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44121A02" w14:textId="7E1EA501" w:rsidR="00DF2334" w:rsidRPr="0000013F" w:rsidRDefault="00DF2334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00013F" w14:paraId="7464FF9C" w14:textId="77777777" w:rsidTr="009965E3">
        <w:tc>
          <w:tcPr>
            <w:tcW w:w="5390" w:type="dxa"/>
            <w:vAlign w:val="bottom"/>
          </w:tcPr>
          <w:p w14:paraId="39AD8D57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00013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95" w:type="dxa"/>
          </w:tcPr>
          <w:p w14:paraId="52141361" w14:textId="50B14881" w:rsidR="004B2610" w:rsidRPr="00DF2EE8" w:rsidRDefault="004B2610" w:rsidP="00DF2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8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60291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675" w:type="dxa"/>
          </w:tcPr>
          <w:p w14:paraId="673842BB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00013F" w14:paraId="67980694" w14:textId="77777777" w:rsidTr="009965E3">
        <w:tc>
          <w:tcPr>
            <w:tcW w:w="5390" w:type="dxa"/>
            <w:vAlign w:val="bottom"/>
          </w:tcPr>
          <w:p w14:paraId="61AEF14A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  <w:r w:rsidR="004C5A21" w:rsidRPr="0000013F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1195" w:type="dxa"/>
          </w:tcPr>
          <w:p w14:paraId="0F6B9A33" w14:textId="0F3B9BA6" w:rsidR="004B2610" w:rsidRPr="00DF2EE8" w:rsidRDefault="004B2610" w:rsidP="00DF2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8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2E0742BD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00013F" w14:paraId="7362DA01" w14:textId="77777777" w:rsidTr="009965E3">
        <w:tc>
          <w:tcPr>
            <w:tcW w:w="5390" w:type="dxa"/>
            <w:vAlign w:val="bottom"/>
          </w:tcPr>
          <w:p w14:paraId="4E414544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390B11F4" w14:textId="223A4423" w:rsidR="004B2610" w:rsidRPr="00DF2EE8" w:rsidRDefault="004B2610" w:rsidP="00DF2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8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6029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78BC85B8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623946" w14:paraId="3EB34F25" w14:textId="77777777" w:rsidTr="009965E3">
        <w:tc>
          <w:tcPr>
            <w:tcW w:w="5390" w:type="dxa"/>
            <w:shd w:val="clear" w:color="auto" w:fill="auto"/>
            <w:vAlign w:val="bottom"/>
          </w:tcPr>
          <w:p w14:paraId="32524370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18F1E8E5" w14:textId="77777777" w:rsidR="004B2610" w:rsidRPr="00DF2EE8" w:rsidRDefault="004B2610" w:rsidP="00DF2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8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13805E6E" w14:textId="77777777" w:rsidR="004B2610" w:rsidRPr="00623946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FAAEA3B" w14:textId="3B1C0F0C" w:rsidR="009A2A17" w:rsidRPr="00EB4708" w:rsidRDefault="009A2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0201D1A2" w14:textId="01694C90" w:rsidR="00B11804" w:rsidRDefault="00B11804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lang w:val="th-TH"/>
        </w:rPr>
      </w:pPr>
      <w:r>
        <w:rPr>
          <w:rFonts w:asciiTheme="majorBidi" w:hAnsiTheme="majorBidi" w:hint="cs"/>
          <w:b/>
          <w:bCs/>
          <w:cs/>
          <w:lang w:val="th-TH"/>
        </w:rPr>
        <w:t>ค่าความนิยม</w:t>
      </w:r>
    </w:p>
    <w:p w14:paraId="1E9987C0" w14:textId="02F991B8" w:rsidR="00B11804" w:rsidRPr="00EB4708" w:rsidRDefault="00B11804" w:rsidP="00B11804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3B57DF77" w14:textId="040F187D" w:rsidR="00B11804" w:rsidRDefault="00B11804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lang w:val="th-TH"/>
        </w:rPr>
      </w:pPr>
      <w:r w:rsidRPr="00B11804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</w:t>
      </w:r>
    </w:p>
    <w:p w14:paraId="59D09C3C" w14:textId="368EEA02" w:rsidR="00492287" w:rsidRPr="00EB4708" w:rsidRDefault="00492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446EA369" w14:textId="21E8B7AA" w:rsidR="00526A6B" w:rsidRPr="00BE370F" w:rsidRDefault="00062E19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BE370F">
        <w:rPr>
          <w:rFonts w:asciiTheme="majorBidi" w:hAnsiTheme="majorBidi" w:cstheme="majorBidi"/>
          <w:b/>
          <w:bCs/>
          <w:cs/>
          <w:lang w:val="th-TH"/>
        </w:rPr>
        <w:lastRenderedPageBreak/>
        <w:t>สินทรัพย์ไม่มีตัวตน</w:t>
      </w:r>
      <w:r w:rsidR="00B11804">
        <w:rPr>
          <w:rFonts w:asciiTheme="majorBidi" w:hAnsiTheme="majorBidi" w:cstheme="majorBidi" w:hint="cs"/>
          <w:b/>
          <w:bCs/>
          <w:cs/>
          <w:lang w:val="th-TH"/>
        </w:rPr>
        <w:t>อื่น</w:t>
      </w:r>
    </w:p>
    <w:p w14:paraId="583B667E" w14:textId="77777777" w:rsidR="00EE6F5C" w:rsidRPr="00EB4708" w:rsidRDefault="00EE6F5C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Cs/>
          <w:sz w:val="20"/>
          <w:szCs w:val="20"/>
        </w:rPr>
      </w:pPr>
    </w:p>
    <w:p w14:paraId="43F13B43" w14:textId="61284C2F" w:rsidR="00B11804" w:rsidRDefault="00B11804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11804">
        <w:rPr>
          <w:rFonts w:asciiTheme="majorBidi" w:hAnsiTheme="majorBidi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B11804">
        <w:rPr>
          <w:rFonts w:asciiTheme="majorBidi" w:hAnsiTheme="majorBidi"/>
          <w:sz w:val="30"/>
          <w:szCs w:val="30"/>
          <w:cs/>
        </w:rPr>
        <w:t>ๆ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B11804">
        <w:rPr>
          <w:rFonts w:asciiTheme="majorBidi" w:hAnsi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7DD742BA" w14:textId="77777777" w:rsidR="00EE6F5C" w:rsidRPr="00EB4708" w:rsidRDefault="00EE6F5C" w:rsidP="00BE5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Cs/>
          <w:sz w:val="20"/>
          <w:szCs w:val="20"/>
        </w:rPr>
      </w:pPr>
    </w:p>
    <w:p w14:paraId="395778D0" w14:textId="4B452650" w:rsidR="00FC5CF0" w:rsidRDefault="004F67A6" w:rsidP="004F6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F67A6">
        <w:rPr>
          <w:rFonts w:asciiTheme="majorBidi" w:hAnsiTheme="majorBidi"/>
          <w:sz w:val="30"/>
          <w:szCs w:val="30"/>
          <w:cs/>
        </w:rPr>
        <w:t>ประมาณการ</w:t>
      </w:r>
      <w:r w:rsidR="00703920">
        <w:rPr>
          <w:rFonts w:asciiTheme="majorBidi" w:hAnsiTheme="majorBidi" w:hint="cs"/>
          <w:sz w:val="30"/>
          <w:szCs w:val="30"/>
          <w:cs/>
        </w:rPr>
        <w:t>อายุการใช้</w:t>
      </w:r>
      <w:r w:rsidRPr="004F67A6">
        <w:rPr>
          <w:rFonts w:asciiTheme="majorBidi" w:hAnsiTheme="majorBidi"/>
          <w:sz w:val="30"/>
          <w:szCs w:val="30"/>
          <w:cs/>
        </w:rPr>
        <w:t>ประโยชน์แสดงได้ดังนี้</w:t>
      </w:r>
    </w:p>
    <w:p w14:paraId="5240FA8F" w14:textId="77777777" w:rsidR="004F67A6" w:rsidRPr="00EB4708" w:rsidRDefault="004F67A6" w:rsidP="004F6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776B82" w:rsidRPr="0000013F" w14:paraId="7182063D" w14:textId="77777777" w:rsidTr="00607FD6">
        <w:tc>
          <w:tcPr>
            <w:tcW w:w="5390" w:type="dxa"/>
          </w:tcPr>
          <w:p w14:paraId="4EFE121D" w14:textId="1EAE4AA6"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EF6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195" w:type="dxa"/>
          </w:tcPr>
          <w:p w14:paraId="0409CA17" w14:textId="3818A4B2" w:rsidR="00776B82" w:rsidRPr="00DF2EE8" w:rsidRDefault="00DF2EE8" w:rsidP="00287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C3C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6B82" w:rsidRPr="00DF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DC3C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6B82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69A88E2" w14:textId="77777777"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E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76B82" w:rsidRPr="0000013F" w14:paraId="41D033C7" w14:textId="77777777" w:rsidTr="00607FD6">
        <w:tc>
          <w:tcPr>
            <w:tcW w:w="5390" w:type="dxa"/>
          </w:tcPr>
          <w:p w14:paraId="24363E95" w14:textId="77777777"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195" w:type="dxa"/>
          </w:tcPr>
          <w:p w14:paraId="500BADAC" w14:textId="0962050C" w:rsidR="00776B82" w:rsidRPr="00DF2EE8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675" w:type="dxa"/>
          </w:tcPr>
          <w:p w14:paraId="6B128DA0" w14:textId="77777777"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54EA581E" w14:textId="0BB97B04" w:rsidR="00492287" w:rsidRPr="00EB4708" w:rsidRDefault="00492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0"/>
          <w:szCs w:val="20"/>
          <w:cs/>
          <w:lang w:val="th-TH" w:eastAsia="x-none"/>
        </w:rPr>
      </w:pPr>
    </w:p>
    <w:p w14:paraId="1EAE7539" w14:textId="65504EC2" w:rsidR="00FC5CF0" w:rsidRPr="009946D6" w:rsidRDefault="00FC5CF0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9946D6">
        <w:rPr>
          <w:rFonts w:asciiTheme="majorBidi" w:hAnsiTheme="majorBidi" w:cstheme="majorBidi" w:hint="cs"/>
          <w:b/>
          <w:bCs/>
          <w:cs/>
          <w:lang w:val="th-TH"/>
        </w:rPr>
        <w:t>สัญญาเช่า</w:t>
      </w:r>
    </w:p>
    <w:p w14:paraId="6049E43B" w14:textId="2E00F56E" w:rsidR="00B1799D" w:rsidRPr="00EB4708" w:rsidRDefault="00B1799D" w:rsidP="00FC5CF0">
      <w:pPr>
        <w:ind w:left="540"/>
        <w:rPr>
          <w:rFonts w:asciiTheme="majorBidi" w:hAnsiTheme="majorBidi" w:cstheme="majorBidi"/>
          <w:bCs/>
          <w:sz w:val="20"/>
          <w:szCs w:val="20"/>
          <w:cs/>
          <w:lang w:val="th-TH" w:eastAsia="x-none"/>
        </w:rPr>
      </w:pPr>
    </w:p>
    <w:p w14:paraId="3AF6C3DB" w14:textId="49BC1F50" w:rsidR="005D658E" w:rsidRDefault="00344565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344565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07400A2" w14:textId="5C484528" w:rsidR="00315AE6" w:rsidRPr="00EB4708" w:rsidRDefault="0031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cs/>
        </w:rPr>
      </w:pPr>
    </w:p>
    <w:p w14:paraId="05E8FB36" w14:textId="23B42173" w:rsidR="00B1799D" w:rsidRPr="00B1799D" w:rsidRDefault="00B1799D" w:rsidP="00B1799D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799D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55FA0901" w14:textId="737EA5F6" w:rsidR="00B1799D" w:rsidRPr="00EB4708" w:rsidRDefault="00B1799D" w:rsidP="00B1799D">
      <w:pPr>
        <w:spacing w:line="240" w:lineRule="auto"/>
        <w:ind w:left="540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p w14:paraId="5CB1D037" w14:textId="0B85051C" w:rsidR="00B128B5" w:rsidRDefault="00B128B5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B128B5">
        <w:rPr>
          <w:rFonts w:ascii="Angsana New" w:hAnsi="Angsana New"/>
          <w:sz w:val="30"/>
          <w:szCs w:val="30"/>
          <w:cs/>
        </w:rPr>
        <w:t>ณ วันที่สัญญาเช่าเริ่มมีผล กลุ่มบริษัทปันส่วนสิ่งตอบแทนที่ต้องจ่ายตาม</w:t>
      </w:r>
      <w:r w:rsidRPr="00B128B5">
        <w:rPr>
          <w:rFonts w:ascii="Angsana New" w:hAnsi="Angsana New"/>
          <w:spacing w:val="-2"/>
          <w:sz w:val="30"/>
          <w:szCs w:val="30"/>
          <w:cs/>
        </w:rPr>
        <w:t>สัญญาให้กับแต่ละส่วนประกอบของสัญญาเช่าตามราคาเอกเทศของแต่ละ</w:t>
      </w:r>
      <w:r w:rsidRPr="007061DB">
        <w:rPr>
          <w:rFonts w:ascii="Angsana New" w:hAnsi="Angsana New"/>
          <w:spacing w:val="-2"/>
          <w:sz w:val="30"/>
          <w:szCs w:val="30"/>
          <w:cs/>
        </w:rPr>
        <w:t>ส่วนประกอบ สำหรับสัญญาเช่าสินทรัพย์บางประเภท</w:t>
      </w:r>
      <w:r w:rsidR="0049228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061DB">
        <w:rPr>
          <w:rFonts w:ascii="Angsana New" w:hAnsi="Angsana New"/>
          <w:spacing w:val="-2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</w:t>
      </w:r>
      <w:r w:rsidRPr="007061DB">
        <w:rPr>
          <w:rFonts w:ascii="Angsana New" w:hAnsi="Angsana New"/>
          <w:sz w:val="30"/>
          <w:szCs w:val="30"/>
          <w:cs/>
        </w:rPr>
        <w:t>การเช่าเป็นสัญญาเช่าทั้งหมด</w:t>
      </w:r>
    </w:p>
    <w:p w14:paraId="10E87A8C" w14:textId="77777777" w:rsidR="00934A37" w:rsidRPr="00EB4708" w:rsidRDefault="00934A37" w:rsidP="00B128B5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p w14:paraId="1A52B47E" w14:textId="11C04F92" w:rsidR="00C053AB" w:rsidRPr="00A20020" w:rsidRDefault="00B1799D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B1799D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</w:t>
      </w:r>
      <w:r w:rsidR="00254567" w:rsidRPr="00254567">
        <w:rPr>
          <w:rFonts w:ascii="Angsana New" w:hAnsi="Angsana New"/>
          <w:sz w:val="30"/>
          <w:szCs w:val="30"/>
          <w:cs/>
        </w:rPr>
        <w:t>ซึ่งแสดงเป็นส่วนหนึ่งของรายการที่ดิน อาคาร และอุปกรณ์</w:t>
      </w:r>
      <w:r w:rsidR="00254567">
        <w:rPr>
          <w:rFonts w:ascii="Angsana New" w:hAnsi="Angsana New"/>
          <w:sz w:val="30"/>
          <w:szCs w:val="30"/>
        </w:rPr>
        <w:t xml:space="preserve"> </w:t>
      </w:r>
      <w:r w:rsidRPr="00B1799D">
        <w:rPr>
          <w:rFonts w:ascii="Angsana New" w:hAnsi="Angsana New"/>
          <w:sz w:val="30"/>
          <w:szCs w:val="30"/>
          <w:cs/>
        </w:rPr>
        <w:t>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0CD1844" w14:textId="77777777" w:rsidR="00C053AB" w:rsidRPr="00EB4708" w:rsidRDefault="00C05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0"/>
          <w:szCs w:val="20"/>
          <w:lang w:val="x-none" w:eastAsia="x-none"/>
        </w:rPr>
      </w:pPr>
    </w:p>
    <w:p w14:paraId="526A92DA" w14:textId="7BED0FB8" w:rsidR="00B128B5" w:rsidRDefault="00B128B5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</w:rPr>
      </w:pPr>
      <w:r w:rsidRPr="003763B8">
        <w:rPr>
          <w:rFonts w:ascii="Angsana New" w:hAnsi="Angsana New"/>
          <w:sz w:val="30"/>
          <w:szCs w:val="30"/>
          <w:cs/>
        </w:rPr>
        <w:t>สินทรัพย์</w:t>
      </w:r>
      <w:r w:rsidRPr="00B128B5">
        <w:rPr>
          <w:rFonts w:asciiTheme="majorBidi" w:hAnsiTheme="majorBidi"/>
          <w:b/>
          <w:sz w:val="30"/>
          <w:szCs w:val="30"/>
          <w:cs/>
        </w:rPr>
        <w:t>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</w:t>
      </w:r>
      <w:r w:rsidRPr="00061AE7">
        <w:rPr>
          <w:rFonts w:asciiTheme="majorBidi" w:hAnsiTheme="majorBidi"/>
          <w:b/>
          <w:spacing w:val="-4"/>
          <w:sz w:val="30"/>
          <w:szCs w:val="30"/>
          <w:cs/>
        </w:rPr>
        <w:t>ของหนี้สินตามสัญญาเช่าปรับปรุงด้วยเงินจ่ายล่วงหน้ารวมกับต้นทุนทางตรงเริ่มแรก</w:t>
      </w:r>
      <w:r w:rsidR="00376587">
        <w:rPr>
          <w:rFonts w:asciiTheme="majorBidi" w:hAnsiTheme="majorBidi"/>
          <w:b/>
          <w:spacing w:val="-4"/>
          <w:sz w:val="30"/>
          <w:szCs w:val="30"/>
        </w:rPr>
        <w:t xml:space="preserve"> </w:t>
      </w:r>
      <w:r w:rsidR="00376587">
        <w:rPr>
          <w:rFonts w:asciiTheme="majorBidi" w:hAnsiTheme="majorBidi" w:hint="cs"/>
          <w:b/>
          <w:spacing w:val="-4"/>
          <w:sz w:val="30"/>
          <w:szCs w:val="30"/>
          <w:cs/>
        </w:rPr>
        <w:t>และ</w:t>
      </w:r>
      <w:r w:rsidR="00376587" w:rsidRPr="00376587">
        <w:rPr>
          <w:rFonts w:asciiTheme="majorBidi" w:hAnsiTheme="majorBidi"/>
          <w:b/>
          <w:spacing w:val="-4"/>
          <w:sz w:val="30"/>
          <w:szCs w:val="30"/>
          <w:cs/>
        </w:rPr>
        <w:t>ประมาณการต้นทุนใน</w:t>
      </w:r>
      <w:r w:rsidR="00376587">
        <w:rPr>
          <w:rFonts w:asciiTheme="majorBidi" w:hAnsiTheme="majorBidi"/>
          <w:b/>
          <w:spacing w:val="-4"/>
          <w:sz w:val="30"/>
          <w:szCs w:val="30"/>
          <w:cs/>
        </w:rPr>
        <w:br/>
      </w:r>
      <w:r w:rsidR="00376587" w:rsidRPr="00376587">
        <w:rPr>
          <w:rFonts w:asciiTheme="majorBidi" w:hAnsiTheme="majorBidi"/>
          <w:b/>
          <w:spacing w:val="-4"/>
          <w:sz w:val="30"/>
          <w:szCs w:val="30"/>
          <w:cs/>
        </w:rPr>
        <w:t>การบูรณะ</w:t>
      </w:r>
      <w:r w:rsidRPr="00061AE7">
        <w:rPr>
          <w:rFonts w:asciiTheme="majorBidi" w:hAnsiTheme="majorBidi"/>
          <w:b/>
          <w:spacing w:val="-4"/>
          <w:sz w:val="30"/>
          <w:szCs w:val="30"/>
          <w:cs/>
        </w:rPr>
        <w:t xml:space="preserve"> ค่าเสื่อมราคารับรู้ในกำไรหรือขาดทุนด้วยวิธีเส้นตรงนับจากวันที่สัญญาเช่า</w:t>
      </w:r>
      <w:r w:rsidRPr="00B128B5">
        <w:rPr>
          <w:rFonts w:asciiTheme="majorBidi" w:hAnsiTheme="majorBidi"/>
          <w:b/>
          <w:sz w:val="30"/>
          <w:szCs w:val="30"/>
          <w:cs/>
        </w:rPr>
        <w:t xml:space="preserve">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</w:t>
      </w:r>
      <w:r w:rsidR="00376587">
        <w:rPr>
          <w:rFonts w:asciiTheme="majorBidi" w:hAnsiTheme="majorBidi"/>
          <w:b/>
          <w:sz w:val="30"/>
          <w:szCs w:val="30"/>
          <w:cs/>
        </w:rPr>
        <w:br/>
      </w:r>
      <w:r w:rsidRPr="00B128B5">
        <w:rPr>
          <w:rFonts w:asciiTheme="majorBidi" w:hAnsiTheme="majorBidi"/>
          <w:b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63E95A7A" w14:textId="77777777" w:rsidR="00A53B89" w:rsidRPr="00715190" w:rsidRDefault="00A53B89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Cs/>
          <w:sz w:val="22"/>
          <w:szCs w:val="22"/>
        </w:rPr>
      </w:pPr>
    </w:p>
    <w:p w14:paraId="59CD1D30" w14:textId="62DAF3F0" w:rsidR="00B128B5" w:rsidRDefault="00B128B5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763B8">
        <w:rPr>
          <w:rFonts w:ascii="Angsana New" w:hAnsi="Angsana New"/>
          <w:sz w:val="30"/>
          <w:szCs w:val="30"/>
          <w:cs/>
        </w:rPr>
        <w:lastRenderedPageBreak/>
        <w:t>หนี้สิน</w:t>
      </w:r>
      <w:r w:rsidRPr="00B128B5">
        <w:rPr>
          <w:rFonts w:asciiTheme="majorBidi" w:hAnsiTheme="majorBidi"/>
          <w:b/>
          <w:sz w:val="30"/>
          <w:szCs w:val="30"/>
          <w:cs/>
        </w:rPr>
        <w:t>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</w:t>
      </w:r>
      <w:r w:rsidR="00A53B89">
        <w:rPr>
          <w:rFonts w:asciiTheme="majorBidi" w:hAnsiTheme="majorBidi" w:hint="cs"/>
          <w:b/>
          <w:sz w:val="30"/>
          <w:szCs w:val="30"/>
          <w:cs/>
        </w:rPr>
        <w:t>อัตราดอกเบี้ยตามนัยของสัญญาเช่า เว้นแต่อัตรานั้นไม่สามารถกำหนดได้ กลุ่มบริษัทใช้</w:t>
      </w:r>
      <w:r w:rsidRPr="00B128B5">
        <w:rPr>
          <w:rFonts w:asciiTheme="majorBidi" w:hAnsiTheme="majorBidi"/>
          <w:b/>
          <w:sz w:val="30"/>
          <w:szCs w:val="30"/>
          <w:cs/>
        </w:rPr>
        <w:t>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7B9D6E8" w14:textId="7D3C4C39" w:rsidR="00B1799D" w:rsidRPr="00A805BF" w:rsidRDefault="00B1799D" w:rsidP="00B1799D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0D45238A" w14:textId="68E8A2B8" w:rsidR="005A59A6" w:rsidRPr="005A59A6" w:rsidRDefault="005A59A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</w:rPr>
      </w:pPr>
      <w:r w:rsidRPr="003763B8">
        <w:rPr>
          <w:rFonts w:ascii="Angsana New" w:hAnsi="Angsana New"/>
          <w:sz w:val="30"/>
          <w:szCs w:val="30"/>
          <w:cs/>
        </w:rPr>
        <w:t>หนี้สิน</w:t>
      </w:r>
      <w:r w:rsidRPr="005A59A6">
        <w:rPr>
          <w:rFonts w:asciiTheme="majorBidi" w:hAnsiTheme="majorBidi"/>
          <w:b/>
          <w:sz w:val="30"/>
          <w:szCs w:val="30"/>
          <w:cs/>
        </w:rPr>
        <w:t>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1073A4E" w14:textId="1C0C1076" w:rsidR="000D3AAA" w:rsidRPr="00A805BF" w:rsidRDefault="000D3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8"/>
          <w:szCs w:val="28"/>
          <w:lang w:val="x-none" w:eastAsia="x-none"/>
        </w:rPr>
      </w:pPr>
    </w:p>
    <w:p w14:paraId="541EF766" w14:textId="0A257FC1" w:rsidR="005A59A6" w:rsidRPr="00B1799D" w:rsidRDefault="005A59A6" w:rsidP="005A59A6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799D">
        <w:rPr>
          <w:rFonts w:ascii="Angsana New" w:hAnsi="Angsana New"/>
          <w:i/>
          <w:iCs/>
          <w:sz w:val="30"/>
          <w:szCs w:val="30"/>
          <w:cs/>
        </w:rPr>
        <w:t>ในฐานะผู้</w:t>
      </w:r>
      <w:r>
        <w:rPr>
          <w:rFonts w:ascii="Angsana New" w:hAnsi="Angsana New" w:hint="cs"/>
          <w:i/>
          <w:iCs/>
          <w:sz w:val="30"/>
          <w:szCs w:val="30"/>
          <w:cs/>
        </w:rPr>
        <w:t>ให้</w:t>
      </w:r>
      <w:r w:rsidRPr="00B1799D">
        <w:rPr>
          <w:rFonts w:ascii="Angsana New" w:hAnsi="Angsana New"/>
          <w:i/>
          <w:iCs/>
          <w:sz w:val="30"/>
          <w:szCs w:val="30"/>
          <w:cs/>
        </w:rPr>
        <w:t>เช่า</w:t>
      </w:r>
    </w:p>
    <w:p w14:paraId="15E02CAF" w14:textId="5BA2B387" w:rsidR="005A59A6" w:rsidRPr="00A805BF" w:rsidRDefault="005A5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8"/>
          <w:szCs w:val="28"/>
          <w:lang w:val="x-none" w:eastAsia="x-none"/>
        </w:rPr>
      </w:pPr>
    </w:p>
    <w:p w14:paraId="0BCE2686" w14:textId="63DDA7A6" w:rsidR="005A59A6" w:rsidRDefault="005A59A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  <w:lang w:val="x-none" w:eastAsia="x-none"/>
        </w:rPr>
      </w:pPr>
      <w:r w:rsidRPr="005A59A6">
        <w:rPr>
          <w:rFonts w:asciiTheme="majorBidi" w:hAnsiTheme="majorBidi"/>
          <w:b/>
          <w:sz w:val="30"/>
          <w:szCs w:val="30"/>
          <w:cs/>
          <w:lang w:val="x-none" w:eastAsia="x-none"/>
        </w:rPr>
        <w:t>ณ วันเริ่มต้นของสัญญาเช่า กลุ่มบริษัท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497582F7" w14:textId="77777777" w:rsidR="00B23FD2" w:rsidRDefault="00B23FD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  <w:lang w:val="x-none" w:eastAsia="x-none"/>
        </w:rPr>
      </w:pPr>
    </w:p>
    <w:p w14:paraId="55B7F144" w14:textId="6AC5DC49" w:rsidR="005A59A6" w:rsidRDefault="005A59A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  <w:lang w:eastAsia="x-none"/>
        </w:rPr>
      </w:pPr>
      <w:r w:rsidRPr="005A59A6">
        <w:rPr>
          <w:rFonts w:asciiTheme="majorBidi" w:hAnsiTheme="majorBidi"/>
          <w:b/>
          <w:sz w:val="30"/>
          <w:szCs w:val="30"/>
          <w:cs/>
          <w:lang w:eastAsia="x-none"/>
        </w:rPr>
        <w:t xml:space="preserve">ณ วันเริ่มต้นของสัญญาเช่า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</w:t>
      </w:r>
      <w:r w:rsidR="00492287">
        <w:rPr>
          <w:rFonts w:asciiTheme="majorBidi" w:hAnsiTheme="majorBidi" w:hint="cs"/>
          <w:b/>
          <w:sz w:val="30"/>
          <w:szCs w:val="30"/>
          <w:cs/>
          <w:lang w:eastAsia="x-none"/>
        </w:rPr>
        <w:t>และจัดประเภท</w:t>
      </w:r>
      <w:r w:rsidRPr="005A59A6">
        <w:rPr>
          <w:rFonts w:asciiTheme="majorBidi" w:hAnsiTheme="majorBidi"/>
          <w:b/>
          <w:sz w:val="30"/>
          <w:szCs w:val="30"/>
          <w:cs/>
          <w:lang w:eastAsia="x-none"/>
        </w:rPr>
        <w:t>สัญญาที่ไม่เข้าเงื่อนไขดังกล่าวเป็นสัญญาเช่าดำเนินงาน</w:t>
      </w:r>
    </w:p>
    <w:p w14:paraId="546215E1" w14:textId="171466B8" w:rsidR="005A59A6" w:rsidRPr="00A805BF" w:rsidRDefault="005A5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th-TH" w:eastAsia="x-none"/>
        </w:rPr>
      </w:pPr>
    </w:p>
    <w:p w14:paraId="49D0E1F2" w14:textId="16FBF9AB" w:rsidR="009A2A17" w:rsidRDefault="005A59A6" w:rsidP="00A53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  <w:lang w:eastAsia="x-none"/>
        </w:rPr>
      </w:pPr>
      <w:r w:rsidRPr="005A59A6">
        <w:rPr>
          <w:rFonts w:asciiTheme="majorBidi" w:hAnsiTheme="majorBidi"/>
          <w:b/>
          <w:sz w:val="30"/>
          <w:szCs w:val="30"/>
          <w:cs/>
          <w:lang w:eastAsia="x-none"/>
        </w:rPr>
        <w:t>กลุ่มบริษัทรับรู้</w:t>
      </w:r>
      <w:r w:rsidR="005F026E" w:rsidRPr="004B1FAC">
        <w:rPr>
          <w:rFonts w:asciiTheme="majorBidi" w:hAnsiTheme="majorBidi"/>
          <w:b/>
          <w:sz w:val="30"/>
          <w:szCs w:val="30"/>
          <w:cs/>
          <w:lang w:eastAsia="x-none"/>
        </w:rPr>
        <w:t>รายได้</w:t>
      </w:r>
      <w:r w:rsidR="005F026E" w:rsidRPr="004B1FAC">
        <w:rPr>
          <w:rFonts w:asciiTheme="majorBidi" w:hAnsiTheme="majorBidi" w:hint="cs"/>
          <w:b/>
          <w:sz w:val="30"/>
          <w:szCs w:val="30"/>
          <w:cs/>
          <w:lang w:eastAsia="x-none"/>
        </w:rPr>
        <w:t>ค่าเช่า</w:t>
      </w:r>
      <w:r w:rsidRPr="005A59A6">
        <w:rPr>
          <w:rFonts w:asciiTheme="majorBidi" w:hAnsiTheme="majorBidi"/>
          <w:b/>
          <w:sz w:val="30"/>
          <w:szCs w:val="30"/>
          <w:cs/>
          <w:lang w:eastAsia="x-none"/>
        </w:rPr>
        <w:t>จากสัญญาเช่าดำเนินงานในกำไรหรือขาดทุนด้วยวิธีเส้นตรงตลอดอายุสัญญาเช่า</w:t>
      </w:r>
      <w:r w:rsidRPr="004B1FAC">
        <w:rPr>
          <w:rFonts w:asciiTheme="majorBidi" w:hAnsiTheme="majorBidi" w:hint="cs"/>
          <w:b/>
          <w:sz w:val="30"/>
          <w:szCs w:val="30"/>
          <w:cs/>
          <w:lang w:eastAsia="x-none"/>
        </w:rPr>
        <w:t xml:space="preserve"> </w:t>
      </w:r>
      <w:r w:rsidR="005F026E">
        <w:rPr>
          <w:rFonts w:asciiTheme="majorBidi" w:hAnsiTheme="majorBidi"/>
          <w:b/>
          <w:sz w:val="30"/>
          <w:szCs w:val="30"/>
          <w:lang w:eastAsia="x-none"/>
        </w:rPr>
        <w:br/>
      </w:r>
      <w:r w:rsidRPr="004B1FAC">
        <w:rPr>
          <w:rFonts w:asciiTheme="majorBidi" w:hAnsiTheme="majorBidi"/>
          <w:b/>
          <w:sz w:val="30"/>
          <w:szCs w:val="30"/>
          <w:cs/>
          <w:lang w:eastAsia="x-none"/>
        </w:rPr>
        <w:t>ค่าเช่าที่อาจเกิดขึ้นรับรู้เป็นรายได้</w:t>
      </w:r>
      <w:r w:rsidR="004B1FAC" w:rsidRPr="004B1FAC">
        <w:rPr>
          <w:rFonts w:asciiTheme="majorBidi" w:hAnsiTheme="majorBidi" w:hint="cs"/>
          <w:b/>
          <w:sz w:val="30"/>
          <w:szCs w:val="30"/>
          <w:cs/>
          <w:lang w:eastAsia="x-none"/>
        </w:rPr>
        <w:t>ค่าเช่า</w:t>
      </w:r>
      <w:r w:rsidRPr="004B1FAC">
        <w:rPr>
          <w:rFonts w:asciiTheme="majorBidi" w:hAnsiTheme="majorBidi"/>
          <w:b/>
          <w:sz w:val="30"/>
          <w:szCs w:val="30"/>
          <w:cs/>
          <w:lang w:eastAsia="x-none"/>
        </w:rPr>
        <w:t>ในรอบ</w:t>
      </w:r>
      <w:r w:rsidRPr="005A59A6">
        <w:rPr>
          <w:rFonts w:asciiTheme="majorBidi" w:hAnsiTheme="majorBidi"/>
          <w:b/>
          <w:sz w:val="30"/>
          <w:szCs w:val="30"/>
          <w:cs/>
          <w:lang w:eastAsia="x-none"/>
        </w:rPr>
        <w:t>ระยะเวลาบัญชีที่ได้รับ</w:t>
      </w:r>
    </w:p>
    <w:p w14:paraId="2A069E9C" w14:textId="77777777" w:rsidR="009C3AFB" w:rsidRPr="00A805BF" w:rsidRDefault="009C3AFB" w:rsidP="00A53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</w:p>
    <w:p w14:paraId="3F865EB1" w14:textId="0C32C30C" w:rsidR="007C6EE9" w:rsidRDefault="00757A4B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757A4B">
        <w:rPr>
          <w:rFonts w:asciiTheme="majorBidi" w:hAnsiTheme="majorBidi" w:cstheme="majorBidi"/>
          <w:b/>
          <w:bCs/>
          <w:cs/>
          <w:lang w:val="th-TH"/>
        </w:rPr>
        <w:t>การด้อยค่า</w:t>
      </w:r>
      <w:r w:rsidR="001505F3" w:rsidRPr="001505F3">
        <w:rPr>
          <w:rFonts w:asciiTheme="majorBidi" w:hAnsiTheme="majorBidi"/>
          <w:b/>
          <w:bCs/>
          <w:cs/>
          <w:lang w:val="th-TH"/>
        </w:rPr>
        <w:t>สินทรัพย์ที่ไม่ใช่สินทรัพย์ทางการเงิน</w:t>
      </w:r>
    </w:p>
    <w:p w14:paraId="20EB9295" w14:textId="77777777" w:rsidR="00D913AD" w:rsidRPr="00A805BF" w:rsidRDefault="00D913AD" w:rsidP="00D913AD">
      <w:pPr>
        <w:rPr>
          <w:rFonts w:ascii="Angsana New" w:hAnsi="Angsana New"/>
          <w:sz w:val="28"/>
          <w:szCs w:val="28"/>
          <w:cs/>
          <w:lang w:val="th-TH" w:eastAsia="x-none"/>
        </w:rPr>
      </w:pPr>
    </w:p>
    <w:p w14:paraId="08630F49" w14:textId="72D0F684" w:rsidR="0033118D" w:rsidRDefault="00D913AD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763B8">
        <w:rPr>
          <w:rFonts w:asciiTheme="majorBidi" w:hAnsiTheme="majorBidi"/>
          <w:b/>
          <w:sz w:val="30"/>
          <w:szCs w:val="30"/>
          <w:cs/>
          <w:lang w:eastAsia="x-none"/>
        </w:rPr>
        <w:t>ยอด</w:t>
      </w:r>
      <w:r w:rsidRPr="00D913AD">
        <w:rPr>
          <w:rFonts w:asciiTheme="majorBidi" w:hAnsiTheme="majorBidi" w:cstheme="majorBidi"/>
          <w:sz w:val="30"/>
          <w:szCs w:val="30"/>
          <w:cs/>
        </w:rPr>
        <w:t>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D913AD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391757">
        <w:rPr>
          <w:rFonts w:asciiTheme="majorBidi" w:hAnsiTheme="majorBidi" w:cstheme="majorBidi"/>
          <w:spacing w:val="-6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391757" w:rsidRPr="0039175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391757">
        <w:rPr>
          <w:rFonts w:asciiTheme="majorBidi" w:hAnsiTheme="majorBidi" w:cstheme="majorBidi"/>
          <w:spacing w:val="-6"/>
          <w:sz w:val="30"/>
          <w:szCs w:val="30"/>
          <w:cs/>
        </w:rPr>
        <w:t>สำหรับค่าความนิยมและสินทรัพย์ไม่มีตัวตน</w:t>
      </w:r>
      <w:r w:rsidRPr="00D913AD">
        <w:rPr>
          <w:rFonts w:asciiTheme="majorBidi" w:hAnsiTheme="majorBidi" w:cstheme="majorBidi"/>
          <w:sz w:val="30"/>
          <w:szCs w:val="30"/>
          <w:cs/>
        </w:rPr>
        <w:t>ที่มีอายุการใ</w:t>
      </w:r>
      <w:r w:rsidR="003355C9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D913AD">
        <w:rPr>
          <w:rFonts w:asciiTheme="majorBidi" w:hAnsiTheme="majorBidi" w:cstheme="majorBidi"/>
          <w:sz w:val="30"/>
          <w:szCs w:val="30"/>
          <w:cs/>
        </w:rPr>
        <w:t>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5B4E1CFD" w14:textId="77777777" w:rsidR="007466C5" w:rsidRPr="00A805BF" w:rsidRDefault="007466C5" w:rsidP="007466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7DA6D8" w14:textId="59476D21" w:rsidR="001505F3" w:rsidRPr="007D2985" w:rsidRDefault="00D913AD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763B8">
        <w:rPr>
          <w:rFonts w:asciiTheme="majorBidi" w:hAnsiTheme="majorBidi"/>
          <w:b/>
          <w:sz w:val="30"/>
          <w:szCs w:val="30"/>
          <w:cs/>
          <w:lang w:eastAsia="x-none"/>
        </w:rPr>
        <w:t>ขาดทุน</w:t>
      </w:r>
      <w:r w:rsidRPr="00623946">
        <w:rPr>
          <w:rFonts w:asciiTheme="majorBidi" w:hAnsiTheme="majorBidi" w:cstheme="majorBidi"/>
          <w:sz w:val="30"/>
          <w:szCs w:val="30"/>
          <w:cs/>
        </w:rPr>
        <w:t>จากการด้อยค่ารับรู้</w:t>
      </w:r>
      <w:r w:rsidR="0025436C" w:rsidRPr="0025436C">
        <w:rPr>
          <w:rFonts w:asciiTheme="majorBidi" w:hAnsiTheme="majorBidi"/>
          <w:sz w:val="30"/>
          <w:szCs w:val="30"/>
          <w:cs/>
        </w:rPr>
        <w:t>ในกำไรหรือขาดทุน</w:t>
      </w:r>
      <w:r w:rsidRPr="00623946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</w:t>
      </w:r>
      <w:r w:rsidRPr="00D913AD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623946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</w:t>
      </w:r>
    </w:p>
    <w:p w14:paraId="6FF8FB66" w14:textId="77777777" w:rsidR="00434ADF" w:rsidRPr="00A805BF" w:rsidRDefault="00434ADF" w:rsidP="00D91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D3445A8" w14:textId="34A1C7BC" w:rsidR="00F27CA1" w:rsidRPr="0025436C" w:rsidRDefault="0025436C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763B8">
        <w:rPr>
          <w:rFonts w:asciiTheme="majorBidi" w:hAnsiTheme="majorBidi"/>
          <w:b/>
          <w:sz w:val="30"/>
          <w:szCs w:val="30"/>
          <w:cs/>
          <w:lang w:eastAsia="x-none"/>
        </w:rPr>
        <w:lastRenderedPageBreak/>
        <w:t>มูล</w:t>
      </w:r>
      <w:r w:rsidRPr="0025436C">
        <w:rPr>
          <w:rFonts w:asciiTheme="majorBidi" w:hAnsiTheme="majorBidi" w:cstheme="majorBidi"/>
          <w:sz w:val="30"/>
          <w:szCs w:val="30"/>
          <w:cs/>
        </w:rPr>
        <w:t>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472F5B6" w14:textId="77777777" w:rsidR="0025436C" w:rsidRPr="00A805BF" w:rsidRDefault="0025436C" w:rsidP="00150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2D40E562" w14:textId="51C42D2C" w:rsidR="007D2985" w:rsidRDefault="0025436C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25436C">
        <w:rPr>
          <w:rFonts w:asciiTheme="majorBidi" w:hAnsi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</w:t>
      </w:r>
      <w:r w:rsidR="00884E12">
        <w:rPr>
          <w:rFonts w:asciiTheme="majorBidi" w:hAnsiTheme="majorBidi"/>
          <w:sz w:val="30"/>
          <w:szCs w:val="30"/>
        </w:rPr>
        <w:br/>
      </w:r>
      <w:r w:rsidRPr="0025436C">
        <w:rPr>
          <w:rFonts w:asciiTheme="majorBidi" w:hAnsiTheme="majorBidi"/>
          <w:sz w:val="30"/>
          <w:szCs w:val="30"/>
          <w:cs/>
        </w:rPr>
        <w:t>กลับรายการ</w:t>
      </w:r>
      <w:r w:rsidR="00AC5E9B">
        <w:rPr>
          <w:rFonts w:asciiTheme="majorBidi" w:hAnsiTheme="majorBidi"/>
          <w:sz w:val="30"/>
          <w:szCs w:val="30"/>
        </w:rPr>
        <w:t xml:space="preserve"> </w:t>
      </w:r>
      <w:r w:rsidRPr="0025436C">
        <w:rPr>
          <w:rFonts w:asciiTheme="majorBidi" w:hAnsi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</w:t>
      </w:r>
      <w:r w:rsidR="00884E12">
        <w:rPr>
          <w:rFonts w:asciiTheme="majorBidi" w:hAnsiTheme="majorBidi"/>
          <w:sz w:val="30"/>
          <w:szCs w:val="30"/>
        </w:rPr>
        <w:br/>
      </w:r>
      <w:r w:rsidRPr="0025436C">
        <w:rPr>
          <w:rFonts w:asciiTheme="majorBidi" w:hAnsiTheme="majorBidi"/>
          <w:sz w:val="30"/>
          <w:szCs w:val="30"/>
          <w:cs/>
        </w:rPr>
        <w:t>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E51AB2D" w14:textId="404D19B3" w:rsidR="00315AE6" w:rsidRPr="00A805BF" w:rsidRDefault="0031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08BBF0F4" w14:textId="77777777" w:rsidR="004052F2" w:rsidRPr="004052F2" w:rsidRDefault="004052F2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4052F2">
        <w:rPr>
          <w:rFonts w:asciiTheme="majorBidi" w:hAnsiTheme="majorBidi" w:cstheme="majorBidi"/>
          <w:b/>
          <w:bCs/>
          <w:cs/>
          <w:lang w:val="th-TH"/>
        </w:rPr>
        <w:t>ผลประโยชน์ของพนักงาน</w:t>
      </w:r>
    </w:p>
    <w:p w14:paraId="2D1763B5" w14:textId="77777777" w:rsidR="004052F2" w:rsidRPr="00A805BF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558F0E4" w14:textId="77777777" w:rsidR="004052F2" w:rsidRPr="00651652" w:rsidRDefault="004052F2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51652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701E485F" w14:textId="77777777" w:rsidR="004052F2" w:rsidRPr="00A805BF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F1EFB36" w14:textId="6ED73D2A" w:rsidR="00BE09AA" w:rsidRDefault="00F151C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i/>
          <w:sz w:val="30"/>
          <w:szCs w:val="30"/>
        </w:rPr>
      </w:pPr>
      <w:r w:rsidRPr="003763B8">
        <w:rPr>
          <w:rFonts w:asciiTheme="majorBidi" w:hAnsiTheme="majorBidi"/>
          <w:sz w:val="30"/>
          <w:szCs w:val="30"/>
          <w:cs/>
        </w:rPr>
        <w:t>ภาระ</w:t>
      </w:r>
      <w:r w:rsidRPr="00F151C6">
        <w:rPr>
          <w:rFonts w:asciiTheme="majorBidi" w:hAnsiTheme="majorBidi"/>
          <w:i/>
          <w:spacing w:val="-2"/>
          <w:sz w:val="30"/>
          <w:szCs w:val="30"/>
          <w:cs/>
        </w:rPr>
        <w:t>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</w:t>
      </w:r>
      <w:r w:rsidRPr="00F151C6">
        <w:rPr>
          <w:rFonts w:asciiTheme="majorBidi" w:hAnsiTheme="majorBidi"/>
          <w:i/>
          <w:sz w:val="30"/>
          <w:szCs w:val="30"/>
          <w:cs/>
        </w:rPr>
        <w:t>ในกำไรหรือขาดทุนในรอบระยะเวลาที่พนักงานได้ทำงานให้กับกิจการ</w:t>
      </w:r>
    </w:p>
    <w:p w14:paraId="2239BDE9" w14:textId="77777777" w:rsidR="005964D5" w:rsidRPr="00A805BF" w:rsidRDefault="005964D5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4CD0F3EB" w14:textId="04E00C05" w:rsidR="004052F2" w:rsidRPr="00623946" w:rsidRDefault="004052F2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072A67A6" w14:textId="77777777" w:rsidR="004052F2" w:rsidRPr="00A805BF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6733C5D" w14:textId="20EC2373" w:rsidR="003355C9" w:rsidRDefault="00F151C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i/>
          <w:sz w:val="30"/>
          <w:szCs w:val="30"/>
        </w:rPr>
      </w:pPr>
      <w:r w:rsidRPr="00F151C6">
        <w:rPr>
          <w:rFonts w:asciiTheme="majorBidi" w:hAnsi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>
        <w:rPr>
          <w:rFonts w:asciiTheme="majorBidi" w:hAnsiTheme="majorBidi"/>
          <w:i/>
          <w:sz w:val="30"/>
          <w:szCs w:val="30"/>
          <w:cs/>
        </w:rPr>
        <w:br/>
      </w:r>
      <w:r w:rsidRPr="00F151C6">
        <w:rPr>
          <w:rFonts w:asciiTheme="majorBidi" w:hAnsiTheme="majorBidi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</w:t>
      </w:r>
      <w:r>
        <w:rPr>
          <w:rFonts w:asciiTheme="majorBidi" w:hAnsiTheme="majorBidi" w:hint="cs"/>
          <w:i/>
          <w:sz w:val="30"/>
          <w:szCs w:val="30"/>
          <w:cs/>
        </w:rPr>
        <w:t xml:space="preserve"> </w:t>
      </w:r>
      <w:r w:rsidRPr="00F151C6">
        <w:rPr>
          <w:rFonts w:asciiTheme="majorBidi" w:hAnsiTheme="majorBidi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</w:t>
      </w:r>
      <w:r w:rsidR="005F026E">
        <w:rPr>
          <w:rFonts w:asciiTheme="majorBidi" w:hAnsiTheme="majorBidi" w:hint="cs"/>
          <w:i/>
          <w:sz w:val="30"/>
          <w:szCs w:val="30"/>
          <w:cs/>
        </w:rPr>
        <w:t>หนึ่งและ</w:t>
      </w:r>
      <w:r>
        <w:rPr>
          <w:rFonts w:asciiTheme="majorBidi" w:hAnsiTheme="majorBidi" w:hint="cs"/>
          <w:i/>
          <w:sz w:val="30"/>
          <w:szCs w:val="30"/>
          <w:cs/>
        </w:rPr>
        <w:t>สาม</w:t>
      </w:r>
      <w:r w:rsidRPr="00F151C6">
        <w:rPr>
          <w:rFonts w:asciiTheme="majorBidi" w:hAnsiTheme="majorBidi"/>
          <w:i/>
          <w:sz w:val="30"/>
          <w:szCs w:val="30"/>
          <w:cs/>
        </w:rPr>
        <w:t>ปี โดยวิธีคิดลดแต่ละหน่วยที่ประมาณการไว้</w:t>
      </w:r>
    </w:p>
    <w:p w14:paraId="7A6BB60E" w14:textId="77777777" w:rsidR="0020575D" w:rsidRPr="00A805BF" w:rsidRDefault="0020575D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i/>
          <w:sz w:val="20"/>
          <w:szCs w:val="20"/>
        </w:rPr>
      </w:pPr>
    </w:p>
    <w:p w14:paraId="070CEA17" w14:textId="3F3AF8D4" w:rsidR="004052F2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763B8">
        <w:rPr>
          <w:rFonts w:asciiTheme="majorBidi" w:hAnsiTheme="majorBidi"/>
          <w:i/>
          <w:sz w:val="30"/>
          <w:szCs w:val="30"/>
          <w:cs/>
        </w:rPr>
        <w:t>ใน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3763B8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</w:t>
      </w:r>
      <w:r w:rsidR="003763B8" w:rsidRPr="003763B8">
        <w:rPr>
          <w:rFonts w:asciiTheme="majorBidi" w:hAnsiTheme="majorBidi" w:cstheme="majorBidi" w:hint="cs"/>
          <w:i/>
          <w:sz w:val="30"/>
          <w:szCs w:val="30"/>
          <w:cs/>
        </w:rPr>
        <w:t>ก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คณิตศาสตร์ประกันภัยจะถูกรับรู้รายการในกำไรขาดทุนเบ็ดเสร็จอื่นทันที</w:t>
      </w:r>
      <w:r w:rsidRPr="003763B8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</w:t>
      </w:r>
      <w:r w:rsidRPr="003763B8">
        <w:rPr>
          <w:rFonts w:asciiTheme="majorBidi" w:hAnsiTheme="majorBidi" w:cstheme="majorBidi" w:hint="cs"/>
          <w:i/>
          <w:sz w:val="30"/>
          <w:szCs w:val="30"/>
          <w:cs/>
        </w:rPr>
        <w:t>น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ปี โดยคำนึงถึงการเปลี่ยนแปลงใด</w:t>
      </w:r>
      <w:r w:rsidR="004D01D6" w:rsidRPr="003763B8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</w:t>
      </w:r>
      <w:r w:rsidR="001F5FA2" w:rsidRPr="003763B8">
        <w:rPr>
          <w:rFonts w:asciiTheme="majorBidi" w:hAnsiTheme="majorBidi" w:cstheme="majorBidi"/>
          <w:i/>
          <w:sz w:val="30"/>
          <w:szCs w:val="30"/>
        </w:rPr>
        <w:br/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</w:t>
      </w:r>
      <w:r w:rsidR="004D01D6" w:rsidRPr="003763B8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ที่เกี่ยวข้องกับโครงการผลประโยชน์รับรู้รายการ</w:t>
      </w:r>
      <w:r w:rsidR="001F5FA2" w:rsidRPr="003763B8">
        <w:rPr>
          <w:rFonts w:asciiTheme="majorBidi" w:hAnsiTheme="majorBidi" w:cstheme="majorBidi"/>
          <w:i/>
          <w:sz w:val="30"/>
          <w:szCs w:val="30"/>
        </w:rPr>
        <w:br/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ในกำไรหรือขาดทุน</w:t>
      </w:r>
    </w:p>
    <w:p w14:paraId="5468A6AC" w14:textId="77777777" w:rsidR="004B1FAC" w:rsidRPr="00A805BF" w:rsidRDefault="004B1FAC" w:rsidP="004B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color w:val="0000FF"/>
          <w:sz w:val="20"/>
          <w:szCs w:val="20"/>
        </w:rPr>
      </w:pPr>
    </w:p>
    <w:p w14:paraId="765A1099" w14:textId="558E1F90" w:rsidR="007466C5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58126DFB" w14:textId="77777777" w:rsidR="00315AE6" w:rsidRPr="00A805BF" w:rsidRDefault="00315AE6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783BAC66" w14:textId="40B76E62" w:rsidR="004052F2" w:rsidRPr="004052F2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052F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ผลประโยชน์ระยะยาวอื่น</w:t>
      </w:r>
    </w:p>
    <w:p w14:paraId="2451B7C6" w14:textId="77777777" w:rsidR="004052F2" w:rsidRPr="00A805BF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E03DE00" w14:textId="33A5ED3F" w:rsidR="004052F2" w:rsidRPr="00623946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="001F5FA2">
        <w:rPr>
          <w:rFonts w:asciiTheme="majorBidi" w:hAnsiTheme="majorBidi" w:cstheme="majorBidi"/>
          <w:i/>
          <w:sz w:val="30"/>
          <w:szCs w:val="30"/>
        </w:rPr>
        <w:br/>
      </w:r>
      <w:r w:rsidRPr="001F5FA2">
        <w:rPr>
          <w:rFonts w:asciiTheme="majorBidi" w:hAnsiTheme="majorBidi" w:cstheme="majorBidi"/>
          <w:i/>
          <w:spacing w:val="-8"/>
          <w:sz w:val="30"/>
          <w:szCs w:val="30"/>
          <w:cs/>
        </w:rPr>
        <w:t>การทำงานของพนักงานในงวดปัจจุบันและงวดก่อน</w:t>
      </w:r>
      <w:r w:rsidR="004D01D6">
        <w:rPr>
          <w:rFonts w:asciiTheme="majorBidi" w:hAnsiTheme="majorBidi" w:cstheme="majorBidi" w:hint="cs"/>
          <w:i/>
          <w:spacing w:val="-8"/>
          <w:sz w:val="30"/>
          <w:szCs w:val="30"/>
          <w:cs/>
        </w:rPr>
        <w:t xml:space="preserve"> </w:t>
      </w:r>
      <w:r w:rsidRPr="001F5FA2">
        <w:rPr>
          <w:rFonts w:asciiTheme="majorBidi" w:hAnsiTheme="majorBidi" w:cstheme="majorBidi"/>
          <w:i/>
          <w:spacing w:val="-8"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2568933F" w14:textId="77777777" w:rsidR="004052F2" w:rsidRPr="00A805BF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7E5AB6F" w14:textId="77777777" w:rsidR="004052F2" w:rsidRPr="00623946" w:rsidRDefault="004052F2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ผลประโยชน์เมื่อเลิกจ้าง </w:t>
      </w:r>
    </w:p>
    <w:p w14:paraId="00EE891C" w14:textId="77777777" w:rsidR="004052F2" w:rsidRPr="00A805BF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A07C8B5" w14:textId="5A0FC3F2" w:rsidR="00BE09AA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>
        <w:rPr>
          <w:rFonts w:asciiTheme="majorBidi" w:hAnsiTheme="majorBidi" w:cstheme="majorBidi"/>
          <w:i/>
          <w:sz w:val="30"/>
          <w:szCs w:val="30"/>
        </w:rPr>
        <w:br/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623946">
        <w:rPr>
          <w:rFonts w:asciiTheme="majorBidi" w:hAnsiTheme="majorBidi" w:cstheme="majorBidi"/>
          <w:iCs/>
          <w:sz w:val="30"/>
          <w:szCs w:val="30"/>
        </w:rPr>
        <w:t>12</w:t>
      </w:r>
      <w:r w:rsidRPr="00623946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29DD0CA8" w14:textId="77777777" w:rsidR="00A805BF" w:rsidRPr="00A805BF" w:rsidRDefault="00A805BF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04D59E06" w14:textId="0462E85D" w:rsidR="004052F2" w:rsidRPr="00623946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121BEE46" w14:textId="77777777" w:rsidR="004052F2" w:rsidRPr="00A805BF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0175925" w14:textId="7D142A52" w:rsidR="00D234E2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DA344D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A344D">
        <w:rPr>
          <w:rFonts w:asciiTheme="majorBidi" w:hAnsiTheme="majorBidi" w:cstheme="majorBidi"/>
          <w:i/>
          <w:spacing w:val="-4"/>
          <w:sz w:val="30"/>
          <w:szCs w:val="30"/>
        </w:rPr>
        <w:t xml:space="preserve"> </w:t>
      </w:r>
      <w:r w:rsidRPr="00DA344D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 หาก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9A87777" w14:textId="485DA9A9" w:rsidR="009A2A17" w:rsidRPr="00A805BF" w:rsidRDefault="009A2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8"/>
          <w:szCs w:val="28"/>
        </w:rPr>
      </w:pPr>
    </w:p>
    <w:p w14:paraId="4D6A5C47" w14:textId="7BB5D586" w:rsidR="009C3AFB" w:rsidRPr="00EB58EC" w:rsidRDefault="009C3AFB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lang w:val="th-TH"/>
        </w:rPr>
      </w:pPr>
      <w:r w:rsidRPr="00EB58EC">
        <w:rPr>
          <w:rFonts w:asciiTheme="majorBidi" w:hAnsiTheme="majorBidi" w:hint="cs"/>
          <w:b/>
          <w:bCs/>
          <w:cs/>
          <w:lang w:val="th-TH"/>
        </w:rPr>
        <w:t>การจ่ายโดยใช้หุ้นเป็นเกณฑ์</w:t>
      </w:r>
    </w:p>
    <w:p w14:paraId="09CD7476" w14:textId="29F9933B" w:rsidR="009C3AFB" w:rsidRPr="00A805BF" w:rsidRDefault="009C3AFB" w:rsidP="009C3AFB">
      <w:pPr>
        <w:rPr>
          <w:rFonts w:asciiTheme="majorBidi" w:hAnsiTheme="majorBidi" w:cstheme="majorBidi"/>
          <w:sz w:val="28"/>
          <w:szCs w:val="28"/>
          <w:lang w:val="th-TH" w:eastAsia="x-none"/>
        </w:rPr>
      </w:pPr>
    </w:p>
    <w:p w14:paraId="066364D0" w14:textId="2501E28C" w:rsidR="00315AE6" w:rsidRPr="00421CFB" w:rsidRDefault="009C3AFB" w:rsidP="0042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i/>
          <w:sz w:val="30"/>
          <w:szCs w:val="30"/>
        </w:rPr>
      </w:pPr>
      <w:r w:rsidRPr="009C3AFB">
        <w:rPr>
          <w:rFonts w:asciiTheme="majorBidi" w:hAnsiTheme="majorBidi" w:cstheme="majorBidi"/>
          <w:i/>
          <w:sz w:val="30"/>
          <w:szCs w:val="30"/>
          <w:cs/>
        </w:rPr>
        <w:t>มูลค่ายุติธรรมของ</w:t>
      </w:r>
      <w:r w:rsidR="00731393">
        <w:rPr>
          <w:rFonts w:asciiTheme="majorBidi" w:hAnsiTheme="majorBidi" w:cstheme="majorBidi" w:hint="cs"/>
          <w:i/>
          <w:sz w:val="30"/>
          <w:szCs w:val="30"/>
          <w:cs/>
        </w:rPr>
        <w:t>หุ้นของบริษัทที่บริษัทซื้อให้แก่พนักงาน</w:t>
      </w:r>
      <w:r w:rsidR="00731393">
        <w:rPr>
          <w:rFonts w:ascii="Angsana New" w:hAnsi="Angsana New" w:hint="cs"/>
          <w:i/>
          <w:sz w:val="30"/>
          <w:szCs w:val="30"/>
          <w:cs/>
        </w:rPr>
        <w:t xml:space="preserve">ภายใต้โครงการร่วมลงทุนระหว่างนายจ้างและลูกจ้าง </w:t>
      </w:r>
      <w:r w:rsidR="00731393" w:rsidRPr="009F7F5C">
        <w:rPr>
          <w:rFonts w:ascii="Angsana New" w:hAnsi="Angsana New"/>
          <w:iCs/>
          <w:sz w:val="30"/>
          <w:szCs w:val="30"/>
        </w:rPr>
        <w:t>(</w:t>
      </w:r>
      <w:r w:rsidR="00731393">
        <w:rPr>
          <w:rFonts w:ascii="Angsana New" w:hAnsi="Angsana New"/>
          <w:iCs/>
          <w:sz w:val="30"/>
          <w:szCs w:val="30"/>
        </w:rPr>
        <w:t>Employee Joint Investment Program (EJIP)</w:t>
      </w:r>
      <w:r w:rsidR="00731393" w:rsidRPr="009F7F5C">
        <w:rPr>
          <w:rFonts w:ascii="Angsana New" w:hAnsi="Angsana New"/>
          <w:iCs/>
          <w:sz w:val="30"/>
          <w:szCs w:val="30"/>
        </w:rPr>
        <w:t>)</w:t>
      </w:r>
      <w:r w:rsidR="00731393" w:rsidRPr="00421CFB">
        <w:rPr>
          <w:rFonts w:ascii="Angsana New" w:hAnsi="Angsana New"/>
          <w:i/>
          <w:sz w:val="30"/>
          <w:szCs w:val="30"/>
          <w:cs/>
        </w:rPr>
        <w:t xml:space="preserve"> ณ วันที่ให้สิทธิแก่พนักงาน รับรู้เป็นค่าใช้จ่าย</w:t>
      </w:r>
      <w:r w:rsidR="00731393">
        <w:rPr>
          <w:rFonts w:ascii="Angsana New" w:hAnsi="Angsana New" w:hint="cs"/>
          <w:i/>
          <w:sz w:val="30"/>
          <w:szCs w:val="30"/>
          <w:cs/>
        </w:rPr>
        <w:t>และ</w:t>
      </w:r>
      <w:r w:rsidR="00731393" w:rsidRPr="00421CFB">
        <w:rPr>
          <w:rFonts w:ascii="Angsana New" w:hAnsi="Angsana New"/>
          <w:i/>
          <w:sz w:val="30"/>
          <w:szCs w:val="30"/>
          <w:cs/>
        </w:rPr>
        <w:t>การเพิ่มขึ้นในส่วนของ</w:t>
      </w:r>
      <w:r w:rsidR="00731393">
        <w:rPr>
          <w:rFonts w:ascii="Angsana New" w:hAnsi="Angsana New" w:hint="cs"/>
          <w:i/>
          <w:sz w:val="30"/>
          <w:szCs w:val="30"/>
          <w:cs/>
        </w:rPr>
        <w:t>ผู้ถือหุ้น</w:t>
      </w:r>
      <w:r w:rsidR="00731393" w:rsidRPr="00421CFB">
        <w:rPr>
          <w:rFonts w:ascii="Angsana New" w:hAnsi="Angsana New"/>
          <w:i/>
          <w:sz w:val="30"/>
          <w:szCs w:val="30"/>
          <w:cs/>
        </w:rPr>
        <w:t xml:space="preserve"> ตลอดระยะเวลาที่พนักงาน</w:t>
      </w:r>
      <w:r w:rsidR="00731393">
        <w:rPr>
          <w:rFonts w:ascii="Angsana New" w:hAnsi="Angsana New" w:hint="cs"/>
          <w:i/>
          <w:sz w:val="30"/>
          <w:szCs w:val="30"/>
          <w:cs/>
        </w:rPr>
        <w:t>เข้าร่วมโครงการ</w:t>
      </w:r>
      <w:r w:rsidR="00731393" w:rsidRPr="00421CFB">
        <w:rPr>
          <w:rFonts w:ascii="Angsana New" w:hAnsi="Angsana New"/>
          <w:i/>
          <w:sz w:val="30"/>
          <w:szCs w:val="30"/>
          <w:cs/>
        </w:rPr>
        <w:t xml:space="preserve"> </w:t>
      </w:r>
      <w:r w:rsidR="004263AF">
        <w:rPr>
          <w:rFonts w:ascii="Angsana New" w:hAnsi="Angsana New" w:hint="cs"/>
          <w:i/>
          <w:sz w:val="30"/>
          <w:szCs w:val="30"/>
          <w:cs/>
        </w:rPr>
        <w:t>ส่วน</w:t>
      </w:r>
      <w:r w:rsidR="00315AE6" w:rsidRPr="00421CFB">
        <w:rPr>
          <w:rFonts w:ascii="Angsana New" w:hAnsi="Angsana New"/>
          <w:i/>
          <w:sz w:val="30"/>
          <w:szCs w:val="30"/>
          <w:cs/>
        </w:rPr>
        <w:t>มูลค่ายุติธรรมของ</w:t>
      </w:r>
      <w:r w:rsidR="00315AE6">
        <w:rPr>
          <w:rFonts w:ascii="Angsana New" w:hAnsi="Angsana New" w:hint="cs"/>
          <w:i/>
          <w:sz w:val="30"/>
          <w:szCs w:val="30"/>
          <w:cs/>
        </w:rPr>
        <w:t>หุ้นของบริษัทที่</w:t>
      </w:r>
      <w:r w:rsidR="00315AE6" w:rsidRPr="00315AE6">
        <w:rPr>
          <w:rFonts w:ascii="Angsana New" w:hAnsi="Angsana New"/>
          <w:i/>
          <w:sz w:val="30"/>
          <w:szCs w:val="30"/>
          <w:cs/>
        </w:rPr>
        <w:t>บริษัทย่อย</w:t>
      </w:r>
      <w:r w:rsidR="00315AE6">
        <w:rPr>
          <w:rFonts w:ascii="Angsana New" w:hAnsi="Angsana New" w:hint="cs"/>
          <w:i/>
          <w:sz w:val="30"/>
          <w:szCs w:val="30"/>
          <w:cs/>
        </w:rPr>
        <w:t>ซื้อให้แก่พนักงาน</w:t>
      </w:r>
      <w:r w:rsidR="004263AF">
        <w:rPr>
          <w:rFonts w:ascii="Angsana New" w:hAnsi="Angsana New" w:hint="cs"/>
          <w:i/>
          <w:sz w:val="30"/>
          <w:szCs w:val="30"/>
          <w:cs/>
        </w:rPr>
        <w:t>ของบรัทย่อย</w:t>
      </w:r>
      <w:r w:rsidR="00315AE6">
        <w:rPr>
          <w:rFonts w:ascii="Angsana New" w:hAnsi="Angsana New" w:hint="cs"/>
          <w:i/>
          <w:sz w:val="30"/>
          <w:szCs w:val="30"/>
          <w:cs/>
        </w:rPr>
        <w:t>ภายใต้โครงการ</w:t>
      </w:r>
      <w:r w:rsidR="004263AF">
        <w:rPr>
          <w:rFonts w:ascii="Angsana New" w:hAnsi="Angsana New"/>
          <w:iCs/>
          <w:sz w:val="30"/>
          <w:szCs w:val="30"/>
        </w:rPr>
        <w:t xml:space="preserve"> </w:t>
      </w:r>
      <w:r w:rsidR="00315AE6">
        <w:rPr>
          <w:rFonts w:ascii="Angsana New" w:hAnsi="Angsana New"/>
          <w:iCs/>
          <w:sz w:val="30"/>
          <w:szCs w:val="30"/>
        </w:rPr>
        <w:t>EJIP</w:t>
      </w:r>
      <w:r w:rsidR="00315AE6" w:rsidRPr="00421CFB">
        <w:rPr>
          <w:rFonts w:ascii="Angsana New" w:hAnsi="Angsana New"/>
          <w:i/>
          <w:sz w:val="30"/>
          <w:szCs w:val="30"/>
          <w:cs/>
        </w:rPr>
        <w:t xml:space="preserve"> ณ วันที่ให้สิทธิแก่พนักงาน รับรู้เป็นค่าใช้จ่าย</w:t>
      </w:r>
      <w:r w:rsidR="00315AE6">
        <w:rPr>
          <w:rFonts w:ascii="Angsana New" w:hAnsi="Angsana New" w:hint="cs"/>
          <w:i/>
          <w:sz w:val="30"/>
          <w:szCs w:val="30"/>
          <w:cs/>
        </w:rPr>
        <w:t>และ</w:t>
      </w:r>
      <w:r w:rsidR="00315AE6" w:rsidRPr="00421CFB">
        <w:rPr>
          <w:rFonts w:ascii="Angsana New" w:hAnsi="Angsana New"/>
          <w:i/>
          <w:sz w:val="30"/>
          <w:szCs w:val="30"/>
          <w:cs/>
        </w:rPr>
        <w:t>การเพิ่มขึ้นในส่วนของ</w:t>
      </w:r>
      <w:r w:rsidR="00315AE6">
        <w:rPr>
          <w:rFonts w:ascii="Angsana New" w:hAnsi="Angsana New" w:hint="cs"/>
          <w:i/>
          <w:sz w:val="30"/>
          <w:szCs w:val="30"/>
          <w:cs/>
        </w:rPr>
        <w:t>หนี้สิน</w:t>
      </w:r>
      <w:r w:rsidR="00315AE6" w:rsidRPr="00421CFB">
        <w:rPr>
          <w:rFonts w:ascii="Angsana New" w:hAnsi="Angsana New"/>
          <w:i/>
          <w:sz w:val="30"/>
          <w:szCs w:val="30"/>
          <w:cs/>
        </w:rPr>
        <w:t xml:space="preserve"> ตลอดระยะเวลาที่พนักงาน</w:t>
      </w:r>
      <w:r w:rsidR="00315AE6">
        <w:rPr>
          <w:rFonts w:ascii="Angsana New" w:hAnsi="Angsana New" w:hint="cs"/>
          <w:i/>
          <w:sz w:val="30"/>
          <w:szCs w:val="30"/>
          <w:cs/>
        </w:rPr>
        <w:t>เข้าร่วมโครงการ</w:t>
      </w:r>
      <w:r w:rsidR="00315AE6" w:rsidRPr="00421CFB">
        <w:rPr>
          <w:rFonts w:ascii="Angsana New" w:hAnsi="Angsana New"/>
          <w:i/>
          <w:sz w:val="30"/>
          <w:szCs w:val="30"/>
          <w:cs/>
        </w:rPr>
        <w:t xml:space="preserve">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 สำหรับเงื่อนไขการ</w:t>
      </w:r>
      <w:r w:rsidR="00315AE6" w:rsidRPr="003E39BF">
        <w:rPr>
          <w:rFonts w:ascii="Angsana New" w:hAnsi="Angsana New"/>
          <w:i/>
          <w:spacing w:val="-4"/>
          <w:sz w:val="30"/>
          <w:szCs w:val="30"/>
          <w:cs/>
        </w:rPr>
        <w:t>ได้รับสิทธิที่ไม่ใช่เงื่อนไขการบริการหรือผลงาน มูลค่ายุติธรรมของสิทธิ ณ วันที่ให้สิทธิจะถูกวัดค่าเพื่อให้สะท้อนถึง</w:t>
      </w:r>
      <w:r w:rsidR="00315AE6" w:rsidRPr="00421CFB">
        <w:rPr>
          <w:rFonts w:ascii="Angsana New" w:hAnsi="Angsana New"/>
          <w:i/>
          <w:sz w:val="30"/>
          <w:szCs w:val="30"/>
          <w:cs/>
        </w:rPr>
        <w:t>เงื่อนไขนั้นและ</w:t>
      </w:r>
      <w:r w:rsidR="00731393">
        <w:rPr>
          <w:rFonts w:ascii="Angsana New" w:hAnsi="Angsana New"/>
          <w:i/>
          <w:sz w:val="30"/>
          <w:szCs w:val="30"/>
          <w:cs/>
        </w:rPr>
        <w:br/>
      </w:r>
      <w:r w:rsidR="00315AE6" w:rsidRPr="00421CFB">
        <w:rPr>
          <w:rFonts w:ascii="Angsana New" w:hAnsi="Angsana New"/>
          <w:i/>
          <w:sz w:val="30"/>
          <w:szCs w:val="30"/>
          <w:cs/>
        </w:rPr>
        <w:t>ไม่มีการปรับปรุงสำหรับผลต่างระหว่างจำนวนที่คาดไว้กับผลที่เกิดขึ้นจริง</w:t>
      </w:r>
      <w:r w:rsidR="00315AE6">
        <w:rPr>
          <w:rFonts w:ascii="Angsana New" w:hAnsi="Angsana New" w:hint="cs"/>
          <w:i/>
          <w:sz w:val="30"/>
          <w:szCs w:val="30"/>
          <w:cs/>
        </w:rPr>
        <w:t xml:space="preserve"> หนี้สินถูกวัดมูลค่าใหม่ทุก ๆ วันที่</w:t>
      </w:r>
      <w:r w:rsidR="00731393">
        <w:rPr>
          <w:rFonts w:ascii="Angsana New" w:hAnsi="Angsana New"/>
          <w:i/>
          <w:sz w:val="30"/>
          <w:szCs w:val="30"/>
          <w:cs/>
        </w:rPr>
        <w:br/>
      </w:r>
      <w:r w:rsidR="00315AE6">
        <w:rPr>
          <w:rFonts w:ascii="Angsana New" w:hAnsi="Angsana New" w:hint="cs"/>
          <w:i/>
          <w:sz w:val="30"/>
          <w:szCs w:val="30"/>
          <w:cs/>
        </w:rPr>
        <w:t>ในรายงานและวันที่จ่ายชำระ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2ACF7E32" w14:textId="06C71248" w:rsidR="00A805BF" w:rsidRDefault="00A80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th-TH" w:eastAsia="x-none"/>
        </w:rPr>
      </w:pPr>
      <w:r>
        <w:rPr>
          <w:rFonts w:asciiTheme="majorBidi" w:hAnsiTheme="majorBidi" w:cstheme="majorBidi"/>
          <w:sz w:val="28"/>
          <w:szCs w:val="28"/>
          <w:cs/>
          <w:lang w:val="th-TH" w:eastAsia="x-none"/>
        </w:rPr>
        <w:br w:type="page"/>
      </w:r>
    </w:p>
    <w:p w14:paraId="616260BC" w14:textId="049B1B13" w:rsidR="003355C9" w:rsidRDefault="003355C9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lang w:val="th-TH"/>
        </w:rPr>
      </w:pPr>
      <w:r>
        <w:rPr>
          <w:rFonts w:asciiTheme="majorBidi" w:hAnsiTheme="majorBidi" w:hint="cs"/>
          <w:b/>
          <w:bCs/>
          <w:cs/>
          <w:lang w:val="th-TH"/>
        </w:rPr>
        <w:lastRenderedPageBreak/>
        <w:t>ประมาณการหนี้สิน</w:t>
      </w:r>
    </w:p>
    <w:p w14:paraId="5BFD18D0" w14:textId="5D0FC7DD" w:rsidR="003355C9" w:rsidRPr="00A805BF" w:rsidRDefault="003355C9" w:rsidP="003355C9">
      <w:pPr>
        <w:rPr>
          <w:rFonts w:asciiTheme="majorBidi" w:hAnsiTheme="majorBidi" w:cstheme="majorBidi"/>
          <w:sz w:val="14"/>
          <w:szCs w:val="14"/>
          <w:lang w:val="th-TH" w:eastAsia="x-none"/>
        </w:rPr>
      </w:pPr>
    </w:p>
    <w:p w14:paraId="41734A52" w14:textId="49F12307" w:rsidR="003355C9" w:rsidRDefault="003355C9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3763B8">
        <w:rPr>
          <w:rFonts w:asciiTheme="majorBidi" w:hAnsiTheme="majorBidi" w:cstheme="majorBidi"/>
          <w:i/>
          <w:spacing w:val="-4"/>
          <w:sz w:val="30"/>
          <w:szCs w:val="30"/>
          <w:cs/>
        </w:rPr>
        <w:t>ประมาณ</w:t>
      </w:r>
      <w:r w:rsidRPr="003355C9">
        <w:rPr>
          <w:rFonts w:ascii="Angsana New" w:hAnsi="Angsana New"/>
          <w:sz w:val="30"/>
          <w:szCs w:val="30"/>
          <w:cs/>
        </w:rPr>
        <w:t>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</w:t>
      </w:r>
      <w:r w:rsidRPr="00061AE7">
        <w:rPr>
          <w:rFonts w:ascii="Angsana New" w:hAnsi="Angsana New"/>
          <w:spacing w:val="-4"/>
          <w:sz w:val="30"/>
          <w:szCs w:val="30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</w:t>
      </w:r>
      <w:r w:rsidRPr="003355C9">
        <w:rPr>
          <w:rFonts w:ascii="Angsana New" w:hAnsi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="00061AE7">
        <w:rPr>
          <w:rFonts w:ascii="Angsana New" w:hAnsi="Angsana New"/>
          <w:sz w:val="30"/>
          <w:szCs w:val="30"/>
          <w:cs/>
        </w:rPr>
        <w:br/>
      </w:r>
      <w:r w:rsidRPr="003355C9">
        <w:rPr>
          <w:rFonts w:ascii="Angsana New" w:hAnsi="Angsana New"/>
          <w:sz w:val="30"/>
          <w:szCs w:val="30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2D99C09" w14:textId="28E0D75E" w:rsidR="004263AF" w:rsidRPr="00A805BF" w:rsidRDefault="0042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  <w:cs/>
        </w:rPr>
      </w:pPr>
    </w:p>
    <w:p w14:paraId="2AC3CAD7" w14:textId="49446EFB" w:rsidR="00D234E2" w:rsidRPr="00D234E2" w:rsidRDefault="00D234E2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D234E2">
        <w:rPr>
          <w:rFonts w:asciiTheme="majorBidi" w:hAnsiTheme="majorBidi" w:cstheme="majorBidi"/>
          <w:b/>
          <w:bCs/>
          <w:cs/>
          <w:lang w:val="th-TH"/>
        </w:rPr>
        <w:t>การวัดมูลค่ายุติธรรม</w:t>
      </w:r>
    </w:p>
    <w:p w14:paraId="34497140" w14:textId="67A235D3" w:rsidR="00D234E2" w:rsidRPr="00A805BF" w:rsidRDefault="00D234E2" w:rsidP="00D234E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4"/>
          <w:szCs w:val="14"/>
        </w:rPr>
      </w:pPr>
    </w:p>
    <w:p w14:paraId="2F3B9A74" w14:textId="27EC00A0" w:rsidR="00514A39" w:rsidRDefault="001505F3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061AE7">
        <w:rPr>
          <w:rFonts w:asciiTheme="majorBidi" w:hAnsiTheme="majorBidi" w:cstheme="majorBidi" w:hint="cs"/>
          <w:spacing w:val="-2"/>
          <w:sz w:val="30"/>
          <w:szCs w:val="30"/>
          <w:cs/>
        </w:rPr>
        <w:t>ชำระ</w:t>
      </w: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</w:t>
      </w:r>
      <w:r w:rsidR="00642935" w:rsidRPr="00642935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>หากไม่มีตลาดหลัก</w:t>
      </w:r>
      <w:r w:rsidR="00642935" w:rsidRPr="00642935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ที่กลุ่มบริษัท</w:t>
      </w:r>
      <w:r w:rsidRPr="009A20DD">
        <w:rPr>
          <w:rFonts w:asciiTheme="majorBidi" w:hAnsiTheme="majorBidi" w:cstheme="majorBidi"/>
          <w:sz w:val="30"/>
          <w:szCs w:val="30"/>
        </w:rPr>
        <w:t xml:space="preserve"> </w:t>
      </w:r>
      <w:r w:rsidRPr="009A20DD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B4BB645" w14:textId="14399FA6" w:rsidR="009C3AFB" w:rsidRPr="00A805BF" w:rsidRDefault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cs/>
        </w:rPr>
      </w:pPr>
    </w:p>
    <w:p w14:paraId="23183E97" w14:textId="0FCE6029" w:rsidR="00D234E2" w:rsidRPr="00370ECE" w:rsidRDefault="00D234E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70ECE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370ECE">
        <w:rPr>
          <w:rFonts w:asciiTheme="majorBidi" w:hAnsiTheme="majorBidi" w:cstheme="majorBidi"/>
          <w:sz w:val="30"/>
          <w:szCs w:val="30"/>
        </w:rPr>
        <w:t xml:space="preserve"> </w:t>
      </w:r>
      <w:r w:rsidRPr="00370ECE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70ECE">
        <w:rPr>
          <w:rFonts w:asciiTheme="majorBidi" w:hAnsiTheme="majorBidi" w:cstheme="majorBidi"/>
          <w:sz w:val="30"/>
          <w:szCs w:val="30"/>
        </w:rPr>
        <w:t xml:space="preserve"> </w:t>
      </w:r>
      <w:r w:rsidRPr="00370ECE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425FC0C" w14:textId="77777777" w:rsidR="00D234E2" w:rsidRPr="00A805BF" w:rsidRDefault="00D234E2" w:rsidP="00D234E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7043465A" w14:textId="7D286D39" w:rsidR="00D234E2" w:rsidRPr="00370ECE" w:rsidRDefault="00D234E2">
      <w:pPr>
        <w:pStyle w:val="block"/>
        <w:numPr>
          <w:ilvl w:val="0"/>
          <w:numId w:val="1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929E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8929E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370EC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370ECE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FEEDD69" w14:textId="12F321D0" w:rsidR="00D234E2" w:rsidRPr="00370ECE" w:rsidRDefault="00D234E2">
      <w:pPr>
        <w:pStyle w:val="block"/>
        <w:numPr>
          <w:ilvl w:val="0"/>
          <w:numId w:val="15"/>
        </w:numPr>
        <w:spacing w:after="0" w:line="240" w:lineRule="atLeast"/>
        <w:ind w:left="900" w:right="-7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929E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ข้อมูลระดับ</w:t>
      </w:r>
      <w:r w:rsidRPr="008929E5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2</w:t>
      </w:r>
      <w:r w:rsidRPr="00D77AD7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D77AD7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D77AD7" w:rsidRPr="00D77AD7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น</w:t>
      </w:r>
      <w:r w:rsidRPr="00370EC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370ECE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69B0E294" w14:textId="1464F704" w:rsidR="00D234E2" w:rsidRPr="00370ECE" w:rsidRDefault="00D234E2">
      <w:pPr>
        <w:pStyle w:val="block"/>
        <w:numPr>
          <w:ilvl w:val="0"/>
          <w:numId w:val="1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929E5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929E5">
        <w:rPr>
          <w:rFonts w:asciiTheme="majorBidi" w:hAnsiTheme="majorBidi" w:cstheme="majorBidi"/>
          <w:sz w:val="30"/>
          <w:szCs w:val="30"/>
          <w:lang w:bidi="th-TH"/>
        </w:rPr>
        <w:t xml:space="preserve"> 3</w:t>
      </w:r>
      <w:r w:rsidRPr="00370EC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70ECE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370ECE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2496B9C6" w14:textId="42F21791" w:rsidR="005A58AA" w:rsidRPr="00A805BF" w:rsidRDefault="005A58AA" w:rsidP="00A53B89">
      <w:pPr>
        <w:pStyle w:val="BodyText"/>
        <w:shd w:val="clear" w:color="auto" w:fill="FFFFFF"/>
        <w:tabs>
          <w:tab w:val="clear" w:pos="454"/>
        </w:tabs>
        <w:spacing w:after="0"/>
        <w:jc w:val="thaiDistribute"/>
        <w:rPr>
          <w:rFonts w:asciiTheme="majorBidi" w:hAnsiTheme="majorBidi" w:cstheme="majorBidi"/>
          <w:sz w:val="14"/>
          <w:szCs w:val="14"/>
        </w:rPr>
      </w:pPr>
    </w:p>
    <w:p w14:paraId="384FFFD0" w14:textId="3B6046DB" w:rsidR="004052F2" w:rsidRPr="005F026E" w:rsidRDefault="005A58AA" w:rsidP="005F0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5A58AA">
        <w:rPr>
          <w:rFonts w:asciiTheme="majorBidi" w:hAnsiTheme="majorBidi" w:cstheme="majorBidi"/>
          <w:spacing w:val="-6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5F026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A58AA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กลุ่มบริษัทวัดมูลค่าสินทรัพย์</w:t>
      </w:r>
      <w:r w:rsidRPr="005A58AA">
        <w:rPr>
          <w:rFonts w:asciiTheme="majorBidi" w:hAnsiTheme="majorBidi" w:cstheme="majorBidi"/>
          <w:spacing w:val="-2"/>
          <w:sz w:val="30"/>
          <w:szCs w:val="30"/>
          <w:cs/>
        </w:rPr>
        <w:t>และสถานะการเป็นสินทรัพย์ด้วยราคาเสนอซื้อ และวัดมูลค่าหนี้สินและ</w:t>
      </w:r>
      <w:r w:rsidR="00C36A8A">
        <w:rPr>
          <w:rFonts w:asciiTheme="majorBidi" w:hAnsiTheme="majorBidi" w:cstheme="majorBidi" w:hint="cs"/>
          <w:spacing w:val="-2"/>
          <w:sz w:val="30"/>
          <w:szCs w:val="30"/>
          <w:cs/>
        </w:rPr>
        <w:t>สถาน</w:t>
      </w:r>
      <w:r w:rsidR="00A60BA1">
        <w:rPr>
          <w:rFonts w:asciiTheme="majorBidi" w:hAnsiTheme="majorBidi" w:cstheme="majorBidi" w:hint="cs"/>
          <w:spacing w:val="-2"/>
          <w:sz w:val="30"/>
          <w:szCs w:val="30"/>
          <w:cs/>
        </w:rPr>
        <w:t>ะ</w:t>
      </w:r>
      <w:r w:rsidR="00C36A8A">
        <w:rPr>
          <w:rFonts w:asciiTheme="majorBidi" w:hAnsiTheme="majorBidi" w:cstheme="majorBidi" w:hint="cs"/>
          <w:spacing w:val="-2"/>
          <w:sz w:val="30"/>
          <w:szCs w:val="30"/>
          <w:cs/>
        </w:rPr>
        <w:t>การ</w:t>
      </w:r>
      <w:r w:rsidRPr="005A58AA">
        <w:rPr>
          <w:rFonts w:asciiTheme="majorBidi" w:hAnsiTheme="majorBidi" w:cstheme="majorBidi"/>
          <w:spacing w:val="-2"/>
          <w:sz w:val="30"/>
          <w:szCs w:val="30"/>
          <w:cs/>
        </w:rPr>
        <w:t>เป็นหนี้สินด้วยราคาเสนอขาย</w:t>
      </w:r>
      <w:r w:rsidR="00C36A8A" w:rsidRPr="00061AE7">
        <w:rPr>
          <w:rFonts w:asciiTheme="majorBidi" w:hAnsiTheme="majorBidi"/>
          <w:sz w:val="30"/>
          <w:szCs w:val="30"/>
          <w:cs/>
          <w:lang w:val="x-none" w:eastAsia="x-none"/>
        </w:rPr>
        <w:t>หลักฐานที่ดีที่สุดสำหรับมูลค่ายุติธรรมของเครื่องมือทางการเงิน ณ วันที่รับรู้รายการ</w:t>
      </w:r>
      <w:r w:rsidR="00C36A8A" w:rsidRPr="00061AE7">
        <w:rPr>
          <w:rFonts w:asciiTheme="majorBidi" w:hAnsiTheme="majorBidi" w:cstheme="majorBidi"/>
          <w:sz w:val="30"/>
          <w:szCs w:val="30"/>
          <w:cs/>
        </w:rPr>
        <w:t>เมื่อ</w:t>
      </w:r>
      <w:r w:rsidR="00C36A8A" w:rsidRPr="00061AE7">
        <w:rPr>
          <w:rFonts w:asciiTheme="majorBidi" w:hAnsiTheme="majorBidi"/>
          <w:sz w:val="30"/>
          <w:szCs w:val="30"/>
          <w:cs/>
          <w:lang w:val="x-none" w:eastAsia="x-none"/>
        </w:rPr>
        <w:t>เริ่มแรกคือราคาของการทำรายการ</w:t>
      </w:r>
      <w:r w:rsidR="00C36A8A" w:rsidRPr="00C36A8A">
        <w:rPr>
          <w:rFonts w:asciiTheme="majorBidi" w:hAnsiTheme="majorBidi"/>
          <w:sz w:val="30"/>
          <w:szCs w:val="30"/>
          <w:cs/>
          <w:lang w:val="x-none" w:eastAsia="x-none"/>
        </w:rPr>
        <w:t xml:space="preserve"> เช่น มูลค่ายุติธรรมของผลตอบแทนที่ให้หรือได้รับ</w:t>
      </w:r>
    </w:p>
    <w:p w14:paraId="1EB9FEAD" w14:textId="312B66ED" w:rsidR="00A34587" w:rsidRPr="00A805BF" w:rsidRDefault="00A34587" w:rsidP="00901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14"/>
          <w:szCs w:val="14"/>
          <w:cs/>
        </w:rPr>
      </w:pPr>
    </w:p>
    <w:p w14:paraId="6EAC64DE" w14:textId="7C5E150D" w:rsidR="009F6166" w:rsidRDefault="009F6166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9F6166">
        <w:rPr>
          <w:rFonts w:asciiTheme="majorBidi" w:hAnsiTheme="majorBidi" w:cstheme="majorBidi"/>
          <w:b/>
          <w:bCs/>
          <w:cs/>
          <w:lang w:val="th-TH"/>
        </w:rPr>
        <w:t>รายได้</w:t>
      </w:r>
      <w:r w:rsidR="005B5534" w:rsidRPr="005B5534">
        <w:rPr>
          <w:rFonts w:asciiTheme="majorBidi" w:hAnsiTheme="majorBidi"/>
          <w:b/>
          <w:bCs/>
          <w:cs/>
          <w:lang w:val="th-TH"/>
        </w:rPr>
        <w:t>จากสัญญาที่ทำกับลูกค้า</w:t>
      </w:r>
    </w:p>
    <w:p w14:paraId="069280F3" w14:textId="77777777" w:rsidR="00901641" w:rsidRPr="00A805BF" w:rsidRDefault="00901641" w:rsidP="00A40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14"/>
          <w:szCs w:val="14"/>
        </w:rPr>
      </w:pPr>
    </w:p>
    <w:p w14:paraId="6A209311" w14:textId="29E21EFD" w:rsidR="00647E94" w:rsidRPr="004B1FAC" w:rsidRDefault="009F29D6" w:rsidP="004B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  <w:cs/>
        </w:rPr>
      </w:pPr>
      <w:r w:rsidRPr="00E353EB">
        <w:rPr>
          <w:rFonts w:asciiTheme="majorBidi" w:hAnsi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</w:t>
      </w:r>
      <w:r w:rsidRPr="00E353EB">
        <w:rPr>
          <w:rFonts w:asciiTheme="majorBidi" w:hAnsiTheme="majorBidi"/>
          <w:spacing w:val="-4"/>
          <w:sz w:val="30"/>
          <w:szCs w:val="30"/>
          <w:cs/>
        </w:rPr>
        <w:t xml:space="preserve">ได้รับซึ่งไม่รวมจำนวนเงินที่เก็บแทนบุคคลที่สาม </w:t>
      </w:r>
      <w:r w:rsidR="003F6AD5" w:rsidRPr="00E353EB">
        <w:rPr>
          <w:rFonts w:asciiTheme="majorBidi" w:hAnsiTheme="majorBidi" w:hint="cs"/>
          <w:spacing w:val="-4"/>
          <w:sz w:val="30"/>
          <w:szCs w:val="30"/>
          <w:cs/>
        </w:rPr>
        <w:t>รายได้ที่รับรู้ไม่รวม</w:t>
      </w:r>
      <w:r w:rsidRPr="00E353EB">
        <w:rPr>
          <w:rFonts w:asciiTheme="majorBidi" w:hAnsiTheme="majorBidi"/>
          <w:spacing w:val="-4"/>
          <w:sz w:val="30"/>
          <w:szCs w:val="30"/>
          <w:cs/>
        </w:rPr>
        <w:t>ภาษีมูลค่าเพิ่มและแสดงสุทธิจากส่วนลดการค้า</w:t>
      </w:r>
      <w:r w:rsidRPr="00901641">
        <w:rPr>
          <w:rFonts w:asciiTheme="majorBidi" w:hAnsiTheme="majorBidi"/>
          <w:sz w:val="30"/>
          <w:szCs w:val="30"/>
          <w:cs/>
        </w:rPr>
        <w:t>และส่วนลดตาม</w:t>
      </w:r>
      <w:r w:rsidRPr="004B1FAC">
        <w:rPr>
          <w:rFonts w:asciiTheme="majorBidi" w:hAnsiTheme="majorBidi"/>
          <w:sz w:val="30"/>
          <w:szCs w:val="30"/>
          <w:cs/>
        </w:rPr>
        <w:t>ปริมาณ</w:t>
      </w:r>
      <w:r w:rsidR="00D96061" w:rsidRPr="004B1FAC">
        <w:rPr>
          <w:rFonts w:asciiTheme="majorBidi" w:hAnsiTheme="majorBidi"/>
          <w:sz w:val="30"/>
          <w:szCs w:val="30"/>
        </w:rPr>
        <w:t xml:space="preserve"> </w:t>
      </w:r>
      <w:r w:rsidR="00E47AC5" w:rsidRPr="004B1FAC">
        <w:rPr>
          <w:rFonts w:asciiTheme="majorBidi" w:hAnsi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4263AF">
        <w:rPr>
          <w:rFonts w:asciiTheme="majorBidi" w:hAnsiTheme="majorBidi" w:hint="cs"/>
          <w:sz w:val="30"/>
          <w:szCs w:val="30"/>
          <w:cs/>
        </w:rPr>
        <w:t xml:space="preserve"> สำหรับการขายที่ให้สิทธิ</w:t>
      </w:r>
      <w:r w:rsidR="008D0084">
        <w:rPr>
          <w:rFonts w:asciiTheme="majorBidi" w:hAnsiTheme="majorBidi" w:hint="cs"/>
          <w:sz w:val="30"/>
          <w:szCs w:val="30"/>
          <w:cs/>
        </w:rPr>
        <w:t>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และต้นทุนขายสำหรับสินค้าที่คาดว่าจะได้รับคืน</w:t>
      </w:r>
    </w:p>
    <w:p w14:paraId="552245FE" w14:textId="59283FED" w:rsidR="00E47AC5" w:rsidRDefault="00E47AC5" w:rsidP="004B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  <w:cs/>
        </w:rPr>
      </w:pPr>
      <w:r w:rsidRPr="00E47AC5">
        <w:rPr>
          <w:rFonts w:asciiTheme="majorBidi" w:hAnsiTheme="majorBidi"/>
          <w:sz w:val="30"/>
          <w:szCs w:val="30"/>
          <w:cs/>
        </w:rPr>
        <w:lastRenderedPageBreak/>
        <w:t>หนี้สินที่เกิดจากสัญญา</w:t>
      </w:r>
      <w:r w:rsidR="00EB58EC">
        <w:rPr>
          <w:rFonts w:asciiTheme="majorBidi" w:hAnsiTheme="majorBidi" w:hint="cs"/>
          <w:sz w:val="30"/>
          <w:szCs w:val="30"/>
          <w:cs/>
        </w:rPr>
        <w:t>รวมถึงเงินรับล่วงหน้าจากลูกค้า</w:t>
      </w:r>
      <w:r w:rsidRPr="00E47AC5">
        <w:rPr>
          <w:rFonts w:asciiTheme="majorBidi" w:hAnsiTheme="majorBidi"/>
          <w:sz w:val="30"/>
          <w:szCs w:val="30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EB58EC">
        <w:rPr>
          <w:rFonts w:asciiTheme="majorBidi" w:hAnsiTheme="majorBidi" w:hint="cs"/>
          <w:sz w:val="30"/>
          <w:szCs w:val="30"/>
          <w:cs/>
        </w:rPr>
        <w:t>รวมถึงเงินรับล่วงหน้าจากลูกค้า</w:t>
      </w:r>
      <w:r w:rsidRPr="00E47AC5">
        <w:rPr>
          <w:rFonts w:asciiTheme="majorBidi" w:hAnsiTheme="majorBidi"/>
          <w:sz w:val="30"/>
          <w:szCs w:val="30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="004B1FAC">
        <w:rPr>
          <w:rFonts w:asciiTheme="majorBidi" w:hAnsiTheme="majorBidi"/>
          <w:sz w:val="30"/>
          <w:szCs w:val="30"/>
        </w:rPr>
        <w:t xml:space="preserve"> </w:t>
      </w:r>
      <w:r w:rsidR="004B1FAC">
        <w:rPr>
          <w:rFonts w:asciiTheme="majorBidi" w:hAnsiTheme="majorBidi" w:hint="cs"/>
          <w:sz w:val="30"/>
          <w:szCs w:val="30"/>
          <w:cs/>
        </w:rPr>
        <w:t>โดยกลุ่มบริษัทแสดงหนี้สินที่เกิดจากสัญญาเป็นส่วนหนึ่งของเจ้าหนี้</w:t>
      </w:r>
      <w:r w:rsidR="00424477">
        <w:rPr>
          <w:rFonts w:asciiTheme="majorBidi" w:hAnsiTheme="majorBidi" w:hint="cs"/>
          <w:sz w:val="30"/>
          <w:szCs w:val="30"/>
          <w:cs/>
        </w:rPr>
        <w:t>หมุนเวียน</w:t>
      </w:r>
      <w:r w:rsidR="004B1FAC">
        <w:rPr>
          <w:rFonts w:asciiTheme="majorBidi" w:hAnsiTheme="majorBidi" w:hint="cs"/>
          <w:sz w:val="30"/>
          <w:szCs w:val="30"/>
          <w:cs/>
        </w:rPr>
        <w:t>อื่น</w:t>
      </w:r>
    </w:p>
    <w:p w14:paraId="604644D6" w14:textId="4FC3F6C5" w:rsidR="00366C56" w:rsidRPr="00A805BF" w:rsidRDefault="00366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p w14:paraId="12F0FFDB" w14:textId="50F05D77" w:rsidR="00F61342" w:rsidRPr="00F61342" w:rsidRDefault="00F61342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61342">
        <w:rPr>
          <w:rFonts w:asciiTheme="majorBidi" w:hAnsiTheme="majorBidi" w:cstheme="majorBidi"/>
          <w:b/>
          <w:bCs/>
          <w:cs/>
          <w:lang w:val="th-TH"/>
        </w:rPr>
        <w:t>ภาษีเงินได้</w:t>
      </w:r>
    </w:p>
    <w:p w14:paraId="429439DE" w14:textId="77777777" w:rsidR="00F61342" w:rsidRPr="00A805BF" w:rsidRDefault="00F61342" w:rsidP="00F6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0EE412EC" w14:textId="3DE9E82D" w:rsidR="00F61342" w:rsidRDefault="00F6134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763B8">
        <w:rPr>
          <w:rFonts w:asciiTheme="majorBidi" w:hAnsiTheme="majorBidi" w:cstheme="majorBidi"/>
          <w:i/>
          <w:spacing w:val="-2"/>
          <w:sz w:val="30"/>
          <w:szCs w:val="30"/>
          <w:cs/>
        </w:rPr>
        <w:t>ค่าใช้จ่าย</w:t>
      </w:r>
      <w:r w:rsidRPr="00623946">
        <w:rPr>
          <w:rFonts w:asciiTheme="majorBidi" w:hAnsiTheme="majorBidi" w:cstheme="majorBidi"/>
          <w:sz w:val="30"/>
          <w:szCs w:val="30"/>
          <w:cs/>
        </w:rPr>
        <w:t>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144FD7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623946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1EF631A" w14:textId="77777777" w:rsidR="00144FD7" w:rsidRPr="00A805BF" w:rsidRDefault="00144FD7" w:rsidP="00645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EB69C08" w14:textId="78144C55" w:rsidR="00F61342" w:rsidRPr="00144FD7" w:rsidRDefault="00F6134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97A86">
        <w:rPr>
          <w:rFonts w:asciiTheme="majorBidi" w:hAnsiTheme="majorBidi" w:cstheme="majorBidi"/>
          <w:spacing w:val="-6"/>
          <w:sz w:val="30"/>
          <w:szCs w:val="30"/>
          <w:cs/>
        </w:rPr>
        <w:t>ภาษีเงินได้ของงวดปัจจุบัน</w:t>
      </w:r>
      <w:r w:rsidR="00144FD7" w:rsidRPr="00B97A86">
        <w:rPr>
          <w:rFonts w:asciiTheme="majorBidi" w:hAnsiTheme="majorBidi" w:cstheme="majorBidi" w:hint="cs"/>
          <w:spacing w:val="-6"/>
          <w:sz w:val="30"/>
          <w:szCs w:val="30"/>
          <w:cs/>
        </w:rPr>
        <w:t>บันทึก</w:t>
      </w:r>
      <w:r w:rsidRPr="00B97A86">
        <w:rPr>
          <w:rFonts w:asciiTheme="majorBidi" w:hAnsiTheme="majorBidi" w:cstheme="majorBidi"/>
          <w:spacing w:val="-6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</w:t>
      </w:r>
      <w:r w:rsidRPr="00144FD7">
        <w:rPr>
          <w:rFonts w:asciiTheme="majorBidi" w:hAnsiTheme="majorBidi" w:cstheme="majorBidi"/>
          <w:sz w:val="30"/>
          <w:szCs w:val="30"/>
          <w:cs/>
        </w:rPr>
        <w:t>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4D01D6" w:rsidRPr="00144F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44FD7">
        <w:rPr>
          <w:rFonts w:asciiTheme="majorBidi" w:hAnsiTheme="majorBidi" w:cstheme="majorBidi"/>
          <w:sz w:val="30"/>
          <w:szCs w:val="30"/>
          <w:cs/>
        </w:rPr>
        <w:t>ๆ</w:t>
      </w:r>
    </w:p>
    <w:p w14:paraId="1E8CD6DE" w14:textId="77777777" w:rsidR="00F61342" w:rsidRPr="00A805BF" w:rsidRDefault="00F61342" w:rsidP="00F61342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C1BD512" w14:textId="0B5FA172" w:rsidR="00F61342" w:rsidRPr="00623946" w:rsidRDefault="00F6134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97A86">
        <w:rPr>
          <w:rFonts w:asciiTheme="majorBidi" w:hAnsiTheme="majorBidi" w:cstheme="majorBidi"/>
          <w:spacing w:val="-4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</w:t>
      </w:r>
      <w:r w:rsidRPr="00B97A86">
        <w:rPr>
          <w:rFonts w:asciiTheme="majorBidi" w:hAnsiTheme="majorBidi" w:cstheme="majorBidi"/>
          <w:spacing w:val="-2"/>
          <w:sz w:val="30"/>
          <w:szCs w:val="30"/>
          <w:cs/>
        </w:rPr>
        <w:t>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</w:t>
      </w:r>
      <w:r w:rsidRPr="00B97A86">
        <w:rPr>
          <w:rFonts w:asciiTheme="majorBidi" w:hAnsiTheme="majorBidi" w:cstheme="majorBidi"/>
          <w:spacing w:val="-4"/>
          <w:sz w:val="30"/>
          <w:szCs w:val="30"/>
          <w:cs/>
        </w:rPr>
        <w:t>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</w:t>
      </w:r>
      <w:r w:rsidRPr="00623946">
        <w:rPr>
          <w:rFonts w:asciiTheme="majorBidi" w:hAnsiTheme="majorBidi" w:cstheme="majorBidi"/>
          <w:sz w:val="30"/>
          <w:szCs w:val="30"/>
          <w:cs/>
        </w:rPr>
        <w:t>ในบริษัทย่อย</w:t>
      </w:r>
      <w:r w:rsidR="005F026E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Pr="00623946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72C9E5E2" w14:textId="77777777" w:rsidR="00F61342" w:rsidRPr="00A805BF" w:rsidRDefault="00F61342" w:rsidP="00F6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68500D8" w14:textId="08696495" w:rsidR="00F61342" w:rsidRDefault="00F6134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97A86">
        <w:rPr>
          <w:rFonts w:asciiTheme="majorBidi" w:hAnsiTheme="majorBidi" w:cstheme="majorBidi"/>
          <w:spacing w:val="-2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5F026E">
        <w:rPr>
          <w:rFonts w:asciiTheme="majorBidi" w:hAnsiTheme="majorBidi" w:cstheme="majorBidi"/>
          <w:spacing w:val="-2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="00144FD7" w:rsidRPr="00144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144FD7" w:rsidRPr="00144FD7">
        <w:rPr>
          <w:rFonts w:asciiTheme="majorBidi" w:hAnsiTheme="majorBidi"/>
          <w:spacing w:val="-6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</w:t>
      </w:r>
      <w:r w:rsidR="00144FD7" w:rsidRPr="00144FD7">
        <w:rPr>
          <w:rFonts w:asciiTheme="majorBidi" w:hAnsiTheme="majorBidi"/>
          <w:sz w:val="30"/>
          <w:szCs w:val="30"/>
          <w:cs/>
        </w:rPr>
        <w:t>ของงวดปัจจุบัน</w:t>
      </w:r>
      <w:r w:rsidR="005F026E">
        <w:rPr>
          <w:rFonts w:asciiTheme="majorBidi" w:hAnsiTheme="majorBidi"/>
          <w:sz w:val="30"/>
          <w:szCs w:val="30"/>
          <w:cs/>
        </w:rPr>
        <w:br/>
      </w:r>
      <w:r w:rsidR="00144FD7" w:rsidRPr="00144FD7">
        <w:rPr>
          <w:rFonts w:asciiTheme="majorBidi" w:hAnsiTheme="majorBidi"/>
          <w:sz w:val="30"/>
          <w:szCs w:val="30"/>
          <w:cs/>
        </w:rPr>
        <w:t>จะหักกลบกับหนี้สินภาษีเงินได้ของงวดปัจจุบันในงบการเงินเฉพาะกิจการ</w:t>
      </w:r>
    </w:p>
    <w:p w14:paraId="5E2272A5" w14:textId="77777777" w:rsidR="00645788" w:rsidRPr="00A805BF" w:rsidRDefault="00645788" w:rsidP="00E8666B">
      <w:pPr>
        <w:pStyle w:val="BodyText"/>
        <w:spacing w:after="0" w:line="240" w:lineRule="auto"/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3D3541EA" w14:textId="7E9E4B66" w:rsidR="007157F7" w:rsidRDefault="00CF25AA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="007157F7">
        <w:rPr>
          <w:rFonts w:asciiTheme="majorBidi" w:hAnsiTheme="majorBidi" w:cstheme="majorBidi"/>
          <w:sz w:val="30"/>
          <w:szCs w:val="30"/>
          <w:cs/>
        </w:rPr>
        <w:br/>
      </w:r>
      <w:r w:rsidRPr="00B97A86">
        <w:rPr>
          <w:rFonts w:asciiTheme="majorBidi" w:hAnsiTheme="majorBidi" w:cstheme="majorBidi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ณ ทุกวันที่รายงานและจะถูกปรับลดลงเท่าที่ประโยชน์ทางภาษีจะมีโอกาสถูกใช้จริง</w:t>
      </w:r>
    </w:p>
    <w:p w14:paraId="722EC3F0" w14:textId="77777777" w:rsidR="00645788" w:rsidRPr="00A805BF" w:rsidRDefault="00645788" w:rsidP="00E8666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3F2E7471" w14:textId="77777777" w:rsidR="0051707A" w:rsidRPr="0051707A" w:rsidRDefault="0051707A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51707A">
        <w:rPr>
          <w:rFonts w:asciiTheme="majorBidi" w:hAnsiTheme="majorBidi" w:cstheme="majorBidi"/>
          <w:b/>
          <w:bCs/>
          <w:cs/>
          <w:lang w:val="th-TH"/>
        </w:rPr>
        <w:t xml:space="preserve">กำไรต่อหุ้น </w:t>
      </w:r>
    </w:p>
    <w:p w14:paraId="7435E2FF" w14:textId="77777777" w:rsidR="0051707A" w:rsidRPr="00A805BF" w:rsidRDefault="0051707A" w:rsidP="00517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D187FEE" w14:textId="7373E994" w:rsidR="00A34587" w:rsidRDefault="0051707A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763B8">
        <w:rPr>
          <w:rFonts w:asciiTheme="majorBidi" w:hAnsiTheme="majorBidi" w:cstheme="majorBidi"/>
          <w:b/>
          <w:spacing w:val="-6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4D3AD0">
        <w:rPr>
          <w:rFonts w:asciiTheme="majorBidi" w:hAnsiTheme="majorBidi" w:cstheme="majorBidi"/>
          <w:b/>
          <w:spacing w:val="-6"/>
          <w:sz w:val="30"/>
          <w:szCs w:val="30"/>
          <w:cs/>
        </w:rPr>
        <w:br/>
      </w:r>
      <w:r w:rsidRPr="003763B8">
        <w:rPr>
          <w:rFonts w:asciiTheme="majorBidi" w:hAnsiTheme="majorBidi" w:cstheme="majorBidi"/>
          <w:b/>
          <w:spacing w:val="-6"/>
          <w:sz w:val="30"/>
          <w:szCs w:val="30"/>
          <w:cs/>
        </w:rPr>
        <w:t>ถัวเฉลี่ย</w:t>
      </w:r>
      <w:r w:rsidRPr="00657595">
        <w:rPr>
          <w:rFonts w:asciiTheme="majorBidi" w:hAnsiTheme="majorBidi" w:cstheme="majorBidi"/>
          <w:b/>
          <w:sz w:val="30"/>
          <w:szCs w:val="30"/>
          <w:cs/>
        </w:rPr>
        <w:t>ถ่วงน้ำหนักที่ออกจำหน่ายระหว่างปี</w:t>
      </w:r>
      <w:r w:rsidR="002A56C0">
        <w:rPr>
          <w:rFonts w:asciiTheme="majorBidi" w:hAnsiTheme="majorBidi" w:cstheme="majorBidi" w:hint="cs"/>
          <w:b/>
          <w:sz w:val="30"/>
          <w:szCs w:val="30"/>
          <w:cs/>
        </w:rPr>
        <w:t xml:space="preserve"> กรณีที่บริษัทมีการเพิ่มทุนโดยออกหุ้นปันผล จำนวนหุ้นสามัญในการคำนวณกำไรต่อหุ้นของปีที่แสดงเปรียบเทียบจะถูกปรับปรุงโดยถือเสมือนว่าได้มีการออกหุ้นปันผลตั้งแต่วันเริ่มต้นของปีแรกที่เสนอรายงาน</w:t>
      </w:r>
    </w:p>
    <w:p w14:paraId="78E56107" w14:textId="77777777" w:rsidR="00C41DC6" w:rsidRPr="00C41DC6" w:rsidRDefault="00C41DC6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C41DC6">
        <w:rPr>
          <w:rFonts w:asciiTheme="majorBidi" w:hAnsiTheme="majorBidi" w:cstheme="majorBidi"/>
          <w:b/>
          <w:bCs/>
          <w:cs/>
          <w:lang w:val="th-TH"/>
        </w:rPr>
        <w:lastRenderedPageBreak/>
        <w:t>บุคคลหรือกิจการที่เกี่ยวข้องกัน</w:t>
      </w:r>
    </w:p>
    <w:p w14:paraId="12C837EA" w14:textId="77777777" w:rsidR="00C41DC6" w:rsidRPr="00A805BF" w:rsidRDefault="00C41DC6" w:rsidP="00C41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2BD457F" w14:textId="1E9D6BBE" w:rsidR="007A69DF" w:rsidRDefault="00C41DC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41DC6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83B14A5" w14:textId="77777777" w:rsidR="000D03D9" w:rsidRPr="00A805BF" w:rsidRDefault="000D03D9" w:rsidP="00BC4E30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sz w:val="28"/>
          <w:szCs w:val="28"/>
          <w:shd w:val="clear" w:color="auto" w:fill="D9D9D9" w:themeFill="background1" w:themeFillShade="D9"/>
        </w:rPr>
      </w:pPr>
    </w:p>
    <w:p w14:paraId="4774BDF6" w14:textId="77777777" w:rsidR="00543829" w:rsidRPr="00543829" w:rsidRDefault="00543829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543829">
        <w:rPr>
          <w:rFonts w:asciiTheme="majorBidi" w:hAnsiTheme="majorBidi" w:cstheme="majorBidi"/>
          <w:b/>
          <w:bCs/>
          <w:cs/>
          <w:lang w:val="th-TH"/>
        </w:rPr>
        <w:t>รายงานทางการเงินจำแนกตามส่วนงาน</w:t>
      </w:r>
    </w:p>
    <w:p w14:paraId="64A87303" w14:textId="77777777" w:rsidR="00543829" w:rsidRPr="00A805BF" w:rsidRDefault="00543829" w:rsidP="00543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CAEF86C" w14:textId="3D9D7329" w:rsidR="001F2048" w:rsidRPr="009B71E7" w:rsidRDefault="00543829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B71E7">
        <w:rPr>
          <w:rFonts w:asciiTheme="majorBidi" w:hAnsiTheme="majorBidi" w:cstheme="majorBidi"/>
          <w:b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A7A043C" w14:textId="35CA0455" w:rsidR="00315AE6" w:rsidRPr="00A805BF" w:rsidRDefault="0031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FF0000"/>
          <w:sz w:val="28"/>
          <w:szCs w:val="28"/>
          <w:lang w:eastAsia="x-none"/>
        </w:rPr>
      </w:pPr>
    </w:p>
    <w:p w14:paraId="401EE7A8" w14:textId="52C2975C" w:rsidR="009B3E52" w:rsidRDefault="009B3E52" w:rsidP="005C19D1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การซื้อ</w:t>
      </w:r>
      <w:r w:rsidR="004D3AD0">
        <w:rPr>
          <w:rFonts w:ascii="Angsana New" w:hAnsi="Angsana New" w:hint="cs"/>
          <w:sz w:val="30"/>
          <w:szCs w:val="30"/>
          <w:u w:val="none"/>
          <w:cs/>
          <w:lang w:val="en-US"/>
        </w:rPr>
        <w:t>ธุรกิจ</w:t>
      </w:r>
    </w:p>
    <w:p w14:paraId="0E359711" w14:textId="38F11735" w:rsidR="001A7585" w:rsidRPr="00A805BF" w:rsidRDefault="001A7585" w:rsidP="001A7585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6EBC7FF2" w14:textId="42D45B6D" w:rsidR="004D0267" w:rsidRDefault="004D3AD0" w:rsidP="00797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D0267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4D0267">
        <w:rPr>
          <w:rFonts w:ascii="Angsana New" w:hAnsi="Angsana New"/>
          <w:spacing w:val="-2"/>
          <w:sz w:val="30"/>
          <w:szCs w:val="30"/>
        </w:rPr>
        <w:t xml:space="preserve">3 </w:t>
      </w:r>
      <w:r w:rsidRPr="004D0267">
        <w:rPr>
          <w:rFonts w:ascii="Angsana New" w:hAnsi="Angsana New"/>
          <w:spacing w:val="-2"/>
          <w:sz w:val="30"/>
          <w:szCs w:val="30"/>
          <w:cs/>
        </w:rPr>
        <w:t xml:space="preserve">ตุลาคม </w:t>
      </w:r>
      <w:r w:rsidRPr="004D0267">
        <w:rPr>
          <w:rFonts w:ascii="Angsana New" w:hAnsi="Angsana New"/>
          <w:spacing w:val="-2"/>
          <w:sz w:val="30"/>
          <w:szCs w:val="30"/>
        </w:rPr>
        <w:t xml:space="preserve">2565 </w:t>
      </w:r>
      <w:r w:rsidRPr="004D0267">
        <w:rPr>
          <w:rFonts w:ascii="Angsana New" w:hAnsi="Angsana New"/>
          <w:spacing w:val="-2"/>
          <w:sz w:val="30"/>
          <w:szCs w:val="30"/>
          <w:cs/>
        </w:rPr>
        <w:t xml:space="preserve">บริษัท ดีวีเค เฮลท์แคร์ จำกัด </w:t>
      </w:r>
      <w:r w:rsidR="00642935" w:rsidRPr="00642935">
        <w:rPr>
          <w:rFonts w:ascii="Angsana New" w:hAnsi="Angsana New"/>
          <w:spacing w:val="-2"/>
          <w:sz w:val="30"/>
          <w:szCs w:val="30"/>
        </w:rPr>
        <w:t>(</w:t>
      </w:r>
      <w:r w:rsidRPr="004D0267">
        <w:rPr>
          <w:rFonts w:ascii="Angsana New" w:hAnsi="Angsana New"/>
          <w:spacing w:val="-2"/>
          <w:sz w:val="30"/>
          <w:szCs w:val="30"/>
        </w:rPr>
        <w:t xml:space="preserve">DHC) </w:t>
      </w:r>
      <w:r w:rsidRPr="004D0267">
        <w:rPr>
          <w:rFonts w:ascii="Angsana New" w:hAnsi="Angsana New"/>
          <w:spacing w:val="-2"/>
          <w:sz w:val="30"/>
          <w:szCs w:val="30"/>
          <w:cs/>
        </w:rPr>
        <w:t>ซึ่งเป็นบริษัทย่อย</w:t>
      </w:r>
      <w:r w:rsidR="001A7585">
        <w:rPr>
          <w:rFonts w:ascii="Angsana New" w:hAnsi="Angsana New" w:hint="cs"/>
          <w:spacing w:val="-2"/>
          <w:sz w:val="30"/>
          <w:szCs w:val="30"/>
          <w:cs/>
        </w:rPr>
        <w:t>ทางอ้อม</w:t>
      </w:r>
      <w:r w:rsidRPr="004D0267">
        <w:rPr>
          <w:rFonts w:ascii="Angsana New" w:hAnsi="Angsana New"/>
          <w:spacing w:val="-2"/>
          <w:sz w:val="30"/>
          <w:szCs w:val="30"/>
          <w:cs/>
        </w:rPr>
        <w:t>ของ</w:t>
      </w:r>
      <w:r w:rsidR="001A7585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4D0267">
        <w:rPr>
          <w:rFonts w:ascii="Angsana New" w:hAnsi="Angsana New"/>
          <w:spacing w:val="-2"/>
          <w:sz w:val="30"/>
          <w:szCs w:val="30"/>
          <w:cs/>
        </w:rPr>
        <w:t>ได้</w:t>
      </w:r>
      <w:r w:rsidR="00AB1C13">
        <w:rPr>
          <w:rFonts w:ascii="Angsana New" w:hAnsi="Angsana New" w:hint="cs"/>
          <w:spacing w:val="-2"/>
          <w:sz w:val="30"/>
          <w:szCs w:val="30"/>
          <w:cs/>
        </w:rPr>
        <w:t>เข้าทำรายการรับโอนกิจการบางส่วนโดยการซื้อกลุ่มสินทรัพย์</w:t>
      </w:r>
      <w:r w:rsidRPr="004D0267">
        <w:rPr>
          <w:rFonts w:ascii="Angsana New" w:hAnsi="Angsana New"/>
          <w:spacing w:val="-4"/>
          <w:sz w:val="30"/>
          <w:szCs w:val="30"/>
          <w:cs/>
        </w:rPr>
        <w:t xml:space="preserve">จากบริษัท </w:t>
      </w:r>
      <w:r w:rsidRPr="004D0267">
        <w:rPr>
          <w:rFonts w:ascii="Angsana New" w:hAnsi="Angsana New"/>
          <w:spacing w:val="-4"/>
          <w:sz w:val="30"/>
          <w:szCs w:val="30"/>
        </w:rPr>
        <w:t xml:space="preserve">3 </w:t>
      </w:r>
      <w:r w:rsidRPr="004D0267">
        <w:rPr>
          <w:rFonts w:ascii="Angsana New" w:hAnsi="Angsana New"/>
          <w:spacing w:val="-4"/>
          <w:sz w:val="30"/>
          <w:szCs w:val="30"/>
          <w:cs/>
        </w:rPr>
        <w:t>เอ็ม ประเทศไทย จำกัด ซึ่งประกอบไปด้วยเครื่องจักร อุปกรณ์ สูตรการผลิต</w:t>
      </w:r>
      <w:r w:rsidRPr="004D3AD0">
        <w:rPr>
          <w:rFonts w:ascii="Angsana New" w:hAnsi="Angsana New"/>
          <w:sz w:val="30"/>
          <w:szCs w:val="30"/>
          <w:cs/>
        </w:rPr>
        <w:t xml:space="preserve"> ยี่ห้อสินค้า เครื่องหมายการค้า ข้อมูลการดำเนินการผลิตและจัดจำหน่าย เป็นต้น และเมื่อวันที่ </w:t>
      </w:r>
      <w:r w:rsidRPr="004D3AD0">
        <w:rPr>
          <w:rFonts w:ascii="Angsana New" w:hAnsi="Angsana New"/>
          <w:sz w:val="30"/>
          <w:szCs w:val="30"/>
        </w:rPr>
        <w:t xml:space="preserve">10 </w:t>
      </w:r>
      <w:r w:rsidRPr="004D3AD0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4D3AD0">
        <w:rPr>
          <w:rFonts w:ascii="Angsana New" w:hAnsi="Angsana New"/>
          <w:sz w:val="30"/>
          <w:szCs w:val="30"/>
        </w:rPr>
        <w:t xml:space="preserve">2565 DHC </w:t>
      </w:r>
      <w:r w:rsidRPr="004D3AD0">
        <w:rPr>
          <w:rFonts w:ascii="Angsana New" w:hAnsi="Angsana New"/>
          <w:sz w:val="30"/>
          <w:szCs w:val="30"/>
          <w:cs/>
        </w:rPr>
        <w:t>ได้ซื้อกลุ่มสินทรัพย์จากบริษัท นีโอเร็กซ์ กรุ๊ป จำกัด ซึ่งประกอบไปด้วยที่ดิน อาคารสำนักงาน อาคารโรงงาน และโกดังสินค้า เป็นต้น</w:t>
      </w:r>
      <w:r w:rsidR="006C4C27">
        <w:rPr>
          <w:rFonts w:ascii="Angsana New" w:hAnsi="Angsana New"/>
          <w:sz w:val="30"/>
          <w:szCs w:val="30"/>
        </w:rPr>
        <w:t xml:space="preserve"> </w:t>
      </w:r>
      <w:r w:rsidR="006C4C27">
        <w:rPr>
          <w:rFonts w:ascii="Angsana New" w:hAnsi="Angsana New" w:hint="cs"/>
          <w:sz w:val="30"/>
          <w:szCs w:val="30"/>
          <w:cs/>
        </w:rPr>
        <w:t>ซึ่งการซื้อกลุ่มสินทรัพย์ทั้งหมดดังกล่าวถือเป็นกลุ่มสินทรัพย์</w:t>
      </w:r>
      <w:r w:rsidR="006C4C27">
        <w:rPr>
          <w:rFonts w:ascii="Angsana New" w:hAnsi="Angsana New"/>
          <w:sz w:val="30"/>
          <w:szCs w:val="30"/>
          <w:cs/>
        </w:rPr>
        <w:br/>
      </w:r>
      <w:r w:rsidR="006C4C27">
        <w:rPr>
          <w:rFonts w:ascii="Angsana New" w:hAnsi="Angsana New" w:hint="cs"/>
          <w:sz w:val="30"/>
          <w:szCs w:val="30"/>
          <w:cs/>
        </w:rPr>
        <w:t>ที่ประกอบด้วยธุรกิจ</w:t>
      </w:r>
      <w:r w:rsidRPr="004D3AD0">
        <w:rPr>
          <w:rFonts w:ascii="Angsana New" w:hAnsi="Angsana New"/>
          <w:sz w:val="30"/>
          <w:szCs w:val="30"/>
          <w:cs/>
        </w:rPr>
        <w:t xml:space="preserve"> </w:t>
      </w:r>
      <w:r w:rsidR="001A7585" w:rsidRPr="001A7585">
        <w:rPr>
          <w:rFonts w:ascii="Angsana New" w:hAnsi="Angsana New"/>
          <w:sz w:val="30"/>
          <w:szCs w:val="30"/>
          <w:cs/>
        </w:rPr>
        <w:t xml:space="preserve">โดย ณ วันที่ </w:t>
      </w:r>
      <w:r w:rsidR="001A7585">
        <w:rPr>
          <w:rFonts w:ascii="Angsana New" w:hAnsi="Angsana New"/>
          <w:sz w:val="30"/>
          <w:szCs w:val="30"/>
        </w:rPr>
        <w:t>31</w:t>
      </w:r>
      <w:r w:rsidR="001A7585" w:rsidRPr="001A758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A7585">
        <w:rPr>
          <w:rFonts w:ascii="Angsana New" w:hAnsi="Angsana New"/>
          <w:sz w:val="30"/>
          <w:szCs w:val="30"/>
        </w:rPr>
        <w:t>2565</w:t>
      </w:r>
      <w:r w:rsidR="001A7585" w:rsidRPr="001A7585">
        <w:rPr>
          <w:rFonts w:ascii="Angsana New" w:hAnsi="Angsana New"/>
          <w:sz w:val="30"/>
          <w:szCs w:val="30"/>
          <w:cs/>
        </w:rPr>
        <w:t xml:space="preserve"> การประเมินมูลค่ายุติธรรมของกลุ่มสินทรัพย์ที่ประกอบด้วยธุรกิจดังกล่าวยังไม่เสร็จสมบูรณ์ กลุ่มบริษัทจึงรับรู้ประมาณการมูลค่ายุติธรรมในงบแสด</w:t>
      </w:r>
      <w:r w:rsidR="001A7585">
        <w:rPr>
          <w:rFonts w:ascii="Angsana New" w:hAnsi="Angsana New" w:hint="cs"/>
          <w:sz w:val="30"/>
          <w:szCs w:val="30"/>
          <w:cs/>
        </w:rPr>
        <w:t>ง</w:t>
      </w:r>
      <w:r w:rsidR="001A7585" w:rsidRPr="001A7585">
        <w:rPr>
          <w:rFonts w:ascii="Angsana New" w:hAnsi="Angsana New"/>
          <w:sz w:val="30"/>
          <w:szCs w:val="30"/>
          <w:cs/>
        </w:rPr>
        <w:t>ฐานะการเงินรวม</w:t>
      </w:r>
    </w:p>
    <w:p w14:paraId="42A5E230" w14:textId="5E674D7B" w:rsidR="00797DC2" w:rsidRPr="00A805BF" w:rsidRDefault="00797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24371C03" w14:textId="77F71B06" w:rsidR="001A7585" w:rsidRDefault="001A7585" w:rsidP="001A7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733E23">
        <w:rPr>
          <w:rFonts w:ascii="Angsana New" w:hAnsi="Angsana New" w:hint="cs"/>
          <w:spacing w:val="-2"/>
          <w:sz w:val="30"/>
          <w:szCs w:val="30"/>
          <w:cs/>
        </w:rPr>
        <w:t>การประเมินมูลค่ายุติธรรมโดยผู้ประเมินอิสระได้เสร็จสิ้นแล้ว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ในเดือนกันยายน </w:t>
      </w:r>
      <w:r>
        <w:rPr>
          <w:rFonts w:ascii="Angsana New" w:hAnsi="Angsana New"/>
          <w:spacing w:val="-2"/>
          <w:sz w:val="30"/>
          <w:szCs w:val="30"/>
        </w:rPr>
        <w:t>2566</w:t>
      </w:r>
      <w:r w:rsidRPr="00733E2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733E23">
        <w:rPr>
          <w:rFonts w:ascii="Angsana New" w:hAnsi="Angsana New" w:hint="cs"/>
          <w:spacing w:val="-2"/>
          <w:sz w:val="30"/>
          <w:szCs w:val="30"/>
          <w:cs/>
        </w:rPr>
        <w:t>อยู่ภายในช่วงระยะเวลา</w:t>
      </w:r>
      <w:r>
        <w:rPr>
          <w:rFonts w:ascii="Angsana New" w:hAnsi="Angsana New" w:hint="cs"/>
          <w:sz w:val="30"/>
          <w:szCs w:val="30"/>
          <w:cs/>
        </w:rPr>
        <w:t>ในการวัดมูลค่าที่ไม่เกินหนึ่งปีนับจากวันซื้อธุรกิจ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กลุ่มบริษัทได้บันทึกการปรับปรุงมูลค่ายุติธรรมของสินทรัพย์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ที่ได้มา ณ วันที่ซื้อธุรกิจ ซึ่งเป็นไปตามข้อกำหนดการปรับปรุงบัญชีเกี่ยวกับการซื้อธุรกิจ</w:t>
      </w:r>
      <w:r w:rsidR="00A87ABF">
        <w:rPr>
          <w:rFonts w:ascii="Angsana New" w:hAnsi="Angsana New"/>
          <w:sz w:val="30"/>
          <w:szCs w:val="30"/>
        </w:rPr>
        <w:t xml:space="preserve"> </w:t>
      </w:r>
      <w:r w:rsidR="00A87ABF">
        <w:rPr>
          <w:rFonts w:ascii="Angsana New" w:hAnsi="Angsana New" w:hint="cs"/>
          <w:sz w:val="30"/>
          <w:szCs w:val="30"/>
          <w:cs/>
        </w:rPr>
        <w:t>โดยแสดงได้ดังนี้</w:t>
      </w:r>
    </w:p>
    <w:p w14:paraId="1AC424E0" w14:textId="2A85BF1A" w:rsidR="00A805BF" w:rsidRDefault="00A80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9207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149"/>
        <w:gridCol w:w="1260"/>
        <w:gridCol w:w="1440"/>
        <w:gridCol w:w="236"/>
        <w:gridCol w:w="1440"/>
        <w:gridCol w:w="242"/>
        <w:gridCol w:w="1440"/>
      </w:tblGrid>
      <w:tr w:rsidR="00A87ABF" w:rsidRPr="00434137" w14:paraId="650DF011" w14:textId="77777777" w:rsidTr="00A87ABF">
        <w:trPr>
          <w:tblHeader/>
        </w:trPr>
        <w:tc>
          <w:tcPr>
            <w:tcW w:w="3149" w:type="dxa"/>
          </w:tcPr>
          <w:p w14:paraId="313346D1" w14:textId="77777777" w:rsidR="00A87ABF" w:rsidRDefault="00A87ABF" w:rsidP="0058633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7309CB1" w14:textId="77777777" w:rsidR="00A87ABF" w:rsidRPr="009309EF" w:rsidRDefault="00A87ABF" w:rsidP="0058633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09E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</w:t>
            </w:r>
          </w:p>
        </w:tc>
        <w:tc>
          <w:tcPr>
            <w:tcW w:w="1260" w:type="dxa"/>
          </w:tcPr>
          <w:p w14:paraId="04D068EE" w14:textId="77777777" w:rsidR="00A87ABF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EF7E0D5" w14:textId="4D8F4F49" w:rsidR="00A87ABF" w:rsidRPr="00434137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6791D80" w14:textId="77777777" w:rsidR="00A87ABF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F6D9456" w14:textId="77777777" w:rsidR="00A87ABF" w:rsidRPr="00434137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41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19E0831B" w14:textId="77777777" w:rsidR="00A87ABF" w:rsidRPr="00434137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51270CF" w14:textId="77777777" w:rsidR="00A87ABF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F7E9269" w14:textId="77777777" w:rsidR="00A87ABF" w:rsidRPr="00434137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42" w:type="dxa"/>
          </w:tcPr>
          <w:p w14:paraId="75C39E7B" w14:textId="77777777" w:rsidR="00A87ABF" w:rsidRPr="00434137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A3DACE" w14:textId="395FE66C" w:rsidR="00A87ABF" w:rsidRPr="00434137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41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642935" w:rsidRPr="00642935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  <w:r w:rsidR="00642935" w:rsidRPr="00642935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</w:tr>
      <w:tr w:rsidR="00A87ABF" w:rsidRPr="007F2260" w14:paraId="7EC563C7" w14:textId="77777777" w:rsidTr="00A87ABF">
        <w:trPr>
          <w:tblHeader/>
        </w:trPr>
        <w:tc>
          <w:tcPr>
            <w:tcW w:w="3149" w:type="dxa"/>
          </w:tcPr>
          <w:p w14:paraId="62BFB748" w14:textId="77777777" w:rsidR="00A87ABF" w:rsidRPr="00474634" w:rsidRDefault="00A87ABF" w:rsidP="0058633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FE72FB4" w14:textId="3A96FDB1" w:rsidR="00A87ABF" w:rsidRPr="007F2260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A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798" w:type="dxa"/>
            <w:gridSpan w:val="5"/>
          </w:tcPr>
          <w:p w14:paraId="131DF179" w14:textId="77777777" w:rsidR="00A87ABF" w:rsidRPr="007F2260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226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F22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7F226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87ABF" w14:paraId="3EEE6AA7" w14:textId="77777777" w:rsidTr="00A87ABF">
        <w:tc>
          <w:tcPr>
            <w:tcW w:w="3149" w:type="dxa"/>
          </w:tcPr>
          <w:p w14:paraId="7591CBAA" w14:textId="77777777" w:rsidR="00A87ABF" w:rsidRPr="00474634" w:rsidRDefault="00A87ABF" w:rsidP="00A8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753F3B0E" w14:textId="68BAA19D" w:rsidR="00A87ABF" w:rsidRPr="00A87ABF" w:rsidRDefault="00A87ABF" w:rsidP="00A8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ABF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BB788F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14:paraId="15C9837F" w14:textId="77777777" w:rsidR="00A87ABF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204,612</w:t>
            </w:r>
          </w:p>
        </w:tc>
        <w:tc>
          <w:tcPr>
            <w:tcW w:w="236" w:type="dxa"/>
          </w:tcPr>
          <w:p w14:paraId="6EC658E7" w14:textId="77777777" w:rsidR="00A87ABF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4D97D8" w14:textId="77777777" w:rsidR="00A87ABF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DC7121D" w14:textId="77777777" w:rsidR="00A87ABF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0E9170" w14:textId="77777777" w:rsidR="00A87ABF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204,612</w:t>
            </w:r>
          </w:p>
        </w:tc>
      </w:tr>
      <w:tr w:rsidR="00A87ABF" w14:paraId="52605010" w14:textId="77777777" w:rsidTr="00A87ABF">
        <w:tc>
          <w:tcPr>
            <w:tcW w:w="3149" w:type="dxa"/>
          </w:tcPr>
          <w:p w14:paraId="5B7E50F9" w14:textId="77777777" w:rsidR="00A87ABF" w:rsidRPr="00474634" w:rsidRDefault="00A87ABF" w:rsidP="0058633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260" w:type="dxa"/>
          </w:tcPr>
          <w:p w14:paraId="17F5452A" w14:textId="0423DCD9" w:rsidR="00A87ABF" w:rsidRPr="00A87ABF" w:rsidRDefault="00A87ABF" w:rsidP="00A8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ABF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BB788F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14:paraId="376B1488" w14:textId="77777777" w:rsidR="00A87ABF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158,693</w:t>
            </w:r>
          </w:p>
        </w:tc>
        <w:tc>
          <w:tcPr>
            <w:tcW w:w="236" w:type="dxa"/>
          </w:tcPr>
          <w:p w14:paraId="21FF68B2" w14:textId="77777777" w:rsidR="00A87ABF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602C7C" w14:textId="77777777" w:rsidR="00A87ABF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(7,618)</w:t>
            </w:r>
          </w:p>
        </w:tc>
        <w:tc>
          <w:tcPr>
            <w:tcW w:w="242" w:type="dxa"/>
          </w:tcPr>
          <w:p w14:paraId="2A977740" w14:textId="77777777" w:rsidR="00A87ABF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C6A2CD" w14:textId="77777777" w:rsidR="00A87ABF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151,075</w:t>
            </w:r>
          </w:p>
        </w:tc>
      </w:tr>
      <w:tr w:rsidR="00A87ABF" w14:paraId="15AC995D" w14:textId="77777777" w:rsidTr="00A87ABF">
        <w:tc>
          <w:tcPr>
            <w:tcW w:w="3149" w:type="dxa"/>
          </w:tcPr>
          <w:p w14:paraId="53EC5B7D" w14:textId="77777777" w:rsidR="00A87ABF" w:rsidRDefault="00A87ABF" w:rsidP="005863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260" w:type="dxa"/>
          </w:tcPr>
          <w:p w14:paraId="2D7EB6E8" w14:textId="0D24EAFD" w:rsidR="00A87ABF" w:rsidRPr="00A87ABF" w:rsidRDefault="00A87ABF" w:rsidP="00A8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ABF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BB788F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3BBCB8" w14:textId="77777777" w:rsidR="00A87ABF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20,775</w:t>
            </w:r>
          </w:p>
        </w:tc>
        <w:tc>
          <w:tcPr>
            <w:tcW w:w="236" w:type="dxa"/>
          </w:tcPr>
          <w:p w14:paraId="1BC3C1E7" w14:textId="77777777" w:rsidR="00A87ABF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F2737D" w14:textId="77777777" w:rsidR="00A87ABF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(20,775)</w:t>
            </w:r>
          </w:p>
        </w:tc>
        <w:tc>
          <w:tcPr>
            <w:tcW w:w="242" w:type="dxa"/>
          </w:tcPr>
          <w:p w14:paraId="53456191" w14:textId="77777777" w:rsidR="00A87ABF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BCEBBE" w14:textId="77777777" w:rsidR="00A87ABF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7ABF" w:rsidRPr="004D0267" w14:paraId="37B50EFA" w14:textId="77777777" w:rsidTr="00A87ABF">
        <w:tc>
          <w:tcPr>
            <w:tcW w:w="3149" w:type="dxa"/>
          </w:tcPr>
          <w:p w14:paraId="19844740" w14:textId="77777777" w:rsidR="00A87ABF" w:rsidRPr="00D03126" w:rsidRDefault="00A87ABF" w:rsidP="0058633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ที่ได้รับ</w:t>
            </w:r>
          </w:p>
        </w:tc>
        <w:tc>
          <w:tcPr>
            <w:tcW w:w="1260" w:type="dxa"/>
          </w:tcPr>
          <w:p w14:paraId="02AE1A27" w14:textId="77777777" w:rsidR="00A87ABF" w:rsidRPr="00A87ABF" w:rsidRDefault="00A87ABF" w:rsidP="00A8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2DEA9C" w14:textId="77777777" w:rsidR="00A87ABF" w:rsidRPr="004D0267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267">
              <w:rPr>
                <w:rFonts w:ascii="Angsana New" w:hAnsi="Angsana New"/>
                <w:b/>
                <w:bCs/>
                <w:sz w:val="30"/>
                <w:szCs w:val="30"/>
              </w:rPr>
              <w:t>384,08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388E5577" w14:textId="77777777" w:rsidR="00A87ABF" w:rsidRPr="004D0267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718B46" w14:textId="77777777" w:rsidR="00A87ABF" w:rsidRPr="004D0267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(28,393)</w:t>
            </w:r>
          </w:p>
        </w:tc>
        <w:tc>
          <w:tcPr>
            <w:tcW w:w="242" w:type="dxa"/>
          </w:tcPr>
          <w:p w14:paraId="69F8DC7C" w14:textId="77777777" w:rsidR="00A87ABF" w:rsidRPr="004D0267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2F7C02" w14:textId="77777777" w:rsidR="00A87ABF" w:rsidRPr="004D0267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355,687</w:t>
            </w:r>
          </w:p>
        </w:tc>
      </w:tr>
      <w:tr w:rsidR="00A87ABF" w14:paraId="48B487A6" w14:textId="77777777" w:rsidTr="00A87ABF">
        <w:tc>
          <w:tcPr>
            <w:tcW w:w="3149" w:type="dxa"/>
          </w:tcPr>
          <w:p w14:paraId="380C53C7" w14:textId="77777777" w:rsidR="00A87ABF" w:rsidRPr="00D03126" w:rsidRDefault="00A87ABF" w:rsidP="0058633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2FD3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260" w:type="dxa"/>
          </w:tcPr>
          <w:p w14:paraId="4BF6D3A8" w14:textId="2948221A" w:rsidR="00A87ABF" w:rsidRPr="00A87ABF" w:rsidRDefault="00A87ABF" w:rsidP="00A8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ABF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BB788F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22B01E" w14:textId="77777777" w:rsidR="00A87ABF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129,565</w:t>
            </w:r>
          </w:p>
        </w:tc>
        <w:tc>
          <w:tcPr>
            <w:tcW w:w="236" w:type="dxa"/>
          </w:tcPr>
          <w:p w14:paraId="68CB51CD" w14:textId="77777777" w:rsidR="00A87ABF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0E1CAF" w14:textId="77777777" w:rsidR="00A87ABF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28,393</w:t>
            </w:r>
          </w:p>
        </w:tc>
        <w:tc>
          <w:tcPr>
            <w:tcW w:w="242" w:type="dxa"/>
          </w:tcPr>
          <w:p w14:paraId="476F3F0A" w14:textId="77777777" w:rsidR="00A87ABF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D237D4" w14:textId="77777777" w:rsidR="00A87ABF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157,958</w:t>
            </w:r>
          </w:p>
        </w:tc>
      </w:tr>
      <w:tr w:rsidR="00A87ABF" w:rsidRPr="00CD6B82" w14:paraId="6B652E48" w14:textId="77777777" w:rsidTr="00A87ABF">
        <w:tc>
          <w:tcPr>
            <w:tcW w:w="3149" w:type="dxa"/>
          </w:tcPr>
          <w:p w14:paraId="50C4B7A8" w14:textId="77777777" w:rsidR="00A87ABF" w:rsidRPr="00D03126" w:rsidRDefault="00A87ABF" w:rsidP="0058633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2F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60" w:type="dxa"/>
          </w:tcPr>
          <w:p w14:paraId="25C68565" w14:textId="77777777" w:rsidR="00A87ABF" w:rsidRPr="00A87ABF" w:rsidRDefault="00A87ABF" w:rsidP="00A8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BF8339B" w14:textId="77777777" w:rsidR="00A87ABF" w:rsidRPr="00CD6B82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6B82">
              <w:rPr>
                <w:rFonts w:ascii="Angsana New" w:hAnsi="Angsana New"/>
                <w:b/>
                <w:bCs/>
                <w:sz w:val="30"/>
                <w:szCs w:val="30"/>
              </w:rPr>
              <w:t>513,64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BE098D4" w14:textId="77777777" w:rsidR="00A87ABF" w:rsidRPr="00CD6B82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53B67C" w14:textId="77777777" w:rsidR="00A87ABF" w:rsidRPr="00CD6B82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08C991A" w14:textId="77777777" w:rsidR="00A87ABF" w:rsidRPr="00CD6B82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CDA3D0E" w14:textId="77777777" w:rsidR="00A87ABF" w:rsidRPr="00CD6B82" w:rsidRDefault="00A87ABF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513,645</w:t>
            </w:r>
          </w:p>
        </w:tc>
      </w:tr>
    </w:tbl>
    <w:p w14:paraId="48E9B8B1" w14:textId="7198B136" w:rsidR="001A7585" w:rsidRPr="003A2147" w:rsidRDefault="001A7585" w:rsidP="003A2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0"/>
          <w:szCs w:val="20"/>
        </w:rPr>
      </w:pPr>
    </w:p>
    <w:p w14:paraId="542CB5A4" w14:textId="15755C6C" w:rsidR="001A7585" w:rsidRDefault="001A7585" w:rsidP="001A7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1A7585">
        <w:rPr>
          <w:rFonts w:ascii="Angsana New" w:hAnsi="Angsana New"/>
          <w:spacing w:val="-4"/>
          <w:sz w:val="30"/>
          <w:szCs w:val="30"/>
          <w:cs/>
        </w:rPr>
        <w:t>โดย</w:t>
      </w:r>
      <w:r w:rsidRPr="00B916DB">
        <w:rPr>
          <w:rFonts w:ascii="Angsana New" w:hAnsi="Angsana New"/>
          <w:sz w:val="30"/>
          <w:szCs w:val="30"/>
          <w:cs/>
        </w:rPr>
        <w:t>งบการเงินรวม</w:t>
      </w:r>
      <w:r w:rsidR="00F85E6C">
        <w:rPr>
          <w:rFonts w:ascii="Angsana New" w:hAnsi="Angsana New" w:hint="cs"/>
          <w:sz w:val="30"/>
          <w:szCs w:val="30"/>
          <w:cs/>
        </w:rPr>
        <w:t xml:space="preserve">ปี </w:t>
      </w:r>
      <w:r w:rsidRPr="00733E23">
        <w:rPr>
          <w:rFonts w:ascii="Angsana New" w:hAnsi="Angsana New"/>
          <w:sz w:val="30"/>
          <w:szCs w:val="30"/>
        </w:rPr>
        <w:t>2565</w:t>
      </w:r>
      <w:r w:rsidR="00F85E6C">
        <w:rPr>
          <w:rFonts w:ascii="Angsana New" w:hAnsi="Angsana New"/>
          <w:sz w:val="30"/>
          <w:szCs w:val="30"/>
        </w:rPr>
        <w:t xml:space="preserve"> </w:t>
      </w:r>
      <w:r w:rsidRPr="00B916DB">
        <w:rPr>
          <w:rFonts w:ascii="Angsana New" w:hAnsi="Angsana New"/>
          <w:sz w:val="30"/>
          <w:szCs w:val="30"/>
          <w:cs/>
        </w:rPr>
        <w:t>ที่แสดงเปรียบเทียบอยู่ในงบการเงินนี้ได้ถูก</w:t>
      </w:r>
      <w:r w:rsidRPr="00944B30">
        <w:rPr>
          <w:rFonts w:ascii="Angsana New" w:hAnsi="Angsana New"/>
          <w:sz w:val="30"/>
          <w:szCs w:val="30"/>
          <w:cs/>
        </w:rPr>
        <w:t xml:space="preserve">ปรับปรุงจากงบการเงินที่ได้จัดทำไว้เดิม </w:t>
      </w:r>
      <w:r w:rsidR="00F85E6C">
        <w:rPr>
          <w:rFonts w:ascii="Angsana New" w:hAnsi="Angsana New"/>
          <w:sz w:val="30"/>
          <w:szCs w:val="30"/>
          <w:cs/>
        </w:rPr>
        <w:br/>
      </w:r>
      <w:r w:rsidRPr="00944B30">
        <w:rPr>
          <w:rFonts w:ascii="Angsana New" w:hAnsi="Angsana New"/>
          <w:sz w:val="30"/>
          <w:szCs w:val="30"/>
          <w:cs/>
        </w:rPr>
        <w:t>เพื่อสะท้อนถึงข้อมูลเพิ่มเติมที่ได้รับเกี่ยวกับข้อเท็จจริงและสถานการณ์</w:t>
      </w:r>
      <w:r w:rsidRPr="00F07844">
        <w:rPr>
          <w:rFonts w:ascii="Angsana New" w:hAnsi="Angsana New"/>
          <w:spacing w:val="-2"/>
          <w:sz w:val="30"/>
          <w:szCs w:val="30"/>
          <w:cs/>
        </w:rPr>
        <w:t>แวดล้อมที่มีอยู่ ณ วันที่ซื้อ</w:t>
      </w:r>
      <w:r w:rsidRPr="00F0784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90279" w:rsidRPr="00A90279">
        <w:rPr>
          <w:rFonts w:ascii="Angsana New" w:hAnsi="Angsana New"/>
          <w:spacing w:val="-2"/>
          <w:sz w:val="30"/>
          <w:szCs w:val="30"/>
          <w:cs/>
        </w:rPr>
        <w:t>โดยแสดงได้ดังนี้</w:t>
      </w:r>
    </w:p>
    <w:p w14:paraId="09D36725" w14:textId="32E0B731" w:rsidR="001A7585" w:rsidRPr="003A2147" w:rsidRDefault="001A7585" w:rsidP="001A7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260"/>
        <w:gridCol w:w="270"/>
        <w:gridCol w:w="1260"/>
        <w:gridCol w:w="270"/>
        <w:gridCol w:w="1260"/>
      </w:tblGrid>
      <w:tr w:rsidR="00F85E6C" w:rsidRPr="00454935" w14:paraId="2642135C" w14:textId="77777777" w:rsidTr="003A2147">
        <w:trPr>
          <w:tblHeader/>
        </w:trPr>
        <w:tc>
          <w:tcPr>
            <w:tcW w:w="4860" w:type="dxa"/>
            <w:shd w:val="clear" w:color="auto" w:fill="auto"/>
            <w:vAlign w:val="bottom"/>
          </w:tcPr>
          <w:p w14:paraId="7DA18D72" w14:textId="77777777" w:rsidR="00F85E6C" w:rsidRPr="00454935" w:rsidRDefault="00F85E6C" w:rsidP="0058633C">
            <w:pPr>
              <w:pStyle w:val="NoSpacing"/>
              <w:rPr>
                <w:i/>
                <w:iCs/>
                <w:sz w:val="30"/>
                <w:szCs w:val="30"/>
              </w:rPr>
            </w:pPr>
          </w:p>
          <w:p w14:paraId="39BC3DC2" w14:textId="5AE0D25D" w:rsidR="00F85E6C" w:rsidRPr="00454935" w:rsidRDefault="00F85E6C" w:rsidP="0058633C">
            <w:pPr>
              <w:pStyle w:val="NoSpacing"/>
              <w:ind w:left="-1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9A1253" w14:textId="77777777" w:rsidR="00F85E6C" w:rsidRPr="00454935" w:rsidRDefault="00F85E6C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1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270" w:type="dxa"/>
            <w:vAlign w:val="bottom"/>
          </w:tcPr>
          <w:p w14:paraId="02BD9B46" w14:textId="77777777" w:rsidR="00F85E6C" w:rsidRPr="00454935" w:rsidRDefault="00F85E6C" w:rsidP="0058633C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FA8AD8" w14:textId="77777777" w:rsidR="00F85E6C" w:rsidRPr="00454935" w:rsidRDefault="00F85E6C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0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49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AD6613" w14:textId="77777777" w:rsidR="00F85E6C" w:rsidRPr="00454935" w:rsidRDefault="00F85E6C" w:rsidP="0058633C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31BD13" w14:textId="77777777" w:rsidR="00F85E6C" w:rsidRPr="00454935" w:rsidRDefault="00F85E6C" w:rsidP="0058633C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62F3107" w14:textId="77777777" w:rsidR="00F85E6C" w:rsidRPr="00454935" w:rsidRDefault="00F85E6C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49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F85E6C" w:rsidRPr="00EB2879" w14:paraId="56334B62" w14:textId="77777777" w:rsidTr="003A2147">
        <w:trPr>
          <w:tblHeader/>
        </w:trPr>
        <w:tc>
          <w:tcPr>
            <w:tcW w:w="4860" w:type="dxa"/>
            <w:shd w:val="clear" w:color="auto" w:fill="auto"/>
          </w:tcPr>
          <w:p w14:paraId="53EF1CF4" w14:textId="77777777" w:rsidR="00F85E6C" w:rsidRPr="00F85E6C" w:rsidRDefault="00F85E6C" w:rsidP="0058633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</w:tcPr>
          <w:p w14:paraId="120EF762" w14:textId="2824ACC3" w:rsidR="00F85E6C" w:rsidRPr="00EB2879" w:rsidRDefault="00F85E6C" w:rsidP="00F85E6C">
            <w:pPr>
              <w:pStyle w:val="acctfourfigures"/>
              <w:tabs>
                <w:tab w:val="clear" w:pos="765"/>
              </w:tabs>
              <w:spacing w:line="240" w:lineRule="auto"/>
              <w:ind w:right="-108" w:hanging="10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F85E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5E6C" w:rsidRPr="00EB2879" w14:paraId="359E4487" w14:textId="77777777" w:rsidTr="00F85E6C">
        <w:tc>
          <w:tcPr>
            <w:tcW w:w="4860" w:type="dxa"/>
            <w:shd w:val="clear" w:color="auto" w:fill="auto"/>
          </w:tcPr>
          <w:p w14:paraId="5C79B4D6" w14:textId="7DF32082" w:rsidR="00F85E6C" w:rsidRPr="005B488D" w:rsidRDefault="00F85E6C" w:rsidP="0058633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441B6323" w14:textId="77777777" w:rsidR="00F85E6C" w:rsidRPr="00EB2879" w:rsidRDefault="00F85E6C" w:rsidP="005863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70" w:type="dxa"/>
          </w:tcPr>
          <w:p w14:paraId="69B7170B" w14:textId="77777777" w:rsidR="00F85E6C" w:rsidRPr="00EB2879" w:rsidRDefault="00F85E6C" w:rsidP="0058633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2FFBFF54" w14:textId="77777777" w:rsidR="00F85E6C" w:rsidRPr="00EB2879" w:rsidRDefault="00F85E6C" w:rsidP="0058633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7EF66E" w14:textId="77777777" w:rsidR="00F85E6C" w:rsidRPr="00EB2879" w:rsidRDefault="00F85E6C" w:rsidP="005863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2EC0CDA7" w14:textId="77777777" w:rsidR="00F85E6C" w:rsidRPr="00EB2879" w:rsidRDefault="00F85E6C" w:rsidP="0058633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F85E6C" w:rsidRPr="00EB2879" w14:paraId="460BF261" w14:textId="77777777" w:rsidTr="00F85E6C">
        <w:tc>
          <w:tcPr>
            <w:tcW w:w="4860" w:type="dxa"/>
            <w:shd w:val="clear" w:color="auto" w:fill="auto"/>
          </w:tcPr>
          <w:p w14:paraId="439CFB76" w14:textId="77777777" w:rsidR="00F85E6C" w:rsidRPr="005B488D" w:rsidRDefault="00F85E6C" w:rsidP="0058633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48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7867B8FA" w14:textId="77777777" w:rsidR="00F85E6C" w:rsidRPr="00EB2879" w:rsidRDefault="00F85E6C" w:rsidP="005863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70" w:type="dxa"/>
          </w:tcPr>
          <w:p w14:paraId="3E304A3A" w14:textId="77777777" w:rsidR="00F85E6C" w:rsidRPr="00EB2879" w:rsidRDefault="00F85E6C" w:rsidP="0058633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5D9C7334" w14:textId="77777777" w:rsidR="00F85E6C" w:rsidRPr="00EB2879" w:rsidRDefault="00F85E6C" w:rsidP="0058633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FC6D74" w14:textId="77777777" w:rsidR="00F85E6C" w:rsidRPr="00EB2879" w:rsidRDefault="00F85E6C" w:rsidP="005863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4FFFD3A1" w14:textId="77777777" w:rsidR="00F85E6C" w:rsidRPr="00EB2879" w:rsidRDefault="00F85E6C" w:rsidP="0058633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F85E6C" w:rsidRPr="003A4BC3" w14:paraId="3F6A7BE1" w14:textId="77777777" w:rsidTr="00F85E6C">
        <w:trPr>
          <w:trHeight w:val="80"/>
        </w:trPr>
        <w:tc>
          <w:tcPr>
            <w:tcW w:w="4860" w:type="dxa"/>
            <w:shd w:val="clear" w:color="auto" w:fill="auto"/>
          </w:tcPr>
          <w:p w14:paraId="535E55EB" w14:textId="77777777" w:rsidR="00F85E6C" w:rsidRPr="00393C7B" w:rsidRDefault="00F85E6C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260" w:type="dxa"/>
          </w:tcPr>
          <w:p w14:paraId="6512FAAD" w14:textId="7DBA8653" w:rsidR="00F85E6C" w:rsidRPr="006E4E86" w:rsidRDefault="006E4E86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507,149</w:t>
            </w:r>
          </w:p>
        </w:tc>
        <w:tc>
          <w:tcPr>
            <w:tcW w:w="270" w:type="dxa"/>
          </w:tcPr>
          <w:p w14:paraId="2427A4AD" w14:textId="77777777" w:rsidR="00F85E6C" w:rsidRPr="003A4BC3" w:rsidRDefault="00F85E6C" w:rsidP="0058633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E554EB" w14:textId="11667244" w:rsidR="00F85E6C" w:rsidRPr="001134A5" w:rsidRDefault="006E4E86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28,393</w:t>
            </w:r>
          </w:p>
        </w:tc>
        <w:tc>
          <w:tcPr>
            <w:tcW w:w="270" w:type="dxa"/>
            <w:shd w:val="clear" w:color="auto" w:fill="auto"/>
          </w:tcPr>
          <w:p w14:paraId="3BF78D91" w14:textId="77777777" w:rsidR="00F85E6C" w:rsidRPr="003A4BC3" w:rsidRDefault="00F85E6C" w:rsidP="005863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2FED77B" w14:textId="09065DB9" w:rsidR="00F85E6C" w:rsidRPr="003A4BC3" w:rsidRDefault="006E4E86" w:rsidP="00F85E6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535,542</w:t>
            </w:r>
          </w:p>
        </w:tc>
      </w:tr>
      <w:tr w:rsidR="00F85E6C" w:rsidRPr="003A4BC3" w14:paraId="20DAFA01" w14:textId="77777777" w:rsidTr="00F85E6C">
        <w:trPr>
          <w:trHeight w:val="80"/>
        </w:trPr>
        <w:tc>
          <w:tcPr>
            <w:tcW w:w="4860" w:type="dxa"/>
            <w:shd w:val="clear" w:color="auto" w:fill="auto"/>
          </w:tcPr>
          <w:p w14:paraId="731F3170" w14:textId="77777777" w:rsidR="00F85E6C" w:rsidRPr="00393C7B" w:rsidRDefault="00F85E6C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260" w:type="dxa"/>
          </w:tcPr>
          <w:p w14:paraId="0EB89991" w14:textId="73FC989B" w:rsidR="00F85E6C" w:rsidRPr="003A4BC3" w:rsidRDefault="006E4E86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552,934</w:t>
            </w:r>
          </w:p>
        </w:tc>
        <w:tc>
          <w:tcPr>
            <w:tcW w:w="270" w:type="dxa"/>
          </w:tcPr>
          <w:p w14:paraId="5AE7F729" w14:textId="77777777" w:rsidR="00F85E6C" w:rsidRPr="003A4BC3" w:rsidRDefault="00F85E6C" w:rsidP="0058633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01D589" w14:textId="069D68C6" w:rsidR="00F85E6C" w:rsidRPr="003A4BC3" w:rsidRDefault="006E4E86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(27,670)</w:t>
            </w:r>
          </w:p>
        </w:tc>
        <w:tc>
          <w:tcPr>
            <w:tcW w:w="270" w:type="dxa"/>
            <w:shd w:val="clear" w:color="auto" w:fill="auto"/>
          </w:tcPr>
          <w:p w14:paraId="3169A2FD" w14:textId="77777777" w:rsidR="00F85E6C" w:rsidRPr="003A4BC3" w:rsidRDefault="00F85E6C" w:rsidP="005863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9EA2EB" w14:textId="5914B9E3" w:rsidR="00F85E6C" w:rsidRPr="003A4BC3" w:rsidRDefault="006E4E86" w:rsidP="00F85E6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525,264</w:t>
            </w:r>
          </w:p>
        </w:tc>
      </w:tr>
      <w:tr w:rsidR="00F85E6C" w:rsidRPr="003A4BC3" w14:paraId="7A7FDCAD" w14:textId="77777777" w:rsidTr="00F85E6C">
        <w:trPr>
          <w:trHeight w:val="80"/>
        </w:trPr>
        <w:tc>
          <w:tcPr>
            <w:tcW w:w="4860" w:type="dxa"/>
            <w:shd w:val="clear" w:color="auto" w:fill="auto"/>
          </w:tcPr>
          <w:p w14:paraId="0BB5A9F8" w14:textId="77777777" w:rsidR="00F85E6C" w:rsidRPr="00DF3ACF" w:rsidRDefault="00F85E6C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F3ACF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3464C02" w14:textId="0E06186D" w:rsidR="00F85E6C" w:rsidRPr="003A4BC3" w:rsidRDefault="006E4E86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10,309</w:t>
            </w:r>
          </w:p>
        </w:tc>
        <w:tc>
          <w:tcPr>
            <w:tcW w:w="270" w:type="dxa"/>
          </w:tcPr>
          <w:p w14:paraId="4ADEDC6A" w14:textId="77777777" w:rsidR="00F85E6C" w:rsidRPr="003A4BC3" w:rsidRDefault="00F85E6C" w:rsidP="0058633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BAB9BA" w14:textId="170CC716" w:rsidR="00F85E6C" w:rsidRPr="003A4BC3" w:rsidRDefault="006E4E86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(98)</w:t>
            </w:r>
          </w:p>
        </w:tc>
        <w:tc>
          <w:tcPr>
            <w:tcW w:w="270" w:type="dxa"/>
            <w:shd w:val="clear" w:color="auto" w:fill="auto"/>
          </w:tcPr>
          <w:p w14:paraId="30741200" w14:textId="77777777" w:rsidR="00F85E6C" w:rsidRPr="003A4BC3" w:rsidRDefault="00F85E6C" w:rsidP="005863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FE36662" w14:textId="1EABE19F" w:rsidR="00F85E6C" w:rsidRPr="003A4BC3" w:rsidRDefault="006E4E86" w:rsidP="00F85E6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10,211</w:t>
            </w:r>
          </w:p>
        </w:tc>
      </w:tr>
      <w:tr w:rsidR="00A805BF" w:rsidRPr="003A4BC3" w14:paraId="73DF8C3E" w14:textId="77777777" w:rsidTr="00F85E6C">
        <w:trPr>
          <w:trHeight w:val="80"/>
        </w:trPr>
        <w:tc>
          <w:tcPr>
            <w:tcW w:w="4860" w:type="dxa"/>
            <w:shd w:val="clear" w:color="auto" w:fill="auto"/>
          </w:tcPr>
          <w:p w14:paraId="6AD1190C" w14:textId="77777777" w:rsidR="00A805BF" w:rsidRPr="00A805BF" w:rsidRDefault="00A805BF" w:rsidP="0058633C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72BADA11" w14:textId="77777777" w:rsidR="00A805BF" w:rsidRPr="00A805BF" w:rsidRDefault="00A805BF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54CAFFF" w14:textId="77777777" w:rsidR="00A805BF" w:rsidRPr="00A805BF" w:rsidRDefault="00A805BF" w:rsidP="0058633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6A0879D0" w14:textId="77777777" w:rsidR="00A805BF" w:rsidRPr="00A805BF" w:rsidRDefault="00A805BF" w:rsidP="00F85E6C">
            <w:pPr>
              <w:pStyle w:val="acctfourfigures"/>
              <w:tabs>
                <w:tab w:val="clear" w:pos="765"/>
                <w:tab w:val="decimal" w:pos="684"/>
                <w:tab w:val="decimal" w:pos="970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3618E5" w14:textId="77777777" w:rsidR="00A805BF" w:rsidRPr="00A805BF" w:rsidRDefault="00A805BF" w:rsidP="0058633C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5065FE74" w14:textId="77777777" w:rsidR="00A805BF" w:rsidRPr="00A805BF" w:rsidRDefault="00A805BF" w:rsidP="00F85E6C">
            <w:pPr>
              <w:pStyle w:val="acctfourfigures"/>
              <w:tabs>
                <w:tab w:val="decimal" w:pos="864"/>
                <w:tab w:val="decimal" w:pos="1038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85E6C" w:rsidRPr="003A4BC3" w14:paraId="08F0808E" w14:textId="77777777" w:rsidTr="00F85E6C">
        <w:trPr>
          <w:trHeight w:val="80"/>
        </w:trPr>
        <w:tc>
          <w:tcPr>
            <w:tcW w:w="4860" w:type="dxa"/>
            <w:shd w:val="clear" w:color="auto" w:fill="auto"/>
          </w:tcPr>
          <w:p w14:paraId="64424E14" w14:textId="77777777" w:rsidR="00F85E6C" w:rsidRPr="00454935" w:rsidRDefault="00F85E6C" w:rsidP="0058633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5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260" w:type="dxa"/>
          </w:tcPr>
          <w:p w14:paraId="5EBA3579" w14:textId="77777777" w:rsidR="00F85E6C" w:rsidRPr="00733E23" w:rsidRDefault="00F85E6C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A2457D" w14:textId="77777777" w:rsidR="00F85E6C" w:rsidRPr="003A4BC3" w:rsidRDefault="00F85E6C" w:rsidP="0058633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450A0C7" w14:textId="77777777" w:rsidR="00F85E6C" w:rsidRPr="003A4BC3" w:rsidRDefault="00F85E6C" w:rsidP="00F85E6C">
            <w:pPr>
              <w:pStyle w:val="acctfourfigures"/>
              <w:tabs>
                <w:tab w:val="clear" w:pos="765"/>
                <w:tab w:val="decimal" w:pos="684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34E05D" w14:textId="77777777" w:rsidR="00F85E6C" w:rsidRPr="003A4BC3" w:rsidRDefault="00F85E6C" w:rsidP="005863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90232F" w14:textId="77777777" w:rsidR="00F85E6C" w:rsidRPr="003A4BC3" w:rsidRDefault="00F85E6C" w:rsidP="00F85E6C">
            <w:pPr>
              <w:pStyle w:val="acctfourfigures"/>
              <w:tabs>
                <w:tab w:val="decimal" w:pos="864"/>
                <w:tab w:val="decimal" w:pos="103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5E6C" w:rsidRPr="003A4BC3" w14:paraId="322B5A4A" w14:textId="77777777" w:rsidTr="00F85E6C">
        <w:trPr>
          <w:trHeight w:val="80"/>
        </w:trPr>
        <w:tc>
          <w:tcPr>
            <w:tcW w:w="4860" w:type="dxa"/>
            <w:shd w:val="clear" w:color="auto" w:fill="auto"/>
          </w:tcPr>
          <w:p w14:paraId="0D806E2D" w14:textId="77777777" w:rsidR="00F85E6C" w:rsidRPr="00454935" w:rsidRDefault="00F85E6C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54935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5B488D">
              <w:rPr>
                <w:rFonts w:ascii="Angsana New" w:hAnsi="Angsana New"/>
                <w:sz w:val="30"/>
                <w:szCs w:val="30"/>
                <w:cs/>
              </w:rPr>
              <w:t>สะสม</w:t>
            </w:r>
            <w:r w:rsidRPr="00454935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ที่ยังไม่ได้จัดสรร</w:t>
            </w:r>
            <w:r w:rsidRPr="00454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130F7CBB" w14:textId="0CBB0189" w:rsidR="00F85E6C" w:rsidRPr="003A4BC3" w:rsidRDefault="006E4E86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182,239</w:t>
            </w:r>
          </w:p>
        </w:tc>
        <w:tc>
          <w:tcPr>
            <w:tcW w:w="270" w:type="dxa"/>
          </w:tcPr>
          <w:p w14:paraId="5430D73E" w14:textId="77777777" w:rsidR="00F85E6C" w:rsidRPr="003A4BC3" w:rsidRDefault="00F85E6C" w:rsidP="0058633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BE4009" w14:textId="2B85F5EB" w:rsidR="00F85E6C" w:rsidRPr="003A4BC3" w:rsidRDefault="006E4E86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70" w:type="dxa"/>
            <w:shd w:val="clear" w:color="auto" w:fill="auto"/>
          </w:tcPr>
          <w:p w14:paraId="4DAB834B" w14:textId="77777777" w:rsidR="00F85E6C" w:rsidRPr="003A4BC3" w:rsidRDefault="00F85E6C" w:rsidP="005863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7D8AEFC" w14:textId="38A2EC51" w:rsidR="00F85E6C" w:rsidRPr="003A4BC3" w:rsidRDefault="006E4E86" w:rsidP="00F85E6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182,552</w:t>
            </w:r>
          </w:p>
        </w:tc>
      </w:tr>
      <w:tr w:rsidR="00F85E6C" w:rsidRPr="003A4BC3" w14:paraId="144DDB0F" w14:textId="77777777" w:rsidTr="00F85E6C">
        <w:trPr>
          <w:trHeight w:val="80"/>
        </w:trPr>
        <w:tc>
          <w:tcPr>
            <w:tcW w:w="4860" w:type="dxa"/>
            <w:shd w:val="clear" w:color="auto" w:fill="auto"/>
          </w:tcPr>
          <w:p w14:paraId="443395D6" w14:textId="77777777" w:rsidR="00F85E6C" w:rsidRPr="00454935" w:rsidRDefault="00F85E6C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B53">
              <w:rPr>
                <w:rFonts w:asciiTheme="majorBidi" w:hAnsiTheme="majorBidi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260" w:type="dxa"/>
          </w:tcPr>
          <w:p w14:paraId="0A07FB20" w14:textId="40D71448" w:rsidR="00F85E6C" w:rsidRDefault="006E4E86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275,397</w:t>
            </w:r>
          </w:p>
        </w:tc>
        <w:tc>
          <w:tcPr>
            <w:tcW w:w="270" w:type="dxa"/>
          </w:tcPr>
          <w:p w14:paraId="6F39BFEE" w14:textId="77777777" w:rsidR="00F85E6C" w:rsidRPr="003A4BC3" w:rsidRDefault="00F85E6C" w:rsidP="0058633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5850E57" w14:textId="31D6945E" w:rsidR="00F85E6C" w:rsidRDefault="006E4E86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70" w:type="dxa"/>
            <w:shd w:val="clear" w:color="auto" w:fill="auto"/>
          </w:tcPr>
          <w:p w14:paraId="2C83E344" w14:textId="77777777" w:rsidR="00F85E6C" w:rsidRPr="003A4BC3" w:rsidRDefault="00F85E6C" w:rsidP="005863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B2825D" w14:textId="1F4B9447" w:rsidR="00F85E6C" w:rsidRDefault="006E4E86" w:rsidP="00F85E6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275,710</w:t>
            </w:r>
          </w:p>
        </w:tc>
      </w:tr>
      <w:tr w:rsidR="00F85E6C" w:rsidRPr="003A4BC3" w14:paraId="5FD42055" w14:textId="77777777" w:rsidTr="00F85E6C">
        <w:trPr>
          <w:trHeight w:val="80"/>
        </w:trPr>
        <w:tc>
          <w:tcPr>
            <w:tcW w:w="4860" w:type="dxa"/>
            <w:shd w:val="clear" w:color="auto" w:fill="auto"/>
          </w:tcPr>
          <w:p w14:paraId="27E4B57D" w14:textId="77777777" w:rsidR="00F85E6C" w:rsidRPr="00A805BF" w:rsidRDefault="00F85E6C" w:rsidP="0058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0C134492" w14:textId="77777777" w:rsidR="00F85E6C" w:rsidRPr="00A805BF" w:rsidRDefault="00F85E6C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A3A4571" w14:textId="77777777" w:rsidR="00F85E6C" w:rsidRPr="00A805BF" w:rsidRDefault="00F85E6C" w:rsidP="0058633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0886E6EE" w14:textId="77777777" w:rsidR="00F85E6C" w:rsidRPr="00A805BF" w:rsidRDefault="00F85E6C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55FAFF" w14:textId="77777777" w:rsidR="00F85E6C" w:rsidRPr="00A805BF" w:rsidRDefault="00F85E6C" w:rsidP="0058633C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0F8AEDDE" w14:textId="77777777" w:rsidR="00F85E6C" w:rsidRPr="00A805BF" w:rsidRDefault="00F85E6C" w:rsidP="00F85E6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F85E6C" w:rsidRPr="003A4BC3" w14:paraId="0FE2E664" w14:textId="77777777" w:rsidTr="00F85E6C">
        <w:trPr>
          <w:trHeight w:val="80"/>
        </w:trPr>
        <w:tc>
          <w:tcPr>
            <w:tcW w:w="4860" w:type="dxa"/>
            <w:shd w:val="clear" w:color="auto" w:fill="auto"/>
          </w:tcPr>
          <w:p w14:paraId="37D7B15E" w14:textId="2D6B179D" w:rsidR="00F85E6C" w:rsidRPr="00F85E6C" w:rsidRDefault="00F85E6C" w:rsidP="00F85E6C">
            <w:pPr>
              <w:pStyle w:val="NoSpacing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85E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งบกำไรขาดทุนเบ็ดเสร็จรวม</w:t>
            </w:r>
          </w:p>
        </w:tc>
        <w:tc>
          <w:tcPr>
            <w:tcW w:w="1260" w:type="dxa"/>
          </w:tcPr>
          <w:p w14:paraId="68BC2DB3" w14:textId="77777777" w:rsidR="00F85E6C" w:rsidRDefault="00F85E6C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221F8" w14:textId="77777777" w:rsidR="00F85E6C" w:rsidRPr="003A4BC3" w:rsidRDefault="00F85E6C" w:rsidP="0058633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C4DD6D3" w14:textId="77777777" w:rsidR="00F85E6C" w:rsidRDefault="00F85E6C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372B2D" w14:textId="77777777" w:rsidR="00F85E6C" w:rsidRPr="003A4BC3" w:rsidRDefault="00F85E6C" w:rsidP="005863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8044F9" w14:textId="77777777" w:rsidR="00F85E6C" w:rsidRDefault="00F85E6C" w:rsidP="00F85E6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5E6C" w:rsidRPr="003A4BC3" w14:paraId="05C5711A" w14:textId="77777777" w:rsidTr="00F85E6C">
        <w:trPr>
          <w:trHeight w:val="80"/>
        </w:trPr>
        <w:tc>
          <w:tcPr>
            <w:tcW w:w="4860" w:type="dxa"/>
            <w:shd w:val="clear" w:color="auto" w:fill="auto"/>
          </w:tcPr>
          <w:p w14:paraId="3B820845" w14:textId="2B9FB1DD" w:rsidR="00F85E6C" w:rsidRPr="00331B53" w:rsidRDefault="00F85E6C" w:rsidP="00F8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/>
                <w:sz w:val="30"/>
                <w:szCs w:val="30"/>
                <w:cs/>
              </w:rPr>
            </w:pPr>
            <w:r w:rsidRPr="005B488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0684114E" w14:textId="3B42F85A" w:rsidR="00F85E6C" w:rsidRDefault="006E4E86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183,432</w:t>
            </w:r>
          </w:p>
        </w:tc>
        <w:tc>
          <w:tcPr>
            <w:tcW w:w="270" w:type="dxa"/>
          </w:tcPr>
          <w:p w14:paraId="13988B0C" w14:textId="77777777" w:rsidR="00F85E6C" w:rsidRPr="003A4BC3" w:rsidRDefault="00F85E6C" w:rsidP="00F85E6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E1AF731" w14:textId="707947DB" w:rsidR="00F85E6C" w:rsidRDefault="006E4E86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(724)</w:t>
            </w:r>
          </w:p>
        </w:tc>
        <w:tc>
          <w:tcPr>
            <w:tcW w:w="270" w:type="dxa"/>
            <w:shd w:val="clear" w:color="auto" w:fill="auto"/>
          </w:tcPr>
          <w:p w14:paraId="4B89F69B" w14:textId="77777777" w:rsidR="00F85E6C" w:rsidRPr="003A4BC3" w:rsidRDefault="00F85E6C" w:rsidP="00F85E6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C6700E" w14:textId="3798D487" w:rsidR="00F85E6C" w:rsidRDefault="006E4E86" w:rsidP="00F85E6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182,708</w:t>
            </w:r>
          </w:p>
        </w:tc>
      </w:tr>
      <w:tr w:rsidR="00F85E6C" w:rsidRPr="003A4BC3" w14:paraId="7D9FA1ED" w14:textId="77777777" w:rsidTr="00F85E6C">
        <w:trPr>
          <w:trHeight w:val="80"/>
        </w:trPr>
        <w:tc>
          <w:tcPr>
            <w:tcW w:w="4860" w:type="dxa"/>
            <w:shd w:val="clear" w:color="auto" w:fill="auto"/>
          </w:tcPr>
          <w:p w14:paraId="59D2332E" w14:textId="28773504" w:rsidR="00F85E6C" w:rsidRPr="00331B53" w:rsidRDefault="00F85E6C" w:rsidP="00F8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/>
                <w:sz w:val="30"/>
                <w:szCs w:val="30"/>
                <w:cs/>
              </w:rPr>
            </w:pPr>
            <w:r w:rsidRPr="005B488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7002415A" w14:textId="3690E286" w:rsidR="00F85E6C" w:rsidRDefault="006E4E86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11,613</w:t>
            </w:r>
          </w:p>
        </w:tc>
        <w:tc>
          <w:tcPr>
            <w:tcW w:w="270" w:type="dxa"/>
          </w:tcPr>
          <w:p w14:paraId="21920B24" w14:textId="77777777" w:rsidR="00F85E6C" w:rsidRPr="003A4BC3" w:rsidRDefault="00F85E6C" w:rsidP="00F85E6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C217DA" w14:textId="17D7E96B" w:rsidR="00F85E6C" w:rsidRDefault="006E4E86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0319F3BF" w14:textId="77777777" w:rsidR="00F85E6C" w:rsidRPr="003A4BC3" w:rsidRDefault="00F85E6C" w:rsidP="00F85E6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5A88915" w14:textId="1FDF8F81" w:rsidR="00F85E6C" w:rsidRDefault="006E4E86" w:rsidP="006E4E8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11,711</w:t>
            </w:r>
          </w:p>
        </w:tc>
      </w:tr>
      <w:tr w:rsidR="00F85E6C" w:rsidRPr="003A4BC3" w14:paraId="5ECB8137" w14:textId="77777777" w:rsidTr="00F85E6C">
        <w:trPr>
          <w:trHeight w:val="80"/>
        </w:trPr>
        <w:tc>
          <w:tcPr>
            <w:tcW w:w="4860" w:type="dxa"/>
            <w:shd w:val="clear" w:color="auto" w:fill="auto"/>
          </w:tcPr>
          <w:p w14:paraId="1C921DCB" w14:textId="77777777" w:rsidR="00F85E6C" w:rsidRPr="00A805BF" w:rsidRDefault="00F85E6C" w:rsidP="00F8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2C8DC24C" w14:textId="77777777" w:rsidR="00F85E6C" w:rsidRPr="00A805BF" w:rsidRDefault="00F85E6C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563B75F" w14:textId="77777777" w:rsidR="00F85E6C" w:rsidRPr="00A805BF" w:rsidRDefault="00F85E6C" w:rsidP="00F85E6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6D7EA893" w14:textId="77777777" w:rsidR="00F85E6C" w:rsidRPr="00A805BF" w:rsidRDefault="00F85E6C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161347" w14:textId="77777777" w:rsidR="00F85E6C" w:rsidRPr="00A805BF" w:rsidRDefault="00F85E6C" w:rsidP="00F85E6C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7CEE58A4" w14:textId="77777777" w:rsidR="00F85E6C" w:rsidRPr="00A805BF" w:rsidRDefault="00F85E6C" w:rsidP="00F85E6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F85E6C" w:rsidRPr="003A4BC3" w14:paraId="3AFED573" w14:textId="77777777" w:rsidTr="00F85E6C">
        <w:trPr>
          <w:trHeight w:val="80"/>
        </w:trPr>
        <w:tc>
          <w:tcPr>
            <w:tcW w:w="4860" w:type="dxa"/>
            <w:shd w:val="clear" w:color="auto" w:fill="auto"/>
          </w:tcPr>
          <w:p w14:paraId="5A9F66D4" w14:textId="44F47C55" w:rsidR="00F85E6C" w:rsidRPr="005B488D" w:rsidRDefault="00F85E6C" w:rsidP="00F8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</w:t>
            </w:r>
            <w:r w:rsidR="000863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</w:t>
            </w:r>
          </w:p>
        </w:tc>
        <w:tc>
          <w:tcPr>
            <w:tcW w:w="1260" w:type="dxa"/>
          </w:tcPr>
          <w:p w14:paraId="3038B04D" w14:textId="77777777" w:rsidR="00F85E6C" w:rsidRDefault="00F85E6C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05949" w14:textId="77777777" w:rsidR="00F85E6C" w:rsidRPr="003A4BC3" w:rsidRDefault="00F85E6C" w:rsidP="00F85E6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FDFACC" w14:textId="77777777" w:rsidR="00F85E6C" w:rsidRDefault="00F85E6C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8B1D34" w14:textId="77777777" w:rsidR="00F85E6C" w:rsidRPr="003A4BC3" w:rsidRDefault="00F85E6C" w:rsidP="00F85E6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EC3D78" w14:textId="77777777" w:rsidR="00F85E6C" w:rsidRDefault="00F85E6C" w:rsidP="00F85E6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5E6C" w:rsidRPr="003A4BC3" w14:paraId="71179EE6" w14:textId="77777777" w:rsidTr="00F85E6C">
        <w:trPr>
          <w:trHeight w:val="80"/>
        </w:trPr>
        <w:tc>
          <w:tcPr>
            <w:tcW w:w="4860" w:type="dxa"/>
            <w:shd w:val="clear" w:color="auto" w:fill="auto"/>
          </w:tcPr>
          <w:p w14:paraId="3E1190D3" w14:textId="6F3056D0" w:rsidR="00F85E6C" w:rsidRPr="005B488D" w:rsidRDefault="00F85E6C" w:rsidP="00F8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hanging="5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</w:tcPr>
          <w:p w14:paraId="42EDD501" w14:textId="71B4FA6D" w:rsidR="00F85E6C" w:rsidRDefault="006E4E86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40,245</w:t>
            </w:r>
          </w:p>
        </w:tc>
        <w:tc>
          <w:tcPr>
            <w:tcW w:w="270" w:type="dxa"/>
          </w:tcPr>
          <w:p w14:paraId="391165D9" w14:textId="77777777" w:rsidR="00F85E6C" w:rsidRPr="003A4BC3" w:rsidRDefault="00F85E6C" w:rsidP="00F85E6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B7D118B" w14:textId="23E9DAD2" w:rsidR="00F85E6C" w:rsidRDefault="006E4E86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70" w:type="dxa"/>
            <w:shd w:val="clear" w:color="auto" w:fill="auto"/>
          </w:tcPr>
          <w:p w14:paraId="3816E7ED" w14:textId="77777777" w:rsidR="00F85E6C" w:rsidRPr="003A4BC3" w:rsidRDefault="00F85E6C" w:rsidP="00F85E6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CC2E43" w14:textId="752E73C3" w:rsidR="00F85E6C" w:rsidRDefault="006E4E86" w:rsidP="00F85E6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40,558</w:t>
            </w:r>
          </w:p>
        </w:tc>
      </w:tr>
      <w:tr w:rsidR="00F85E6C" w:rsidRPr="003A4BC3" w14:paraId="1FB5D63E" w14:textId="77777777" w:rsidTr="002E46B4">
        <w:trPr>
          <w:trHeight w:val="80"/>
        </w:trPr>
        <w:tc>
          <w:tcPr>
            <w:tcW w:w="4860" w:type="dxa"/>
            <w:shd w:val="clear" w:color="auto" w:fill="auto"/>
          </w:tcPr>
          <w:p w14:paraId="3237C03D" w14:textId="2A1CFDBA" w:rsidR="00F85E6C" w:rsidRPr="00F85E6C" w:rsidRDefault="00F85E6C" w:rsidP="002E4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hanging="5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D6A02E" w14:textId="3FE03591" w:rsidR="00F85E6C" w:rsidRDefault="006E4E86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(549)</w:t>
            </w:r>
          </w:p>
        </w:tc>
        <w:tc>
          <w:tcPr>
            <w:tcW w:w="270" w:type="dxa"/>
          </w:tcPr>
          <w:p w14:paraId="07CBCB26" w14:textId="77777777" w:rsidR="00F85E6C" w:rsidRPr="003A4BC3" w:rsidRDefault="00F85E6C" w:rsidP="00F85E6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03D1A64" w14:textId="3176B260" w:rsidR="00F85E6C" w:rsidRDefault="006E4E86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70" w:type="dxa"/>
            <w:shd w:val="clear" w:color="auto" w:fill="auto"/>
          </w:tcPr>
          <w:p w14:paraId="332A40E6" w14:textId="77777777" w:rsidR="00F85E6C" w:rsidRPr="003A4BC3" w:rsidRDefault="00F85E6C" w:rsidP="00F85E6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70897D6" w14:textId="3D2D1BDF" w:rsidR="00F85E6C" w:rsidRDefault="006E4E86" w:rsidP="00F85E6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(236)</w:t>
            </w:r>
          </w:p>
        </w:tc>
      </w:tr>
      <w:tr w:rsidR="00F85E6C" w:rsidRPr="003A4BC3" w14:paraId="21F6016B" w14:textId="77777777" w:rsidTr="002E46B4">
        <w:trPr>
          <w:trHeight w:val="80"/>
        </w:trPr>
        <w:tc>
          <w:tcPr>
            <w:tcW w:w="4860" w:type="dxa"/>
            <w:shd w:val="clear" w:color="auto" w:fill="auto"/>
          </w:tcPr>
          <w:p w14:paraId="4D57D074" w14:textId="3EBD5B20" w:rsidR="00F85E6C" w:rsidRPr="005B488D" w:rsidRDefault="00F85E6C" w:rsidP="00F8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="002E46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E4BDD2" w14:textId="669ABF03" w:rsidR="00F85E6C" w:rsidRPr="006E4E86" w:rsidRDefault="006E4E86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E86">
              <w:rPr>
                <w:rFonts w:ascii="Angsana New" w:hAnsi="Angsana New"/>
                <w:b/>
                <w:bCs/>
                <w:sz w:val="30"/>
                <w:szCs w:val="30"/>
              </w:rPr>
              <w:t>39,696</w:t>
            </w:r>
          </w:p>
        </w:tc>
        <w:tc>
          <w:tcPr>
            <w:tcW w:w="270" w:type="dxa"/>
          </w:tcPr>
          <w:p w14:paraId="2E52FD4D" w14:textId="77777777" w:rsidR="00F85E6C" w:rsidRPr="006E4E86" w:rsidRDefault="00F85E6C" w:rsidP="00F85E6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C4EE9" w14:textId="01F4CD90" w:rsidR="00F85E6C" w:rsidRPr="006E4E86" w:rsidRDefault="006E4E86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270" w:type="dxa"/>
            <w:shd w:val="clear" w:color="auto" w:fill="auto"/>
          </w:tcPr>
          <w:p w14:paraId="78FC159C" w14:textId="77777777" w:rsidR="00F85E6C" w:rsidRPr="006E4E86" w:rsidRDefault="00F85E6C" w:rsidP="00F85E6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D6011F" w14:textId="7D62B91D" w:rsidR="00F85E6C" w:rsidRPr="006E4E86" w:rsidRDefault="006E4E86" w:rsidP="00F85E6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40,322</w:t>
            </w:r>
          </w:p>
        </w:tc>
      </w:tr>
      <w:tr w:rsidR="006E4E86" w:rsidRPr="003A4BC3" w14:paraId="1FD6D526" w14:textId="77777777" w:rsidTr="006E4E86">
        <w:trPr>
          <w:trHeight w:val="80"/>
        </w:trPr>
        <w:tc>
          <w:tcPr>
            <w:tcW w:w="4860" w:type="dxa"/>
            <w:shd w:val="clear" w:color="auto" w:fill="auto"/>
          </w:tcPr>
          <w:p w14:paraId="52A01278" w14:textId="48C10881" w:rsidR="006E4E86" w:rsidRDefault="006E4E86" w:rsidP="00F8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กำไรต่อหุ้นขั้นพื้นฐาน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260" w:type="dxa"/>
          </w:tcPr>
          <w:p w14:paraId="61F16E57" w14:textId="77777777" w:rsidR="006E4E86" w:rsidRDefault="006E4E86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622FD44" w14:textId="77777777" w:rsidR="006E4E86" w:rsidRPr="003A4BC3" w:rsidRDefault="006E4E86" w:rsidP="00F85E6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75ABE46" w14:textId="77777777" w:rsidR="006E4E86" w:rsidRDefault="006E4E86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42291E" w14:textId="77777777" w:rsidR="006E4E86" w:rsidRPr="003A4BC3" w:rsidRDefault="006E4E86" w:rsidP="00F85E6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8304BBF" w14:textId="2EEB62C8" w:rsidR="006E4E86" w:rsidRPr="006E4E86" w:rsidRDefault="006E4E86" w:rsidP="006E4E8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4" w:right="-10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4E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0.066</w:t>
            </w:r>
          </w:p>
        </w:tc>
      </w:tr>
      <w:tr w:rsidR="006E4E86" w:rsidRPr="003A4BC3" w14:paraId="4E09EC7B" w14:textId="77777777" w:rsidTr="006E4E86">
        <w:trPr>
          <w:trHeight w:val="80"/>
        </w:trPr>
        <w:tc>
          <w:tcPr>
            <w:tcW w:w="4860" w:type="dxa"/>
            <w:shd w:val="clear" w:color="auto" w:fill="auto"/>
          </w:tcPr>
          <w:p w14:paraId="0FBBE8D3" w14:textId="77777777" w:rsidR="006E4E86" w:rsidRDefault="006E4E86" w:rsidP="00F8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6DFAE36" w14:textId="77777777" w:rsidR="006E4E86" w:rsidRDefault="006E4E86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2B1300" w14:textId="77777777" w:rsidR="006E4E86" w:rsidRPr="003A4BC3" w:rsidRDefault="006E4E86" w:rsidP="00F85E6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584C87C" w14:textId="77777777" w:rsidR="006E4E86" w:rsidRDefault="006E4E86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0BFC97" w14:textId="77777777" w:rsidR="006E4E86" w:rsidRPr="003A4BC3" w:rsidRDefault="006E4E86" w:rsidP="00F85E6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0E5E188" w14:textId="77777777" w:rsidR="006E4E86" w:rsidRDefault="006E4E86" w:rsidP="00F85E6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5E6C" w:rsidRPr="003A4BC3" w14:paraId="24F04FE0" w14:textId="77777777" w:rsidTr="00F85E6C">
        <w:trPr>
          <w:trHeight w:val="80"/>
        </w:trPr>
        <w:tc>
          <w:tcPr>
            <w:tcW w:w="4860" w:type="dxa"/>
            <w:shd w:val="clear" w:color="auto" w:fill="auto"/>
          </w:tcPr>
          <w:p w14:paraId="26E31A50" w14:textId="26064E3F" w:rsidR="00F85E6C" w:rsidRPr="005B488D" w:rsidRDefault="002E46B4" w:rsidP="00F8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</w:t>
            </w:r>
            <w:r w:rsidR="00C26B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เบ็ดเสร็จรวม</w:t>
            </w:r>
          </w:p>
        </w:tc>
        <w:tc>
          <w:tcPr>
            <w:tcW w:w="1260" w:type="dxa"/>
          </w:tcPr>
          <w:p w14:paraId="7175253C" w14:textId="77777777" w:rsidR="00F85E6C" w:rsidRDefault="00F85E6C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25526" w14:textId="77777777" w:rsidR="00F85E6C" w:rsidRPr="003A4BC3" w:rsidRDefault="00F85E6C" w:rsidP="00F85E6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E297170" w14:textId="77777777" w:rsidR="00F85E6C" w:rsidRDefault="00F85E6C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F1BF55" w14:textId="77777777" w:rsidR="00F85E6C" w:rsidRPr="003A4BC3" w:rsidRDefault="00F85E6C" w:rsidP="00F85E6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46246E" w14:textId="77777777" w:rsidR="00F85E6C" w:rsidRDefault="00F85E6C" w:rsidP="00F85E6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E46B4" w:rsidRPr="003A4BC3" w14:paraId="7E98EF2A" w14:textId="77777777" w:rsidTr="00F85E6C">
        <w:trPr>
          <w:trHeight w:val="80"/>
        </w:trPr>
        <w:tc>
          <w:tcPr>
            <w:tcW w:w="4860" w:type="dxa"/>
            <w:shd w:val="clear" w:color="auto" w:fill="auto"/>
          </w:tcPr>
          <w:p w14:paraId="4028FBB7" w14:textId="35802BF5" w:rsidR="002E46B4" w:rsidRPr="002E46B4" w:rsidRDefault="002E46B4" w:rsidP="002E4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hanging="5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</w:tcPr>
          <w:p w14:paraId="7F4D620F" w14:textId="2160C726" w:rsidR="002E46B4" w:rsidRDefault="006E4E86" w:rsidP="002E46B4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40,253</w:t>
            </w:r>
          </w:p>
        </w:tc>
        <w:tc>
          <w:tcPr>
            <w:tcW w:w="270" w:type="dxa"/>
          </w:tcPr>
          <w:p w14:paraId="56B7DDB2" w14:textId="77777777" w:rsidR="002E46B4" w:rsidRPr="003A4BC3" w:rsidRDefault="002E46B4" w:rsidP="002E46B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C0E66E" w14:textId="572DC7E0" w:rsidR="002E46B4" w:rsidRDefault="006E4E86" w:rsidP="002E46B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70" w:type="dxa"/>
            <w:shd w:val="clear" w:color="auto" w:fill="auto"/>
          </w:tcPr>
          <w:p w14:paraId="1154F1F7" w14:textId="77777777" w:rsidR="002E46B4" w:rsidRPr="003A4BC3" w:rsidRDefault="002E46B4" w:rsidP="002E46B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2D348B5" w14:textId="76F4ADC7" w:rsidR="002E46B4" w:rsidRDefault="006E4E86" w:rsidP="002E46B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40,566</w:t>
            </w:r>
          </w:p>
        </w:tc>
      </w:tr>
      <w:tr w:rsidR="002E46B4" w:rsidRPr="003A4BC3" w14:paraId="095615E0" w14:textId="77777777" w:rsidTr="002E46B4">
        <w:trPr>
          <w:trHeight w:val="80"/>
        </w:trPr>
        <w:tc>
          <w:tcPr>
            <w:tcW w:w="4860" w:type="dxa"/>
            <w:shd w:val="clear" w:color="auto" w:fill="auto"/>
          </w:tcPr>
          <w:p w14:paraId="4A84FB8D" w14:textId="11232DD3" w:rsidR="002E46B4" w:rsidRPr="002E46B4" w:rsidRDefault="002E46B4" w:rsidP="002E4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hanging="5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B32052" w14:textId="3C7F51E3" w:rsidR="002E46B4" w:rsidRDefault="006E4E86" w:rsidP="002E46B4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(375)</w:t>
            </w:r>
          </w:p>
        </w:tc>
        <w:tc>
          <w:tcPr>
            <w:tcW w:w="270" w:type="dxa"/>
          </w:tcPr>
          <w:p w14:paraId="74EBCA4B" w14:textId="77777777" w:rsidR="002E46B4" w:rsidRPr="003A4BC3" w:rsidRDefault="002E46B4" w:rsidP="002E46B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4BC9DA7" w14:textId="263D6926" w:rsidR="002E46B4" w:rsidRDefault="006E4E86" w:rsidP="002E46B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70" w:type="dxa"/>
            <w:shd w:val="clear" w:color="auto" w:fill="auto"/>
          </w:tcPr>
          <w:p w14:paraId="22F8D3A1" w14:textId="77777777" w:rsidR="002E46B4" w:rsidRPr="003A4BC3" w:rsidRDefault="002E46B4" w:rsidP="002E46B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EDB97A9" w14:textId="5F348B0E" w:rsidR="002E46B4" w:rsidRDefault="006E4E86" w:rsidP="002E46B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(62)</w:t>
            </w:r>
          </w:p>
        </w:tc>
      </w:tr>
      <w:tr w:rsidR="002E46B4" w:rsidRPr="003A4BC3" w14:paraId="76903830" w14:textId="77777777" w:rsidTr="0088052E">
        <w:trPr>
          <w:trHeight w:val="46"/>
        </w:trPr>
        <w:tc>
          <w:tcPr>
            <w:tcW w:w="4860" w:type="dxa"/>
            <w:shd w:val="clear" w:color="auto" w:fill="auto"/>
          </w:tcPr>
          <w:p w14:paraId="3C482C71" w14:textId="74128B1C" w:rsidR="002E46B4" w:rsidRPr="005B488D" w:rsidRDefault="002E46B4" w:rsidP="00F8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 w:rsidR="00A87A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DDB3E2" w14:textId="6379367C" w:rsidR="002E46B4" w:rsidRPr="006E4E86" w:rsidRDefault="006E4E86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E86">
              <w:rPr>
                <w:rFonts w:ascii="Angsana New" w:hAnsi="Angsana New"/>
                <w:b/>
                <w:bCs/>
                <w:sz w:val="30"/>
                <w:szCs w:val="30"/>
              </w:rPr>
              <w:t>39,878</w:t>
            </w:r>
          </w:p>
        </w:tc>
        <w:tc>
          <w:tcPr>
            <w:tcW w:w="270" w:type="dxa"/>
          </w:tcPr>
          <w:p w14:paraId="4F4AADDB" w14:textId="77777777" w:rsidR="002E46B4" w:rsidRPr="006E4E86" w:rsidRDefault="002E46B4" w:rsidP="00F85E6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FC92B5" w14:textId="768DBE10" w:rsidR="002E46B4" w:rsidRPr="006E4E86" w:rsidRDefault="006E4E86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4E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270" w:type="dxa"/>
            <w:shd w:val="clear" w:color="auto" w:fill="auto"/>
          </w:tcPr>
          <w:p w14:paraId="3A951607" w14:textId="77777777" w:rsidR="002E46B4" w:rsidRPr="006E4E86" w:rsidRDefault="002E46B4" w:rsidP="00F85E6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AD028" w14:textId="1888EFAC" w:rsidR="002E46B4" w:rsidRPr="006E4E86" w:rsidRDefault="006E4E86" w:rsidP="00F85E6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4E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40,504</w:t>
            </w:r>
          </w:p>
        </w:tc>
      </w:tr>
      <w:tr w:rsidR="002E46B4" w:rsidRPr="003A4BC3" w14:paraId="574B84A0" w14:textId="77777777" w:rsidTr="002E46B4">
        <w:trPr>
          <w:trHeight w:val="80"/>
        </w:trPr>
        <w:tc>
          <w:tcPr>
            <w:tcW w:w="4860" w:type="dxa"/>
            <w:shd w:val="clear" w:color="auto" w:fill="auto"/>
          </w:tcPr>
          <w:p w14:paraId="2F6B3F37" w14:textId="77777777" w:rsidR="002E46B4" w:rsidRDefault="002E46B4" w:rsidP="00F8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064DC2D" w14:textId="77777777" w:rsidR="002E46B4" w:rsidRDefault="002E46B4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5F7E7D" w14:textId="77777777" w:rsidR="002E46B4" w:rsidRPr="003A4BC3" w:rsidRDefault="002E46B4" w:rsidP="00F85E6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28480F1" w14:textId="77777777" w:rsidR="002E46B4" w:rsidRDefault="002E46B4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535706" w14:textId="77777777" w:rsidR="002E46B4" w:rsidRPr="003A4BC3" w:rsidRDefault="002E46B4" w:rsidP="00F85E6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83E40E0" w14:textId="77777777" w:rsidR="002E46B4" w:rsidRDefault="002E46B4" w:rsidP="00F85E6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E46B4" w:rsidRPr="003A4BC3" w14:paraId="7EF73650" w14:textId="77777777" w:rsidTr="00F85E6C">
        <w:trPr>
          <w:trHeight w:val="80"/>
        </w:trPr>
        <w:tc>
          <w:tcPr>
            <w:tcW w:w="4860" w:type="dxa"/>
            <w:shd w:val="clear" w:color="auto" w:fill="auto"/>
          </w:tcPr>
          <w:p w14:paraId="41AC0B1F" w14:textId="73B63C6C" w:rsidR="002E46B4" w:rsidRPr="002E46B4" w:rsidRDefault="002E46B4" w:rsidP="00F8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46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งบกระแสเงินสดรวม</w:t>
            </w:r>
          </w:p>
        </w:tc>
        <w:tc>
          <w:tcPr>
            <w:tcW w:w="1260" w:type="dxa"/>
          </w:tcPr>
          <w:p w14:paraId="00337783" w14:textId="77777777" w:rsidR="002E46B4" w:rsidRDefault="002E46B4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C887F" w14:textId="77777777" w:rsidR="002E46B4" w:rsidRPr="003A4BC3" w:rsidRDefault="002E46B4" w:rsidP="00F85E6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8D5AEA" w14:textId="77777777" w:rsidR="002E46B4" w:rsidRDefault="002E46B4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E57EA7" w14:textId="77777777" w:rsidR="002E46B4" w:rsidRPr="003A4BC3" w:rsidRDefault="002E46B4" w:rsidP="00F85E6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38969E" w14:textId="77777777" w:rsidR="002E46B4" w:rsidRDefault="002E46B4" w:rsidP="00F85E6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E46B4" w:rsidRPr="003A4BC3" w14:paraId="6806DD92" w14:textId="77777777" w:rsidTr="00F85E6C">
        <w:trPr>
          <w:trHeight w:val="80"/>
        </w:trPr>
        <w:tc>
          <w:tcPr>
            <w:tcW w:w="4860" w:type="dxa"/>
            <w:shd w:val="clear" w:color="auto" w:fill="auto"/>
          </w:tcPr>
          <w:p w14:paraId="7A6875A0" w14:textId="7E636EF8" w:rsidR="002E46B4" w:rsidRPr="002E46B4" w:rsidRDefault="002E46B4" w:rsidP="00F8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2E46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260" w:type="dxa"/>
          </w:tcPr>
          <w:p w14:paraId="14757962" w14:textId="77777777" w:rsidR="002E46B4" w:rsidRDefault="002E46B4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E5A9F" w14:textId="77777777" w:rsidR="002E46B4" w:rsidRPr="003A4BC3" w:rsidRDefault="002E46B4" w:rsidP="00F85E6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6A7848B" w14:textId="77777777" w:rsidR="002E46B4" w:rsidRDefault="002E46B4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9488DC" w14:textId="77777777" w:rsidR="002E46B4" w:rsidRPr="003A4BC3" w:rsidRDefault="002E46B4" w:rsidP="00F85E6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4533AE2" w14:textId="77777777" w:rsidR="002E46B4" w:rsidRDefault="002E46B4" w:rsidP="00F85E6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E46B4" w:rsidRPr="003A4BC3" w14:paraId="44A64135" w14:textId="77777777" w:rsidTr="00F85E6C">
        <w:trPr>
          <w:trHeight w:val="80"/>
        </w:trPr>
        <w:tc>
          <w:tcPr>
            <w:tcW w:w="4860" w:type="dxa"/>
            <w:shd w:val="clear" w:color="auto" w:fill="auto"/>
          </w:tcPr>
          <w:p w14:paraId="64D53B34" w14:textId="170A45C8" w:rsidR="002E46B4" w:rsidRPr="002E46B4" w:rsidRDefault="002E46B4" w:rsidP="00F8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2E46B4">
              <w:rPr>
                <w:rFonts w:ascii="Angsana New" w:hAnsi="Angsana New" w:hint="cs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260" w:type="dxa"/>
          </w:tcPr>
          <w:p w14:paraId="634D1BAC" w14:textId="00D74526" w:rsidR="002E46B4" w:rsidRDefault="006E4E86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39,696</w:t>
            </w:r>
          </w:p>
        </w:tc>
        <w:tc>
          <w:tcPr>
            <w:tcW w:w="270" w:type="dxa"/>
          </w:tcPr>
          <w:p w14:paraId="202B70E6" w14:textId="77777777" w:rsidR="002E46B4" w:rsidRPr="003A4BC3" w:rsidRDefault="002E46B4" w:rsidP="00F85E6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D96F21C" w14:textId="150022DB" w:rsidR="002E46B4" w:rsidRDefault="006E4E86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270" w:type="dxa"/>
            <w:shd w:val="clear" w:color="auto" w:fill="auto"/>
          </w:tcPr>
          <w:p w14:paraId="62D2EBBE" w14:textId="77777777" w:rsidR="002E46B4" w:rsidRPr="003A4BC3" w:rsidRDefault="002E46B4" w:rsidP="00F85E6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AAD47B" w14:textId="34BDF9F8" w:rsidR="002E46B4" w:rsidRDefault="006E4E86" w:rsidP="00F85E6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40,322</w:t>
            </w:r>
          </w:p>
        </w:tc>
      </w:tr>
      <w:tr w:rsidR="002E46B4" w:rsidRPr="003A4BC3" w14:paraId="09676B81" w14:textId="77777777" w:rsidTr="00F85E6C">
        <w:trPr>
          <w:trHeight w:val="80"/>
        </w:trPr>
        <w:tc>
          <w:tcPr>
            <w:tcW w:w="4860" w:type="dxa"/>
            <w:shd w:val="clear" w:color="auto" w:fill="auto"/>
          </w:tcPr>
          <w:p w14:paraId="5F7C4967" w14:textId="60E1EB6E" w:rsidR="002E46B4" w:rsidRPr="002E46B4" w:rsidRDefault="002E46B4" w:rsidP="00F8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46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ปรับรายการที่กระทบกำไรเป็นเงินสดรับ </w:t>
            </w:r>
            <w:r w:rsidR="00642935" w:rsidRPr="0064293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46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จ่าย</w:t>
            </w:r>
            <w:r w:rsidR="00642935" w:rsidRPr="0064293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E18D527" w14:textId="77777777" w:rsidR="002E46B4" w:rsidRDefault="002E46B4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5FFC0" w14:textId="77777777" w:rsidR="002E46B4" w:rsidRPr="003A4BC3" w:rsidRDefault="002E46B4" w:rsidP="00F85E6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2146A3" w14:textId="77777777" w:rsidR="002E46B4" w:rsidRDefault="002E46B4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9FA58B" w14:textId="77777777" w:rsidR="002E46B4" w:rsidRPr="003A4BC3" w:rsidRDefault="002E46B4" w:rsidP="00F85E6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89EA687" w14:textId="77777777" w:rsidR="002E46B4" w:rsidRDefault="002E46B4" w:rsidP="00F85E6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E4E86" w:rsidRPr="003A4BC3" w14:paraId="14168112" w14:textId="77777777" w:rsidTr="00F85E6C">
        <w:trPr>
          <w:trHeight w:val="80"/>
        </w:trPr>
        <w:tc>
          <w:tcPr>
            <w:tcW w:w="4860" w:type="dxa"/>
            <w:shd w:val="clear" w:color="auto" w:fill="auto"/>
          </w:tcPr>
          <w:p w14:paraId="5572DFE3" w14:textId="6771F78E" w:rsidR="006E4E86" w:rsidRPr="006E4E86" w:rsidRDefault="006E4E86" w:rsidP="00F8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3303D89D" w14:textId="33F81385" w:rsidR="006E4E86" w:rsidRPr="006E4E86" w:rsidRDefault="006E4E86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11,613</w:t>
            </w:r>
          </w:p>
        </w:tc>
        <w:tc>
          <w:tcPr>
            <w:tcW w:w="270" w:type="dxa"/>
          </w:tcPr>
          <w:p w14:paraId="3599CE03" w14:textId="77777777" w:rsidR="006E4E86" w:rsidRPr="003A4BC3" w:rsidRDefault="006E4E86" w:rsidP="00F85E6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810DCC" w14:textId="32EB9287" w:rsidR="006E4E86" w:rsidRDefault="006E4E86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39FB3A9A" w14:textId="77777777" w:rsidR="006E4E86" w:rsidRPr="003A4BC3" w:rsidRDefault="006E4E86" w:rsidP="00F85E6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040A92" w14:textId="03D0EBA4" w:rsidR="006E4E86" w:rsidRDefault="006E4E86" w:rsidP="00F85E6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11,711</w:t>
            </w:r>
          </w:p>
        </w:tc>
      </w:tr>
      <w:tr w:rsidR="002E46B4" w:rsidRPr="003A4BC3" w14:paraId="7F44D4D8" w14:textId="77777777" w:rsidTr="00F85E6C">
        <w:trPr>
          <w:trHeight w:val="80"/>
        </w:trPr>
        <w:tc>
          <w:tcPr>
            <w:tcW w:w="4860" w:type="dxa"/>
            <w:shd w:val="clear" w:color="auto" w:fill="auto"/>
          </w:tcPr>
          <w:p w14:paraId="3DF1EBF1" w14:textId="70FC79BE" w:rsidR="002E46B4" w:rsidRPr="002E46B4" w:rsidRDefault="002E46B4" w:rsidP="00F8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2E46B4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04F53F04" w14:textId="43439000" w:rsidR="002E46B4" w:rsidRDefault="006E4E86" w:rsidP="00F85E6C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60,300</w:t>
            </w:r>
          </w:p>
        </w:tc>
        <w:tc>
          <w:tcPr>
            <w:tcW w:w="270" w:type="dxa"/>
          </w:tcPr>
          <w:p w14:paraId="4F7F3459" w14:textId="77777777" w:rsidR="002E46B4" w:rsidRPr="003A4BC3" w:rsidRDefault="002E46B4" w:rsidP="00F85E6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E082780" w14:textId="49B940DE" w:rsidR="002E46B4" w:rsidRDefault="006E4E86" w:rsidP="00F85E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(724)</w:t>
            </w:r>
          </w:p>
        </w:tc>
        <w:tc>
          <w:tcPr>
            <w:tcW w:w="270" w:type="dxa"/>
            <w:shd w:val="clear" w:color="auto" w:fill="auto"/>
          </w:tcPr>
          <w:p w14:paraId="79E04C49" w14:textId="77777777" w:rsidR="002E46B4" w:rsidRPr="003A4BC3" w:rsidRDefault="002E46B4" w:rsidP="00F85E6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CDB9737" w14:textId="7F298643" w:rsidR="002E46B4" w:rsidRDefault="006E4E86" w:rsidP="00F85E6C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59,576</w:t>
            </w:r>
          </w:p>
        </w:tc>
      </w:tr>
    </w:tbl>
    <w:p w14:paraId="6FA7EADD" w14:textId="1F3BD8E4" w:rsidR="00A805BF" w:rsidRDefault="00A80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</w:p>
    <w:p w14:paraId="50D83C44" w14:textId="34306852" w:rsidR="00EF3FE4" w:rsidRPr="00032D20" w:rsidRDefault="00560375" w:rsidP="005C19D1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032D20">
        <w:rPr>
          <w:rFonts w:ascii="Angsana New" w:hAnsi="Angsana New"/>
          <w:sz w:val="30"/>
          <w:szCs w:val="30"/>
          <w:u w:val="none"/>
          <w:cs/>
          <w:lang w:val="en-US"/>
        </w:rPr>
        <w:t>บุคคลหรือกิจการที่เกี่ยวข้องกัน</w:t>
      </w:r>
    </w:p>
    <w:p w14:paraId="128CCDDB" w14:textId="77777777" w:rsidR="009F3A9A" w:rsidRPr="00647E94" w:rsidRDefault="009F3A9A" w:rsidP="000A7342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6480E6C" w14:textId="351EA833" w:rsidR="007C2DA3" w:rsidRPr="009B71E7" w:rsidRDefault="007C2DA3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B71E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D43BE8">
        <w:rPr>
          <w:rFonts w:asciiTheme="majorBidi" w:hAnsiTheme="majorBidi" w:cstheme="majorBidi" w:hint="cs"/>
          <w:b/>
          <w:sz w:val="30"/>
          <w:szCs w:val="30"/>
          <w:cs/>
        </w:rPr>
        <w:t xml:space="preserve">ผู้ถือหุ้นรายใหญ่ 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>บริษัทย่อย</w:t>
      </w:r>
      <w:r w:rsidR="00303C4E">
        <w:rPr>
          <w:rFonts w:asciiTheme="majorBidi" w:hAnsiTheme="majorBidi" w:cstheme="majorBidi" w:hint="cs"/>
          <w:b/>
          <w:sz w:val="30"/>
          <w:szCs w:val="30"/>
          <w:cs/>
        </w:rPr>
        <w:t>และการร่วมค้า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</w:t>
      </w:r>
      <w:r w:rsidRPr="00D43BE8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="00D43BE8" w:rsidRPr="00D43BE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D43BE8" w:rsidRPr="00D43BE8">
        <w:rPr>
          <w:rFonts w:asciiTheme="majorBidi" w:hAnsiTheme="majorBidi" w:cstheme="majorBidi"/>
          <w:bCs/>
          <w:sz w:val="30"/>
          <w:szCs w:val="30"/>
        </w:rPr>
        <w:t>1</w:t>
      </w:r>
      <w:r w:rsidR="00D43BE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03C4E" w:rsidRPr="00303C4E">
        <w:rPr>
          <w:rFonts w:asciiTheme="majorBidi" w:hAnsiTheme="majorBidi" w:cstheme="majorBidi"/>
          <w:bCs/>
          <w:sz w:val="30"/>
          <w:szCs w:val="30"/>
        </w:rPr>
        <w:t>9</w:t>
      </w:r>
      <w:r w:rsidR="00303C4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43BE8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303C4E">
        <w:rPr>
          <w:rFonts w:asciiTheme="majorBidi" w:hAnsiTheme="majorBidi" w:cstheme="majorBidi"/>
          <w:bCs/>
          <w:sz w:val="30"/>
          <w:szCs w:val="30"/>
        </w:rPr>
        <w:t>10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D43BE8">
        <w:rPr>
          <w:rFonts w:asciiTheme="majorBidi" w:hAnsiTheme="majorBidi" w:cstheme="majorBidi" w:hint="cs"/>
          <w:b/>
          <w:sz w:val="30"/>
          <w:szCs w:val="30"/>
          <w:cs/>
        </w:rPr>
        <w:t xml:space="preserve">ตามลำดับ 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</w:t>
      </w:r>
      <w:r w:rsidR="00D43BE8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="00F719F2" w:rsidRPr="009B71E7">
        <w:rPr>
          <w:rFonts w:asciiTheme="majorBidi" w:hAnsiTheme="majorBidi" w:cstheme="majorBidi"/>
          <w:b/>
          <w:sz w:val="30"/>
          <w:szCs w:val="30"/>
          <w:cs/>
        </w:rPr>
        <w:t>กลุ่มบริษัทมี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>ดังต่อไปนี้</w:t>
      </w:r>
    </w:p>
    <w:p w14:paraId="319AA3B2" w14:textId="77777777" w:rsidR="006479C8" w:rsidRPr="00647E94" w:rsidRDefault="006479C8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050"/>
        <w:gridCol w:w="1260"/>
        <w:gridCol w:w="3960"/>
      </w:tblGrid>
      <w:tr w:rsidR="00A36D02" w:rsidRPr="00BA2043" w14:paraId="5EB4D9E7" w14:textId="77777777" w:rsidTr="00724F53">
        <w:trPr>
          <w:tblHeader/>
        </w:trPr>
        <w:tc>
          <w:tcPr>
            <w:tcW w:w="4050" w:type="dxa"/>
          </w:tcPr>
          <w:p w14:paraId="1486ACCC" w14:textId="77777777" w:rsidR="00A36D02" w:rsidRPr="00082099" w:rsidRDefault="00941317" w:rsidP="000C0AF1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0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A36D02" w:rsidRPr="000820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260" w:type="dxa"/>
          </w:tcPr>
          <w:p w14:paraId="0D9FCC61" w14:textId="77777777" w:rsidR="00A36D02" w:rsidRPr="00082099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1242"/>
              </w:tabs>
              <w:spacing w:line="240" w:lineRule="auto"/>
              <w:ind w:right="-651"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0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14:paraId="4670568B" w14:textId="77777777" w:rsidR="00A36D02" w:rsidRPr="00082099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spacing w:line="240" w:lineRule="auto"/>
              <w:ind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0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6D02" w:rsidRPr="00BA2043" w14:paraId="2450E623" w14:textId="77777777" w:rsidTr="00724F53">
        <w:trPr>
          <w:tblHeader/>
        </w:trPr>
        <w:tc>
          <w:tcPr>
            <w:tcW w:w="4050" w:type="dxa"/>
          </w:tcPr>
          <w:p w14:paraId="5B1850BA" w14:textId="77777777" w:rsidR="00A36D02" w:rsidRPr="00082099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DDD94B" w14:textId="77777777" w:rsidR="00A36D02" w:rsidRPr="00082099" w:rsidRDefault="00A36D02" w:rsidP="000A7342">
            <w:pPr>
              <w:tabs>
                <w:tab w:val="clear" w:pos="907"/>
                <w:tab w:val="left" w:pos="882"/>
              </w:tabs>
              <w:spacing w:line="240" w:lineRule="auto"/>
              <w:ind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099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820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</w:tcPr>
          <w:p w14:paraId="2FE5F767" w14:textId="77777777" w:rsidR="00A36D02" w:rsidRPr="00082099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5B9A" w:rsidRPr="00BA2043" w14:paraId="33AFE1AF" w14:textId="77777777" w:rsidTr="00724F53">
        <w:tc>
          <w:tcPr>
            <w:tcW w:w="4050" w:type="dxa"/>
          </w:tcPr>
          <w:p w14:paraId="6415CC76" w14:textId="3A234370" w:rsidR="00665B9A" w:rsidRPr="00082099" w:rsidRDefault="00665B9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บริษัท เอส</w:t>
            </w:r>
            <w:r w:rsidRPr="00082099">
              <w:rPr>
                <w:rFonts w:ascii="Angsana New" w:hAnsi="Angsana New"/>
                <w:sz w:val="30"/>
                <w:szCs w:val="30"/>
              </w:rPr>
              <w:t>.</w:t>
            </w: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โอ</w:t>
            </w:r>
            <w:r w:rsidRPr="00082099">
              <w:rPr>
                <w:rFonts w:ascii="Angsana New" w:hAnsi="Angsana New"/>
                <w:sz w:val="30"/>
                <w:szCs w:val="30"/>
              </w:rPr>
              <w:t>.</w:t>
            </w: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เอ็ม อินเตอร์เนชั่นแนล จำกัด</w:t>
            </w:r>
          </w:p>
        </w:tc>
        <w:tc>
          <w:tcPr>
            <w:tcW w:w="1260" w:type="dxa"/>
          </w:tcPr>
          <w:p w14:paraId="3351B3FE" w14:textId="2F8A6927" w:rsidR="00665B9A" w:rsidRPr="00082099" w:rsidRDefault="00665B9A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072EB0B" w14:textId="06E195E2" w:rsidR="00665B9A" w:rsidRPr="00082099" w:rsidRDefault="00F537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มีสมาชิกในครอบครัวของผู้ถือหุ้นรายใหญ่และกรรมการของบริษัทถือหุ้นใหญ่ทางตรงและ</w:t>
            </w:r>
            <w:r w:rsidRPr="0008209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53718" w:rsidRPr="00BA2043" w14:paraId="67342D4D" w14:textId="77777777" w:rsidTr="00724F53">
        <w:tc>
          <w:tcPr>
            <w:tcW w:w="4050" w:type="dxa"/>
          </w:tcPr>
          <w:p w14:paraId="7D71C47F" w14:textId="5506CC79" w:rsidR="00F53718" w:rsidRPr="00082099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อีวีเอ จำกัด</w:t>
            </w:r>
          </w:p>
        </w:tc>
        <w:tc>
          <w:tcPr>
            <w:tcW w:w="1260" w:type="dxa"/>
          </w:tcPr>
          <w:p w14:paraId="108C38BF" w14:textId="6BF0C95E" w:rsidR="00F53718" w:rsidRPr="00082099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E69AD8F" w14:textId="496F8C0D" w:rsidR="00F53718" w:rsidRPr="00082099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มีสมาชิกในครอบครัวของผู้ถือหุ้นรายใหญ่และกรรมการของบริษัทถือหุ้นใหญ่ทางตรงและ</w:t>
            </w:r>
            <w:r w:rsidRPr="0008209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53718" w:rsidRPr="00BA2043" w14:paraId="0C1552A8" w14:textId="77777777" w:rsidTr="00724F53">
        <w:tc>
          <w:tcPr>
            <w:tcW w:w="4050" w:type="dxa"/>
          </w:tcPr>
          <w:p w14:paraId="523E707C" w14:textId="0BBCA617" w:rsidR="00F53718" w:rsidRPr="00082099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/>
                <w:sz w:val="30"/>
                <w:szCs w:val="30"/>
                <w:cs/>
              </w:rPr>
              <w:t>บริษัท ไอแอลซีที จำกัด</w:t>
            </w:r>
          </w:p>
        </w:tc>
        <w:tc>
          <w:tcPr>
            <w:tcW w:w="1260" w:type="dxa"/>
          </w:tcPr>
          <w:p w14:paraId="406E1E83" w14:textId="0F6A10F0" w:rsidR="00F53718" w:rsidRPr="00082099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B955CC8" w14:textId="2654490C" w:rsidR="00F53718" w:rsidRPr="00082099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มีสมาชิกในครอบครัวของกรรมการ</w:t>
            </w:r>
            <w:r w:rsidR="008002FD">
              <w:rPr>
                <w:rFonts w:ascii="Angsana New" w:hAnsi="Angsana New" w:hint="cs"/>
                <w:sz w:val="30"/>
                <w:szCs w:val="30"/>
                <w:cs/>
              </w:rPr>
              <w:t>ของบริษัทย่อย</w:t>
            </w: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</w:t>
            </w:r>
          </w:p>
        </w:tc>
      </w:tr>
      <w:tr w:rsidR="00F53718" w:rsidRPr="00BA2043" w14:paraId="3B35D638" w14:textId="77777777" w:rsidTr="00724F53">
        <w:tc>
          <w:tcPr>
            <w:tcW w:w="4050" w:type="dxa"/>
          </w:tcPr>
          <w:p w14:paraId="4270D7DD" w14:textId="187E4DD5" w:rsidR="00F53718" w:rsidRPr="00082099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บิ๊กเจท ทราเวล จำกัด</w:t>
            </w:r>
          </w:p>
        </w:tc>
        <w:tc>
          <w:tcPr>
            <w:tcW w:w="1260" w:type="dxa"/>
          </w:tcPr>
          <w:p w14:paraId="7E1617C4" w14:textId="73188F57" w:rsidR="00F53718" w:rsidRPr="00082099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309ABC48" w14:textId="63D33A1A" w:rsidR="00F53718" w:rsidRPr="00082099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มีกรรมการของบริษัทเป็นผู้ถือหุ้นใหญ่</w:t>
            </w:r>
            <w:r w:rsidR="004D1259" w:rsidRPr="00082099">
              <w:rPr>
                <w:rFonts w:ascii="Angsana New" w:hAnsi="Angsana New" w:hint="cs"/>
                <w:sz w:val="30"/>
                <w:szCs w:val="30"/>
                <w:cs/>
              </w:rPr>
              <w:t>ทางตรงและมีกรรมการร่วมกัน</w:t>
            </w:r>
          </w:p>
        </w:tc>
      </w:tr>
      <w:tr w:rsidR="00F53718" w:rsidRPr="00BA2043" w14:paraId="6F94828D" w14:textId="77777777" w:rsidTr="00724F53">
        <w:tc>
          <w:tcPr>
            <w:tcW w:w="4050" w:type="dxa"/>
          </w:tcPr>
          <w:p w14:paraId="728933FE" w14:textId="77777777" w:rsidR="00F53718" w:rsidRPr="00082099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1260" w:type="dxa"/>
          </w:tcPr>
          <w:p w14:paraId="149C80DA" w14:textId="77777777" w:rsidR="00F53718" w:rsidRPr="00082099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307DC1F" w14:textId="0138E225" w:rsidR="00F53718" w:rsidRPr="00082099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4D1259" w:rsidRPr="00082099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ผู้ถือหุ้นรายใหญ่และกรรมการของบริษัท</w:t>
            </w:r>
            <w:r w:rsidR="004D1259" w:rsidRPr="0008209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D1259" w:rsidRPr="00082099">
              <w:rPr>
                <w:rFonts w:ascii="Angsana New" w:hAnsi="Angsana New" w:hint="cs"/>
                <w:sz w:val="30"/>
                <w:szCs w:val="30"/>
                <w:cs/>
              </w:rPr>
              <w:t>ถือหุ้นใหญ่ทางตรง</w:t>
            </w:r>
          </w:p>
        </w:tc>
      </w:tr>
      <w:tr w:rsidR="00F53718" w:rsidRPr="00BA2043" w14:paraId="4C8E1BF1" w14:textId="77777777" w:rsidTr="00724F53">
        <w:tc>
          <w:tcPr>
            <w:tcW w:w="4050" w:type="dxa"/>
          </w:tcPr>
          <w:p w14:paraId="204BE5D4" w14:textId="3FF39B5D" w:rsidR="00F53718" w:rsidRPr="00082099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บริษัท กรีน สตาร์ เทคโนโลยี จำกัด</w:t>
            </w:r>
          </w:p>
        </w:tc>
        <w:tc>
          <w:tcPr>
            <w:tcW w:w="1260" w:type="dxa"/>
          </w:tcPr>
          <w:p w14:paraId="1ABCB269" w14:textId="06C74B95" w:rsidR="00F53718" w:rsidRPr="00082099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415348E" w14:textId="338D1433" w:rsidR="00F53718" w:rsidRPr="00082099" w:rsidRDefault="004D1259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มีผู้ถือหุ้นรายใหญ่และกรรมการของบริษัท</w:t>
            </w:r>
            <w:r w:rsidRPr="0008209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ถือหุ้นใหญ่ทางตรง</w:t>
            </w:r>
          </w:p>
        </w:tc>
      </w:tr>
      <w:tr w:rsidR="00F53718" w:rsidRPr="00BA2043" w14:paraId="2E1F48FD" w14:textId="77777777" w:rsidTr="004D1259">
        <w:trPr>
          <w:trHeight w:val="245"/>
        </w:trPr>
        <w:tc>
          <w:tcPr>
            <w:tcW w:w="4050" w:type="dxa"/>
          </w:tcPr>
          <w:p w14:paraId="099C789F" w14:textId="03D8858A" w:rsidR="00F53718" w:rsidRPr="00082099" w:rsidRDefault="00F53718" w:rsidP="00F53718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/>
                <w:sz w:val="30"/>
                <w:szCs w:val="30"/>
                <w:cs/>
              </w:rPr>
              <w:t xml:space="preserve">บริษัท ฮิวแมนิก้า จำกัด </w:t>
            </w:r>
            <w:r w:rsidR="00642935" w:rsidRPr="00082099">
              <w:rPr>
                <w:rFonts w:ascii="Angsana New" w:hAnsi="Angsana New"/>
                <w:sz w:val="30"/>
                <w:szCs w:val="30"/>
              </w:rPr>
              <w:t>(</w:t>
            </w:r>
            <w:r w:rsidRPr="00082099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642935" w:rsidRPr="0008209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52CC1F16" w14:textId="103FF9BD" w:rsidR="00F53718" w:rsidRPr="00082099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BD17916" w14:textId="60FAA84D" w:rsidR="00F53718" w:rsidRPr="00082099" w:rsidRDefault="004D1259" w:rsidP="004D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pacing w:val="8"/>
                <w:sz w:val="30"/>
                <w:szCs w:val="30"/>
                <w:cs/>
              </w:rPr>
            </w:pPr>
            <w:r w:rsidRPr="0008209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53718" w:rsidRPr="00BA2043" w14:paraId="7EC016DA" w14:textId="77777777" w:rsidTr="00724F53">
        <w:trPr>
          <w:trHeight w:val="1685"/>
        </w:trPr>
        <w:tc>
          <w:tcPr>
            <w:tcW w:w="4050" w:type="dxa"/>
          </w:tcPr>
          <w:p w14:paraId="166A5212" w14:textId="77777777" w:rsidR="00F53718" w:rsidRPr="00082099" w:rsidRDefault="00F53718" w:rsidP="00F53718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82099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07DB4560" w14:textId="77777777" w:rsidR="00F53718" w:rsidRPr="00082099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EFD4BB8" w14:textId="5C9168B3" w:rsidR="00F53718" w:rsidRPr="00082099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8"/>
                <w:sz w:val="30"/>
                <w:szCs w:val="30"/>
              </w:rPr>
            </w:pPr>
            <w:r w:rsidRPr="00082099">
              <w:rPr>
                <w:rFonts w:ascii="Angsana New" w:hAnsi="Angsana New"/>
                <w:spacing w:val="8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</w:p>
          <w:p w14:paraId="02011645" w14:textId="06574B47" w:rsidR="00F53718" w:rsidRPr="00082099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2099">
              <w:rPr>
                <w:rFonts w:ascii="Angsana New" w:hAnsi="Angsana New"/>
                <w:sz w:val="30"/>
                <w:szCs w:val="30"/>
                <w:cs/>
              </w:rPr>
              <w:t>วางแผนสั่งการและควบคุมกิจกรรมต่าง</w:t>
            </w: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2099">
              <w:rPr>
                <w:rFonts w:ascii="Angsana New" w:hAnsi="Angsana New"/>
                <w:sz w:val="30"/>
                <w:szCs w:val="30"/>
                <w:cs/>
              </w:rPr>
              <w:t>ๆ ของกิจการไม่ว่าทางตรงหรือทางอ้อม</w:t>
            </w:r>
            <w:r w:rsidRPr="000820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82099">
              <w:rPr>
                <w:rFonts w:ascii="Angsana New" w:hAnsi="Angsana New"/>
                <w:sz w:val="30"/>
                <w:szCs w:val="30"/>
                <w:cs/>
              </w:rPr>
              <w:t>ทั้งนี้</w:t>
            </w:r>
            <w:r w:rsidRPr="00082099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รวมถึงกรรมการของ</w:t>
            </w:r>
            <w:r w:rsidRPr="0008209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กลุ่ม</w:t>
            </w:r>
            <w:r w:rsidRPr="0008209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บริษัท </w:t>
            </w:r>
            <w:r w:rsidR="00642935" w:rsidRPr="00082099">
              <w:rPr>
                <w:rFonts w:ascii="Angsana New" w:hAnsi="Angsana New"/>
                <w:spacing w:val="-2"/>
                <w:sz w:val="30"/>
                <w:szCs w:val="30"/>
              </w:rPr>
              <w:t>(</w:t>
            </w:r>
            <w:r w:rsidRPr="00082099">
              <w:rPr>
                <w:rFonts w:ascii="Angsana New" w:hAnsi="Angsana New"/>
                <w:spacing w:val="-2"/>
                <w:sz w:val="30"/>
                <w:szCs w:val="30"/>
                <w:cs/>
              </w:rPr>
              <w:t>ไม่ว่าจะทำหน้าที่</w:t>
            </w:r>
            <w:r w:rsidRPr="00082099">
              <w:rPr>
                <w:rFonts w:ascii="Angsana New" w:hAnsi="Angsana New"/>
                <w:sz w:val="30"/>
                <w:szCs w:val="30"/>
                <w:cs/>
              </w:rPr>
              <w:t>ในระดับบริหารหรือไม่</w:t>
            </w:r>
            <w:r w:rsidR="00642935" w:rsidRPr="000820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EA4065F" w14:textId="55FC66C9" w:rsidR="00A805BF" w:rsidRDefault="00A80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9"/>
        <w:gridCol w:w="276"/>
        <w:gridCol w:w="1073"/>
        <w:gridCol w:w="265"/>
        <w:gridCol w:w="1083"/>
        <w:gridCol w:w="265"/>
        <w:gridCol w:w="1088"/>
      </w:tblGrid>
      <w:tr w:rsidR="00CF55E4" w:rsidRPr="00BA2043" w14:paraId="06EE2B13" w14:textId="77777777" w:rsidTr="00724F53">
        <w:trPr>
          <w:tblHeader/>
        </w:trPr>
        <w:tc>
          <w:tcPr>
            <w:tcW w:w="2233" w:type="pct"/>
          </w:tcPr>
          <w:p w14:paraId="6FB3E950" w14:textId="1EFCE184" w:rsidR="00A1049F" w:rsidRPr="00BA2043" w:rsidRDefault="009B71E7" w:rsidP="009B71E7">
            <w:pPr>
              <w:pStyle w:val="a"/>
              <w:widowControl w:val="0"/>
              <w:tabs>
                <w:tab w:val="clear" w:pos="1080"/>
              </w:tabs>
              <w:ind w:right="-110"/>
              <w:rPr>
                <w:rFonts w:ascii="Angsana New" w:hAnsi="Angsana New"/>
              </w:rPr>
            </w:pPr>
            <w:r w:rsidRPr="009B71E7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0" w:type="pct"/>
            <w:gridSpan w:val="3"/>
          </w:tcPr>
          <w:p w14:paraId="640A887D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32308F1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721ABDBF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4F53" w:rsidRPr="00BA2043" w14:paraId="3AE31F8A" w14:textId="77777777" w:rsidTr="00724F53">
        <w:trPr>
          <w:tblHeader/>
        </w:trPr>
        <w:tc>
          <w:tcPr>
            <w:tcW w:w="2233" w:type="pct"/>
          </w:tcPr>
          <w:p w14:paraId="79F7247B" w14:textId="14CEDC78" w:rsidR="008D2C41" w:rsidRPr="00666356" w:rsidRDefault="00666356" w:rsidP="00666356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pacing w:val="-2"/>
                <w:cs/>
              </w:rPr>
            </w:pP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>สำหรับ</w:t>
            </w:r>
            <w:r w:rsidR="00570FAA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cs/>
              </w:rPr>
              <w:t>ปี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 xml:space="preserve">สิ้นสุดวันที่ </w:t>
            </w:r>
            <w:r w:rsidR="004F608B" w:rsidRPr="004F608B">
              <w:rPr>
                <w:rFonts w:ascii="Angsana New" w:hAnsi="Angsana New" w:cs="Angsana New"/>
                <w:b/>
                <w:bCs/>
                <w:i/>
                <w:iCs/>
                <w:spacing w:val="-2"/>
                <w:lang w:val="en-US"/>
              </w:rPr>
              <w:t>3</w:t>
            </w:r>
            <w:r w:rsidR="00570FAA">
              <w:rPr>
                <w:rFonts w:ascii="Angsana New" w:hAnsi="Angsana New" w:cs="Angsana New"/>
                <w:b/>
                <w:bCs/>
                <w:i/>
                <w:iCs/>
                <w:spacing w:val="-2"/>
                <w:lang w:val="en-US"/>
              </w:rPr>
              <w:t>1</w:t>
            </w:r>
            <w:r w:rsidR="00570FAA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cs/>
              </w:rPr>
              <w:t xml:space="preserve"> ธันวาคม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93F85D0" w14:textId="55BC75EF" w:rsidR="008D2C41" w:rsidRPr="00724F53" w:rsidRDefault="004F608B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F53">
              <w:rPr>
                <w:rFonts w:ascii="Angsana New" w:hAnsi="Angsana New"/>
                <w:sz w:val="30"/>
                <w:szCs w:val="30"/>
              </w:rPr>
              <w:t>256</w:t>
            </w:r>
            <w:r w:rsidR="003A214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34FD2B3E" w14:textId="77777777" w:rsidR="008D2C41" w:rsidRPr="00724F5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F70C994" w14:textId="731E2DCA" w:rsidR="008D2C41" w:rsidRPr="00724F53" w:rsidRDefault="004F608B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F53">
              <w:rPr>
                <w:rFonts w:ascii="Angsana New" w:hAnsi="Angsana New"/>
                <w:sz w:val="30"/>
                <w:szCs w:val="30"/>
              </w:rPr>
              <w:t>25</w:t>
            </w:r>
            <w:r w:rsidR="00F679E5" w:rsidRPr="00724F53">
              <w:rPr>
                <w:rFonts w:ascii="Angsana New" w:hAnsi="Angsana New"/>
                <w:sz w:val="30"/>
                <w:szCs w:val="30"/>
              </w:rPr>
              <w:t>6</w:t>
            </w:r>
            <w:r w:rsidR="003A214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54F22DB9" w14:textId="77777777" w:rsidR="008D2C41" w:rsidRPr="00724F5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9D0EEE4" w14:textId="21C1C0BA" w:rsidR="008D2C41" w:rsidRPr="00724F53" w:rsidRDefault="004F608B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F53">
              <w:rPr>
                <w:rFonts w:ascii="Angsana New" w:hAnsi="Angsana New"/>
                <w:sz w:val="30"/>
                <w:szCs w:val="30"/>
              </w:rPr>
              <w:t>256</w:t>
            </w:r>
            <w:r w:rsidR="003A214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0F69951F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08A7624" w14:textId="4BA5D7B6" w:rsidR="008D2C41" w:rsidRPr="00BA2043" w:rsidRDefault="004F608B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08B">
              <w:rPr>
                <w:rFonts w:ascii="Angsana New" w:hAnsi="Angsana New"/>
                <w:sz w:val="30"/>
                <w:szCs w:val="30"/>
              </w:rPr>
              <w:t>25</w:t>
            </w:r>
            <w:r w:rsidR="00293BC9"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="003A214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F55E4" w:rsidRPr="00BA2043" w14:paraId="38545B4A" w14:textId="77777777" w:rsidTr="00724F53">
        <w:trPr>
          <w:trHeight w:val="353"/>
          <w:tblHeader/>
        </w:trPr>
        <w:tc>
          <w:tcPr>
            <w:tcW w:w="2233" w:type="pct"/>
          </w:tcPr>
          <w:p w14:paraId="363DD084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7" w:type="pct"/>
            <w:gridSpan w:val="7"/>
          </w:tcPr>
          <w:p w14:paraId="7C753A8E" w14:textId="4A4AF369" w:rsidR="008D2C41" w:rsidRPr="00BA2043" w:rsidRDefault="0064293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2935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8D2C41"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="008D2C41"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</w:t>
            </w:r>
            <w:r w:rsidRPr="00642935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724F53" w:rsidRPr="00BA2043" w14:paraId="33E1CF66" w14:textId="77777777" w:rsidTr="00724F53">
        <w:tc>
          <w:tcPr>
            <w:tcW w:w="2233" w:type="pct"/>
          </w:tcPr>
          <w:p w14:paraId="173EE98C" w14:textId="77777777" w:rsidR="009D69D1" w:rsidRPr="00BA2043" w:rsidRDefault="009D69D1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63925428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7FB37A7D" w14:textId="77777777"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36F0632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54D7E82" w14:textId="77777777"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8FB32F8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7DF23BF" w14:textId="77777777"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66B0D15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A2147" w:rsidRPr="00BA2043" w14:paraId="443AF23F" w14:textId="77777777" w:rsidTr="00724F53">
        <w:trPr>
          <w:trHeight w:val="435"/>
        </w:trPr>
        <w:tc>
          <w:tcPr>
            <w:tcW w:w="2233" w:type="pct"/>
          </w:tcPr>
          <w:p w14:paraId="78DE3DB0" w14:textId="77777777" w:rsidR="003A2147" w:rsidRPr="00BA2043" w:rsidRDefault="003A2147" w:rsidP="003A2147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582" w:type="pct"/>
          </w:tcPr>
          <w:p w14:paraId="00F18DA4" w14:textId="66E68D41" w:rsidR="003A2147" w:rsidRPr="00BA2043" w:rsidDel="008D2C41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4DD37411" w14:textId="77777777" w:rsidR="003A2147" w:rsidRPr="00BA2043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4187F73" w14:textId="3AD7A9B6" w:rsidR="003A2147" w:rsidRPr="00BA2043" w:rsidDel="008D2C41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ADE4AD2" w14:textId="77777777" w:rsidR="003A2147" w:rsidRPr="00BA2043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CE957A5" w14:textId="2A9BFF1A" w:rsidR="003A2147" w:rsidRPr="00BA2043" w:rsidDel="008D2C41" w:rsidRDefault="00827D4A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8,864</w:t>
            </w:r>
          </w:p>
        </w:tc>
        <w:tc>
          <w:tcPr>
            <w:tcW w:w="143" w:type="pct"/>
          </w:tcPr>
          <w:p w14:paraId="5ED42A6F" w14:textId="77777777" w:rsidR="003A2147" w:rsidRPr="00BA2043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C6CC7D5" w14:textId="4E1606B3" w:rsidR="003A2147" w:rsidRPr="00BA2043" w:rsidDel="008D2C41" w:rsidRDefault="003A2147" w:rsidP="003A2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52,556</w:t>
            </w:r>
          </w:p>
        </w:tc>
      </w:tr>
      <w:tr w:rsidR="003A2147" w:rsidRPr="00BA2043" w14:paraId="24FF7302" w14:textId="77777777" w:rsidTr="00724F53">
        <w:trPr>
          <w:trHeight w:val="435"/>
        </w:trPr>
        <w:tc>
          <w:tcPr>
            <w:tcW w:w="2233" w:type="pct"/>
          </w:tcPr>
          <w:p w14:paraId="4710DD60" w14:textId="52C784DE" w:rsidR="003A2147" w:rsidRPr="00BA2043" w:rsidRDefault="003A2147" w:rsidP="003A2147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582" w:type="pct"/>
          </w:tcPr>
          <w:p w14:paraId="6D09967F" w14:textId="35C5EAAE" w:rsidR="003A2147" w:rsidRPr="00BA2043" w:rsidDel="008D2C41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23DF722F" w14:textId="77777777" w:rsidR="003A2147" w:rsidRPr="00BA2043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E2C4C37" w14:textId="5EDA4542" w:rsidR="003A2147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474BD57" w14:textId="77777777" w:rsidR="003A2147" w:rsidRPr="00BA2043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D906089" w14:textId="3D9664D5" w:rsidR="003A2147" w:rsidRPr="00BA2043" w:rsidDel="008D2C41" w:rsidRDefault="00827D4A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6D44EE0" w14:textId="77777777" w:rsidR="003A2147" w:rsidRPr="00BA2043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9E29875" w14:textId="667F6ED7" w:rsidR="003A2147" w:rsidRDefault="003A2147" w:rsidP="003A2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50,900</w:t>
            </w:r>
          </w:p>
        </w:tc>
      </w:tr>
      <w:tr w:rsidR="003A2147" w:rsidRPr="00BA2043" w14:paraId="70E47C8C" w14:textId="77777777" w:rsidTr="00724F53">
        <w:trPr>
          <w:trHeight w:val="435"/>
        </w:trPr>
        <w:tc>
          <w:tcPr>
            <w:tcW w:w="2233" w:type="pct"/>
          </w:tcPr>
          <w:p w14:paraId="0F7CD5BA" w14:textId="1C575DA9" w:rsidR="003A2147" w:rsidRPr="001476BE" w:rsidRDefault="003A2147" w:rsidP="003A2147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C3135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582" w:type="pct"/>
          </w:tcPr>
          <w:p w14:paraId="43200189" w14:textId="27DBA1B0" w:rsidR="003A2147" w:rsidRPr="00BA2043" w:rsidDel="008D2C41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DE7AAC1" w14:textId="77777777" w:rsidR="003A2147" w:rsidRPr="00BA2043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B8E7A9D" w14:textId="5EB0E380" w:rsidR="003A2147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402C456" w14:textId="77777777" w:rsidR="003A2147" w:rsidRPr="00BA2043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932CEEB" w14:textId="45F57168" w:rsidR="003A2147" w:rsidRPr="00BA2043" w:rsidDel="008D2C41" w:rsidRDefault="00827D4A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4,684</w:t>
            </w:r>
          </w:p>
        </w:tc>
        <w:tc>
          <w:tcPr>
            <w:tcW w:w="143" w:type="pct"/>
          </w:tcPr>
          <w:p w14:paraId="4D38BF46" w14:textId="77777777" w:rsidR="003A2147" w:rsidRPr="00BA2043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50EB939" w14:textId="26E7860A" w:rsidR="003A2147" w:rsidRDefault="003A2147" w:rsidP="003A2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993</w:t>
            </w:r>
          </w:p>
        </w:tc>
      </w:tr>
      <w:tr w:rsidR="003A2147" w:rsidRPr="00BA2043" w14:paraId="36A2F849" w14:textId="77777777" w:rsidTr="00724F53">
        <w:trPr>
          <w:trHeight w:val="435"/>
        </w:trPr>
        <w:tc>
          <w:tcPr>
            <w:tcW w:w="2233" w:type="pct"/>
          </w:tcPr>
          <w:p w14:paraId="5249E738" w14:textId="77777777" w:rsidR="003A2147" w:rsidRPr="00BA2043" w:rsidRDefault="003A2147" w:rsidP="003A2147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476BE">
              <w:rPr>
                <w:rFonts w:ascii="Angsana New" w:hAnsi="Angsana New" w:cs="Angsana New"/>
                <w:cs/>
                <w:lang w:val="en-US"/>
              </w:rPr>
              <w:t>ซื้อสินค้า</w:t>
            </w:r>
          </w:p>
        </w:tc>
        <w:tc>
          <w:tcPr>
            <w:tcW w:w="582" w:type="pct"/>
          </w:tcPr>
          <w:p w14:paraId="78382E6D" w14:textId="2FD694D6" w:rsidR="003A2147" w:rsidRPr="00BA2043" w:rsidDel="008D2C41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1E59F8B2" w14:textId="77777777" w:rsidR="003A2147" w:rsidRPr="00BA2043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CA68A1F" w14:textId="1A5CB37D" w:rsidR="003A2147" w:rsidRPr="00BA2043" w:rsidDel="008D2C41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C0DAFB7" w14:textId="77777777" w:rsidR="003A2147" w:rsidRPr="00BA2043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41ABB0C" w14:textId="1D2FBBC8" w:rsidR="003A2147" w:rsidRPr="00BA2043" w:rsidDel="008D2C41" w:rsidRDefault="00827D4A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3" w:type="pct"/>
          </w:tcPr>
          <w:p w14:paraId="2086A4B6" w14:textId="77777777" w:rsidR="003A2147" w:rsidRPr="00BA2043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8699C6D" w14:textId="00FD0FC5" w:rsidR="003A2147" w:rsidRPr="00BA2043" w:rsidDel="008D2C41" w:rsidRDefault="003A2147" w:rsidP="003A2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3A2147" w:rsidRPr="00BA2043" w14:paraId="741E727E" w14:textId="77777777" w:rsidTr="00724F53">
        <w:tc>
          <w:tcPr>
            <w:tcW w:w="2233" w:type="pct"/>
          </w:tcPr>
          <w:p w14:paraId="68E47392" w14:textId="77777777" w:rsidR="003A2147" w:rsidRPr="00BA2043" w:rsidRDefault="003A2147" w:rsidP="003A2147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582" w:type="pct"/>
          </w:tcPr>
          <w:p w14:paraId="1F329403" w14:textId="3BEC7E02" w:rsidR="003A2147" w:rsidRPr="00BA2043" w:rsidDel="008D2C41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7265071C" w14:textId="77777777" w:rsidR="003A2147" w:rsidRPr="00BA2043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8CEBD14" w14:textId="73B34D9A" w:rsidR="003A2147" w:rsidRPr="00BA2043" w:rsidDel="008D2C41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E385E24" w14:textId="77777777" w:rsidR="003A2147" w:rsidRPr="00BA2043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7380558E" w14:textId="7F019239" w:rsidR="003A2147" w:rsidRPr="00BA2043" w:rsidDel="008D2C41" w:rsidRDefault="00827D4A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D5F178F" w14:textId="77777777" w:rsidR="003A2147" w:rsidRPr="00BA2043" w:rsidRDefault="003A2147" w:rsidP="003A2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4177CDF" w14:textId="3846DF8B" w:rsidR="003A2147" w:rsidRPr="00BA2043" w:rsidDel="008D2C41" w:rsidRDefault="003A2147" w:rsidP="003A2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2,023</w:t>
            </w:r>
          </w:p>
        </w:tc>
      </w:tr>
      <w:tr w:rsidR="00724F53" w:rsidRPr="00AE59A5" w14:paraId="40152F1A" w14:textId="77777777" w:rsidTr="00724F53">
        <w:tc>
          <w:tcPr>
            <w:tcW w:w="2233" w:type="pct"/>
          </w:tcPr>
          <w:p w14:paraId="55C84794" w14:textId="77777777" w:rsidR="002E0EEA" w:rsidRPr="00A805BF" w:rsidRDefault="002E0EEA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7F6ECCAF" w14:textId="77777777" w:rsidR="002E0EEA" w:rsidRPr="00A805BF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9" w:type="pct"/>
          </w:tcPr>
          <w:p w14:paraId="58AF4032" w14:textId="77777777" w:rsidR="002E0EEA" w:rsidRPr="00A805BF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79" w:type="pct"/>
          </w:tcPr>
          <w:p w14:paraId="563EAA49" w14:textId="77777777" w:rsidR="002E0EEA" w:rsidRPr="00A805BF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3" w:type="pct"/>
          </w:tcPr>
          <w:p w14:paraId="3D17907B" w14:textId="77777777" w:rsidR="002E0EEA" w:rsidRPr="00A805BF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4" w:type="pct"/>
          </w:tcPr>
          <w:p w14:paraId="4C0E8FFB" w14:textId="77777777" w:rsidR="002E0EEA" w:rsidRPr="00A805BF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3" w:type="pct"/>
          </w:tcPr>
          <w:p w14:paraId="65B66D18" w14:textId="77777777" w:rsidR="002E0EEA" w:rsidRPr="00A805BF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7" w:type="pct"/>
          </w:tcPr>
          <w:p w14:paraId="2284148D" w14:textId="77777777" w:rsidR="002E0EEA" w:rsidRPr="00A805BF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</w:tr>
      <w:tr w:rsidR="00724F53" w:rsidRPr="00BA2043" w14:paraId="53921F7B" w14:textId="77777777" w:rsidTr="00724F53">
        <w:tc>
          <w:tcPr>
            <w:tcW w:w="2233" w:type="pct"/>
          </w:tcPr>
          <w:p w14:paraId="3D196674" w14:textId="77777777" w:rsidR="002E0EEA" w:rsidRPr="002602F8" w:rsidRDefault="002E0EEA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602F8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127C50BA" w14:textId="77777777" w:rsidR="002E0EEA" w:rsidRPr="002602F8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4631A837" w14:textId="77777777" w:rsidR="002E0EEA" w:rsidRPr="002602F8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A0F2C1B" w14:textId="77777777" w:rsidR="002E0EEA" w:rsidRPr="002602F8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31BF7C1" w14:textId="77777777" w:rsidR="002E0EEA" w:rsidRPr="002602F8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2FC68F9" w14:textId="77777777" w:rsidR="002E0EEA" w:rsidRPr="002602F8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8540BB3" w14:textId="77777777" w:rsidR="002E0EEA" w:rsidRPr="002602F8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B519371" w14:textId="77777777" w:rsidR="002E0EEA" w:rsidRPr="002602F8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656FF" w:rsidRPr="00BA2043" w14:paraId="5E469886" w14:textId="77777777" w:rsidTr="00724F53">
        <w:tc>
          <w:tcPr>
            <w:tcW w:w="2233" w:type="pct"/>
          </w:tcPr>
          <w:p w14:paraId="2DA6BF04" w14:textId="77777777" w:rsidR="002656FF" w:rsidRPr="002602F8" w:rsidRDefault="002656FF" w:rsidP="002656F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602F8">
              <w:rPr>
                <w:rFonts w:asciiTheme="majorBidi" w:hAnsiTheme="majorBidi" w:cstheme="majorBidi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2" w:type="pct"/>
          </w:tcPr>
          <w:p w14:paraId="70FAC50E" w14:textId="0AE94FBE" w:rsidR="002656FF" w:rsidRPr="002602F8" w:rsidDel="008D2C41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4,5</w:t>
            </w:r>
            <w:r w:rsidR="00A06E2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</w:t>
            </w:r>
          </w:p>
        </w:tc>
        <w:tc>
          <w:tcPr>
            <w:tcW w:w="149" w:type="pct"/>
          </w:tcPr>
          <w:p w14:paraId="5F66AAA9" w14:textId="77777777" w:rsidR="002656FF" w:rsidRPr="002602F8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0AE09EA" w14:textId="56010049" w:rsidR="002656FF" w:rsidRPr="002602F8" w:rsidDel="008D2C41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02F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6,250</w:t>
            </w:r>
          </w:p>
        </w:tc>
        <w:tc>
          <w:tcPr>
            <w:tcW w:w="143" w:type="pct"/>
          </w:tcPr>
          <w:p w14:paraId="2FBEF46E" w14:textId="77777777" w:rsidR="002656FF" w:rsidRPr="002602F8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BB3F00F" w14:textId="238E2E97" w:rsidR="002656FF" w:rsidRPr="002602F8" w:rsidDel="008D2C41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</w:t>
            </w:r>
            <w:r w:rsidR="00A06E2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</w:t>
            </w:r>
          </w:p>
        </w:tc>
        <w:tc>
          <w:tcPr>
            <w:tcW w:w="143" w:type="pct"/>
          </w:tcPr>
          <w:p w14:paraId="510D5B75" w14:textId="77777777" w:rsidR="002656FF" w:rsidRPr="002602F8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87A7E29" w14:textId="131B7EEF" w:rsidR="002656FF" w:rsidRPr="002602F8" w:rsidDel="008D2C41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2F8">
              <w:rPr>
                <w:rFonts w:asciiTheme="majorBidi" w:hAnsiTheme="majorBidi" w:cstheme="majorBidi"/>
                <w:sz w:val="30"/>
                <w:szCs w:val="30"/>
              </w:rPr>
              <w:t>1,505</w:t>
            </w:r>
          </w:p>
        </w:tc>
      </w:tr>
      <w:tr w:rsidR="002656FF" w:rsidRPr="00BA2043" w14:paraId="3FFEEF77" w14:textId="77777777" w:rsidTr="00724F53">
        <w:tc>
          <w:tcPr>
            <w:tcW w:w="2233" w:type="pct"/>
          </w:tcPr>
          <w:p w14:paraId="7A93154D" w14:textId="3A6C0535" w:rsidR="002656FF" w:rsidRPr="002602F8" w:rsidRDefault="002656FF" w:rsidP="002656F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602F8">
              <w:rPr>
                <w:rFonts w:asciiTheme="majorBidi" w:hAnsiTheme="majorBidi" w:cstheme="majorBidi"/>
                <w:cs/>
                <w:lang w:val="en-US"/>
              </w:rPr>
              <w:t>ซื้อสินทรัพย์ไม่มีตัวตนอื่น</w:t>
            </w:r>
          </w:p>
        </w:tc>
        <w:tc>
          <w:tcPr>
            <w:tcW w:w="582" w:type="pct"/>
          </w:tcPr>
          <w:p w14:paraId="77A52DDF" w14:textId="399DE177" w:rsidR="002656FF" w:rsidRPr="002602F8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810</w:t>
            </w:r>
          </w:p>
        </w:tc>
        <w:tc>
          <w:tcPr>
            <w:tcW w:w="149" w:type="pct"/>
          </w:tcPr>
          <w:p w14:paraId="16DDAA71" w14:textId="77777777" w:rsidR="002656FF" w:rsidRPr="002602F8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0E07037" w14:textId="4263B07A" w:rsidR="002656FF" w:rsidRPr="002602F8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02F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D3DCC8A" w14:textId="77777777" w:rsidR="002656FF" w:rsidRPr="002602F8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6DCACD0" w14:textId="54ED9B96" w:rsidR="002656FF" w:rsidRPr="002602F8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ADE89DE" w14:textId="77777777" w:rsidR="002656FF" w:rsidRPr="002602F8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65BEF79" w14:textId="7DFA9CFF" w:rsidR="002656FF" w:rsidRPr="002602F8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2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6710" w:rsidRPr="00BA2043" w14:paraId="244CD198" w14:textId="77777777" w:rsidTr="00724F53">
        <w:tc>
          <w:tcPr>
            <w:tcW w:w="2233" w:type="pct"/>
          </w:tcPr>
          <w:p w14:paraId="4A0747DF" w14:textId="77777777" w:rsidR="006A6710" w:rsidRPr="00A805BF" w:rsidRDefault="006A6710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145D0AC2" w14:textId="77777777" w:rsidR="006A6710" w:rsidRPr="00A805BF" w:rsidDel="008D2C41" w:rsidRDefault="006A6710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9" w:type="pct"/>
          </w:tcPr>
          <w:p w14:paraId="507278A9" w14:textId="77777777" w:rsidR="006A6710" w:rsidRPr="00A805BF" w:rsidRDefault="006A671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79" w:type="pct"/>
          </w:tcPr>
          <w:p w14:paraId="528BD079" w14:textId="77777777" w:rsidR="006A6710" w:rsidRPr="00A805BF" w:rsidDel="008D2C41" w:rsidRDefault="006A671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3" w:type="pct"/>
          </w:tcPr>
          <w:p w14:paraId="58C98D12" w14:textId="77777777" w:rsidR="006A6710" w:rsidRPr="00A805BF" w:rsidRDefault="006A671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4" w:type="pct"/>
          </w:tcPr>
          <w:p w14:paraId="4735C095" w14:textId="77777777" w:rsidR="006A6710" w:rsidRPr="00A805BF" w:rsidDel="008D2C41" w:rsidRDefault="006A6710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3" w:type="pct"/>
          </w:tcPr>
          <w:p w14:paraId="7429F42F" w14:textId="77777777" w:rsidR="006A6710" w:rsidRPr="00A805BF" w:rsidRDefault="006A671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7" w:type="pct"/>
          </w:tcPr>
          <w:p w14:paraId="0889AA09" w14:textId="77777777" w:rsidR="006A6710" w:rsidRPr="00A805BF" w:rsidDel="008D2C41" w:rsidRDefault="006A671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724F53" w:rsidRPr="00BA2043" w14:paraId="454530A9" w14:textId="77777777" w:rsidTr="00724F53">
        <w:tc>
          <w:tcPr>
            <w:tcW w:w="2233" w:type="pct"/>
          </w:tcPr>
          <w:p w14:paraId="0579C412" w14:textId="77777777" w:rsidR="002E0EEA" w:rsidRPr="002602F8" w:rsidRDefault="002E0EEA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602F8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2B63A0E9" w14:textId="77777777" w:rsidR="002E0EEA" w:rsidRPr="002602F8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2820D13B" w14:textId="77777777" w:rsidR="002E0EEA" w:rsidRPr="002602F8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E077BF5" w14:textId="77777777" w:rsidR="002E0EEA" w:rsidRPr="002602F8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02B3055" w14:textId="77777777" w:rsidR="002E0EEA" w:rsidRPr="002602F8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3EA0DEA" w14:textId="77777777" w:rsidR="002E0EEA" w:rsidRPr="002602F8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5248619" w14:textId="77777777" w:rsidR="002E0EEA" w:rsidRPr="002602F8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53960D9" w14:textId="77777777" w:rsidR="002E0EEA" w:rsidRPr="002602F8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656FF" w:rsidRPr="00BA2043" w14:paraId="7A8FB7D5" w14:textId="77777777" w:rsidTr="00724F53">
        <w:tc>
          <w:tcPr>
            <w:tcW w:w="2233" w:type="pct"/>
          </w:tcPr>
          <w:p w14:paraId="0EC8F67A" w14:textId="77777777" w:rsidR="002656FF" w:rsidRPr="002602F8" w:rsidRDefault="002656FF" w:rsidP="002656F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602F8">
              <w:rPr>
                <w:rFonts w:asciiTheme="majorBidi" w:hAnsiTheme="majorBidi" w:cstheme="majorBidi"/>
                <w:cs/>
              </w:rPr>
              <w:t>ค่าที่ปรึกษา</w:t>
            </w:r>
          </w:p>
        </w:tc>
        <w:tc>
          <w:tcPr>
            <w:tcW w:w="582" w:type="pct"/>
          </w:tcPr>
          <w:p w14:paraId="4EA46CAD" w14:textId="7ACDA41B" w:rsidR="002656FF" w:rsidRPr="002602F8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1,752</w:t>
            </w:r>
          </w:p>
        </w:tc>
        <w:tc>
          <w:tcPr>
            <w:tcW w:w="149" w:type="pct"/>
          </w:tcPr>
          <w:p w14:paraId="14EA1832" w14:textId="77777777" w:rsidR="002656FF" w:rsidRPr="002602F8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3AEE67D" w14:textId="32FD5A91" w:rsidR="002656FF" w:rsidRPr="002602F8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02F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1,791</w:t>
            </w:r>
          </w:p>
        </w:tc>
        <w:tc>
          <w:tcPr>
            <w:tcW w:w="143" w:type="pct"/>
          </w:tcPr>
          <w:p w14:paraId="17CD4FAF" w14:textId="77777777" w:rsidR="002656FF" w:rsidRPr="002602F8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A76B33B" w14:textId="3195BEE0" w:rsidR="002656FF" w:rsidRPr="002602F8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1,713</w:t>
            </w:r>
          </w:p>
        </w:tc>
        <w:tc>
          <w:tcPr>
            <w:tcW w:w="143" w:type="pct"/>
          </w:tcPr>
          <w:p w14:paraId="76C6C349" w14:textId="77777777" w:rsidR="002656FF" w:rsidRPr="002602F8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23EB417" w14:textId="7B86EFA3" w:rsidR="002656FF" w:rsidRPr="002602F8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2F8">
              <w:rPr>
                <w:rFonts w:asciiTheme="majorBidi" w:hAnsiTheme="majorBidi" w:cstheme="majorBidi"/>
                <w:sz w:val="30"/>
                <w:szCs w:val="30"/>
              </w:rPr>
              <w:t>1,713</w:t>
            </w:r>
          </w:p>
        </w:tc>
      </w:tr>
      <w:tr w:rsidR="002656FF" w:rsidRPr="00BA2043" w14:paraId="7334201B" w14:textId="77777777" w:rsidTr="00724F53">
        <w:tc>
          <w:tcPr>
            <w:tcW w:w="2233" w:type="pct"/>
          </w:tcPr>
          <w:p w14:paraId="7B0A4383" w14:textId="77777777" w:rsidR="002656FF" w:rsidRPr="00A805BF" w:rsidRDefault="002656FF" w:rsidP="002656F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53CD0262" w14:textId="77777777" w:rsidR="002656FF" w:rsidRPr="00A805BF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9" w:type="pct"/>
          </w:tcPr>
          <w:p w14:paraId="7AE144F0" w14:textId="77777777" w:rsidR="002656FF" w:rsidRPr="00A805BF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79" w:type="pct"/>
          </w:tcPr>
          <w:p w14:paraId="2F1E9523" w14:textId="77777777" w:rsidR="002656FF" w:rsidRPr="00A805BF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3" w:type="pct"/>
          </w:tcPr>
          <w:p w14:paraId="434C338F" w14:textId="77777777" w:rsidR="002656FF" w:rsidRPr="00A805BF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4" w:type="pct"/>
          </w:tcPr>
          <w:p w14:paraId="5D62D89A" w14:textId="77777777" w:rsidR="002656FF" w:rsidRPr="00A805BF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3" w:type="pct"/>
          </w:tcPr>
          <w:p w14:paraId="341C7C1D" w14:textId="77777777" w:rsidR="002656FF" w:rsidRPr="00A805BF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7" w:type="pct"/>
          </w:tcPr>
          <w:p w14:paraId="43D23B27" w14:textId="77777777" w:rsidR="002656FF" w:rsidRPr="00A805BF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15B58" w:rsidRPr="00BA2043" w14:paraId="52C5E8E2" w14:textId="77777777" w:rsidTr="00724F53">
        <w:tc>
          <w:tcPr>
            <w:tcW w:w="2233" w:type="pct"/>
          </w:tcPr>
          <w:p w14:paraId="0A96EB3F" w14:textId="77777777" w:rsidR="00415B58" w:rsidRPr="00BA2043" w:rsidRDefault="00415B58" w:rsidP="002656F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2" w:type="pct"/>
          </w:tcPr>
          <w:p w14:paraId="5ACB8862" w14:textId="77777777" w:rsidR="00415B58" w:rsidRPr="00BA2043" w:rsidDel="008D2C41" w:rsidRDefault="00415B58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4D3BEFCB" w14:textId="77777777" w:rsidR="00415B58" w:rsidRPr="00BA2043" w:rsidRDefault="00415B58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F6B1092" w14:textId="77777777" w:rsidR="00415B58" w:rsidRPr="00BA2043" w:rsidDel="008D2C41" w:rsidRDefault="00415B58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9677201" w14:textId="77777777" w:rsidR="00415B58" w:rsidRPr="00BA2043" w:rsidRDefault="00415B58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08D5659" w14:textId="77777777" w:rsidR="00415B58" w:rsidRPr="00BA2043" w:rsidDel="008D2C41" w:rsidRDefault="00415B58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93660D6" w14:textId="77777777" w:rsidR="00415B58" w:rsidRPr="00BA2043" w:rsidRDefault="00415B58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62DB6AC" w14:textId="77777777" w:rsidR="00415B58" w:rsidRPr="00BA2043" w:rsidDel="008D2C41" w:rsidRDefault="00415B58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56FF" w:rsidRPr="00BA2043" w14:paraId="787F95F0" w14:textId="77777777" w:rsidTr="00724F53">
        <w:tc>
          <w:tcPr>
            <w:tcW w:w="2233" w:type="pct"/>
          </w:tcPr>
          <w:p w14:paraId="768C72A4" w14:textId="77777777" w:rsidR="002656FF" w:rsidRPr="00BA2043" w:rsidRDefault="002656FF" w:rsidP="002656F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582" w:type="pct"/>
          </w:tcPr>
          <w:p w14:paraId="0516FEFC" w14:textId="77777777" w:rsidR="002656FF" w:rsidRPr="00BA2043" w:rsidDel="008D2C41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5E40B155" w14:textId="77777777" w:rsidR="002656FF" w:rsidRPr="00BA2043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2DFF506" w14:textId="77777777" w:rsidR="002656FF" w:rsidRPr="00BA2043" w:rsidDel="008D2C41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4C7DDA5" w14:textId="77777777" w:rsidR="002656FF" w:rsidRPr="00BA2043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28EBD29" w14:textId="77777777" w:rsidR="002656FF" w:rsidRPr="00BA2043" w:rsidDel="008D2C41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8FBACE7" w14:textId="77777777" w:rsidR="002656FF" w:rsidRPr="00BA2043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A25000B" w14:textId="77777777" w:rsidR="002656FF" w:rsidRPr="00BA2043" w:rsidDel="008D2C41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56FF" w:rsidRPr="00BA2043" w14:paraId="0B0AE8F0" w14:textId="77777777" w:rsidTr="00724F53">
        <w:tc>
          <w:tcPr>
            <w:tcW w:w="2233" w:type="pct"/>
          </w:tcPr>
          <w:p w14:paraId="51A80069" w14:textId="77777777" w:rsidR="002656FF" w:rsidRPr="00215C9B" w:rsidRDefault="002656FF" w:rsidP="002656FF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highlight w:val="yellow"/>
                <w:cs/>
              </w:rPr>
            </w:pPr>
            <w:r w:rsidRPr="00D33E1D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582" w:type="pct"/>
          </w:tcPr>
          <w:p w14:paraId="3524AF76" w14:textId="002EBB22" w:rsidR="002656FF" w:rsidRPr="00897E6D" w:rsidDel="008D2C41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5D35C3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CF0101">
              <w:rPr>
                <w:rFonts w:ascii="Angsana New" w:hAnsi="Angsana New"/>
                <w:sz w:val="30"/>
                <w:szCs w:val="30"/>
                <w:lang w:val="en-US" w:eastAsia="en-US"/>
              </w:rPr>
              <w:t>678</w:t>
            </w:r>
          </w:p>
        </w:tc>
        <w:tc>
          <w:tcPr>
            <w:tcW w:w="149" w:type="pct"/>
          </w:tcPr>
          <w:p w14:paraId="5B6C0A3F" w14:textId="77777777" w:rsidR="002656FF" w:rsidRPr="00215C9B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9" w:type="pct"/>
          </w:tcPr>
          <w:p w14:paraId="5AD1FE8F" w14:textId="4EE9F6F5" w:rsidR="002656FF" w:rsidRPr="00897E6D" w:rsidDel="008D2C41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48,785</w:t>
            </w:r>
          </w:p>
        </w:tc>
        <w:tc>
          <w:tcPr>
            <w:tcW w:w="143" w:type="pct"/>
          </w:tcPr>
          <w:p w14:paraId="451F8E76" w14:textId="77777777" w:rsidR="002656FF" w:rsidRPr="00897E6D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6A92EE4" w14:textId="69DE0F21" w:rsidR="002656FF" w:rsidRPr="00897E6D" w:rsidDel="008D2C41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5D35C3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CF0101">
              <w:rPr>
                <w:rFonts w:ascii="Angsana New" w:hAnsi="Angsana New"/>
                <w:sz w:val="30"/>
                <w:szCs w:val="30"/>
                <w:lang w:val="en-US" w:eastAsia="en-US"/>
              </w:rPr>
              <w:t>847</w:t>
            </w:r>
          </w:p>
        </w:tc>
        <w:tc>
          <w:tcPr>
            <w:tcW w:w="143" w:type="pct"/>
          </w:tcPr>
          <w:p w14:paraId="0378BB7F" w14:textId="77777777" w:rsidR="002656FF" w:rsidRPr="00897E6D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9BDA25F" w14:textId="719BA260" w:rsidR="002656FF" w:rsidRPr="00897E6D" w:rsidDel="008D2C41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21,136</w:t>
            </w:r>
          </w:p>
        </w:tc>
      </w:tr>
      <w:tr w:rsidR="002656FF" w:rsidRPr="00BA2043" w14:paraId="7B0AA254" w14:textId="77777777" w:rsidTr="00724F53">
        <w:tc>
          <w:tcPr>
            <w:tcW w:w="2233" w:type="pct"/>
          </w:tcPr>
          <w:p w14:paraId="45466D15" w14:textId="100A72DB" w:rsidR="002656FF" w:rsidRPr="00D33E1D" w:rsidRDefault="002656FF" w:rsidP="002656FF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</w:tcPr>
          <w:p w14:paraId="39D3A31C" w14:textId="40024758" w:rsidR="002656FF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4,439</w:t>
            </w:r>
          </w:p>
        </w:tc>
        <w:tc>
          <w:tcPr>
            <w:tcW w:w="149" w:type="pct"/>
          </w:tcPr>
          <w:p w14:paraId="072532E8" w14:textId="77777777" w:rsidR="002656FF" w:rsidRPr="00215C9B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9" w:type="pct"/>
          </w:tcPr>
          <w:p w14:paraId="391E9791" w14:textId="139F11F8" w:rsidR="002656FF" w:rsidRPr="00897E6D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3,091</w:t>
            </w:r>
          </w:p>
        </w:tc>
        <w:tc>
          <w:tcPr>
            <w:tcW w:w="143" w:type="pct"/>
          </w:tcPr>
          <w:p w14:paraId="65A972BC" w14:textId="77777777" w:rsidR="002656FF" w:rsidRPr="00897E6D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0A38711" w14:textId="485E1C5C" w:rsidR="002656FF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1,951</w:t>
            </w:r>
          </w:p>
        </w:tc>
        <w:tc>
          <w:tcPr>
            <w:tcW w:w="143" w:type="pct"/>
          </w:tcPr>
          <w:p w14:paraId="0C8158D1" w14:textId="77777777" w:rsidR="002656FF" w:rsidRPr="00897E6D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93901E5" w14:textId="7A4ACA7D" w:rsidR="002656FF" w:rsidRPr="00897E6D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1,799</w:t>
            </w:r>
          </w:p>
        </w:tc>
      </w:tr>
      <w:tr w:rsidR="002656FF" w:rsidRPr="00BA2043" w14:paraId="54890D8E" w14:textId="77777777" w:rsidTr="00724F53">
        <w:tc>
          <w:tcPr>
            <w:tcW w:w="2233" w:type="pct"/>
          </w:tcPr>
          <w:p w14:paraId="3C96EB2C" w14:textId="129FFE7C" w:rsidR="002656FF" w:rsidRPr="00BA2043" w:rsidRDefault="002656FF" w:rsidP="002656FF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ผลประโยชน์อื่น ๆ</w:t>
            </w:r>
          </w:p>
        </w:tc>
        <w:tc>
          <w:tcPr>
            <w:tcW w:w="582" w:type="pct"/>
          </w:tcPr>
          <w:p w14:paraId="04C8C25E" w14:textId="4B10E646" w:rsidR="002656FF" w:rsidRPr="005A6F7A" w:rsidDel="008D2C41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7,389</w:t>
            </w:r>
          </w:p>
        </w:tc>
        <w:tc>
          <w:tcPr>
            <w:tcW w:w="149" w:type="pct"/>
          </w:tcPr>
          <w:p w14:paraId="24D53949" w14:textId="77777777" w:rsidR="002656FF" w:rsidRPr="00BA2043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30374A5" w14:textId="6AD290F3" w:rsidR="002656FF" w:rsidRPr="00897E6D" w:rsidDel="008D2C41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6,304</w:t>
            </w:r>
          </w:p>
        </w:tc>
        <w:tc>
          <w:tcPr>
            <w:tcW w:w="143" w:type="pct"/>
          </w:tcPr>
          <w:p w14:paraId="569EB096" w14:textId="77777777" w:rsidR="002656FF" w:rsidRPr="00897E6D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0E951BF" w14:textId="7F4464DC" w:rsidR="002656FF" w:rsidRPr="00897E6D" w:rsidDel="008D2C41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4,763</w:t>
            </w:r>
          </w:p>
        </w:tc>
        <w:tc>
          <w:tcPr>
            <w:tcW w:w="143" w:type="pct"/>
          </w:tcPr>
          <w:p w14:paraId="31F1CB67" w14:textId="77777777" w:rsidR="002656FF" w:rsidRPr="00897E6D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414FF0B" w14:textId="1DD79B51" w:rsidR="002656FF" w:rsidRPr="00897E6D" w:rsidDel="008D2C41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2,514</w:t>
            </w:r>
          </w:p>
        </w:tc>
      </w:tr>
      <w:tr w:rsidR="002656FF" w:rsidRPr="00004074" w14:paraId="45573459" w14:textId="77777777" w:rsidTr="00724F53">
        <w:trPr>
          <w:trHeight w:val="280"/>
        </w:trPr>
        <w:tc>
          <w:tcPr>
            <w:tcW w:w="2233" w:type="pct"/>
          </w:tcPr>
          <w:p w14:paraId="610CF8DD" w14:textId="77777777" w:rsidR="002656FF" w:rsidRPr="00724F53" w:rsidRDefault="002656FF" w:rsidP="002656FF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724F53">
              <w:rPr>
                <w:rFonts w:ascii="Angsana New" w:hAnsi="Angsana New" w:cs="Angsana New" w:hint="cs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9B4282D" w14:textId="3FA1BBE3" w:rsidR="002656FF" w:rsidRPr="00897E6D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5D35C3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CF0101">
              <w:rPr>
                <w:rFonts w:ascii="Angsana New" w:hAnsi="Angsana New"/>
                <w:sz w:val="30"/>
                <w:szCs w:val="30"/>
                <w:lang w:val="en-US" w:eastAsia="en-US"/>
              </w:rPr>
              <w:t>506</w:t>
            </w:r>
          </w:p>
        </w:tc>
        <w:tc>
          <w:tcPr>
            <w:tcW w:w="149" w:type="pct"/>
          </w:tcPr>
          <w:p w14:paraId="1F7623C9" w14:textId="77777777" w:rsidR="002656FF" w:rsidRPr="00004074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2479CE8" w14:textId="13AE86D0" w:rsidR="002656FF" w:rsidRPr="00897E6D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58,180</w:t>
            </w:r>
          </w:p>
        </w:tc>
        <w:tc>
          <w:tcPr>
            <w:tcW w:w="143" w:type="pct"/>
          </w:tcPr>
          <w:p w14:paraId="605B1D50" w14:textId="77777777" w:rsidR="002656FF" w:rsidRPr="00897E6D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2806646" w14:textId="13A4240A" w:rsidR="002656FF" w:rsidRPr="00897E6D" w:rsidRDefault="005D35C3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827D4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CF0101">
              <w:rPr>
                <w:rFonts w:ascii="Angsana New" w:hAnsi="Angsana New"/>
                <w:sz w:val="30"/>
                <w:szCs w:val="30"/>
                <w:lang w:val="en-US" w:eastAsia="en-US"/>
              </w:rPr>
              <w:t>561</w:t>
            </w:r>
          </w:p>
        </w:tc>
        <w:tc>
          <w:tcPr>
            <w:tcW w:w="143" w:type="pct"/>
          </w:tcPr>
          <w:p w14:paraId="32E04799" w14:textId="77777777" w:rsidR="002656FF" w:rsidRPr="00897E6D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1278CF3" w14:textId="68488BB2" w:rsidR="002656FF" w:rsidRPr="00897E6D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25,449</w:t>
            </w:r>
          </w:p>
        </w:tc>
      </w:tr>
    </w:tbl>
    <w:p w14:paraId="2F8C0EB0" w14:textId="19080C97" w:rsidR="002602F8" w:rsidRDefault="0026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9"/>
        <w:gridCol w:w="909"/>
        <w:gridCol w:w="1169"/>
        <w:gridCol w:w="6"/>
        <w:gridCol w:w="271"/>
        <w:gridCol w:w="6"/>
        <w:gridCol w:w="1159"/>
        <w:gridCol w:w="7"/>
        <w:gridCol w:w="6"/>
        <w:gridCol w:w="273"/>
        <w:gridCol w:w="6"/>
        <w:gridCol w:w="1168"/>
        <w:gridCol w:w="26"/>
        <w:gridCol w:w="243"/>
        <w:gridCol w:w="19"/>
        <w:gridCol w:w="1136"/>
      </w:tblGrid>
      <w:tr w:rsidR="00EB002E" w:rsidRPr="00BA2043" w14:paraId="4963D916" w14:textId="77777777" w:rsidTr="002656FF">
        <w:trPr>
          <w:trHeight w:val="427"/>
          <w:tblHeader/>
        </w:trPr>
        <w:tc>
          <w:tcPr>
            <w:tcW w:w="1551" w:type="pct"/>
          </w:tcPr>
          <w:p w14:paraId="7B201382" w14:textId="13DE3F81" w:rsidR="00EB002E" w:rsidRPr="00222300" w:rsidRDefault="00222300" w:rsidP="0022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198" w:hanging="2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223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2223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0" w:type="pct"/>
          </w:tcPr>
          <w:p w14:paraId="05F55868" w14:textId="77777777" w:rsidR="00EB002E" w:rsidRPr="00BA2043" w:rsidRDefault="00EB00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6"/>
          </w:tcPr>
          <w:p w14:paraId="3D8BF557" w14:textId="77777777" w:rsidR="00222300" w:rsidRDefault="0022230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8995372" w14:textId="23603989" w:rsidR="00EB002E" w:rsidRPr="00BA2043" w:rsidRDefault="00EB00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0" w:type="pct"/>
            <w:gridSpan w:val="2"/>
          </w:tcPr>
          <w:p w14:paraId="4D230193" w14:textId="77777777" w:rsidR="00EB002E" w:rsidRPr="00BA2043" w:rsidRDefault="00EB00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9" w:type="pct"/>
            <w:gridSpan w:val="6"/>
          </w:tcPr>
          <w:p w14:paraId="3DC7D1E7" w14:textId="77777777" w:rsidR="00222300" w:rsidRDefault="0022230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30030FA" w14:textId="3D4FE9C4" w:rsidR="00EB002E" w:rsidRPr="00BA2043" w:rsidRDefault="00EB00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B002E" w:rsidRPr="00BA2043" w14:paraId="4F21222E" w14:textId="77777777" w:rsidTr="002656FF">
        <w:trPr>
          <w:trHeight w:val="427"/>
          <w:tblHeader/>
        </w:trPr>
        <w:tc>
          <w:tcPr>
            <w:tcW w:w="1551" w:type="pct"/>
          </w:tcPr>
          <w:p w14:paraId="168BFAE9" w14:textId="703AE56C" w:rsidR="00EB002E" w:rsidRPr="00222300" w:rsidRDefault="00222300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223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223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223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90" w:type="pct"/>
          </w:tcPr>
          <w:p w14:paraId="1DC4DE8C" w14:textId="64185A4F" w:rsidR="00EB002E" w:rsidRPr="005377A0" w:rsidRDefault="00222300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7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0" w:type="pct"/>
          </w:tcPr>
          <w:p w14:paraId="13256EED" w14:textId="4B357A6A" w:rsidR="00EB002E" w:rsidRPr="002656FF" w:rsidRDefault="00C65C75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656F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9" w:type="pct"/>
            <w:gridSpan w:val="2"/>
          </w:tcPr>
          <w:p w14:paraId="1E1D2901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FBAD9F6" w14:textId="49587D49" w:rsidR="00EB002E" w:rsidRPr="002656FF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2656F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0" w:type="pct"/>
            <w:gridSpan w:val="2"/>
          </w:tcPr>
          <w:p w14:paraId="1E48A0F7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6353DB1A" w14:textId="27674EA4" w:rsidR="00EB002E" w:rsidRPr="002656FF" w:rsidRDefault="00C65C75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656F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  <w:gridSpan w:val="2"/>
          </w:tcPr>
          <w:p w14:paraId="23095734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386328CD" w14:textId="692EB8BA" w:rsidR="00EB002E" w:rsidRPr="002656FF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2656F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B002E" w:rsidRPr="00BA2043" w14:paraId="089E2475" w14:textId="77777777" w:rsidTr="002656FF">
        <w:trPr>
          <w:trHeight w:val="427"/>
          <w:tblHeader/>
        </w:trPr>
        <w:tc>
          <w:tcPr>
            <w:tcW w:w="1551" w:type="pct"/>
          </w:tcPr>
          <w:p w14:paraId="45291328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54A43F3C" w14:textId="359D06BD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0" w:type="pct"/>
            <w:gridSpan w:val="14"/>
          </w:tcPr>
          <w:p w14:paraId="53D0B434" w14:textId="2CE95F14" w:rsidR="00EB002E" w:rsidRPr="00BA2043" w:rsidRDefault="00642935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93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="00EB002E"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4293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24F53" w:rsidRPr="00BA2043" w14:paraId="101BB533" w14:textId="77777777" w:rsidTr="002656FF">
        <w:trPr>
          <w:trHeight w:val="258"/>
        </w:trPr>
        <w:tc>
          <w:tcPr>
            <w:tcW w:w="1551" w:type="pct"/>
          </w:tcPr>
          <w:p w14:paraId="6EB762B4" w14:textId="4CA7681F" w:rsidR="00724F53" w:rsidRPr="00BA2043" w:rsidRDefault="00724F53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7C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90" w:type="pct"/>
          </w:tcPr>
          <w:p w14:paraId="0C528DE7" w14:textId="77777777" w:rsidR="00724F53" w:rsidRPr="00BA2043" w:rsidRDefault="00724F53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61A89CB" w14:textId="77777777" w:rsidR="00724F53" w:rsidRPr="00BA2043" w:rsidRDefault="00724F53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53251766" w14:textId="77777777" w:rsidR="00724F53" w:rsidRPr="00BA2043" w:rsidRDefault="00724F53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0FF780C" w14:textId="77777777" w:rsidR="00724F53" w:rsidRPr="00BA2043" w:rsidRDefault="00724F53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14:paraId="73AD55F3" w14:textId="77777777" w:rsidR="00724F53" w:rsidRPr="00BA2043" w:rsidRDefault="00724F53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5BC73334" w14:textId="77777777" w:rsidR="00724F53" w:rsidRPr="00BA2043" w:rsidRDefault="00724F53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04042956" w14:textId="77777777" w:rsidR="00724F53" w:rsidRPr="00BA2043" w:rsidRDefault="00724F53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2EB27ABF" w14:textId="77777777" w:rsidR="00724F53" w:rsidRPr="00BA2043" w:rsidRDefault="00724F53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B002E" w:rsidRPr="00BA2043" w14:paraId="09B491C8" w14:textId="77777777" w:rsidTr="002656FF">
        <w:trPr>
          <w:trHeight w:val="258"/>
        </w:trPr>
        <w:tc>
          <w:tcPr>
            <w:tcW w:w="1551" w:type="pct"/>
          </w:tcPr>
          <w:p w14:paraId="35E94FC1" w14:textId="77777777" w:rsidR="00EB002E" w:rsidRPr="00BA2043" w:rsidRDefault="00EB002E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90" w:type="pct"/>
          </w:tcPr>
          <w:p w14:paraId="68E9CBB6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2A5823E" w14:textId="3C1ABDA2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2826A47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033F2E5" w14:textId="77777777" w:rsidR="00EB002E" w:rsidRPr="00BA2043" w:rsidRDefault="00EB002E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14:paraId="73FA1182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5B7E8BA8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20C0875F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15160B1A" w14:textId="77777777" w:rsidR="00EB002E" w:rsidRPr="00BA2043" w:rsidRDefault="00EB002E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656FF" w:rsidRPr="00BA2043" w14:paraId="70B826FC" w14:textId="77777777" w:rsidTr="002656FF">
        <w:trPr>
          <w:trHeight w:val="258"/>
        </w:trPr>
        <w:tc>
          <w:tcPr>
            <w:tcW w:w="1551" w:type="pct"/>
          </w:tcPr>
          <w:p w14:paraId="6F495502" w14:textId="773CD813" w:rsidR="002656FF" w:rsidRPr="00BA2043" w:rsidRDefault="002656FF" w:rsidP="0026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95F75">
              <w:rPr>
                <w:rFonts w:ascii="Angsana New" w:hAnsi="Angsana New"/>
                <w:sz w:val="30"/>
                <w:szCs w:val="30"/>
                <w:cs/>
              </w:rPr>
              <w:t>บริษัท เอส เวนเจอร์ส จำกัด</w:t>
            </w:r>
          </w:p>
        </w:tc>
        <w:tc>
          <w:tcPr>
            <w:tcW w:w="490" w:type="pct"/>
          </w:tcPr>
          <w:p w14:paraId="60C7C0E5" w14:textId="77777777" w:rsidR="002656FF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14:paraId="6B4F2622" w14:textId="3CA1BB1D" w:rsidR="002656FF" w:rsidRPr="00BA2043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5676E2A8" w14:textId="77777777" w:rsidR="002656FF" w:rsidRPr="00BA2043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29E22E0F" w14:textId="7FB04EB1" w:rsidR="002656FF" w:rsidRPr="00BA2043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650DC5EC" w14:textId="77777777" w:rsidR="002656FF" w:rsidRPr="00BA2043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5C6ECBB8" w14:textId="32D97F37" w:rsidR="002656FF" w:rsidRPr="00BA2043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2,864</w:t>
            </w:r>
          </w:p>
        </w:tc>
        <w:tc>
          <w:tcPr>
            <w:tcW w:w="145" w:type="pct"/>
            <w:gridSpan w:val="2"/>
          </w:tcPr>
          <w:p w14:paraId="218A3BA5" w14:textId="77777777" w:rsidR="002656FF" w:rsidRPr="00BA2043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4F1EEEB3" w14:textId="7509F9EB" w:rsidR="002656FF" w:rsidRPr="00BA2043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1,567</w:t>
            </w:r>
          </w:p>
        </w:tc>
      </w:tr>
      <w:tr w:rsidR="002656FF" w:rsidRPr="008A2E5C" w14:paraId="200DC626" w14:textId="77777777" w:rsidTr="002656FF">
        <w:trPr>
          <w:trHeight w:val="258"/>
        </w:trPr>
        <w:tc>
          <w:tcPr>
            <w:tcW w:w="1551" w:type="pct"/>
          </w:tcPr>
          <w:p w14:paraId="63BC8935" w14:textId="77D37D0F" w:rsidR="002656FF" w:rsidRPr="002656FF" w:rsidRDefault="002656FF" w:rsidP="0026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6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พีเอ็มซี เลเบิล แมททีเรียลส์ จำกัด </w:t>
            </w:r>
            <w:r w:rsidR="00642935" w:rsidRPr="006429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656FF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="00642935" w:rsidRPr="0064293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90" w:type="pct"/>
          </w:tcPr>
          <w:p w14:paraId="30EEE62A" w14:textId="77777777" w:rsidR="002656FF" w:rsidRDefault="002656FF" w:rsidP="0026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6F7BBE6" w14:textId="77777777" w:rsidR="00BE0B32" w:rsidRDefault="00BE0B32" w:rsidP="0026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52E8933D" w14:textId="3A1EB44D" w:rsidR="002656FF" w:rsidRPr="008A2E5C" w:rsidRDefault="002656FF" w:rsidP="0026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3F6574F6" w14:textId="77777777" w:rsidR="002656FF" w:rsidRPr="008A2E5C" w:rsidRDefault="002656FF" w:rsidP="0026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23593A93" w14:textId="77777777" w:rsidR="00BE0B32" w:rsidRDefault="00BE0B32" w:rsidP="0026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3244C720" w14:textId="28F03CCD" w:rsidR="002656FF" w:rsidRPr="008A2E5C" w:rsidRDefault="002656FF" w:rsidP="0026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1397F497" w14:textId="77777777" w:rsidR="002656FF" w:rsidRPr="008A2E5C" w:rsidRDefault="002656FF" w:rsidP="0026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27A0195A" w14:textId="77777777" w:rsidR="00827D4A" w:rsidRDefault="00827D4A" w:rsidP="0026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  <w:p w14:paraId="478EEFCA" w14:textId="7B9890BE" w:rsidR="00827D4A" w:rsidRPr="008A2E5C" w:rsidRDefault="00827D4A" w:rsidP="0026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145" w:type="pct"/>
            <w:gridSpan w:val="2"/>
          </w:tcPr>
          <w:p w14:paraId="5191F54B" w14:textId="77777777" w:rsidR="002656FF" w:rsidRPr="008A2E5C" w:rsidRDefault="002656FF" w:rsidP="0026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520C9F09" w14:textId="77777777" w:rsidR="00827D4A" w:rsidRDefault="00827D4A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677C2113" w14:textId="43F967B7" w:rsidR="002656FF" w:rsidRPr="008A2E5C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2656FF" w:rsidRPr="00BA2043" w14:paraId="0C3BF306" w14:textId="77777777" w:rsidTr="002656FF">
        <w:trPr>
          <w:trHeight w:val="258"/>
        </w:trPr>
        <w:tc>
          <w:tcPr>
            <w:tcW w:w="1551" w:type="pct"/>
          </w:tcPr>
          <w:p w14:paraId="1D516264" w14:textId="78A38396" w:rsidR="002656FF" w:rsidRPr="00B308AC" w:rsidRDefault="002656FF" w:rsidP="0026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08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0" w:type="pct"/>
          </w:tcPr>
          <w:p w14:paraId="223E5DA8" w14:textId="2B56A2DB" w:rsidR="002656FF" w:rsidRPr="00A34587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6384DD9" w14:textId="042F4626" w:rsidR="002656FF" w:rsidRPr="00113B48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3B4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490F6E86" w14:textId="77777777" w:rsidR="002656FF" w:rsidRPr="00BA2043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00FEBB6" w14:textId="52C30FB5" w:rsidR="002656FF" w:rsidRPr="00BA2043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B4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DD28793" w14:textId="77777777" w:rsidR="002656FF" w:rsidRPr="00BA2043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A7DFF5" w14:textId="1D34562D" w:rsidR="002656FF" w:rsidRPr="00BA2043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3,103</w:t>
            </w:r>
          </w:p>
        </w:tc>
        <w:tc>
          <w:tcPr>
            <w:tcW w:w="145" w:type="pct"/>
            <w:gridSpan w:val="2"/>
          </w:tcPr>
          <w:p w14:paraId="43476D68" w14:textId="77777777" w:rsidR="002656FF" w:rsidRPr="00BA2043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3CF97D" w14:textId="52C396BE" w:rsidR="002656FF" w:rsidRPr="00BA2043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1,867</w:t>
            </w:r>
          </w:p>
        </w:tc>
      </w:tr>
      <w:tr w:rsidR="00416364" w:rsidRPr="00335AA5" w14:paraId="19A80BDD" w14:textId="77777777" w:rsidTr="002656FF">
        <w:trPr>
          <w:trHeight w:val="258"/>
        </w:trPr>
        <w:tc>
          <w:tcPr>
            <w:tcW w:w="2040" w:type="pct"/>
            <w:gridSpan w:val="2"/>
          </w:tcPr>
          <w:p w14:paraId="2DDC2005" w14:textId="77777777" w:rsidR="00416364" w:rsidRPr="00416364" w:rsidRDefault="00416364" w:rsidP="00395F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3" w:type="pct"/>
            <w:gridSpan w:val="2"/>
          </w:tcPr>
          <w:p w14:paraId="70C52AD1" w14:textId="77777777" w:rsidR="00416364" w:rsidRPr="00416364" w:rsidRDefault="00416364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57088D4F" w14:textId="77777777" w:rsidR="00416364" w:rsidRPr="00416364" w:rsidRDefault="00416364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  <w:gridSpan w:val="3"/>
          </w:tcPr>
          <w:p w14:paraId="7E21F36D" w14:textId="77777777" w:rsidR="00416364" w:rsidRPr="00416364" w:rsidRDefault="00416364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0" w:type="pct"/>
            <w:gridSpan w:val="2"/>
          </w:tcPr>
          <w:p w14:paraId="778493BB" w14:textId="77777777" w:rsidR="00416364" w:rsidRPr="00416364" w:rsidRDefault="00416364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3" w:type="pct"/>
            <w:gridSpan w:val="2"/>
          </w:tcPr>
          <w:p w14:paraId="342465F2" w14:textId="77777777" w:rsidR="00416364" w:rsidRPr="00416364" w:rsidRDefault="00416364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14:paraId="7367B5E0" w14:textId="77777777" w:rsidR="00416364" w:rsidRPr="00416364" w:rsidRDefault="00416364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gridSpan w:val="2"/>
          </w:tcPr>
          <w:p w14:paraId="6CB93EB8" w14:textId="77777777" w:rsidR="00416364" w:rsidRPr="00416364" w:rsidRDefault="00416364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95F75" w:rsidRPr="00335AA5" w14:paraId="3D77B7D2" w14:textId="77777777" w:rsidTr="002656FF">
        <w:trPr>
          <w:trHeight w:val="258"/>
        </w:trPr>
        <w:tc>
          <w:tcPr>
            <w:tcW w:w="2040" w:type="pct"/>
            <w:gridSpan w:val="2"/>
          </w:tcPr>
          <w:p w14:paraId="33EE1FEA" w14:textId="5997130D" w:rsidR="00395F75" w:rsidRPr="00395F75" w:rsidRDefault="00395F75" w:rsidP="00395F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95F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395F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33" w:type="pct"/>
            <w:gridSpan w:val="2"/>
          </w:tcPr>
          <w:p w14:paraId="514B2C46" w14:textId="77777777" w:rsidR="00395F75" w:rsidRPr="00E07FCB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4BEE5238" w14:textId="77777777" w:rsidR="00395F75" w:rsidRPr="00E07FCB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10D5118D" w14:textId="77777777" w:rsidR="00395F75" w:rsidRPr="00E07FCB" w:rsidRDefault="00395F75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590F1494" w14:textId="77777777" w:rsidR="00395F75" w:rsidRPr="00E07FCB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3295611C" w14:textId="77777777" w:rsidR="00395F75" w:rsidRPr="00E07FCB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7BB45DE" w14:textId="77777777" w:rsidR="00395F75" w:rsidRPr="006C6F9F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56740F31" w14:textId="77777777" w:rsidR="00395F75" w:rsidRPr="006C6F9F" w:rsidRDefault="00395F75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7FCB" w:rsidRPr="00335AA5" w14:paraId="6F4DD3D1" w14:textId="77777777" w:rsidTr="002656FF">
        <w:trPr>
          <w:trHeight w:val="258"/>
        </w:trPr>
        <w:tc>
          <w:tcPr>
            <w:tcW w:w="2040" w:type="pct"/>
            <w:gridSpan w:val="2"/>
          </w:tcPr>
          <w:p w14:paraId="1D16427A" w14:textId="2B9C3285" w:rsidR="00E07FCB" w:rsidRPr="00335AA5" w:rsidRDefault="00E01739" w:rsidP="00E0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3F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33" w:type="pct"/>
            <w:gridSpan w:val="2"/>
          </w:tcPr>
          <w:p w14:paraId="7A00F365" w14:textId="04E8F951"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118668EC" w14:textId="77777777"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6C73E9B1" w14:textId="672D8BD1" w:rsidR="00E07FCB" w:rsidRPr="00E07FCB" w:rsidRDefault="00E07FCB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35D921D7" w14:textId="77777777"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65F3F65E" w14:textId="5959B9AD"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5B3F5601" w14:textId="77777777" w:rsidR="00E07FCB" w:rsidRPr="006C6F9F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27D346BF" w14:textId="6234F923" w:rsidR="00E07FCB" w:rsidRPr="006C6F9F" w:rsidRDefault="00E07FCB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56FF" w:rsidRPr="00335AA5" w14:paraId="167EB1AB" w14:textId="77777777" w:rsidTr="002656FF">
        <w:trPr>
          <w:trHeight w:val="258"/>
        </w:trPr>
        <w:tc>
          <w:tcPr>
            <w:tcW w:w="2040" w:type="pct"/>
            <w:gridSpan w:val="2"/>
          </w:tcPr>
          <w:p w14:paraId="2C6093A0" w14:textId="341F810E" w:rsidR="002656FF" w:rsidRPr="000D2F17" w:rsidRDefault="002656FF" w:rsidP="0026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567E63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633" w:type="pct"/>
            <w:gridSpan w:val="2"/>
          </w:tcPr>
          <w:p w14:paraId="100C3C04" w14:textId="4B28D2C1" w:rsidR="002656FF" w:rsidRPr="00E07FCB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40672598" w14:textId="77777777" w:rsidR="002656FF" w:rsidRPr="00E07FCB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019FE47" w14:textId="08B099FA" w:rsidR="002656FF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103CBD44" w14:textId="77777777" w:rsidR="002656FF" w:rsidRPr="00E07FCB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05359A85" w14:textId="0B732567" w:rsidR="002656FF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4,214</w:t>
            </w:r>
          </w:p>
        </w:tc>
        <w:tc>
          <w:tcPr>
            <w:tcW w:w="131" w:type="pct"/>
          </w:tcPr>
          <w:p w14:paraId="7475985C" w14:textId="77777777" w:rsidR="002656FF" w:rsidRPr="006C6F9F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5E62FC87" w14:textId="78C601A4" w:rsidR="002656FF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2,605</w:t>
            </w:r>
          </w:p>
        </w:tc>
      </w:tr>
      <w:tr w:rsidR="008002FD" w:rsidRPr="00335AA5" w14:paraId="102A0D16" w14:textId="77777777" w:rsidTr="002656FF">
        <w:trPr>
          <w:trHeight w:val="258"/>
        </w:trPr>
        <w:tc>
          <w:tcPr>
            <w:tcW w:w="2040" w:type="pct"/>
            <w:gridSpan w:val="2"/>
          </w:tcPr>
          <w:p w14:paraId="1830485B" w14:textId="15FEB4B5" w:rsidR="008002FD" w:rsidRPr="00567E63" w:rsidRDefault="008002FD" w:rsidP="0080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7264AE">
              <w:rPr>
                <w:rFonts w:ascii="Angsana New" w:hAnsi="Angsana New"/>
                <w:sz w:val="30"/>
                <w:szCs w:val="30"/>
                <w:cs/>
              </w:rPr>
              <w:t>บริษัท ดีวีเค เฮลท์แคร์ จำกัด</w:t>
            </w:r>
          </w:p>
        </w:tc>
        <w:tc>
          <w:tcPr>
            <w:tcW w:w="633" w:type="pct"/>
            <w:gridSpan w:val="2"/>
          </w:tcPr>
          <w:p w14:paraId="0F54965D" w14:textId="67674C22" w:rsidR="008002FD" w:rsidRDefault="008002FD" w:rsidP="00800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3B193651" w14:textId="77777777" w:rsidR="008002FD" w:rsidRPr="00E07FCB" w:rsidRDefault="008002FD" w:rsidP="00800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14594AC" w14:textId="00E0A007" w:rsidR="008002FD" w:rsidRDefault="008002FD" w:rsidP="008002F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75655CC1" w14:textId="77777777" w:rsidR="008002FD" w:rsidRPr="00E07FCB" w:rsidRDefault="008002FD" w:rsidP="00800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4CA442E3" w14:textId="4467E0B1" w:rsidR="008002FD" w:rsidRDefault="008002FD" w:rsidP="00800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1,100</w:t>
            </w:r>
          </w:p>
        </w:tc>
        <w:tc>
          <w:tcPr>
            <w:tcW w:w="131" w:type="pct"/>
          </w:tcPr>
          <w:p w14:paraId="54A6D229" w14:textId="77777777" w:rsidR="008002FD" w:rsidRPr="006C6F9F" w:rsidRDefault="008002FD" w:rsidP="00800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1ED9449D" w14:textId="6023D053" w:rsidR="008002FD" w:rsidRDefault="008002FD" w:rsidP="008002F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573</w:t>
            </w:r>
          </w:p>
        </w:tc>
      </w:tr>
      <w:tr w:rsidR="00827D4A" w:rsidRPr="00335AA5" w14:paraId="329D33CA" w14:textId="77777777" w:rsidTr="002656FF">
        <w:trPr>
          <w:trHeight w:val="258"/>
        </w:trPr>
        <w:tc>
          <w:tcPr>
            <w:tcW w:w="2040" w:type="pct"/>
            <w:gridSpan w:val="2"/>
          </w:tcPr>
          <w:p w14:paraId="3488F0B5" w14:textId="6C816B32" w:rsidR="00827D4A" w:rsidRPr="00567E63" w:rsidRDefault="00827D4A" w:rsidP="0026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27D4A">
              <w:rPr>
                <w:rFonts w:ascii="Angsana New" w:hAnsi="Angsana New"/>
                <w:sz w:val="30"/>
                <w:szCs w:val="30"/>
                <w:cs/>
              </w:rPr>
              <w:t>บริษัท เทวกรรมโอสถ จำกัด</w:t>
            </w:r>
          </w:p>
        </w:tc>
        <w:tc>
          <w:tcPr>
            <w:tcW w:w="633" w:type="pct"/>
            <w:gridSpan w:val="2"/>
          </w:tcPr>
          <w:p w14:paraId="04871345" w14:textId="260B02A0" w:rsidR="00827D4A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4CFAE46E" w14:textId="77777777" w:rsidR="00827D4A" w:rsidRPr="00E07FCB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01A29CD" w14:textId="70C08DC0" w:rsidR="00827D4A" w:rsidRDefault="00827D4A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16C26F26" w14:textId="77777777" w:rsidR="00827D4A" w:rsidRPr="00E07FCB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3C2EB7D5" w14:textId="0ABAE07E" w:rsidR="00827D4A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131" w:type="pct"/>
          </w:tcPr>
          <w:p w14:paraId="674F349A" w14:textId="77777777" w:rsidR="00827D4A" w:rsidRPr="006C6F9F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64A1EA0F" w14:textId="59D8E470" w:rsidR="00827D4A" w:rsidRDefault="00827D4A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56FF" w:rsidRPr="00335AA5" w14:paraId="401B4629" w14:textId="77777777" w:rsidTr="002656FF">
        <w:trPr>
          <w:trHeight w:val="258"/>
        </w:trPr>
        <w:tc>
          <w:tcPr>
            <w:tcW w:w="2040" w:type="pct"/>
            <w:gridSpan w:val="2"/>
          </w:tcPr>
          <w:p w14:paraId="73F76137" w14:textId="77777777" w:rsidR="002656FF" w:rsidRPr="007264AE" w:rsidRDefault="002656FF" w:rsidP="0026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 w:firstLine="25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3" w:type="pct"/>
            <w:gridSpan w:val="2"/>
          </w:tcPr>
          <w:p w14:paraId="7459600E" w14:textId="77777777" w:rsidR="002656FF" w:rsidRPr="007264AE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23C6FAA4" w14:textId="77777777" w:rsidR="002656FF" w:rsidRPr="007264AE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  <w:gridSpan w:val="3"/>
          </w:tcPr>
          <w:p w14:paraId="238A1B4E" w14:textId="77777777" w:rsidR="002656FF" w:rsidRPr="007264AE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50" w:type="pct"/>
            <w:gridSpan w:val="2"/>
          </w:tcPr>
          <w:p w14:paraId="04463BE2" w14:textId="77777777" w:rsidR="002656FF" w:rsidRPr="007264AE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3" w:type="pct"/>
            <w:gridSpan w:val="2"/>
          </w:tcPr>
          <w:p w14:paraId="1573F797" w14:textId="77777777" w:rsidR="002656FF" w:rsidRPr="007264AE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14:paraId="1CEE0EF6" w14:textId="77777777" w:rsidR="002656FF" w:rsidRPr="007264AE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gridSpan w:val="2"/>
          </w:tcPr>
          <w:p w14:paraId="73C0A232" w14:textId="77777777" w:rsidR="002656FF" w:rsidRPr="007264AE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656FF" w:rsidRPr="00335AA5" w14:paraId="0C34199B" w14:textId="77777777" w:rsidTr="002656FF">
        <w:trPr>
          <w:trHeight w:val="258"/>
        </w:trPr>
        <w:tc>
          <w:tcPr>
            <w:tcW w:w="2040" w:type="pct"/>
            <w:gridSpan w:val="2"/>
          </w:tcPr>
          <w:p w14:paraId="08819659" w14:textId="2A7779AF" w:rsidR="002656FF" w:rsidRPr="00007F50" w:rsidRDefault="002656FF" w:rsidP="0026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3" w:type="pct"/>
            <w:gridSpan w:val="2"/>
          </w:tcPr>
          <w:p w14:paraId="6E718A6E" w14:textId="77777777" w:rsidR="002656FF" w:rsidRPr="00E07FCB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14D87D59" w14:textId="77777777" w:rsidR="002656FF" w:rsidRPr="00E07FCB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04D7BA6" w14:textId="77777777" w:rsidR="002656FF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478D719C" w14:textId="77777777" w:rsidR="002656FF" w:rsidRPr="00E07FCB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184C5381" w14:textId="77777777" w:rsidR="002656FF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32C2992" w14:textId="77777777" w:rsidR="002656FF" w:rsidRPr="006C6F9F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1043983D" w14:textId="77777777" w:rsidR="002656FF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56FF" w:rsidRPr="00335AA5" w14:paraId="2E4C14C6" w14:textId="77777777" w:rsidTr="002656FF">
        <w:trPr>
          <w:trHeight w:val="258"/>
        </w:trPr>
        <w:tc>
          <w:tcPr>
            <w:tcW w:w="2040" w:type="pct"/>
            <w:gridSpan w:val="2"/>
          </w:tcPr>
          <w:p w14:paraId="45C700B0" w14:textId="72DC361C" w:rsidR="002656FF" w:rsidRPr="00DD70A8" w:rsidRDefault="002656FF" w:rsidP="0026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DD70A8">
              <w:rPr>
                <w:rFonts w:ascii="Angsana New" w:hAnsi="Angsana New" w:hint="cs"/>
                <w:sz w:val="30"/>
                <w:szCs w:val="30"/>
                <w:cs/>
              </w:rPr>
              <w:t>บริษัท เบลิค อินโนเทค จำกัด</w:t>
            </w:r>
          </w:p>
        </w:tc>
        <w:tc>
          <w:tcPr>
            <w:tcW w:w="633" w:type="pct"/>
            <w:gridSpan w:val="2"/>
          </w:tcPr>
          <w:p w14:paraId="7E722E4F" w14:textId="6A372318" w:rsidR="002656FF" w:rsidRPr="00E07FCB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7D678CC0" w14:textId="77777777" w:rsidR="002656FF" w:rsidRPr="00E07FCB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088F8BED" w14:textId="5FB32772" w:rsidR="002656FF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0" w:type="pct"/>
            <w:gridSpan w:val="2"/>
          </w:tcPr>
          <w:p w14:paraId="05F7C56A" w14:textId="77777777" w:rsidR="002656FF" w:rsidRPr="00E07FCB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0D5D1D79" w14:textId="0F7081FB" w:rsidR="002656FF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484053A5" w14:textId="77777777" w:rsidR="002656FF" w:rsidRPr="006C6F9F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66D5AC9E" w14:textId="15E25F14" w:rsidR="002656FF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656FF" w:rsidRPr="00335AA5" w14:paraId="587008B5" w14:textId="77777777" w:rsidTr="002656FF">
        <w:trPr>
          <w:trHeight w:val="258"/>
        </w:trPr>
        <w:tc>
          <w:tcPr>
            <w:tcW w:w="2040" w:type="pct"/>
            <w:gridSpan w:val="2"/>
          </w:tcPr>
          <w:p w14:paraId="37C5AE92" w14:textId="77777777" w:rsidR="002656FF" w:rsidRPr="007264AE" w:rsidRDefault="002656FF" w:rsidP="0026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3" w:type="pct"/>
            <w:gridSpan w:val="2"/>
          </w:tcPr>
          <w:p w14:paraId="35C6EB2F" w14:textId="77777777" w:rsidR="002656FF" w:rsidRPr="007264AE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2B39433E" w14:textId="77777777" w:rsidR="002656FF" w:rsidRPr="007264AE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  <w:gridSpan w:val="3"/>
          </w:tcPr>
          <w:p w14:paraId="4ED55AD8" w14:textId="77777777" w:rsidR="002656FF" w:rsidRPr="007264AE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0" w:type="pct"/>
            <w:gridSpan w:val="2"/>
          </w:tcPr>
          <w:p w14:paraId="6A0AE895" w14:textId="77777777" w:rsidR="002656FF" w:rsidRPr="007264AE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3" w:type="pct"/>
            <w:gridSpan w:val="2"/>
          </w:tcPr>
          <w:p w14:paraId="3F898D59" w14:textId="77777777" w:rsidR="002656FF" w:rsidRPr="007264AE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14:paraId="1B00546B" w14:textId="77777777" w:rsidR="002656FF" w:rsidRPr="007264AE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gridSpan w:val="2"/>
          </w:tcPr>
          <w:p w14:paraId="76B3527A" w14:textId="77777777" w:rsidR="002656FF" w:rsidRPr="007264AE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656FF" w:rsidRPr="00335AA5" w14:paraId="44A2C3FF" w14:textId="77777777" w:rsidTr="002656FF">
        <w:trPr>
          <w:trHeight w:val="258"/>
        </w:trPr>
        <w:tc>
          <w:tcPr>
            <w:tcW w:w="2040" w:type="pct"/>
            <w:gridSpan w:val="2"/>
          </w:tcPr>
          <w:p w14:paraId="259A9DED" w14:textId="680D1142" w:rsidR="002656FF" w:rsidRPr="00335AA5" w:rsidRDefault="002656FF" w:rsidP="0026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</w:tcPr>
          <w:p w14:paraId="37A95DA5" w14:textId="71C2AE3E" w:rsidR="002656FF" w:rsidRPr="00E07FCB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149" w:type="pct"/>
            <w:gridSpan w:val="2"/>
          </w:tcPr>
          <w:p w14:paraId="777A66E5" w14:textId="77777777" w:rsidR="002656FF" w:rsidRPr="00E07FCB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</w:tcPr>
          <w:p w14:paraId="2DCA44DF" w14:textId="6AD5F3E4" w:rsidR="002656FF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50" w:type="pct"/>
            <w:gridSpan w:val="2"/>
          </w:tcPr>
          <w:p w14:paraId="43C0E538" w14:textId="77777777" w:rsidR="002656FF" w:rsidRPr="00E07FCB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tcBorders>
              <w:bottom w:val="single" w:sz="4" w:space="0" w:color="auto"/>
            </w:tcBorders>
          </w:tcPr>
          <w:p w14:paraId="5A2676C0" w14:textId="422FFB50" w:rsidR="002656FF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131" w:type="pct"/>
          </w:tcPr>
          <w:p w14:paraId="10A682B0" w14:textId="77777777" w:rsidR="002656FF" w:rsidRPr="006C6F9F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bottom w:val="single" w:sz="4" w:space="0" w:color="auto"/>
            </w:tcBorders>
          </w:tcPr>
          <w:p w14:paraId="5EF052BB" w14:textId="7495C6C7" w:rsidR="002656FF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</w:tr>
      <w:tr w:rsidR="002656FF" w:rsidRPr="00335AA5" w14:paraId="112079CB" w14:textId="77777777" w:rsidTr="002656FF">
        <w:trPr>
          <w:trHeight w:val="258"/>
        </w:trPr>
        <w:tc>
          <w:tcPr>
            <w:tcW w:w="2040" w:type="pct"/>
            <w:gridSpan w:val="2"/>
          </w:tcPr>
          <w:p w14:paraId="17C3EF3E" w14:textId="77777777" w:rsidR="002656FF" w:rsidRPr="00335AA5" w:rsidRDefault="002656FF" w:rsidP="0026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BDC9CE" w14:textId="2F6A2947" w:rsidR="002656FF" w:rsidRPr="00113B48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</w:t>
            </w:r>
          </w:p>
        </w:tc>
        <w:tc>
          <w:tcPr>
            <w:tcW w:w="149" w:type="pct"/>
            <w:gridSpan w:val="2"/>
          </w:tcPr>
          <w:p w14:paraId="55F3CB16" w14:textId="77777777" w:rsidR="002656FF" w:rsidRPr="00E07FCB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4C2F060" w14:textId="1AD95DFD" w:rsidR="002656FF" w:rsidRPr="00E07FCB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150" w:type="pct"/>
            <w:gridSpan w:val="2"/>
          </w:tcPr>
          <w:p w14:paraId="458C3D22" w14:textId="77777777" w:rsidR="002656FF" w:rsidRPr="00E07FCB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122C47" w14:textId="34DB824B" w:rsidR="002656FF" w:rsidRPr="00E07FCB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5,478</w:t>
            </w:r>
          </w:p>
        </w:tc>
        <w:tc>
          <w:tcPr>
            <w:tcW w:w="131" w:type="pct"/>
          </w:tcPr>
          <w:p w14:paraId="44395AFD" w14:textId="77777777" w:rsidR="002656FF" w:rsidRPr="00335AA5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64626A" w14:textId="2B16A018" w:rsidR="002656FF" w:rsidRPr="00335AA5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3,305</w:t>
            </w:r>
          </w:p>
        </w:tc>
      </w:tr>
      <w:tr w:rsidR="00395F75" w:rsidRPr="00BA2043" w14:paraId="30432DC9" w14:textId="77777777" w:rsidTr="002656FF">
        <w:tc>
          <w:tcPr>
            <w:tcW w:w="2040" w:type="pct"/>
            <w:gridSpan w:val="2"/>
          </w:tcPr>
          <w:p w14:paraId="796A9D80" w14:textId="77777777" w:rsidR="00395F75" w:rsidRPr="007264AE" w:rsidRDefault="00395F75" w:rsidP="00395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0" w:type="pct"/>
          </w:tcPr>
          <w:p w14:paraId="0A292D84" w14:textId="77777777" w:rsidR="00395F75" w:rsidRPr="007264AE" w:rsidRDefault="00395F75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gridSpan w:val="2"/>
          </w:tcPr>
          <w:p w14:paraId="68C3D7B9" w14:textId="77777777" w:rsidR="00395F75" w:rsidRPr="007264AE" w:rsidRDefault="00395F75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gridSpan w:val="2"/>
          </w:tcPr>
          <w:p w14:paraId="3C37CBF1" w14:textId="77777777" w:rsidR="00395F75" w:rsidRPr="007264AE" w:rsidRDefault="00395F75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4" w:type="pct"/>
            <w:gridSpan w:val="3"/>
          </w:tcPr>
          <w:p w14:paraId="4397C06E" w14:textId="77777777" w:rsidR="00395F75" w:rsidRPr="007264AE" w:rsidRDefault="00395F75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6" w:type="pct"/>
            <w:gridSpan w:val="3"/>
          </w:tcPr>
          <w:p w14:paraId="2FBE1AAC" w14:textId="77777777" w:rsidR="00395F75" w:rsidRPr="007264AE" w:rsidRDefault="00395F75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gridSpan w:val="2"/>
          </w:tcPr>
          <w:p w14:paraId="2B1202BD" w14:textId="77777777" w:rsidR="00395F75" w:rsidRPr="007264AE" w:rsidRDefault="00395F75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2" w:type="pct"/>
          </w:tcPr>
          <w:p w14:paraId="6CFFE6B9" w14:textId="77777777" w:rsidR="00395F75" w:rsidRPr="007264AE" w:rsidRDefault="00395F75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15B58" w:rsidRPr="00BA2043" w14:paraId="7A4CF9E2" w14:textId="77777777" w:rsidTr="002656FF">
        <w:trPr>
          <w:trHeight w:val="258"/>
        </w:trPr>
        <w:tc>
          <w:tcPr>
            <w:tcW w:w="2040" w:type="pct"/>
            <w:gridSpan w:val="2"/>
          </w:tcPr>
          <w:p w14:paraId="10891F0A" w14:textId="77777777" w:rsidR="00415B58" w:rsidRPr="00395F75" w:rsidRDefault="00415B58" w:rsidP="00395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77786BD7" w14:textId="77777777" w:rsidR="00415B58" w:rsidRPr="00BA2043" w:rsidRDefault="00415B58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61CE138F" w14:textId="77777777" w:rsidR="00415B58" w:rsidRPr="00BA2043" w:rsidRDefault="00415B58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39D149EA" w14:textId="77777777" w:rsidR="00415B58" w:rsidRPr="00BA2043" w:rsidRDefault="00415B58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gridSpan w:val="3"/>
          </w:tcPr>
          <w:p w14:paraId="2D0D5E3D" w14:textId="77777777" w:rsidR="00415B58" w:rsidRPr="00BA2043" w:rsidRDefault="00415B58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74E527E4" w14:textId="77777777" w:rsidR="00415B58" w:rsidRPr="00BA2043" w:rsidRDefault="00415B58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6385EF3" w14:textId="77777777" w:rsidR="00415B58" w:rsidRPr="00BA2043" w:rsidRDefault="00415B58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B9F5357" w14:textId="77777777" w:rsidR="00415B58" w:rsidRPr="00BA2043" w:rsidRDefault="00415B58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56386" w:rsidRPr="00BA2043" w14:paraId="055ED405" w14:textId="77777777" w:rsidTr="002656FF">
        <w:trPr>
          <w:trHeight w:val="258"/>
        </w:trPr>
        <w:tc>
          <w:tcPr>
            <w:tcW w:w="2040" w:type="pct"/>
            <w:gridSpan w:val="2"/>
          </w:tcPr>
          <w:p w14:paraId="1286EE1B" w14:textId="00A43AAE" w:rsidR="00456386" w:rsidRPr="00395F75" w:rsidRDefault="00456386" w:rsidP="00395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5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630" w:type="pct"/>
          </w:tcPr>
          <w:p w14:paraId="5D694159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29FCCE5F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6285E096" w14:textId="77777777" w:rsidR="00456386" w:rsidRPr="00BA2043" w:rsidRDefault="00456386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gridSpan w:val="3"/>
          </w:tcPr>
          <w:p w14:paraId="4505BEAC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0870A0B5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63D1F986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95E653F" w14:textId="77777777" w:rsidR="00456386" w:rsidRPr="00BA2043" w:rsidRDefault="00456386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56386" w:rsidRPr="00BA2043" w14:paraId="7C665A86" w14:textId="77777777" w:rsidTr="002656FF">
        <w:trPr>
          <w:trHeight w:val="258"/>
        </w:trPr>
        <w:tc>
          <w:tcPr>
            <w:tcW w:w="2040" w:type="pct"/>
            <w:gridSpan w:val="2"/>
          </w:tcPr>
          <w:p w14:paraId="21F864C9" w14:textId="1209D381" w:rsidR="00456386" w:rsidRPr="00395F75" w:rsidRDefault="00456386" w:rsidP="00395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3F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30" w:type="pct"/>
          </w:tcPr>
          <w:p w14:paraId="513F49DC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04016AC5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4569C5FB" w14:textId="77777777" w:rsidR="00456386" w:rsidRPr="00BA2043" w:rsidRDefault="00456386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gridSpan w:val="3"/>
          </w:tcPr>
          <w:p w14:paraId="05DD13CA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0D4CEB8D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AF5386B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C82438E" w14:textId="77777777" w:rsidR="00456386" w:rsidRPr="00BA2043" w:rsidRDefault="00456386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656FF" w:rsidRPr="00BA2043" w14:paraId="727C12B3" w14:textId="77777777" w:rsidTr="002656FF">
        <w:trPr>
          <w:trHeight w:val="258"/>
        </w:trPr>
        <w:tc>
          <w:tcPr>
            <w:tcW w:w="2040" w:type="pct"/>
            <w:gridSpan w:val="2"/>
          </w:tcPr>
          <w:p w14:paraId="159E00C0" w14:textId="4CD687DF" w:rsidR="002656FF" w:rsidRPr="00567E63" w:rsidRDefault="002656FF" w:rsidP="0026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2656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พีเอ็มซี เลเบิล แมททีเรียลส์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656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จำกัด </w:t>
            </w:r>
            <w:r w:rsidR="00642935" w:rsidRPr="006429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656FF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="00642935" w:rsidRPr="0064293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30" w:type="pct"/>
          </w:tcPr>
          <w:p w14:paraId="2B931E60" w14:textId="77777777" w:rsidR="00827D4A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98F79AC" w14:textId="7087FA1D" w:rsidR="002656FF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403BB6F7" w14:textId="77777777" w:rsidR="002656FF" w:rsidRPr="00BA2043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4BED7AAC" w14:textId="77777777" w:rsidR="00827D4A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DE708C2" w14:textId="5DEC43AF" w:rsidR="002656FF" w:rsidRPr="00A97FDB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gridSpan w:val="3"/>
          </w:tcPr>
          <w:p w14:paraId="3347CAF3" w14:textId="77777777" w:rsidR="002656FF" w:rsidRPr="00BA2043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7741DAB7" w14:textId="77777777" w:rsidR="00827D4A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441A943" w14:textId="3470940B" w:rsidR="00827D4A" w:rsidRDefault="00827D4A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  <w:gridSpan w:val="2"/>
          </w:tcPr>
          <w:p w14:paraId="46075923" w14:textId="77777777" w:rsidR="002656FF" w:rsidRPr="00BA2043" w:rsidRDefault="002656FF" w:rsidP="00265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51B572E5" w14:textId="77777777" w:rsidR="002656FF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22F37FD7" w14:textId="4BC7F958" w:rsidR="002656FF" w:rsidRDefault="002656FF" w:rsidP="00265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656FF" w:rsidRPr="00BA2043" w14:paraId="3A50F025" w14:textId="77777777" w:rsidTr="002656FF">
        <w:trPr>
          <w:trHeight w:val="258"/>
        </w:trPr>
        <w:tc>
          <w:tcPr>
            <w:tcW w:w="2040" w:type="pct"/>
            <w:gridSpan w:val="2"/>
          </w:tcPr>
          <w:p w14:paraId="552F3DDF" w14:textId="77777777" w:rsidR="002656FF" w:rsidRPr="00082099" w:rsidRDefault="002656FF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0" w:type="pct"/>
          </w:tcPr>
          <w:p w14:paraId="106576D8" w14:textId="77777777" w:rsidR="002656FF" w:rsidRPr="00082099" w:rsidRDefault="002656FF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gridSpan w:val="2"/>
          </w:tcPr>
          <w:p w14:paraId="1F8D065A" w14:textId="77777777" w:rsidR="002656FF" w:rsidRPr="00082099" w:rsidRDefault="002656FF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gridSpan w:val="2"/>
          </w:tcPr>
          <w:p w14:paraId="003961EC" w14:textId="77777777" w:rsidR="002656FF" w:rsidRPr="00082099" w:rsidRDefault="002656FF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4" w:type="pct"/>
            <w:gridSpan w:val="3"/>
          </w:tcPr>
          <w:p w14:paraId="346E4931" w14:textId="77777777" w:rsidR="002656FF" w:rsidRPr="00082099" w:rsidRDefault="002656FF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6" w:type="pct"/>
            <w:gridSpan w:val="3"/>
          </w:tcPr>
          <w:p w14:paraId="05FAA7F6" w14:textId="77777777" w:rsidR="002656FF" w:rsidRPr="00082099" w:rsidRDefault="002656FF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gridSpan w:val="2"/>
          </w:tcPr>
          <w:p w14:paraId="7C0A2AFB" w14:textId="77777777" w:rsidR="002656FF" w:rsidRPr="00082099" w:rsidRDefault="002656FF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2" w:type="pct"/>
          </w:tcPr>
          <w:p w14:paraId="2D1FDC3E" w14:textId="77777777" w:rsidR="002656FF" w:rsidRPr="00082099" w:rsidRDefault="002656FF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85609" w:rsidRPr="00BA2043" w14:paraId="79D2DE80" w14:textId="77777777" w:rsidTr="002656FF">
        <w:trPr>
          <w:trHeight w:val="258"/>
        </w:trPr>
        <w:tc>
          <w:tcPr>
            <w:tcW w:w="2040" w:type="pct"/>
            <w:gridSpan w:val="2"/>
          </w:tcPr>
          <w:p w14:paraId="4640FD9D" w14:textId="218F22BB" w:rsidR="00285609" w:rsidRPr="00395F75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5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95F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95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0" w:type="pct"/>
          </w:tcPr>
          <w:p w14:paraId="464E5A95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46F5EB35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634D2B5D" w14:textId="77777777" w:rsidR="00285609" w:rsidRPr="00BA2043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gridSpan w:val="3"/>
          </w:tcPr>
          <w:p w14:paraId="22858A32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781359DB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96B2185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3DF1A1A4" w14:textId="77777777" w:rsidR="00285609" w:rsidRPr="00BA2043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85609" w:rsidRPr="00BA2043" w14:paraId="6C75DA04" w14:textId="77777777" w:rsidTr="002656FF">
        <w:trPr>
          <w:trHeight w:val="258"/>
        </w:trPr>
        <w:tc>
          <w:tcPr>
            <w:tcW w:w="2040" w:type="pct"/>
            <w:gridSpan w:val="2"/>
          </w:tcPr>
          <w:p w14:paraId="1A5190B7" w14:textId="4D72FC78" w:rsidR="00285609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14:paraId="46298AA1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42B82DA3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EBB9651" w14:textId="77777777" w:rsidR="00285609" w:rsidRPr="00BA2043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gridSpan w:val="3"/>
          </w:tcPr>
          <w:p w14:paraId="6D825B91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3CFFC815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3BAB9197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3FFD1E07" w14:textId="77777777" w:rsidR="00285609" w:rsidRPr="00BA2043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24060" w:rsidRPr="00BA2043" w14:paraId="23A216FC" w14:textId="77777777" w:rsidTr="002656FF">
        <w:trPr>
          <w:trHeight w:val="258"/>
        </w:trPr>
        <w:tc>
          <w:tcPr>
            <w:tcW w:w="2040" w:type="pct"/>
            <w:gridSpan w:val="2"/>
          </w:tcPr>
          <w:p w14:paraId="07C37221" w14:textId="18EC2599" w:rsidR="00824060" w:rsidRPr="00E657DC" w:rsidRDefault="00824060" w:rsidP="00824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008A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 ฮิวแมนิก้า จำกัด </w:t>
            </w:r>
            <w:r w:rsidR="00642935" w:rsidRPr="00642935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B008A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มหาชน</w:t>
            </w:r>
            <w:r w:rsidR="00642935" w:rsidRPr="00642935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630" w:type="pct"/>
          </w:tcPr>
          <w:p w14:paraId="6FFE1096" w14:textId="480F3992" w:rsidR="00824060" w:rsidRDefault="003730E4" w:rsidP="00824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283FB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9" w:type="pct"/>
            <w:gridSpan w:val="2"/>
          </w:tcPr>
          <w:p w14:paraId="00CF37F7" w14:textId="77777777" w:rsidR="00824060" w:rsidRPr="00BA2043" w:rsidRDefault="00824060" w:rsidP="00824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8A2C0BE" w14:textId="21D91B45" w:rsidR="00824060" w:rsidRDefault="00824060" w:rsidP="008240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1,070</w:t>
            </w:r>
          </w:p>
        </w:tc>
        <w:tc>
          <w:tcPr>
            <w:tcW w:w="154" w:type="pct"/>
            <w:gridSpan w:val="3"/>
          </w:tcPr>
          <w:p w14:paraId="06C913D7" w14:textId="77777777" w:rsidR="00824060" w:rsidRPr="00BA2043" w:rsidRDefault="00824060" w:rsidP="00824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6B0AE3C6" w14:textId="07A2B8D4" w:rsidR="00824060" w:rsidRDefault="00283FB5" w:rsidP="00824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41" w:type="pct"/>
            <w:gridSpan w:val="2"/>
          </w:tcPr>
          <w:p w14:paraId="1BD1221F" w14:textId="77777777" w:rsidR="00824060" w:rsidRPr="00BA2043" w:rsidRDefault="00824060" w:rsidP="00824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4116D2CF" w14:textId="164E9D80" w:rsidR="00824060" w:rsidRDefault="00824060" w:rsidP="008240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824060" w:rsidRPr="00BA2043" w14:paraId="5FACCFFC" w14:textId="77777777" w:rsidTr="002656FF">
        <w:trPr>
          <w:trHeight w:val="258"/>
        </w:trPr>
        <w:tc>
          <w:tcPr>
            <w:tcW w:w="2040" w:type="pct"/>
            <w:gridSpan w:val="2"/>
          </w:tcPr>
          <w:p w14:paraId="1C58757A" w14:textId="6F06FEF2" w:rsidR="00824060" w:rsidRPr="00E657DC" w:rsidRDefault="00824060" w:rsidP="0082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35BBA">
              <w:rPr>
                <w:rFonts w:ascii="Angsana New" w:hAnsi="Angsana New"/>
                <w:sz w:val="30"/>
                <w:szCs w:val="30"/>
                <w:cs/>
              </w:rPr>
              <w:t>บริษัท ไอแอลซีที จำกัด</w:t>
            </w:r>
          </w:p>
        </w:tc>
        <w:tc>
          <w:tcPr>
            <w:tcW w:w="630" w:type="pct"/>
          </w:tcPr>
          <w:p w14:paraId="089F7814" w14:textId="40DFAC12" w:rsidR="00824060" w:rsidRDefault="003730E4" w:rsidP="00824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68CE57ED" w14:textId="77777777" w:rsidR="00824060" w:rsidRPr="00BA2043" w:rsidRDefault="00824060" w:rsidP="00824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4F1015EF" w14:textId="61A6210B" w:rsidR="00824060" w:rsidRDefault="00824060" w:rsidP="008240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154" w:type="pct"/>
            <w:gridSpan w:val="3"/>
          </w:tcPr>
          <w:p w14:paraId="37264ED0" w14:textId="77777777" w:rsidR="00824060" w:rsidRPr="00BA2043" w:rsidRDefault="00824060" w:rsidP="00824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53AA44FF" w14:textId="0C7B9B68" w:rsidR="00824060" w:rsidRDefault="003730E4" w:rsidP="00824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4625D6C2" w14:textId="77777777" w:rsidR="00824060" w:rsidRPr="00BA2043" w:rsidRDefault="00824060" w:rsidP="00824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34ACAE70" w14:textId="62C95F3D" w:rsidR="00824060" w:rsidRDefault="00824060" w:rsidP="008240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5609" w:rsidRPr="00A01A01" w14:paraId="720DE9BC" w14:textId="77777777" w:rsidTr="002656FF">
        <w:trPr>
          <w:trHeight w:val="258"/>
        </w:trPr>
        <w:tc>
          <w:tcPr>
            <w:tcW w:w="2040" w:type="pct"/>
            <w:gridSpan w:val="2"/>
          </w:tcPr>
          <w:p w14:paraId="485D7C61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30" w:type="pct"/>
          </w:tcPr>
          <w:p w14:paraId="45796796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5D87B0DE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gridSpan w:val="2"/>
          </w:tcPr>
          <w:p w14:paraId="39992A83" w14:textId="77777777" w:rsidR="00285609" w:rsidRPr="004B39AD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" w:type="pct"/>
            <w:gridSpan w:val="3"/>
          </w:tcPr>
          <w:p w14:paraId="4400B2B7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6" w:type="pct"/>
            <w:gridSpan w:val="3"/>
          </w:tcPr>
          <w:p w14:paraId="69D4E920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280057E1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2" w:type="pct"/>
          </w:tcPr>
          <w:p w14:paraId="303811C1" w14:textId="77777777" w:rsidR="00285609" w:rsidRPr="004B39AD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5609" w:rsidRPr="00BA2043" w14:paraId="3691BC90" w14:textId="77777777" w:rsidTr="002656FF">
        <w:trPr>
          <w:trHeight w:val="258"/>
        </w:trPr>
        <w:tc>
          <w:tcPr>
            <w:tcW w:w="2040" w:type="pct"/>
            <w:gridSpan w:val="2"/>
          </w:tcPr>
          <w:p w14:paraId="1ACCBC39" w14:textId="77777777" w:rsidR="00285609" w:rsidRPr="007B2770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B5D91FA" w14:textId="2742D42C" w:rsidR="00285609" w:rsidRPr="00BA2043" w:rsidRDefault="003730E4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193</w:t>
            </w:r>
          </w:p>
        </w:tc>
        <w:tc>
          <w:tcPr>
            <w:tcW w:w="149" w:type="pct"/>
            <w:gridSpan w:val="2"/>
          </w:tcPr>
          <w:p w14:paraId="0FB5F14D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14:paraId="51F6C368" w14:textId="3A2C6633" w:rsidR="00285609" w:rsidRPr="00BA2043" w:rsidRDefault="00824060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154" w:type="pct"/>
            <w:gridSpan w:val="3"/>
          </w:tcPr>
          <w:p w14:paraId="02B33B9C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  <w:tcBorders>
              <w:bottom w:val="single" w:sz="4" w:space="0" w:color="auto"/>
            </w:tcBorders>
          </w:tcPr>
          <w:p w14:paraId="31028672" w14:textId="42AE2699" w:rsidR="00285609" w:rsidRPr="00BA2043" w:rsidRDefault="003730E4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193</w:t>
            </w:r>
          </w:p>
        </w:tc>
        <w:tc>
          <w:tcPr>
            <w:tcW w:w="141" w:type="pct"/>
            <w:gridSpan w:val="2"/>
          </w:tcPr>
          <w:p w14:paraId="48EC94CA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714DDE7" w14:textId="1E43EBE8" w:rsidR="00285609" w:rsidRPr="00BA2043" w:rsidRDefault="00824060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9309EF" w:rsidRPr="00BA2043" w14:paraId="117DE8C8" w14:textId="77777777" w:rsidTr="002656FF">
        <w:trPr>
          <w:trHeight w:val="258"/>
        </w:trPr>
        <w:tc>
          <w:tcPr>
            <w:tcW w:w="1551" w:type="pct"/>
          </w:tcPr>
          <w:p w14:paraId="064798F9" w14:textId="77777777" w:rsidR="009309EF" w:rsidRPr="00BA2043" w:rsidRDefault="009309EF" w:rsidP="0093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90" w:type="pct"/>
          </w:tcPr>
          <w:p w14:paraId="0FFBAB65" w14:textId="10B5B344" w:rsidR="009309EF" w:rsidRPr="00BA2043" w:rsidRDefault="009309EF" w:rsidP="0093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 w:hanging="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827D4A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4EAF551" w14:textId="30237B20" w:rsidR="009309EF" w:rsidRPr="00AE2258" w:rsidRDefault="00283FB5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958</w:t>
            </w:r>
          </w:p>
        </w:tc>
        <w:tc>
          <w:tcPr>
            <w:tcW w:w="149" w:type="pct"/>
            <w:gridSpan w:val="2"/>
          </w:tcPr>
          <w:p w14:paraId="04D2040A" w14:textId="77777777" w:rsidR="009309EF" w:rsidRPr="00AE2258" w:rsidRDefault="009309EF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F19E6C" w14:textId="1EF70C7B" w:rsidR="009309EF" w:rsidRPr="00BA2043" w:rsidRDefault="00824060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1,52</w:t>
            </w:r>
            <w:r w:rsidR="009309E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4" w:type="pct"/>
            <w:gridSpan w:val="3"/>
          </w:tcPr>
          <w:p w14:paraId="5B573DD8" w14:textId="77777777" w:rsidR="009309EF" w:rsidRPr="00BA2043" w:rsidRDefault="009309EF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CEC728B" w14:textId="14D75CF5" w:rsidR="009309EF" w:rsidRPr="00BA2043" w:rsidRDefault="00283FB5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E95A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  <w:gridSpan w:val="2"/>
          </w:tcPr>
          <w:p w14:paraId="55F307A0" w14:textId="77777777" w:rsidR="009309EF" w:rsidRPr="00BA2043" w:rsidRDefault="009309EF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77869C0" w14:textId="11D99411" w:rsidR="009309EF" w:rsidRPr="00BA2043" w:rsidRDefault="00824060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</w:tr>
      <w:tr w:rsidR="00285609" w:rsidRPr="00BA2043" w14:paraId="19B23C75" w14:textId="77777777" w:rsidTr="002656FF">
        <w:trPr>
          <w:trHeight w:val="258"/>
        </w:trPr>
        <w:tc>
          <w:tcPr>
            <w:tcW w:w="2040" w:type="pct"/>
            <w:gridSpan w:val="2"/>
          </w:tcPr>
          <w:p w14:paraId="1F5925E3" w14:textId="77777777" w:rsidR="00285609" w:rsidRPr="004B39AD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3A0F341B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744EC3F3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</w:tcBorders>
          </w:tcPr>
          <w:p w14:paraId="0CC040CF" w14:textId="77777777" w:rsidR="00285609" w:rsidRPr="004B39AD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4" w:type="pct"/>
            <w:gridSpan w:val="3"/>
          </w:tcPr>
          <w:p w14:paraId="4682FEAB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6" w:type="pct"/>
            <w:gridSpan w:val="3"/>
            <w:tcBorders>
              <w:top w:val="double" w:sz="4" w:space="0" w:color="auto"/>
            </w:tcBorders>
          </w:tcPr>
          <w:p w14:paraId="2A70CC2D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44559CF5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23734F34" w14:textId="77777777" w:rsidR="00285609" w:rsidRPr="004B39AD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285609" w:rsidRPr="00BA2043" w14:paraId="7F132C2E" w14:textId="77777777" w:rsidTr="002656FF">
        <w:trPr>
          <w:trHeight w:val="258"/>
        </w:trPr>
        <w:tc>
          <w:tcPr>
            <w:tcW w:w="2040" w:type="pct"/>
            <w:gridSpan w:val="2"/>
          </w:tcPr>
          <w:p w14:paraId="1F249D18" w14:textId="43999EF0" w:rsidR="00285609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0" w:type="pct"/>
          </w:tcPr>
          <w:p w14:paraId="5AAB52F2" w14:textId="77777777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7999F4B6" w14:textId="77777777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24DF26A" w14:textId="77777777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  <w:gridSpan w:val="3"/>
          </w:tcPr>
          <w:p w14:paraId="23598F92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3DE59D52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2CD11EFE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6D9EC5B2" w14:textId="77777777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5609" w:rsidRPr="00BA2043" w14:paraId="79156C98" w14:textId="77777777" w:rsidTr="002656FF">
        <w:trPr>
          <w:trHeight w:val="258"/>
        </w:trPr>
        <w:tc>
          <w:tcPr>
            <w:tcW w:w="2040" w:type="pct"/>
            <w:gridSpan w:val="2"/>
          </w:tcPr>
          <w:p w14:paraId="1D92DDEB" w14:textId="77732C89" w:rsidR="00285609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D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14:paraId="265847EE" w14:textId="77777777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23CC3AD9" w14:textId="77777777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6CFA51F3" w14:textId="77777777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  <w:gridSpan w:val="3"/>
          </w:tcPr>
          <w:p w14:paraId="5A26BD2E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1B3468C0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44A35BD3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4A0691D5" w14:textId="77777777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5609" w:rsidRPr="00BA2043" w14:paraId="5D7B1F49" w14:textId="77777777" w:rsidTr="002656FF">
        <w:trPr>
          <w:trHeight w:val="258"/>
        </w:trPr>
        <w:tc>
          <w:tcPr>
            <w:tcW w:w="2040" w:type="pct"/>
            <w:gridSpan w:val="2"/>
          </w:tcPr>
          <w:p w14:paraId="45F409B7" w14:textId="18806B53" w:rsidR="00285609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D85">
              <w:rPr>
                <w:rFonts w:ascii="Angsana New" w:hAnsi="Angsana New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630" w:type="pct"/>
          </w:tcPr>
          <w:p w14:paraId="3E258D1E" w14:textId="1A550A07" w:rsidR="00285609" w:rsidRPr="00312A21" w:rsidRDefault="003730E4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17,885</w:t>
            </w:r>
          </w:p>
        </w:tc>
        <w:tc>
          <w:tcPr>
            <w:tcW w:w="149" w:type="pct"/>
            <w:gridSpan w:val="2"/>
          </w:tcPr>
          <w:p w14:paraId="41A3975B" w14:textId="77777777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3BF267A2" w14:textId="247068F4" w:rsidR="00285609" w:rsidRDefault="00824060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19,832</w:t>
            </w:r>
          </w:p>
        </w:tc>
        <w:tc>
          <w:tcPr>
            <w:tcW w:w="154" w:type="pct"/>
            <w:gridSpan w:val="3"/>
          </w:tcPr>
          <w:p w14:paraId="5D7E8911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5A5D3B7F" w14:textId="49BFF075" w:rsidR="00285609" w:rsidRPr="00312A21" w:rsidRDefault="003730E4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17,885</w:t>
            </w:r>
          </w:p>
        </w:tc>
        <w:tc>
          <w:tcPr>
            <w:tcW w:w="141" w:type="pct"/>
            <w:gridSpan w:val="2"/>
          </w:tcPr>
          <w:p w14:paraId="45C06DAC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023C46F7" w14:textId="31C36B8C" w:rsidR="00285609" w:rsidRDefault="00824060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19,832</w:t>
            </w:r>
          </w:p>
        </w:tc>
      </w:tr>
    </w:tbl>
    <w:p w14:paraId="799AFE51" w14:textId="77777777" w:rsidR="00DF2EE8" w:rsidRPr="00824060" w:rsidRDefault="00DF2EE8" w:rsidP="00D36DE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6F7598" w14:textId="77777777" w:rsidR="00441D59" w:rsidRPr="007F7F46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rPr>
          <w:rFonts w:ascii="Angsana New" w:hAnsi="Angsana New"/>
          <w:i/>
          <w:iCs/>
          <w:sz w:val="30"/>
          <w:szCs w:val="30"/>
          <w:cs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  <w:r w:rsidR="00243CA3" w:rsidRPr="007F7F46">
        <w:rPr>
          <w:rFonts w:ascii="Angsana New" w:hAnsi="Angsana New" w:hint="cs"/>
          <w:i/>
          <w:iCs/>
          <w:sz w:val="30"/>
          <w:szCs w:val="30"/>
          <w:cs/>
        </w:rPr>
        <w:t>และอาคาร</w:t>
      </w:r>
    </w:p>
    <w:p w14:paraId="31FF28A7" w14:textId="77777777" w:rsidR="00441D59" w:rsidRPr="00824060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24C75FBE" w14:textId="3D74962B" w:rsidR="00441D59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C2016B">
        <w:rPr>
          <w:rFonts w:ascii="Angsana New" w:hAnsi="Angsana New"/>
          <w:spacing w:val="-2"/>
          <w:sz w:val="30"/>
          <w:szCs w:val="30"/>
          <w:cs/>
        </w:rPr>
        <w:t>บริษัทมีสัญญาเช่าที่ดิน</w:t>
      </w:r>
      <w:r w:rsidR="00243CA3" w:rsidRPr="00C2016B">
        <w:rPr>
          <w:rFonts w:ascii="Angsana New" w:hAnsi="Angsana New" w:hint="cs"/>
          <w:spacing w:val="-2"/>
          <w:sz w:val="30"/>
          <w:szCs w:val="30"/>
          <w:cs/>
        </w:rPr>
        <w:t>และอาคาร</w:t>
      </w:r>
      <w:r w:rsidRPr="00C2016B">
        <w:rPr>
          <w:rFonts w:ascii="Angsana New" w:hAnsi="Angsana New"/>
          <w:spacing w:val="-2"/>
          <w:sz w:val="30"/>
          <w:szCs w:val="30"/>
          <w:cs/>
        </w:rPr>
        <w:t>กับ</w:t>
      </w:r>
      <w:r w:rsidR="00D36DE4" w:rsidRPr="00D36DE4">
        <w:rPr>
          <w:rFonts w:ascii="Angsana New" w:hAnsi="Angsana New"/>
          <w:spacing w:val="-2"/>
          <w:sz w:val="30"/>
          <w:szCs w:val="30"/>
          <w:cs/>
        </w:rPr>
        <w:t>บริษัท ณรงค์วงศ์ กรุ๊ป จำกัด</w:t>
      </w:r>
      <w:r w:rsidR="00D36DE4">
        <w:rPr>
          <w:rFonts w:ascii="Angsana New" w:hAnsi="Angsana New"/>
          <w:spacing w:val="-2"/>
          <w:sz w:val="30"/>
          <w:szCs w:val="30"/>
        </w:rPr>
        <w:t xml:space="preserve"> </w:t>
      </w:r>
      <w:r w:rsidR="00243CA3" w:rsidRPr="00C2016B">
        <w:rPr>
          <w:rFonts w:ascii="Angsana New" w:hAnsi="Angsana New" w:hint="cs"/>
          <w:spacing w:val="-2"/>
          <w:sz w:val="30"/>
          <w:szCs w:val="30"/>
          <w:cs/>
        </w:rPr>
        <w:t xml:space="preserve">เพื่อใช้เป็นสถานประกอบการ สัญญาดังกล่าวมีกำหนดระยะเวลา </w:t>
      </w:r>
      <w:r w:rsidR="00243CA3" w:rsidRPr="00C2016B">
        <w:rPr>
          <w:rFonts w:ascii="Angsana New" w:hAnsi="Angsana New"/>
          <w:spacing w:val="-2"/>
          <w:sz w:val="30"/>
          <w:szCs w:val="30"/>
        </w:rPr>
        <w:t xml:space="preserve">15 </w:t>
      </w:r>
      <w:r w:rsidR="00243CA3" w:rsidRPr="00C2016B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="00243CA3" w:rsidRPr="00C2016B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C2016B">
        <w:rPr>
          <w:rFonts w:ascii="Angsana New" w:hAnsi="Angsana New"/>
          <w:spacing w:val="-2"/>
          <w:sz w:val="30"/>
          <w:szCs w:val="30"/>
          <w:cs/>
        </w:rPr>
        <w:t>จะสิ้นสุดในเดือน</w:t>
      </w:r>
      <w:r w:rsidR="009B31DA" w:rsidRPr="00C2016B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C201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</w:rPr>
        <w:t>2</w:t>
      </w:r>
      <w:r w:rsidR="00243CA3" w:rsidRPr="00C2016B">
        <w:rPr>
          <w:rFonts w:ascii="Angsana New" w:hAnsi="Angsana New"/>
          <w:spacing w:val="-2"/>
          <w:sz w:val="30"/>
          <w:szCs w:val="30"/>
        </w:rPr>
        <w:t>574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  <w:cs/>
        </w:rPr>
        <w:t>โดยมีค่าเช่า</w:t>
      </w:r>
      <w:r w:rsidR="00D36DE4">
        <w:rPr>
          <w:rFonts w:ascii="Angsana New" w:hAnsi="Angsana New" w:hint="cs"/>
          <w:spacing w:val="-2"/>
          <w:sz w:val="30"/>
          <w:szCs w:val="30"/>
          <w:cs/>
        </w:rPr>
        <w:t>จ่ายใน</w:t>
      </w:r>
      <w:r w:rsidRPr="00C2016B">
        <w:rPr>
          <w:rFonts w:ascii="Angsana New" w:hAnsi="Angsana New"/>
          <w:spacing w:val="-2"/>
          <w:sz w:val="30"/>
          <w:szCs w:val="30"/>
          <w:cs/>
        </w:rPr>
        <w:t xml:space="preserve">ปี </w:t>
      </w:r>
      <w:r w:rsidR="00C65C75" w:rsidRPr="00C2016B">
        <w:rPr>
          <w:rFonts w:ascii="Angsana New" w:hAnsi="Angsana New"/>
          <w:spacing w:val="-2"/>
          <w:sz w:val="30"/>
          <w:szCs w:val="30"/>
        </w:rPr>
        <w:t>256</w:t>
      </w:r>
      <w:r w:rsidR="00A06E29">
        <w:rPr>
          <w:rFonts w:ascii="Angsana New" w:hAnsi="Angsana New"/>
          <w:spacing w:val="-2"/>
          <w:sz w:val="30"/>
          <w:szCs w:val="30"/>
        </w:rPr>
        <w:t>6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  <w:cs/>
        </w:rPr>
        <w:t>เป็นจำนว</w:t>
      </w:r>
      <w:r w:rsidR="001C4BAE" w:rsidRPr="00C2016B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C201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11461" w:rsidRPr="00C2016B">
        <w:rPr>
          <w:rFonts w:ascii="Angsana New" w:hAnsi="Angsana New"/>
          <w:spacing w:val="-2"/>
          <w:sz w:val="30"/>
          <w:szCs w:val="30"/>
        </w:rPr>
        <w:t>3.0</w:t>
      </w:r>
      <w:r w:rsidR="001B0338"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="00642935" w:rsidRPr="00642935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181A6B" w:rsidRPr="00C2016B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A06E29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="00F162B5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Pr="00C2016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91009F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457A3A" w:rsidRPr="00C2016B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91009F">
        <w:rPr>
          <w:rFonts w:ascii="Angsana New" w:hAnsi="Angsana New"/>
          <w:i/>
          <w:iCs/>
          <w:spacing w:val="-2"/>
          <w:sz w:val="30"/>
          <w:szCs w:val="30"/>
        </w:rPr>
        <w:t>0</w:t>
      </w:r>
      <w:r w:rsidR="00DA75BC" w:rsidRPr="00C2016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52DF4" w:rsidRPr="00C2016B">
        <w:rPr>
          <w:rFonts w:ascii="Angsana New" w:hAnsi="Angsana New"/>
          <w:i/>
          <w:iCs/>
          <w:spacing w:val="-2"/>
          <w:sz w:val="30"/>
          <w:szCs w:val="30"/>
          <w:cs/>
        </w:rPr>
        <w:t>ล้</w:t>
      </w:r>
      <w:r w:rsidR="00A52DF4" w:rsidRPr="00C2016B">
        <w:rPr>
          <w:rFonts w:ascii="Angsana New" w:hAnsi="Angsana New" w:hint="cs"/>
          <w:i/>
          <w:iCs/>
          <w:spacing w:val="-2"/>
          <w:sz w:val="30"/>
          <w:szCs w:val="30"/>
          <w:cs/>
        </w:rPr>
        <w:t>าน</w:t>
      </w:r>
      <w:r w:rsidRPr="00C2016B">
        <w:rPr>
          <w:rFonts w:ascii="Angsana New" w:hAnsi="Angsana New"/>
          <w:i/>
          <w:iCs/>
          <w:spacing w:val="-2"/>
          <w:sz w:val="30"/>
          <w:szCs w:val="30"/>
          <w:cs/>
        </w:rPr>
        <w:t>บาท</w:t>
      </w:r>
      <w:r w:rsidRPr="00C2016B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  <w:cs/>
        </w:rPr>
        <w:t>และจะมีการปรับอัตราค่าเช่าทุก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5 </w:t>
      </w:r>
      <w:r w:rsidRPr="00C2016B">
        <w:rPr>
          <w:rFonts w:ascii="Angsana New" w:hAnsi="Angsana New"/>
          <w:spacing w:val="-2"/>
          <w:sz w:val="30"/>
          <w:szCs w:val="30"/>
          <w:cs/>
        </w:rPr>
        <w:t>ปี</w:t>
      </w:r>
    </w:p>
    <w:p w14:paraId="4E408A31" w14:textId="77777777" w:rsidR="00A805BF" w:rsidRDefault="00A805BF" w:rsidP="0026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B1EDBE5" w14:textId="488FC334" w:rsidR="002656FF" w:rsidRPr="0027035E" w:rsidRDefault="002656FF" w:rsidP="0026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7035E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Pr="0027035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ให้บริการงานด้านระบบสารสนเทศ</w:t>
      </w:r>
    </w:p>
    <w:p w14:paraId="11B1BFFC" w14:textId="4EF5D8EC" w:rsidR="00674681" w:rsidRDefault="00674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</w:p>
    <w:p w14:paraId="6F72B829" w14:textId="3F718CC3" w:rsidR="002656FF" w:rsidRDefault="002656FF" w:rsidP="0026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2656FF">
        <w:rPr>
          <w:rFonts w:ascii="Angsana New" w:hAnsi="Angsana New"/>
          <w:spacing w:val="-2"/>
          <w:sz w:val="30"/>
          <w:szCs w:val="30"/>
          <w:cs/>
        </w:rPr>
        <w:t>บริษัทมีสัญญาให้บริการงานด้านระบบสารสนเทศกับบริษัทย่อยในประเทศสองแห่ง</w:t>
      </w:r>
      <w:r w:rsidRPr="002656F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656FF">
        <w:rPr>
          <w:rFonts w:ascii="Angsana New" w:hAnsi="Angsana New"/>
          <w:spacing w:val="-2"/>
          <w:sz w:val="30"/>
          <w:szCs w:val="30"/>
          <w:cs/>
        </w:rPr>
        <w:t>ซึ่งมีผลบังคับใช้ตั้งแต่วันที่</w:t>
      </w:r>
      <w:r w:rsidRPr="002656FF">
        <w:rPr>
          <w:rFonts w:ascii="Angsana New" w:hAnsi="Angsana New"/>
          <w:spacing w:val="-2"/>
          <w:sz w:val="30"/>
          <w:szCs w:val="30"/>
          <w:cs/>
        </w:rPr>
        <w:br/>
        <w:t>ที่กำหนดในสัญญา</w:t>
      </w:r>
      <w:r w:rsidRPr="002656F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656FF">
        <w:rPr>
          <w:rFonts w:ascii="Angsana New" w:hAnsi="Angsana New"/>
          <w:spacing w:val="-2"/>
          <w:sz w:val="30"/>
          <w:szCs w:val="30"/>
          <w:cs/>
        </w:rPr>
        <w:t>โดยบริษัทจะเรียกเก็บค่</w:t>
      </w:r>
      <w:r w:rsidRPr="002656FF">
        <w:rPr>
          <w:rFonts w:ascii="Angsana New" w:hAnsi="Angsana New" w:hint="cs"/>
          <w:spacing w:val="-2"/>
          <w:sz w:val="30"/>
          <w:szCs w:val="30"/>
          <w:cs/>
        </w:rPr>
        <w:t>าบริการ</w:t>
      </w:r>
      <w:r w:rsidRPr="002656FF">
        <w:rPr>
          <w:rFonts w:ascii="Angsana New" w:hAnsi="Angsana New"/>
          <w:spacing w:val="-2"/>
          <w:sz w:val="30"/>
          <w:szCs w:val="30"/>
          <w:cs/>
        </w:rPr>
        <w:t>ดังกล่าวตามอัตราที่ระบุไว้</w:t>
      </w:r>
      <w:r w:rsidRPr="002656F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656FF">
        <w:rPr>
          <w:rFonts w:ascii="Angsana New" w:hAnsi="Angsana New"/>
          <w:spacing w:val="-2"/>
          <w:sz w:val="30"/>
          <w:szCs w:val="30"/>
          <w:cs/>
        </w:rPr>
        <w:t>และสัญญาดังกล่าว</w:t>
      </w:r>
      <w:r w:rsidRPr="002656FF">
        <w:rPr>
          <w:rFonts w:ascii="Angsana New" w:hAnsi="Angsana New" w:hint="cs"/>
          <w:spacing w:val="-2"/>
          <w:sz w:val="30"/>
          <w:szCs w:val="30"/>
          <w:cs/>
        </w:rPr>
        <w:t xml:space="preserve">มีระยะเวลา </w:t>
      </w:r>
      <w:r w:rsidRPr="002656FF">
        <w:rPr>
          <w:rFonts w:ascii="Angsana New" w:hAnsi="Angsana New"/>
          <w:spacing w:val="-2"/>
          <w:sz w:val="30"/>
          <w:szCs w:val="30"/>
        </w:rPr>
        <w:t xml:space="preserve">3 </w:t>
      </w:r>
      <w:r w:rsidRPr="002656FF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>
        <w:rPr>
          <w:rFonts w:ascii="Angsana New" w:hAnsi="Angsana New"/>
          <w:spacing w:val="-2"/>
          <w:sz w:val="30"/>
          <w:szCs w:val="30"/>
        </w:rPr>
        <w:br/>
      </w:r>
      <w:r w:rsidRPr="002656FF">
        <w:rPr>
          <w:rFonts w:ascii="Angsana New" w:hAnsi="Angsana New" w:hint="cs"/>
          <w:spacing w:val="-2"/>
          <w:sz w:val="30"/>
          <w:szCs w:val="30"/>
          <w:cs/>
        </w:rPr>
        <w:t>ซึ่งจะ</w:t>
      </w:r>
      <w:r w:rsidRPr="002656FF">
        <w:rPr>
          <w:rFonts w:ascii="Angsana New" w:hAnsi="Angsana New"/>
          <w:spacing w:val="-2"/>
          <w:sz w:val="30"/>
          <w:szCs w:val="30"/>
          <w:cs/>
        </w:rPr>
        <w:t>ต่ออายุสัญญา</w:t>
      </w:r>
      <w:r w:rsidRPr="002656FF">
        <w:rPr>
          <w:rFonts w:ascii="Angsana New" w:hAnsi="Angsana New" w:hint="cs"/>
          <w:spacing w:val="-2"/>
          <w:sz w:val="30"/>
          <w:szCs w:val="30"/>
          <w:cs/>
        </w:rPr>
        <w:t>โดยอัตโนมัติ</w:t>
      </w:r>
      <w:r w:rsidRPr="002656FF">
        <w:rPr>
          <w:rFonts w:ascii="Angsana New" w:hAnsi="Angsana New"/>
          <w:spacing w:val="-2"/>
          <w:sz w:val="30"/>
          <w:szCs w:val="30"/>
          <w:cs/>
        </w:rPr>
        <w:t xml:space="preserve">คราวละ </w:t>
      </w:r>
      <w:r w:rsidRPr="002656FF">
        <w:rPr>
          <w:rFonts w:ascii="Angsana New" w:hAnsi="Angsana New"/>
          <w:spacing w:val="-2"/>
          <w:sz w:val="30"/>
          <w:szCs w:val="30"/>
        </w:rPr>
        <w:t>3</w:t>
      </w:r>
      <w:r w:rsidRPr="002656FF">
        <w:rPr>
          <w:rFonts w:ascii="Angsana New" w:hAnsi="Angsana New"/>
          <w:spacing w:val="-2"/>
          <w:sz w:val="30"/>
          <w:szCs w:val="30"/>
          <w:cs/>
        </w:rPr>
        <w:t xml:space="preserve"> ปี เว้นแต่จะถูกยกเลิกโดยฝ่ายใดฝ่ายหนึ่งได้แจ้งเป็นลายลักษณ์อักษร</w:t>
      </w:r>
      <w:r w:rsidRPr="002656FF">
        <w:rPr>
          <w:rFonts w:ascii="Angsana New" w:hAnsi="Angsana New"/>
          <w:spacing w:val="-2"/>
          <w:sz w:val="30"/>
          <w:szCs w:val="30"/>
          <w:cs/>
        </w:rPr>
        <w:br/>
        <w:t xml:space="preserve">ให้อีกฝ่ายทราบล่วงหน้าเป็นระยะเวลาอย่างน้อย </w:t>
      </w:r>
      <w:r w:rsidRPr="002656FF">
        <w:rPr>
          <w:rFonts w:ascii="Angsana New" w:hAnsi="Angsana New" w:hint="cs"/>
          <w:spacing w:val="-2"/>
          <w:sz w:val="30"/>
          <w:szCs w:val="30"/>
        </w:rPr>
        <w:t>90</w:t>
      </w:r>
      <w:r w:rsidRPr="002656FF">
        <w:rPr>
          <w:rFonts w:ascii="Angsana New" w:hAnsi="Angsana New"/>
          <w:spacing w:val="-2"/>
          <w:sz w:val="30"/>
          <w:szCs w:val="30"/>
          <w:cs/>
        </w:rPr>
        <w:t xml:space="preserve"> วัน </w:t>
      </w:r>
    </w:p>
    <w:p w14:paraId="051E8856" w14:textId="7C21FC54" w:rsidR="002656FF" w:rsidRDefault="002656FF" w:rsidP="0026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การค้ำประกันเงินกู้ยืม</w:t>
      </w:r>
    </w:p>
    <w:p w14:paraId="1D634A1A" w14:textId="0D41515B" w:rsidR="002656FF" w:rsidRPr="00415B58" w:rsidRDefault="002656FF" w:rsidP="0026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6FFBC8DD" w14:textId="50BE6AF3" w:rsidR="002656FF" w:rsidRPr="003F4C2E" w:rsidRDefault="002656FF" w:rsidP="0026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cs/>
        </w:rPr>
      </w:pPr>
      <w:r w:rsidRPr="002656FF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2656FF">
        <w:rPr>
          <w:rFonts w:ascii="Angsana New" w:hAnsi="Angsana New"/>
          <w:spacing w:val="-2"/>
          <w:sz w:val="30"/>
          <w:szCs w:val="30"/>
        </w:rPr>
        <w:t xml:space="preserve">31 </w:t>
      </w:r>
      <w:r w:rsidRPr="002656FF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2656FF">
        <w:rPr>
          <w:rFonts w:ascii="Angsana New" w:hAnsi="Angsana New"/>
          <w:spacing w:val="-2"/>
          <w:sz w:val="30"/>
          <w:szCs w:val="30"/>
        </w:rPr>
        <w:t>256</w:t>
      </w:r>
      <w:r w:rsidR="002D184F">
        <w:rPr>
          <w:rFonts w:ascii="Angsana New" w:hAnsi="Angsana New"/>
          <w:spacing w:val="-2"/>
          <w:sz w:val="30"/>
          <w:szCs w:val="30"/>
        </w:rPr>
        <w:t xml:space="preserve">6 </w:t>
      </w:r>
      <w:r w:rsidR="002D184F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2D184F">
        <w:rPr>
          <w:rFonts w:ascii="Angsana New" w:hAnsi="Angsana New"/>
          <w:spacing w:val="-2"/>
          <w:sz w:val="30"/>
          <w:szCs w:val="30"/>
        </w:rPr>
        <w:t>2565</w:t>
      </w:r>
      <w:r w:rsidRPr="002656FF">
        <w:rPr>
          <w:rFonts w:ascii="Angsana New" w:hAnsi="Angsana New"/>
          <w:spacing w:val="-2"/>
          <w:sz w:val="30"/>
          <w:szCs w:val="30"/>
        </w:rPr>
        <w:t xml:space="preserve"> </w:t>
      </w:r>
      <w:r w:rsidRPr="002656FF">
        <w:rPr>
          <w:rFonts w:ascii="Angsana New" w:hAnsi="Angsana New" w:hint="cs"/>
          <w:spacing w:val="-2"/>
          <w:sz w:val="30"/>
          <w:szCs w:val="30"/>
          <w:cs/>
        </w:rPr>
        <w:t>กลุ่มบริษัทมีการค้ำประกันเงินกู้ยืม ดังนี้</w:t>
      </w:r>
    </w:p>
    <w:p w14:paraId="2955CAFC" w14:textId="77777777" w:rsidR="002656FF" w:rsidRPr="00415B58" w:rsidRDefault="002656FF" w:rsidP="0026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5B58F365" w14:textId="4713E50C" w:rsidR="002656FF" w:rsidRPr="002656FF" w:rsidRDefault="002656F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D184F">
        <w:rPr>
          <w:rFonts w:ascii="Angsana New" w:hAnsi="Angsana New"/>
          <w:spacing w:val="-6"/>
          <w:sz w:val="30"/>
          <w:szCs w:val="30"/>
          <w:cs/>
        </w:rPr>
        <w:t xml:space="preserve">บริษัท พีเอ็มซี เลเบิล แมททีเรียลส์ จำกัด </w:t>
      </w:r>
      <w:r w:rsidR="00642935" w:rsidRPr="00642935">
        <w:rPr>
          <w:rFonts w:ascii="Angsana New" w:hAnsi="Angsana New"/>
          <w:spacing w:val="-6"/>
          <w:sz w:val="30"/>
          <w:szCs w:val="30"/>
        </w:rPr>
        <w:t>(</w:t>
      </w:r>
      <w:r w:rsidRPr="002D184F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="00642935" w:rsidRPr="00642935">
        <w:rPr>
          <w:rFonts w:ascii="Angsana New" w:hAnsi="Angsana New"/>
          <w:spacing w:val="-6"/>
          <w:sz w:val="30"/>
          <w:szCs w:val="30"/>
        </w:rPr>
        <w:t>)</w:t>
      </w:r>
      <w:r w:rsidRPr="002D184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642935" w:rsidRPr="00642935">
        <w:rPr>
          <w:rFonts w:ascii="Angsana New" w:hAnsi="Angsana New" w:hint="cs"/>
          <w:spacing w:val="-6"/>
          <w:sz w:val="30"/>
          <w:szCs w:val="30"/>
        </w:rPr>
        <w:t>(</w:t>
      </w:r>
      <w:r w:rsidRPr="002D184F">
        <w:rPr>
          <w:rFonts w:ascii="Angsana New" w:hAnsi="Angsana New"/>
          <w:spacing w:val="-6"/>
          <w:sz w:val="30"/>
          <w:szCs w:val="30"/>
        </w:rPr>
        <w:t>PMC</w:t>
      </w:r>
      <w:r w:rsidR="00642935" w:rsidRPr="00642935">
        <w:rPr>
          <w:rFonts w:ascii="Angsana New" w:hAnsi="Angsana New" w:hint="cs"/>
          <w:spacing w:val="-6"/>
          <w:sz w:val="30"/>
          <w:szCs w:val="30"/>
        </w:rPr>
        <w:t>)</w:t>
      </w:r>
      <w:r w:rsidRPr="002D184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D184F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Pr="002D184F">
        <w:rPr>
          <w:rFonts w:ascii="Angsana New" w:hAnsi="Angsana New"/>
          <w:spacing w:val="-6"/>
          <w:sz w:val="30"/>
          <w:szCs w:val="30"/>
        </w:rPr>
        <w:t xml:space="preserve">PMC Label Materials Pte. Ltd. </w:t>
      </w:r>
      <w:r w:rsidR="00642935" w:rsidRPr="00642935">
        <w:rPr>
          <w:rFonts w:ascii="Angsana New" w:hAnsi="Angsana New" w:hint="cs"/>
          <w:spacing w:val="-6"/>
          <w:sz w:val="30"/>
          <w:szCs w:val="30"/>
        </w:rPr>
        <w:t>(</w:t>
      </w:r>
      <w:r w:rsidRPr="002D184F">
        <w:rPr>
          <w:rFonts w:ascii="Angsana New" w:hAnsi="Angsana New" w:hint="cs"/>
          <w:spacing w:val="-6"/>
          <w:sz w:val="30"/>
          <w:szCs w:val="30"/>
          <w:cs/>
        </w:rPr>
        <w:t>PMCS</w:t>
      </w:r>
      <w:r w:rsidR="00642935" w:rsidRPr="00642935">
        <w:rPr>
          <w:rFonts w:ascii="Angsana New" w:hAnsi="Angsana New" w:hint="cs"/>
          <w:spacing w:val="-6"/>
          <w:sz w:val="30"/>
          <w:szCs w:val="30"/>
        </w:rPr>
        <w:t>)</w:t>
      </w:r>
      <w:r w:rsidRPr="002D184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D184F">
        <w:rPr>
          <w:rFonts w:ascii="Angsana New" w:hAnsi="Angsana New"/>
          <w:spacing w:val="-6"/>
          <w:sz w:val="30"/>
          <w:szCs w:val="30"/>
          <w:cs/>
        </w:rPr>
        <w:t>ซึ่งเป็นบริษัทย่อย</w:t>
      </w:r>
      <w:r w:rsidRPr="002656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656FF">
        <w:rPr>
          <w:rFonts w:ascii="Angsana New" w:hAnsi="Angsana New" w:hint="cs"/>
          <w:spacing w:val="-2"/>
          <w:sz w:val="30"/>
          <w:szCs w:val="30"/>
          <w:cs/>
        </w:rPr>
        <w:t>มีภาระ</w:t>
      </w:r>
      <w:r w:rsidRPr="002656FF">
        <w:rPr>
          <w:rFonts w:ascii="Angsana New" w:hAnsi="Angsana New"/>
          <w:spacing w:val="-2"/>
          <w:sz w:val="30"/>
          <w:szCs w:val="30"/>
          <w:cs/>
        </w:rPr>
        <w:t>การค้ำประกันเงินกู้ยืมระยะยาวจากสถาบันการเงินในประเทศแห่งหนึ่งของบริษัท โดยสินทรัพย์ที่ใช้เป็นหลักประกันรวมถึงหุ้นของ</w:t>
      </w:r>
      <w:r w:rsidRPr="002656FF">
        <w:rPr>
          <w:rFonts w:ascii="Angsana New" w:hAnsi="Angsana New" w:hint="cs"/>
          <w:spacing w:val="-2"/>
          <w:sz w:val="30"/>
          <w:szCs w:val="30"/>
          <w:cs/>
        </w:rPr>
        <w:t xml:space="preserve"> PMC </w:t>
      </w:r>
      <w:r w:rsidRPr="002656FF">
        <w:rPr>
          <w:rFonts w:ascii="Angsana New" w:hAnsi="Angsana New"/>
          <w:spacing w:val="-2"/>
          <w:sz w:val="30"/>
          <w:szCs w:val="30"/>
          <w:cs/>
        </w:rPr>
        <w:t xml:space="preserve">ที่เป็นกรรมสิทธิ์ของบริษัท ทั้งนี้ ณ วันที่ </w:t>
      </w:r>
      <w:r w:rsidRPr="002656FF">
        <w:rPr>
          <w:rFonts w:ascii="Angsana New" w:hAnsi="Angsana New"/>
          <w:spacing w:val="-2"/>
          <w:sz w:val="30"/>
          <w:szCs w:val="30"/>
        </w:rPr>
        <w:t>3</w:t>
      </w:r>
      <w:r w:rsidR="002D184F">
        <w:rPr>
          <w:rFonts w:ascii="Angsana New" w:hAnsi="Angsana New"/>
          <w:spacing w:val="-2"/>
          <w:sz w:val="30"/>
          <w:szCs w:val="30"/>
        </w:rPr>
        <w:t>1</w:t>
      </w:r>
      <w:r w:rsidRPr="002656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D184F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2656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656FF">
        <w:rPr>
          <w:rFonts w:ascii="Angsana New" w:hAnsi="Angsana New"/>
          <w:spacing w:val="-2"/>
          <w:sz w:val="30"/>
          <w:szCs w:val="30"/>
        </w:rPr>
        <w:t>2566</w:t>
      </w:r>
      <w:r w:rsidRPr="002656FF">
        <w:rPr>
          <w:rFonts w:ascii="Angsana New" w:hAnsi="Angsana New"/>
          <w:spacing w:val="-2"/>
          <w:sz w:val="30"/>
          <w:szCs w:val="30"/>
          <w:cs/>
        </w:rPr>
        <w:t xml:space="preserve"> เงินกู้ยืมระยะยาวจากสถาบันการเงินดังกล่าวของ</w:t>
      </w:r>
      <w:r w:rsidRPr="002656FF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2656FF">
        <w:rPr>
          <w:rFonts w:ascii="Angsana New" w:hAnsi="Angsana New"/>
          <w:spacing w:val="-2"/>
          <w:sz w:val="30"/>
          <w:szCs w:val="30"/>
          <w:cs/>
        </w:rPr>
        <w:t>มี</w:t>
      </w:r>
      <w:r w:rsidRPr="00A06E29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A06E29" w:rsidRPr="00A06E29">
        <w:rPr>
          <w:rFonts w:ascii="Angsana New" w:hAnsi="Angsana New"/>
          <w:spacing w:val="-2"/>
          <w:sz w:val="30"/>
          <w:szCs w:val="30"/>
        </w:rPr>
        <w:t>79.21</w:t>
      </w:r>
      <w:r w:rsidRPr="00A06E29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2656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D184F">
        <w:rPr>
          <w:rFonts w:ascii="Angsana New" w:hAnsi="Angsana New"/>
          <w:i/>
          <w:iCs/>
          <w:spacing w:val="-2"/>
          <w:sz w:val="30"/>
          <w:szCs w:val="30"/>
        </w:rPr>
        <w:t xml:space="preserve">(31 </w:t>
      </w:r>
      <w:r w:rsidRPr="002D184F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ธันวาคม </w:t>
      </w:r>
      <w:r w:rsidRPr="002D184F">
        <w:rPr>
          <w:rFonts w:ascii="Angsana New" w:hAnsi="Angsana New"/>
          <w:i/>
          <w:iCs/>
          <w:spacing w:val="-2"/>
          <w:sz w:val="30"/>
          <w:szCs w:val="30"/>
        </w:rPr>
        <w:t xml:space="preserve">2565: 105.84 </w:t>
      </w:r>
      <w:r w:rsidRPr="002D184F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642935" w:rsidRPr="00642935"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14:paraId="7E7E5F53" w14:textId="77777777" w:rsidR="002656FF" w:rsidRPr="00415B58" w:rsidRDefault="002656FF" w:rsidP="002656FF">
      <w:pPr>
        <w:pStyle w:val="a"/>
        <w:widowControl w:val="0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11BFA19" w14:textId="09495A49" w:rsidR="002656FF" w:rsidRPr="002656FF" w:rsidRDefault="002656F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D184F">
        <w:rPr>
          <w:rFonts w:ascii="Angsana New" w:hAnsi="Angsana New"/>
          <w:spacing w:val="-6"/>
          <w:sz w:val="30"/>
          <w:szCs w:val="30"/>
          <w:cs/>
        </w:rPr>
        <w:t xml:space="preserve">บริษัท ดีวีเค เฮลท์แคร์ จํากัด </w:t>
      </w:r>
      <w:r w:rsidR="00642935" w:rsidRPr="00642935">
        <w:rPr>
          <w:rFonts w:ascii="Angsana New" w:hAnsi="Angsana New"/>
          <w:spacing w:val="-6"/>
          <w:sz w:val="30"/>
          <w:szCs w:val="30"/>
        </w:rPr>
        <w:t>(</w:t>
      </w:r>
      <w:r w:rsidRPr="002D184F">
        <w:rPr>
          <w:rFonts w:ascii="Angsana New" w:hAnsi="Angsana New"/>
          <w:spacing w:val="-6"/>
          <w:sz w:val="30"/>
          <w:szCs w:val="30"/>
        </w:rPr>
        <w:t xml:space="preserve">DHC) </w:t>
      </w:r>
      <w:r w:rsidRPr="002D184F">
        <w:rPr>
          <w:rFonts w:ascii="Angsana New" w:hAnsi="Angsana New"/>
          <w:spacing w:val="-6"/>
          <w:sz w:val="30"/>
          <w:szCs w:val="30"/>
          <w:cs/>
        </w:rPr>
        <w:t>ซ</w:t>
      </w:r>
      <w:r w:rsidRPr="002D184F">
        <w:rPr>
          <w:rFonts w:ascii="Angsana New" w:hAnsi="Angsana New" w:hint="cs"/>
          <w:spacing w:val="-6"/>
          <w:sz w:val="30"/>
          <w:szCs w:val="30"/>
          <w:cs/>
        </w:rPr>
        <w:t>ึ่</w:t>
      </w:r>
      <w:r w:rsidRPr="002D184F">
        <w:rPr>
          <w:rFonts w:ascii="Angsana New" w:hAnsi="Angsana New"/>
          <w:spacing w:val="-6"/>
          <w:sz w:val="30"/>
          <w:szCs w:val="30"/>
          <w:cs/>
        </w:rPr>
        <w:t>งเป็นบริษัทย่อย</w:t>
      </w:r>
      <w:r w:rsidRPr="002D184F">
        <w:rPr>
          <w:rFonts w:ascii="Angsana New" w:hAnsi="Angsana New" w:hint="cs"/>
          <w:spacing w:val="-6"/>
          <w:sz w:val="30"/>
          <w:szCs w:val="30"/>
          <w:cs/>
        </w:rPr>
        <w:t>ทางอ้อม</w:t>
      </w:r>
      <w:r w:rsidRPr="002D184F">
        <w:rPr>
          <w:rFonts w:ascii="Angsana New" w:hAnsi="Angsana New"/>
          <w:spacing w:val="-6"/>
          <w:sz w:val="30"/>
          <w:szCs w:val="30"/>
          <w:cs/>
        </w:rPr>
        <w:t xml:space="preserve"> ได้รับการค</w:t>
      </w:r>
      <w:r w:rsidRPr="002D184F">
        <w:rPr>
          <w:rFonts w:ascii="Angsana New" w:hAnsi="Angsana New" w:hint="cs"/>
          <w:spacing w:val="-6"/>
          <w:sz w:val="30"/>
          <w:szCs w:val="30"/>
          <w:cs/>
        </w:rPr>
        <w:t>้ำ</w:t>
      </w:r>
      <w:r w:rsidRPr="002D184F">
        <w:rPr>
          <w:rFonts w:ascii="Angsana New" w:hAnsi="Angsana New"/>
          <w:spacing w:val="-6"/>
          <w:sz w:val="30"/>
          <w:szCs w:val="30"/>
          <w:cs/>
        </w:rPr>
        <w:t>ประกันเงินกู้ยืมระยะยาวจากสถาบันการเงิน</w:t>
      </w:r>
      <w:r w:rsidRPr="002656FF">
        <w:rPr>
          <w:rFonts w:ascii="Angsana New" w:hAnsi="Angsana New"/>
          <w:spacing w:val="-2"/>
          <w:sz w:val="30"/>
          <w:szCs w:val="30"/>
          <w:cs/>
        </w:rPr>
        <w:t>ในประเทศไทยแห่งหน</w:t>
      </w:r>
      <w:r w:rsidRPr="002656FF">
        <w:rPr>
          <w:rFonts w:ascii="Angsana New" w:hAnsi="Angsana New" w:hint="cs"/>
          <w:spacing w:val="-2"/>
          <w:sz w:val="30"/>
          <w:szCs w:val="30"/>
          <w:cs/>
        </w:rPr>
        <w:t>ึ่</w:t>
      </w:r>
      <w:r w:rsidRPr="002656FF">
        <w:rPr>
          <w:rFonts w:ascii="Angsana New" w:hAnsi="Angsana New"/>
          <w:spacing w:val="-2"/>
          <w:sz w:val="30"/>
          <w:szCs w:val="30"/>
          <w:cs/>
        </w:rPr>
        <w:t>งจาก</w:t>
      </w:r>
      <w:r w:rsidRPr="002656FF">
        <w:rPr>
          <w:rFonts w:ascii="Angsana New" w:hAnsi="Angsana New" w:hint="cs"/>
          <w:spacing w:val="-2"/>
          <w:sz w:val="30"/>
          <w:szCs w:val="30"/>
          <w:cs/>
        </w:rPr>
        <w:t>บริษัท และ</w:t>
      </w:r>
      <w:r w:rsidRPr="002656FF">
        <w:rPr>
          <w:rFonts w:ascii="Angsana New" w:hAnsi="Angsana New"/>
          <w:spacing w:val="-2"/>
          <w:sz w:val="30"/>
          <w:szCs w:val="30"/>
          <w:cs/>
        </w:rPr>
        <w:t xml:space="preserve">บริษัท เทวกรรมโอสถ จํากัด </w:t>
      </w:r>
      <w:r w:rsidR="00642935" w:rsidRPr="00642935">
        <w:rPr>
          <w:rFonts w:ascii="Angsana New" w:hAnsi="Angsana New"/>
          <w:spacing w:val="-2"/>
          <w:sz w:val="30"/>
          <w:szCs w:val="30"/>
        </w:rPr>
        <w:t>(</w:t>
      </w:r>
      <w:r w:rsidRPr="002656FF">
        <w:rPr>
          <w:rFonts w:ascii="Angsana New" w:hAnsi="Angsana New"/>
          <w:spacing w:val="-2"/>
          <w:sz w:val="30"/>
          <w:szCs w:val="30"/>
        </w:rPr>
        <w:t xml:space="preserve">DVK) </w:t>
      </w:r>
      <w:r w:rsidRPr="002656FF">
        <w:rPr>
          <w:rFonts w:ascii="Angsana New" w:hAnsi="Angsana New"/>
          <w:spacing w:val="-2"/>
          <w:sz w:val="30"/>
          <w:szCs w:val="30"/>
          <w:cs/>
        </w:rPr>
        <w:t>โดยตามสัญญากู้เงินได้ระบุเงื่อนไขให้</w:t>
      </w:r>
      <w:r w:rsidRPr="002656FF">
        <w:rPr>
          <w:rFonts w:ascii="Angsana New" w:hAnsi="Angsana New" w:hint="cs"/>
          <w:spacing w:val="-2"/>
          <w:sz w:val="30"/>
          <w:szCs w:val="30"/>
          <w:cs/>
        </w:rPr>
        <w:t>บริษัท และ</w:t>
      </w:r>
      <w:r w:rsidRPr="002656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656FF">
        <w:rPr>
          <w:rFonts w:ascii="Angsana New" w:hAnsi="Angsana New"/>
          <w:spacing w:val="-2"/>
          <w:sz w:val="30"/>
          <w:szCs w:val="30"/>
        </w:rPr>
        <w:t xml:space="preserve">DVK </w:t>
      </w:r>
      <w:r w:rsidRPr="002656FF">
        <w:rPr>
          <w:rFonts w:ascii="Angsana New" w:hAnsi="Angsana New"/>
          <w:spacing w:val="-2"/>
          <w:sz w:val="30"/>
          <w:szCs w:val="30"/>
          <w:cs/>
        </w:rPr>
        <w:t>พ้นจากการเป็นผู้ค้</w:t>
      </w:r>
      <w:r w:rsidRPr="002656FF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2656FF">
        <w:rPr>
          <w:rFonts w:ascii="Angsana New" w:hAnsi="Angsana New"/>
          <w:spacing w:val="-2"/>
          <w:sz w:val="30"/>
          <w:szCs w:val="30"/>
          <w:cs/>
        </w:rPr>
        <w:t xml:space="preserve">ประกัน เมื่อ </w:t>
      </w:r>
      <w:r w:rsidRPr="002656FF">
        <w:rPr>
          <w:rFonts w:ascii="Angsana New" w:hAnsi="Angsana New"/>
          <w:spacing w:val="-2"/>
          <w:sz w:val="30"/>
          <w:szCs w:val="30"/>
        </w:rPr>
        <w:t xml:space="preserve">DHC </w:t>
      </w:r>
      <w:r w:rsidRPr="002656FF">
        <w:rPr>
          <w:rFonts w:ascii="Angsana New" w:hAnsi="Angsana New"/>
          <w:spacing w:val="-2"/>
          <w:sz w:val="30"/>
          <w:szCs w:val="30"/>
          <w:cs/>
        </w:rPr>
        <w:t>สามารถดํารงอัตราส่วนทางการเงินตามท</w:t>
      </w:r>
      <w:r w:rsidRPr="002656FF">
        <w:rPr>
          <w:rFonts w:ascii="Angsana New" w:hAnsi="Angsana New" w:hint="cs"/>
          <w:spacing w:val="-2"/>
          <w:sz w:val="30"/>
          <w:szCs w:val="30"/>
          <w:cs/>
        </w:rPr>
        <w:t>ี่</w:t>
      </w:r>
      <w:r w:rsidRPr="002656FF">
        <w:rPr>
          <w:rFonts w:ascii="Angsana New" w:hAnsi="Angsana New"/>
          <w:spacing w:val="-2"/>
          <w:sz w:val="30"/>
          <w:szCs w:val="30"/>
          <w:cs/>
        </w:rPr>
        <w:t>ระบุในสัญญาได้</w:t>
      </w:r>
      <w:r w:rsidRPr="002656F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656FF">
        <w:rPr>
          <w:rFonts w:ascii="Angsana New" w:hAnsi="Angsana New"/>
          <w:spacing w:val="-2"/>
          <w:sz w:val="30"/>
          <w:szCs w:val="30"/>
          <w:cs/>
        </w:rPr>
        <w:t xml:space="preserve">โดยพิจารณาจากงบการเงินปี </w:t>
      </w:r>
      <w:r w:rsidRPr="002656FF">
        <w:rPr>
          <w:rFonts w:ascii="Angsana New" w:hAnsi="Angsana New"/>
          <w:spacing w:val="-2"/>
          <w:sz w:val="30"/>
          <w:szCs w:val="30"/>
        </w:rPr>
        <w:t>2567</w:t>
      </w:r>
      <w:r w:rsidRPr="002656FF">
        <w:rPr>
          <w:rFonts w:ascii="Angsana New" w:hAnsi="Angsana New"/>
          <w:spacing w:val="-2"/>
          <w:sz w:val="30"/>
          <w:szCs w:val="30"/>
          <w:cs/>
        </w:rPr>
        <w:t xml:space="preserve"> หรือเมื่อ </w:t>
      </w:r>
      <w:r w:rsidRPr="002656FF">
        <w:rPr>
          <w:rFonts w:ascii="Angsana New" w:hAnsi="Angsana New"/>
          <w:spacing w:val="-2"/>
          <w:sz w:val="30"/>
          <w:szCs w:val="30"/>
        </w:rPr>
        <w:t xml:space="preserve">DVK </w:t>
      </w:r>
      <w:r w:rsidRPr="002656FF">
        <w:rPr>
          <w:rFonts w:ascii="Angsana New" w:hAnsi="Angsana New"/>
          <w:spacing w:val="-2"/>
          <w:sz w:val="30"/>
          <w:szCs w:val="30"/>
          <w:cs/>
        </w:rPr>
        <w:t>ได้จดทะเบียนเข้าตลาดหลักทรัพย์เรียบร้อยแล้ว</w:t>
      </w:r>
    </w:p>
    <w:p w14:paraId="31F7D2AF" w14:textId="64EF85F5" w:rsidR="00A805BF" w:rsidRPr="00415B58" w:rsidRDefault="00A80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B440ADE" w14:textId="77777777" w:rsidR="006F1D18" w:rsidRPr="00D927D6" w:rsidRDefault="003A4C11" w:rsidP="0034335A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D927D6"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เงินสดและรายการเทียบเท่าเงินสด</w:t>
      </w:r>
    </w:p>
    <w:p w14:paraId="2C61D611" w14:textId="77777777" w:rsidR="00504970" w:rsidRPr="00415B58" w:rsidRDefault="00504970" w:rsidP="005049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rPr>
          <w:rFonts w:asciiTheme="majorBidi" w:hAnsiTheme="majorBidi" w:cstheme="majorBidi"/>
          <w:sz w:val="16"/>
          <w:szCs w:val="16"/>
          <w:highlight w:val="yellow"/>
          <w:cs/>
          <w:lang w:val="th-TH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70"/>
        <w:gridCol w:w="991"/>
        <w:gridCol w:w="272"/>
        <w:gridCol w:w="988"/>
        <w:gridCol w:w="255"/>
        <w:gridCol w:w="1092"/>
      </w:tblGrid>
      <w:tr w:rsidR="002C6BD5" w:rsidRPr="002848D8" w14:paraId="48DBF106" w14:textId="77777777" w:rsidTr="002D184F">
        <w:trPr>
          <w:tblHeader/>
        </w:trPr>
        <w:tc>
          <w:tcPr>
            <w:tcW w:w="2304" w:type="pct"/>
          </w:tcPr>
          <w:p w14:paraId="405E27E9" w14:textId="77777777" w:rsidR="002C6BD5" w:rsidRPr="002D184F" w:rsidRDefault="002C6BD5" w:rsidP="0015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14:paraId="772DF866" w14:textId="77777777" w:rsidR="002C6BD5" w:rsidRPr="002D184F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99F4A54" w14:textId="77777777" w:rsidR="002C6BD5" w:rsidRPr="002D184F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pct"/>
            <w:gridSpan w:val="3"/>
          </w:tcPr>
          <w:p w14:paraId="2EF35A4C" w14:textId="77777777" w:rsidR="002C6BD5" w:rsidRPr="002D184F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C6BD5" w:rsidRPr="002848D8" w14:paraId="43E74DD0" w14:textId="77777777" w:rsidTr="002D184F">
        <w:trPr>
          <w:tblHeader/>
        </w:trPr>
        <w:tc>
          <w:tcPr>
            <w:tcW w:w="2304" w:type="pct"/>
          </w:tcPr>
          <w:p w14:paraId="38BA3DBC" w14:textId="77777777" w:rsidR="002C6BD5" w:rsidRPr="002D184F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14:paraId="5BDF24DF" w14:textId="763023E7" w:rsidR="002C6BD5" w:rsidRPr="002D184F" w:rsidRDefault="00C65C7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18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1A96551B" w14:textId="77777777" w:rsidR="002C6BD5" w:rsidRPr="002D184F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44BBB56" w14:textId="7BA587E9" w:rsidR="002C6BD5" w:rsidRPr="002D184F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18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8" w:type="pct"/>
          </w:tcPr>
          <w:p w14:paraId="385E9381" w14:textId="77777777" w:rsidR="002C6BD5" w:rsidRPr="002D184F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F4D9DB9" w14:textId="194CCA84" w:rsidR="002C6BD5" w:rsidRPr="002D184F" w:rsidRDefault="00C65C7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18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9" w:type="pct"/>
          </w:tcPr>
          <w:p w14:paraId="7FA87E39" w14:textId="77777777" w:rsidR="002C6BD5" w:rsidRPr="002D184F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DFF3D80" w14:textId="11138309" w:rsidR="002C6BD5" w:rsidRPr="002D184F" w:rsidRDefault="00013A68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18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C6BD5" w:rsidRPr="002848D8" w14:paraId="5A7FA13D" w14:textId="77777777" w:rsidTr="002D184F">
        <w:trPr>
          <w:tblHeader/>
        </w:trPr>
        <w:tc>
          <w:tcPr>
            <w:tcW w:w="2304" w:type="pct"/>
          </w:tcPr>
          <w:p w14:paraId="1BA0F736" w14:textId="77777777" w:rsidR="002C6BD5" w:rsidRPr="002D184F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6" w:type="pct"/>
            <w:gridSpan w:val="7"/>
          </w:tcPr>
          <w:p w14:paraId="09389382" w14:textId="0510EF94" w:rsidR="002C6BD5" w:rsidRPr="002D184F" w:rsidRDefault="0064293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2C6BD5" w:rsidRPr="002D18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D184F" w:rsidRPr="002848D8" w14:paraId="7659EECE" w14:textId="77777777" w:rsidTr="002D184F">
        <w:tc>
          <w:tcPr>
            <w:tcW w:w="2304" w:type="pct"/>
          </w:tcPr>
          <w:p w14:paraId="6D599825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89" w:type="pct"/>
          </w:tcPr>
          <w:p w14:paraId="212EAE5E" w14:textId="0D61E8D3" w:rsidR="002D184F" w:rsidRPr="002D184F" w:rsidRDefault="00EB695A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</w:p>
        </w:tc>
        <w:tc>
          <w:tcPr>
            <w:tcW w:w="147" w:type="pct"/>
          </w:tcPr>
          <w:p w14:paraId="16E4076B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D6159" w14:textId="1F7CC5E4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822</w:t>
            </w:r>
          </w:p>
        </w:tc>
        <w:tc>
          <w:tcPr>
            <w:tcW w:w="148" w:type="pct"/>
          </w:tcPr>
          <w:p w14:paraId="478C6621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6CECF" w14:textId="165FDCD7" w:rsidR="002D184F" w:rsidRPr="002D184F" w:rsidRDefault="00EB695A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8DEB4" w14:textId="77777777" w:rsidR="002D184F" w:rsidRPr="002D184F" w:rsidRDefault="002D184F" w:rsidP="002D184F">
            <w:pPr>
              <w:rPr>
                <w:rFonts w:cs="Arial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44A79" w14:textId="44CE34A1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</w:p>
        </w:tc>
      </w:tr>
      <w:tr w:rsidR="002D184F" w:rsidRPr="002848D8" w14:paraId="0D149947" w14:textId="77777777" w:rsidTr="002D184F">
        <w:tc>
          <w:tcPr>
            <w:tcW w:w="2304" w:type="pct"/>
          </w:tcPr>
          <w:p w14:paraId="732B3AE3" w14:textId="27A7F8FB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EFF96" w14:textId="6C1ACB24" w:rsidR="002D184F" w:rsidRPr="002D184F" w:rsidRDefault="00EB695A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122,928</w:t>
            </w:r>
          </w:p>
        </w:tc>
        <w:tc>
          <w:tcPr>
            <w:tcW w:w="147" w:type="pct"/>
          </w:tcPr>
          <w:p w14:paraId="0F2017B4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A11AE" w14:textId="47138C5F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08209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2D18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82099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  <w:tc>
          <w:tcPr>
            <w:tcW w:w="148" w:type="pct"/>
          </w:tcPr>
          <w:p w14:paraId="17C53062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DCFDC" w14:textId="382978EF" w:rsidR="002D184F" w:rsidRPr="002D184F" w:rsidRDefault="00EB695A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22,469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BDD80" w14:textId="77777777" w:rsidR="002D184F" w:rsidRPr="002D184F" w:rsidRDefault="002D184F" w:rsidP="002D184F">
            <w:pPr>
              <w:rPr>
                <w:rFonts w:cs="Arial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D4248" w14:textId="01E3BA38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50,295</w:t>
            </w:r>
          </w:p>
        </w:tc>
      </w:tr>
      <w:tr w:rsidR="002D184F" w:rsidRPr="002848D8" w14:paraId="45582C03" w14:textId="77777777" w:rsidTr="002D184F">
        <w:tc>
          <w:tcPr>
            <w:tcW w:w="2304" w:type="pct"/>
          </w:tcPr>
          <w:p w14:paraId="456EDE72" w14:textId="191CCCA1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287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891F5" w14:textId="6966250E" w:rsidR="002D184F" w:rsidRPr="002D184F" w:rsidRDefault="00EB695A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5,076</w:t>
            </w:r>
          </w:p>
        </w:tc>
        <w:tc>
          <w:tcPr>
            <w:tcW w:w="147" w:type="pct"/>
          </w:tcPr>
          <w:p w14:paraId="65E435F9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786B7" w14:textId="49BFF61D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4,835</w:t>
            </w:r>
          </w:p>
        </w:tc>
        <w:tc>
          <w:tcPr>
            <w:tcW w:w="148" w:type="pct"/>
          </w:tcPr>
          <w:p w14:paraId="78F824F2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E4B87" w14:textId="3B24151A" w:rsidR="002D184F" w:rsidRPr="002D184F" w:rsidRDefault="00EB695A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1,611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45E5F" w14:textId="77777777" w:rsidR="002D184F" w:rsidRPr="002D184F" w:rsidRDefault="002D184F" w:rsidP="002D184F">
            <w:pPr>
              <w:rPr>
                <w:rFonts w:cs="Arial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544AA" w14:textId="753F1062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</w:p>
        </w:tc>
      </w:tr>
      <w:tr w:rsidR="002D184F" w:rsidRPr="002848D8" w14:paraId="4E2928CB" w14:textId="77777777" w:rsidTr="002D184F">
        <w:tc>
          <w:tcPr>
            <w:tcW w:w="2304" w:type="pct"/>
          </w:tcPr>
          <w:p w14:paraId="47655FBC" w14:textId="7397E120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28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30"/>
                <w:szCs w:val="30"/>
              </w:rPr>
            </w:pPr>
            <w:r w:rsidRPr="002D184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169607" w14:textId="2E9C506A" w:rsidR="002D184F" w:rsidRPr="002D184F" w:rsidRDefault="00EB695A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128,697</w:t>
            </w:r>
          </w:p>
        </w:tc>
        <w:tc>
          <w:tcPr>
            <w:tcW w:w="147" w:type="pct"/>
          </w:tcPr>
          <w:p w14:paraId="58863F24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31358D" w14:textId="65929D84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0820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820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148" w:type="pct"/>
          </w:tcPr>
          <w:p w14:paraId="47E02429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D80CBC" w14:textId="08791380" w:rsidR="002D184F" w:rsidRPr="002D184F" w:rsidRDefault="00EB695A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24,380</w:t>
            </w:r>
          </w:p>
        </w:tc>
        <w:tc>
          <w:tcPr>
            <w:tcW w:w="13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D9252" w14:textId="77777777" w:rsidR="002D184F" w:rsidRPr="002D184F" w:rsidRDefault="002D184F" w:rsidP="002D184F">
            <w:pPr>
              <w:rPr>
                <w:rFonts w:cs="Arial"/>
                <w:b/>
                <w:bCs/>
                <w:color w:val="000000"/>
                <w:sz w:val="30"/>
                <w:szCs w:val="30"/>
              </w:rPr>
            </w:pPr>
            <w:r w:rsidRPr="002D184F">
              <w:rPr>
                <w:rFonts w:cs="Arial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92F762" w14:textId="1C34A2D8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51,401</w:t>
            </w:r>
          </w:p>
        </w:tc>
      </w:tr>
    </w:tbl>
    <w:p w14:paraId="0563932C" w14:textId="79C33562" w:rsidR="002D184F" w:rsidRPr="00415B58" w:rsidRDefault="002D1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lang w:eastAsia="x-none"/>
        </w:rPr>
      </w:pPr>
    </w:p>
    <w:p w14:paraId="2457A9C3" w14:textId="35CACE90" w:rsidR="0001074B" w:rsidRDefault="0001074B" w:rsidP="0034335A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ลูกหนี้การค้า</w:t>
      </w:r>
    </w:p>
    <w:p w14:paraId="38D46497" w14:textId="4723B96A" w:rsidR="0001074B" w:rsidRPr="00415B58" w:rsidRDefault="0001074B" w:rsidP="0001074B">
      <w:pPr>
        <w:rPr>
          <w:rFonts w:asciiTheme="majorBidi" w:hAnsiTheme="majorBidi" w:cstheme="majorBidi"/>
          <w:sz w:val="16"/>
          <w:szCs w:val="16"/>
          <w:lang w:eastAsia="x-none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934"/>
        <w:gridCol w:w="237"/>
        <w:gridCol w:w="1081"/>
        <w:gridCol w:w="237"/>
        <w:gridCol w:w="1070"/>
        <w:gridCol w:w="13"/>
        <w:gridCol w:w="226"/>
        <w:gridCol w:w="15"/>
        <w:gridCol w:w="964"/>
        <w:gridCol w:w="264"/>
        <w:gridCol w:w="1079"/>
      </w:tblGrid>
      <w:tr w:rsidR="008E1157" w:rsidRPr="00970C9B" w14:paraId="771EE730" w14:textId="77777777" w:rsidTr="00415B58">
        <w:trPr>
          <w:tblHeader/>
        </w:trPr>
        <w:tc>
          <w:tcPr>
            <w:tcW w:w="1666" w:type="pct"/>
            <w:vAlign w:val="bottom"/>
          </w:tcPr>
          <w:p w14:paraId="7E8B75C4" w14:textId="77777777" w:rsidR="008E1157" w:rsidRPr="002D184F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</w:tcPr>
          <w:p w14:paraId="4731D65D" w14:textId="77777777" w:rsidR="008E1157" w:rsidRPr="002D184F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9" w:type="pct"/>
          </w:tcPr>
          <w:p w14:paraId="5DF998DB" w14:textId="77777777" w:rsidR="008E1157" w:rsidRPr="002D184F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4"/>
            <w:vAlign w:val="bottom"/>
          </w:tcPr>
          <w:p w14:paraId="4B69F90D" w14:textId="77777777" w:rsidR="008E1157" w:rsidRPr="002D184F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1" w:type="pct"/>
            <w:gridSpan w:val="2"/>
          </w:tcPr>
          <w:p w14:paraId="3B844C5A" w14:textId="77777777" w:rsidR="008E1157" w:rsidRPr="002D184F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7" w:type="pct"/>
            <w:gridSpan w:val="3"/>
          </w:tcPr>
          <w:p w14:paraId="5D71F05C" w14:textId="77777777" w:rsidR="008E1157" w:rsidRPr="002D184F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1157" w:rsidRPr="00C7749C" w14:paraId="3BEDA2D1" w14:textId="77777777" w:rsidTr="00415B58">
        <w:trPr>
          <w:tblHeader/>
        </w:trPr>
        <w:tc>
          <w:tcPr>
            <w:tcW w:w="1666" w:type="pct"/>
          </w:tcPr>
          <w:p w14:paraId="41C3DF7F" w14:textId="77777777" w:rsidR="008E1157" w:rsidRPr="002D184F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1261D9E4" w14:textId="33EC8BA4" w:rsidR="008E1157" w:rsidRPr="002D184F" w:rsidRDefault="008E3070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D18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129" w:type="pct"/>
          </w:tcPr>
          <w:p w14:paraId="4EF0AFA2" w14:textId="77777777" w:rsidR="008E1157" w:rsidRPr="002D184F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028EAF59" w14:textId="5C415303" w:rsidR="008E1157" w:rsidRPr="002D184F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eastAsia="Calibri" w:hAnsiTheme="majorBidi" w:cstheme="majorBidi"/>
                <w:bCs/>
                <w:spacing w:val="-4"/>
                <w:sz w:val="30"/>
                <w:szCs w:val="30"/>
              </w:rPr>
            </w:pPr>
            <w:r w:rsidRPr="002D184F">
              <w:rPr>
                <w:rFonts w:asciiTheme="majorBidi" w:eastAsia="Calibri" w:hAnsiTheme="majorBidi" w:cstheme="majorBidi"/>
                <w:bCs/>
                <w:spacing w:val="-4"/>
                <w:sz w:val="30"/>
                <w:szCs w:val="30"/>
              </w:rPr>
              <w:t>256</w:t>
            </w:r>
            <w:r w:rsidR="002D184F">
              <w:rPr>
                <w:rFonts w:asciiTheme="majorBidi" w:eastAsia="Calibri" w:hAnsiTheme="majorBidi" w:cstheme="majorBidi"/>
                <w:bCs/>
                <w:spacing w:val="-4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36E9A679" w14:textId="77777777" w:rsidR="008E1157" w:rsidRPr="002D184F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3" w:type="pct"/>
            <w:vAlign w:val="bottom"/>
          </w:tcPr>
          <w:p w14:paraId="3CA45231" w14:textId="1A649F92" w:rsidR="008E1157" w:rsidRPr="002D184F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2D184F">
              <w:rPr>
                <w:rFonts w:asciiTheme="majorBidi" w:eastAsia="Calibri" w:hAnsiTheme="majorBidi" w:cstheme="majorBidi"/>
                <w:bCs/>
                <w:sz w:val="30"/>
                <w:szCs w:val="30"/>
              </w:rPr>
              <w:t>256</w:t>
            </w:r>
            <w:r w:rsidR="002D184F">
              <w:rPr>
                <w:rFonts w:asciiTheme="majorBidi" w:eastAsia="Calibr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30" w:type="pct"/>
            <w:gridSpan w:val="2"/>
          </w:tcPr>
          <w:p w14:paraId="06F1F14E" w14:textId="77777777" w:rsidR="008E1157" w:rsidRPr="002D184F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33" w:type="pct"/>
            <w:gridSpan w:val="2"/>
          </w:tcPr>
          <w:p w14:paraId="0AC2E61A" w14:textId="3CB8ACDE" w:rsidR="008E1157" w:rsidRPr="002D184F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D184F">
              <w:rPr>
                <w:rFonts w:asciiTheme="majorBidi" w:eastAsia="Calibri" w:hAnsiTheme="majorBidi" w:cstheme="majorBidi"/>
                <w:bCs/>
                <w:spacing w:val="-4"/>
                <w:sz w:val="30"/>
                <w:szCs w:val="30"/>
              </w:rPr>
              <w:t>256</w:t>
            </w:r>
            <w:r w:rsidR="002D184F">
              <w:rPr>
                <w:rFonts w:asciiTheme="majorBidi" w:eastAsia="Calibri" w:hAnsiTheme="majorBidi" w:cstheme="majorBidi"/>
                <w:bCs/>
                <w:spacing w:val="-4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72021FBA" w14:textId="77777777" w:rsidR="008E1157" w:rsidRPr="002D184F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88" w:type="pct"/>
            <w:vAlign w:val="bottom"/>
          </w:tcPr>
          <w:p w14:paraId="568809D2" w14:textId="28AEDD59" w:rsidR="008E1157" w:rsidRPr="002D184F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cs/>
              </w:rPr>
            </w:pPr>
            <w:r w:rsidRPr="002D184F">
              <w:rPr>
                <w:rFonts w:asciiTheme="majorBidi" w:eastAsia="Calibri" w:hAnsiTheme="majorBidi" w:cstheme="majorBidi"/>
                <w:bCs/>
                <w:sz w:val="30"/>
                <w:szCs w:val="30"/>
              </w:rPr>
              <w:t>256</w:t>
            </w:r>
            <w:r w:rsidR="002D184F">
              <w:rPr>
                <w:rFonts w:asciiTheme="majorBidi" w:eastAsia="Calibr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8E1157" w:rsidRPr="00454E91" w14:paraId="0B0BDFF7" w14:textId="77777777" w:rsidTr="00415B58">
        <w:trPr>
          <w:tblHeader/>
        </w:trPr>
        <w:tc>
          <w:tcPr>
            <w:tcW w:w="1666" w:type="pct"/>
          </w:tcPr>
          <w:p w14:paraId="268C0A7D" w14:textId="77777777" w:rsidR="008E1157" w:rsidRPr="002D184F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657B19BA" w14:textId="14B5DEC8" w:rsidR="008E1157" w:rsidRPr="002D184F" w:rsidRDefault="008E1157" w:rsidP="00D9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E96D6E0" w14:textId="77777777" w:rsidR="008E1157" w:rsidRPr="002D184F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696" w:type="pct"/>
            <w:gridSpan w:val="9"/>
          </w:tcPr>
          <w:p w14:paraId="3BBE3534" w14:textId="6F3A07F4" w:rsidR="008E1157" w:rsidRPr="002D184F" w:rsidRDefault="00642935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8E1157" w:rsidRPr="002D18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E1157" w:rsidRPr="00D652B1" w14:paraId="016F0343" w14:textId="77777777" w:rsidTr="00415B58">
        <w:tc>
          <w:tcPr>
            <w:tcW w:w="1666" w:type="pct"/>
          </w:tcPr>
          <w:p w14:paraId="619BB290" w14:textId="77777777" w:rsidR="008E1157" w:rsidRPr="002D184F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08" w:type="pct"/>
          </w:tcPr>
          <w:p w14:paraId="2D1E221E" w14:textId="77777777" w:rsidR="008E1157" w:rsidRPr="002D184F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80FB0A3" w14:textId="77777777" w:rsidR="008E1157" w:rsidRPr="002D184F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0CF851F5" w14:textId="77777777" w:rsidR="008E1157" w:rsidRPr="002D184F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" w:type="pct"/>
          </w:tcPr>
          <w:p w14:paraId="2D6CD77B" w14:textId="77777777" w:rsidR="008E1157" w:rsidRPr="002D184F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3" w:type="pct"/>
          </w:tcPr>
          <w:p w14:paraId="43935B5B" w14:textId="77777777" w:rsidR="008E1157" w:rsidRPr="002D184F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" w:type="pct"/>
            <w:gridSpan w:val="2"/>
          </w:tcPr>
          <w:p w14:paraId="07248B74" w14:textId="77777777" w:rsidR="008E1157" w:rsidRPr="002D184F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33" w:type="pct"/>
            <w:gridSpan w:val="2"/>
          </w:tcPr>
          <w:p w14:paraId="20068901" w14:textId="77777777" w:rsidR="008E1157" w:rsidRPr="002D184F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" w:type="pct"/>
          </w:tcPr>
          <w:p w14:paraId="35C2B71E" w14:textId="77777777" w:rsidR="008E1157" w:rsidRPr="002D184F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88" w:type="pct"/>
          </w:tcPr>
          <w:p w14:paraId="09F7C5E1" w14:textId="77777777" w:rsidR="008E1157" w:rsidRPr="002D184F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2D184F" w:rsidRPr="00D652B1" w14:paraId="3C5731E9" w14:textId="77777777" w:rsidTr="00415B58">
        <w:tc>
          <w:tcPr>
            <w:tcW w:w="1666" w:type="pct"/>
          </w:tcPr>
          <w:p w14:paraId="1ADCCF80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508" w:type="pct"/>
          </w:tcPr>
          <w:p w14:paraId="241110C8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DBD9F3D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E92A970" w14:textId="7BB0E122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B7AE762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50B6F32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62B5ADC6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6ED8723F" w14:textId="6B9F4592" w:rsidR="002D184F" w:rsidRPr="002D184F" w:rsidRDefault="000817D3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2,864</w:t>
            </w:r>
          </w:p>
        </w:tc>
        <w:tc>
          <w:tcPr>
            <w:tcW w:w="144" w:type="pct"/>
          </w:tcPr>
          <w:p w14:paraId="00A3DB9E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92CF246" w14:textId="4A8AF97C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1,717</w:t>
            </w:r>
          </w:p>
        </w:tc>
      </w:tr>
      <w:tr w:rsidR="002D184F" w:rsidRPr="00D652B1" w14:paraId="139F77F8" w14:textId="77777777" w:rsidTr="00415B58">
        <w:tc>
          <w:tcPr>
            <w:tcW w:w="1666" w:type="pct"/>
          </w:tcPr>
          <w:p w14:paraId="78228BC0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2D184F">
              <w:rPr>
                <w:rFonts w:asciiTheme="majorBidi" w:hAnsiTheme="majorBidi" w:cstheme="majorBidi"/>
                <w:sz w:val="30"/>
                <w:szCs w:val="30"/>
              </w:rPr>
              <w:t xml:space="preserve"> :</w:t>
            </w:r>
          </w:p>
        </w:tc>
        <w:tc>
          <w:tcPr>
            <w:tcW w:w="508" w:type="pct"/>
          </w:tcPr>
          <w:p w14:paraId="60582DA6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31DC1E89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9" w:type="pct"/>
          </w:tcPr>
          <w:p w14:paraId="648C3074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12BC54D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73D2225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3F53B2FE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0906940B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C6A0E56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BB4D6C0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184F" w:rsidRPr="00D652B1" w14:paraId="487547DC" w14:textId="77777777" w:rsidTr="00415B58">
        <w:trPr>
          <w:trHeight w:val="330"/>
        </w:trPr>
        <w:tc>
          <w:tcPr>
            <w:tcW w:w="1666" w:type="pct"/>
          </w:tcPr>
          <w:p w14:paraId="67CA0E14" w14:textId="77777777" w:rsidR="002D184F" w:rsidRPr="002D184F" w:rsidRDefault="002D184F" w:rsidP="002D184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2D184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D18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08" w:type="pct"/>
          </w:tcPr>
          <w:p w14:paraId="4D8AFCD1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6811B8D0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0AEBEA11" w14:textId="4BB9D3E8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77F543D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0ACF5545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F06F8E1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5986AE26" w14:textId="18CA4E2D" w:rsidR="002D184F" w:rsidRPr="002D184F" w:rsidRDefault="000817D3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144" w:type="pct"/>
          </w:tcPr>
          <w:p w14:paraId="1ED3BC8D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BF53168" w14:textId="09AC3873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2D184F" w:rsidRPr="00D652B1" w14:paraId="4D62EF1F" w14:textId="77777777" w:rsidTr="00415B58">
        <w:tc>
          <w:tcPr>
            <w:tcW w:w="1666" w:type="pct"/>
          </w:tcPr>
          <w:p w14:paraId="5B04835B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08" w:type="pct"/>
          </w:tcPr>
          <w:p w14:paraId="573031A5" w14:textId="1BA9E293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2D184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29" w:type="pct"/>
          </w:tcPr>
          <w:p w14:paraId="6EED5CE2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1310E" w14:textId="723197B6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593AFBD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9D4B4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72F1DE92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47782" w14:textId="3C8C6CB7" w:rsidR="002D184F" w:rsidRPr="002D184F" w:rsidRDefault="000817D3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3,103</w:t>
            </w:r>
          </w:p>
        </w:tc>
        <w:tc>
          <w:tcPr>
            <w:tcW w:w="144" w:type="pct"/>
          </w:tcPr>
          <w:p w14:paraId="1499826E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602D8562" w14:textId="1FD0497D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1,867</w:t>
            </w:r>
          </w:p>
        </w:tc>
      </w:tr>
      <w:tr w:rsidR="008E1157" w:rsidRPr="00DB5171" w14:paraId="59DB2467" w14:textId="77777777" w:rsidTr="00415B58">
        <w:tc>
          <w:tcPr>
            <w:tcW w:w="1666" w:type="pct"/>
          </w:tcPr>
          <w:p w14:paraId="677C4F07" w14:textId="77777777" w:rsidR="008E1157" w:rsidRPr="00A805BF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  <w:lang w:val="en-US" w:eastAsia="en-US"/>
              </w:rPr>
            </w:pPr>
          </w:p>
        </w:tc>
        <w:tc>
          <w:tcPr>
            <w:tcW w:w="508" w:type="pct"/>
          </w:tcPr>
          <w:p w14:paraId="26F0A66C" w14:textId="77777777" w:rsidR="008E1157" w:rsidRPr="00A805BF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29" w:type="pct"/>
          </w:tcPr>
          <w:p w14:paraId="792D3FC4" w14:textId="77777777" w:rsidR="008E1157" w:rsidRPr="00A805BF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57F44DCB" w14:textId="77777777" w:rsidR="008E1157" w:rsidRPr="00A805BF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9" w:type="pct"/>
          </w:tcPr>
          <w:p w14:paraId="52594DDF" w14:textId="77777777" w:rsidR="008E1157" w:rsidRPr="00A805BF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70D37C8" w14:textId="77777777" w:rsidR="008E1157" w:rsidRPr="00A805BF" w:rsidRDefault="008E1157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0" w:type="pct"/>
            <w:gridSpan w:val="2"/>
          </w:tcPr>
          <w:p w14:paraId="6121D057" w14:textId="77777777" w:rsidR="008E1157" w:rsidRPr="00A805BF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</w:tcPr>
          <w:p w14:paraId="69428DE4" w14:textId="77777777" w:rsidR="008E1157" w:rsidRPr="00A805BF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4" w:type="pct"/>
          </w:tcPr>
          <w:p w14:paraId="394A606F" w14:textId="77777777" w:rsidR="008E1157" w:rsidRPr="00A805BF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5625EC8" w14:textId="77777777" w:rsidR="008E1157" w:rsidRPr="00A805BF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8E1157" w:rsidRPr="00D652B1" w14:paraId="4520642E" w14:textId="77777777" w:rsidTr="00415B58">
        <w:tc>
          <w:tcPr>
            <w:tcW w:w="1666" w:type="pct"/>
          </w:tcPr>
          <w:p w14:paraId="3F96A343" w14:textId="77777777" w:rsidR="008E1157" w:rsidRPr="002D184F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</w:t>
            </w: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508" w:type="pct"/>
          </w:tcPr>
          <w:p w14:paraId="110229B8" w14:textId="77777777" w:rsidR="008E1157" w:rsidRPr="002D184F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1B072C4C" w14:textId="77777777" w:rsidR="008E1157" w:rsidRPr="002D184F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D3B18C7" w14:textId="77777777" w:rsidR="008E1157" w:rsidRPr="002D184F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F327AD5" w14:textId="77777777" w:rsidR="008E1157" w:rsidRPr="002D184F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E9F36FD" w14:textId="77777777" w:rsidR="008E1157" w:rsidRPr="002D184F" w:rsidRDefault="008E11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2D0D5A2F" w14:textId="77777777" w:rsidR="008E1157" w:rsidRPr="002D184F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7449817B" w14:textId="77777777" w:rsidR="008E1157" w:rsidRPr="002D184F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2F945AB" w14:textId="77777777" w:rsidR="008E1157" w:rsidRPr="002D184F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FF27FDE" w14:textId="77777777" w:rsidR="008E1157" w:rsidRPr="002D184F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184F" w:rsidRPr="00D652B1" w14:paraId="6985FF6A" w14:textId="77777777" w:rsidTr="00415B58">
        <w:tc>
          <w:tcPr>
            <w:tcW w:w="1666" w:type="pct"/>
          </w:tcPr>
          <w:p w14:paraId="06B00E5C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508" w:type="pct"/>
          </w:tcPr>
          <w:p w14:paraId="2B238423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0C910CB5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33A13500" w14:textId="59A0ABF9" w:rsidR="002D184F" w:rsidRPr="002D184F" w:rsidRDefault="00FE0809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388,882</w:t>
            </w:r>
          </w:p>
        </w:tc>
        <w:tc>
          <w:tcPr>
            <w:tcW w:w="129" w:type="pct"/>
          </w:tcPr>
          <w:p w14:paraId="4A7B1226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E740AC7" w14:textId="54A511D5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261,078</w:t>
            </w:r>
          </w:p>
        </w:tc>
        <w:tc>
          <w:tcPr>
            <w:tcW w:w="130" w:type="pct"/>
            <w:gridSpan w:val="2"/>
          </w:tcPr>
          <w:p w14:paraId="74CE5F5D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2C2D625B" w14:textId="4E676D1C" w:rsidR="002D184F" w:rsidRPr="002D184F" w:rsidRDefault="000817D3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110,360</w:t>
            </w:r>
          </w:p>
        </w:tc>
        <w:tc>
          <w:tcPr>
            <w:tcW w:w="144" w:type="pct"/>
          </w:tcPr>
          <w:p w14:paraId="6423025E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E1EAAAA" w14:textId="4082BC8F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97,730</w:t>
            </w:r>
          </w:p>
        </w:tc>
      </w:tr>
      <w:tr w:rsidR="002D184F" w:rsidRPr="00D652B1" w14:paraId="6C4EB78D" w14:textId="77777777" w:rsidTr="00415B58">
        <w:tc>
          <w:tcPr>
            <w:tcW w:w="1666" w:type="pct"/>
          </w:tcPr>
          <w:p w14:paraId="54A48689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2D184F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08" w:type="pct"/>
          </w:tcPr>
          <w:p w14:paraId="46CA075E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4F897392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7237A62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71AF357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FF64678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65FA38B7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4B5EBD7D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C984BAA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99B77C6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184F" w:rsidRPr="00D652B1" w14:paraId="3A887876" w14:textId="77777777" w:rsidTr="00415B58">
        <w:tc>
          <w:tcPr>
            <w:tcW w:w="1666" w:type="pct"/>
          </w:tcPr>
          <w:p w14:paraId="22E48726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D18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2D184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D184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08" w:type="pct"/>
          </w:tcPr>
          <w:p w14:paraId="34217813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03083E62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E4DE208" w14:textId="0200E293" w:rsidR="002D184F" w:rsidRPr="002D184F" w:rsidRDefault="00FE0809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62,631</w:t>
            </w:r>
          </w:p>
        </w:tc>
        <w:tc>
          <w:tcPr>
            <w:tcW w:w="129" w:type="pct"/>
          </w:tcPr>
          <w:p w14:paraId="3CE54219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22586EF" w14:textId="24C91CF8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76,557</w:t>
            </w:r>
          </w:p>
        </w:tc>
        <w:tc>
          <w:tcPr>
            <w:tcW w:w="130" w:type="pct"/>
            <w:gridSpan w:val="2"/>
          </w:tcPr>
          <w:p w14:paraId="34B64E19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50DEF5AA" w14:textId="26B9661C" w:rsidR="002D184F" w:rsidRPr="002D184F" w:rsidRDefault="000817D3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14,043</w:t>
            </w:r>
          </w:p>
        </w:tc>
        <w:tc>
          <w:tcPr>
            <w:tcW w:w="144" w:type="pct"/>
          </w:tcPr>
          <w:p w14:paraId="148359C5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E179A55" w14:textId="7EB6E5BD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20,377</w:t>
            </w:r>
          </w:p>
        </w:tc>
      </w:tr>
      <w:tr w:rsidR="002D184F" w:rsidRPr="00D652B1" w14:paraId="6D9D3CE4" w14:textId="77777777" w:rsidTr="00415B58">
        <w:tc>
          <w:tcPr>
            <w:tcW w:w="1666" w:type="pct"/>
          </w:tcPr>
          <w:p w14:paraId="20820895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2D184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08" w:type="pct"/>
          </w:tcPr>
          <w:p w14:paraId="378FFB12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299FAB32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D7765D8" w14:textId="22517DF1" w:rsidR="002D184F" w:rsidRPr="002D184F" w:rsidRDefault="00FE0809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2,814</w:t>
            </w:r>
          </w:p>
        </w:tc>
        <w:tc>
          <w:tcPr>
            <w:tcW w:w="129" w:type="pct"/>
          </w:tcPr>
          <w:p w14:paraId="188AF0A7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53F00C6" w14:textId="27AB9DA5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130" w:type="pct"/>
            <w:gridSpan w:val="2"/>
          </w:tcPr>
          <w:p w14:paraId="7D0D780E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08C39FE9" w14:textId="07E78257" w:rsidR="002D184F" w:rsidRPr="002D184F" w:rsidRDefault="000817D3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1,104</w:t>
            </w:r>
          </w:p>
        </w:tc>
        <w:tc>
          <w:tcPr>
            <w:tcW w:w="144" w:type="pct"/>
          </w:tcPr>
          <w:p w14:paraId="53DA53A2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9C74B36" w14:textId="79DC947B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2D184F" w:rsidRPr="00D652B1" w14:paraId="00D9936A" w14:textId="77777777" w:rsidTr="00415B58">
        <w:tc>
          <w:tcPr>
            <w:tcW w:w="1666" w:type="pct"/>
          </w:tcPr>
          <w:p w14:paraId="4435F4C8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2D184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08" w:type="pct"/>
          </w:tcPr>
          <w:p w14:paraId="64FC8388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464EE14E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9" w:type="pct"/>
          </w:tcPr>
          <w:p w14:paraId="5B265290" w14:textId="2A51B4AB" w:rsidR="002D184F" w:rsidRPr="002D184F" w:rsidRDefault="00FE0809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129" w:type="pct"/>
          </w:tcPr>
          <w:p w14:paraId="683A475C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ED08797" w14:textId="05E3267F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2,329</w:t>
            </w:r>
          </w:p>
        </w:tc>
        <w:tc>
          <w:tcPr>
            <w:tcW w:w="130" w:type="pct"/>
            <w:gridSpan w:val="2"/>
          </w:tcPr>
          <w:p w14:paraId="40EE664D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14D76587" w14:textId="57800145" w:rsidR="002D184F" w:rsidRPr="002D184F" w:rsidRDefault="000817D3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265E9F72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717A31F" w14:textId="0F994BDF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1,730</w:t>
            </w:r>
          </w:p>
        </w:tc>
      </w:tr>
      <w:tr w:rsidR="002D184F" w:rsidRPr="00D652B1" w14:paraId="40F3F848" w14:textId="77777777" w:rsidTr="00415B58">
        <w:tc>
          <w:tcPr>
            <w:tcW w:w="1666" w:type="pct"/>
          </w:tcPr>
          <w:p w14:paraId="35F8F0FF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D184F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2D184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08" w:type="pct"/>
          </w:tcPr>
          <w:p w14:paraId="2A4235EA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491B17B1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9" w:type="pct"/>
          </w:tcPr>
          <w:p w14:paraId="2F68B84B" w14:textId="5F574339" w:rsidR="002D184F" w:rsidRPr="002D184F" w:rsidRDefault="00FE0809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9,840</w:t>
            </w:r>
          </w:p>
        </w:tc>
        <w:tc>
          <w:tcPr>
            <w:tcW w:w="129" w:type="pct"/>
          </w:tcPr>
          <w:p w14:paraId="5F72EAAA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6A1584B" w14:textId="5A3B4208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9,453</w:t>
            </w:r>
          </w:p>
        </w:tc>
        <w:tc>
          <w:tcPr>
            <w:tcW w:w="130" w:type="pct"/>
            <w:gridSpan w:val="2"/>
          </w:tcPr>
          <w:p w14:paraId="06C51B9A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52C09B11" w14:textId="13E0AABA" w:rsidR="002D184F" w:rsidRPr="002D184F" w:rsidRDefault="000817D3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2,040</w:t>
            </w:r>
          </w:p>
        </w:tc>
        <w:tc>
          <w:tcPr>
            <w:tcW w:w="144" w:type="pct"/>
          </w:tcPr>
          <w:p w14:paraId="4209B6E3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9BA08E5" w14:textId="373CD17C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1,771</w:t>
            </w:r>
          </w:p>
        </w:tc>
      </w:tr>
      <w:tr w:rsidR="002D184F" w:rsidRPr="00D652B1" w14:paraId="2CDB5572" w14:textId="77777777" w:rsidTr="00415B58">
        <w:tc>
          <w:tcPr>
            <w:tcW w:w="1666" w:type="pct"/>
          </w:tcPr>
          <w:p w14:paraId="6A88B9BF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8" w:type="pct"/>
          </w:tcPr>
          <w:p w14:paraId="1A4ABB31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FFC025E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41F3B97F" w14:textId="325EC2A8" w:rsidR="002D184F" w:rsidRPr="002D184F" w:rsidRDefault="00FE0809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464,300</w:t>
            </w:r>
          </w:p>
        </w:tc>
        <w:tc>
          <w:tcPr>
            <w:tcW w:w="129" w:type="pct"/>
          </w:tcPr>
          <w:p w14:paraId="3E2025D0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2576CE2" w14:textId="5B4C9F0F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349,869</w:t>
            </w:r>
          </w:p>
        </w:tc>
        <w:tc>
          <w:tcPr>
            <w:tcW w:w="130" w:type="pct"/>
            <w:gridSpan w:val="2"/>
          </w:tcPr>
          <w:p w14:paraId="1EF90F84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</w:tcPr>
          <w:p w14:paraId="53D506B4" w14:textId="664108D3" w:rsidR="002D184F" w:rsidRPr="002D184F" w:rsidRDefault="000817D3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127,549</w:t>
            </w:r>
          </w:p>
        </w:tc>
        <w:tc>
          <w:tcPr>
            <w:tcW w:w="144" w:type="pct"/>
          </w:tcPr>
          <w:p w14:paraId="2E6F19BC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73AFBD0" w14:textId="519C606C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121,776</w:t>
            </w:r>
          </w:p>
        </w:tc>
      </w:tr>
      <w:tr w:rsidR="002D184F" w:rsidRPr="00D652B1" w14:paraId="7BDD68AB" w14:textId="77777777" w:rsidTr="00415B58">
        <w:tc>
          <w:tcPr>
            <w:tcW w:w="1666" w:type="pct"/>
          </w:tcPr>
          <w:p w14:paraId="7569CC0E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08" w:type="pct"/>
          </w:tcPr>
          <w:p w14:paraId="76C62686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2AC0E32F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44D84955" w14:textId="7B713069" w:rsidR="002D184F" w:rsidRPr="002D184F" w:rsidRDefault="00FE0809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464,300</w:t>
            </w:r>
          </w:p>
        </w:tc>
        <w:tc>
          <w:tcPr>
            <w:tcW w:w="129" w:type="pct"/>
          </w:tcPr>
          <w:p w14:paraId="388211C1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0EFE4B7" w14:textId="0EC49555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349,869</w:t>
            </w:r>
          </w:p>
        </w:tc>
        <w:tc>
          <w:tcPr>
            <w:tcW w:w="130" w:type="pct"/>
            <w:gridSpan w:val="2"/>
          </w:tcPr>
          <w:p w14:paraId="3E2624E3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</w:tcPr>
          <w:p w14:paraId="5861DB3A" w14:textId="0951272A" w:rsidR="002D184F" w:rsidRPr="002D184F" w:rsidRDefault="00FE0809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130,652</w:t>
            </w:r>
          </w:p>
        </w:tc>
        <w:tc>
          <w:tcPr>
            <w:tcW w:w="144" w:type="pct"/>
          </w:tcPr>
          <w:p w14:paraId="3D2413D7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C19FBCB" w14:textId="6E5C443F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123,643</w:t>
            </w:r>
          </w:p>
        </w:tc>
      </w:tr>
      <w:tr w:rsidR="002D184F" w:rsidRPr="00D652B1" w14:paraId="591DE2F9" w14:textId="77777777" w:rsidTr="00415B58">
        <w:tc>
          <w:tcPr>
            <w:tcW w:w="1666" w:type="pct"/>
          </w:tcPr>
          <w:p w14:paraId="780564B9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D184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Pr="002D184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D184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08" w:type="pct"/>
          </w:tcPr>
          <w:p w14:paraId="01F6101C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9" w:type="pct"/>
          </w:tcPr>
          <w:p w14:paraId="57D4C23C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035CB41F" w14:textId="77777777" w:rsid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024ED7" w14:textId="7270AEFA" w:rsidR="00FE0809" w:rsidRPr="002D184F" w:rsidRDefault="00FE0809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(10,648)</w:t>
            </w:r>
          </w:p>
        </w:tc>
        <w:tc>
          <w:tcPr>
            <w:tcW w:w="129" w:type="pct"/>
          </w:tcPr>
          <w:p w14:paraId="68979234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2F577D5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24FE15" w14:textId="3E02E0E6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(7,909)</w:t>
            </w:r>
          </w:p>
        </w:tc>
        <w:tc>
          <w:tcPr>
            <w:tcW w:w="130" w:type="pct"/>
            <w:gridSpan w:val="2"/>
          </w:tcPr>
          <w:p w14:paraId="61346F93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</w:tcPr>
          <w:p w14:paraId="14C4B44D" w14:textId="77777777" w:rsid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480685" w14:textId="37723A9F" w:rsidR="00FE0809" w:rsidRPr="002D184F" w:rsidRDefault="00FE0809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(2,956)</w:t>
            </w:r>
          </w:p>
        </w:tc>
        <w:tc>
          <w:tcPr>
            <w:tcW w:w="144" w:type="pct"/>
          </w:tcPr>
          <w:p w14:paraId="202ED2CB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7A874D8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7434E3" w14:textId="24975A96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(2,012)</w:t>
            </w:r>
          </w:p>
        </w:tc>
      </w:tr>
      <w:tr w:rsidR="002D184F" w:rsidRPr="00D652B1" w14:paraId="11A650F5" w14:textId="77777777" w:rsidTr="00415B58">
        <w:tc>
          <w:tcPr>
            <w:tcW w:w="1666" w:type="pct"/>
            <w:shd w:val="clear" w:color="auto" w:fill="auto"/>
          </w:tcPr>
          <w:p w14:paraId="6A99439F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08" w:type="pct"/>
          </w:tcPr>
          <w:p w14:paraId="14C40A73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3FD18F88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57C1F42" w14:textId="640CEF2B" w:rsidR="002D184F" w:rsidRPr="002D184F" w:rsidDel="00C94F82" w:rsidRDefault="00FE0809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453,652</w:t>
            </w:r>
          </w:p>
        </w:tc>
        <w:tc>
          <w:tcPr>
            <w:tcW w:w="129" w:type="pct"/>
          </w:tcPr>
          <w:p w14:paraId="65C8126C" w14:textId="77777777" w:rsidR="002D184F" w:rsidRPr="002D184F" w:rsidRDefault="002D184F" w:rsidP="002D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777A535" w14:textId="70282A8B" w:rsidR="002D184F" w:rsidRPr="002D184F" w:rsidDel="00C94F82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341,960</w:t>
            </w:r>
          </w:p>
        </w:tc>
        <w:tc>
          <w:tcPr>
            <w:tcW w:w="130" w:type="pct"/>
            <w:gridSpan w:val="2"/>
          </w:tcPr>
          <w:p w14:paraId="5409B247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092756" w14:textId="30C68A31" w:rsidR="002D184F" w:rsidRPr="002D184F" w:rsidRDefault="00FE0809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127,696</w:t>
            </w:r>
          </w:p>
        </w:tc>
        <w:tc>
          <w:tcPr>
            <w:tcW w:w="144" w:type="pct"/>
          </w:tcPr>
          <w:p w14:paraId="6136C40A" w14:textId="77777777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D0B9D83" w14:textId="516FD66A" w:rsidR="002D184F" w:rsidRPr="002D184F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121,631</w:t>
            </w:r>
          </w:p>
        </w:tc>
      </w:tr>
    </w:tbl>
    <w:p w14:paraId="70D3645D" w14:textId="78BE2856" w:rsidR="00415B58" w:rsidRDefault="00415B58"/>
    <w:tbl>
      <w:tblPr>
        <w:tblW w:w="91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8"/>
        <w:gridCol w:w="271"/>
        <w:gridCol w:w="1077"/>
        <w:gridCol w:w="242"/>
        <w:gridCol w:w="1020"/>
        <w:gridCol w:w="271"/>
        <w:gridCol w:w="991"/>
        <w:gridCol w:w="251"/>
        <w:gridCol w:w="1091"/>
      </w:tblGrid>
      <w:tr w:rsidR="00415B58" w:rsidRPr="00847622" w14:paraId="7AC30D2C" w14:textId="77777777" w:rsidTr="00415B58">
        <w:trPr>
          <w:trHeight w:val="20"/>
        </w:trPr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3E09F" w14:textId="4BA76B7C" w:rsidR="008E1157" w:rsidRPr="00A922D3" w:rsidRDefault="005044AE" w:rsidP="005044AE">
            <w:pPr>
              <w:tabs>
                <w:tab w:val="clear" w:pos="227"/>
                <w:tab w:val="clear" w:pos="680"/>
                <w:tab w:val="left" w:pos="160"/>
                <w:tab w:val="left" w:pos="5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22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CFADE" w14:textId="77777777" w:rsidR="008E1157" w:rsidRPr="00A922D3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0FEF2" w14:textId="77777777" w:rsidR="008E1157" w:rsidRPr="00A922D3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2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6161841F" w14:textId="77777777" w:rsidR="008E1157" w:rsidRPr="00A922D3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167CEA" w14:textId="77777777" w:rsidR="008E1157" w:rsidRPr="00A922D3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2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922D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415B58" w:rsidRPr="00847622" w14:paraId="1D2715DA" w14:textId="77777777" w:rsidTr="00415B58">
        <w:trPr>
          <w:trHeight w:val="20"/>
        </w:trPr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D4E0B" w14:textId="7C693FD4" w:rsidR="008E1157" w:rsidRPr="00A922D3" w:rsidRDefault="005044AE" w:rsidP="005044AE">
            <w:pPr>
              <w:tabs>
                <w:tab w:val="clear" w:pos="227"/>
                <w:tab w:val="clear" w:pos="680"/>
                <w:tab w:val="left" w:pos="160"/>
                <w:tab w:val="left" w:pos="540"/>
              </w:tabs>
              <w:spacing w:line="240" w:lineRule="auto"/>
              <w:ind w:left="166"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22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7B59D" w14:textId="77777777" w:rsidR="008E1157" w:rsidRPr="00A922D3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F3C05" w14:textId="5555EA57" w:rsidR="008E1157" w:rsidRPr="00A922D3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2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184F" w:rsidRPr="00A922D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E92EA" w14:textId="77777777" w:rsidR="008E1157" w:rsidRPr="00A922D3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6E1AA" w14:textId="01B546F8" w:rsidR="008E1157" w:rsidRPr="00A922D3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922D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2D184F" w:rsidRPr="00A922D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515C1B9C" w14:textId="77777777" w:rsidR="008E1157" w:rsidRPr="00A922D3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C1C3E" w14:textId="49690DB4" w:rsidR="008E1157" w:rsidRPr="00A922D3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2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184F" w:rsidRPr="00A922D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</w:tcPr>
          <w:p w14:paraId="60F457EE" w14:textId="77777777" w:rsidR="008E1157" w:rsidRPr="00A922D3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</w:tcPr>
          <w:p w14:paraId="18DE2466" w14:textId="486EF409" w:rsidR="008E1157" w:rsidRPr="00A922D3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2D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2D184F" w:rsidRPr="00A922D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</w:tr>
      <w:tr w:rsidR="008E1157" w:rsidRPr="00847622" w14:paraId="107B40EE" w14:textId="77777777" w:rsidTr="00415B58">
        <w:trPr>
          <w:trHeight w:val="20"/>
        </w:trPr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E19E4" w14:textId="77777777" w:rsidR="008E1157" w:rsidRPr="00A922D3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44DE5" w14:textId="77777777" w:rsidR="008E1157" w:rsidRPr="00A922D3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D0CA7" w14:textId="390D2476" w:rsidR="008E1157" w:rsidRPr="00A922D3" w:rsidRDefault="00642935" w:rsidP="006E093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8E1157" w:rsidRPr="00A922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15B58" w:rsidRPr="00847622" w14:paraId="57DFEB6B" w14:textId="77777777" w:rsidTr="00415B58">
        <w:trPr>
          <w:trHeight w:val="20"/>
        </w:trPr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C1C6F" w14:textId="0752C2D7" w:rsidR="002D184F" w:rsidRPr="00A922D3" w:rsidRDefault="002D184F" w:rsidP="002D184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922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A922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922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มกราคม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B8D56" w14:textId="77777777" w:rsidR="002D184F" w:rsidRPr="00A922D3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A133A" w14:textId="62479350" w:rsidR="002D184F" w:rsidRPr="00A922D3" w:rsidRDefault="00EB695A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</w:t>
            </w:r>
            <w:r w:rsidR="00082099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082FE" w14:textId="77777777" w:rsidR="002D184F" w:rsidRPr="00A922D3" w:rsidRDefault="002D184F" w:rsidP="002D184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E2BD4" w14:textId="7A60363C" w:rsidR="002D184F" w:rsidRPr="00A922D3" w:rsidRDefault="002D184F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922D3">
              <w:rPr>
                <w:rFonts w:asciiTheme="majorBidi" w:hAnsiTheme="majorBidi" w:cstheme="majorBidi"/>
                <w:sz w:val="30"/>
                <w:szCs w:val="30"/>
              </w:rPr>
              <w:t>6,261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0C7450E4" w14:textId="77777777" w:rsidR="002D184F" w:rsidRPr="00A922D3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</w:tcPr>
          <w:p w14:paraId="654FEB74" w14:textId="1CC3193D" w:rsidR="002D184F" w:rsidRPr="00A922D3" w:rsidRDefault="00EB695A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2,012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</w:tcPr>
          <w:p w14:paraId="4608BCEC" w14:textId="77777777" w:rsidR="002D184F" w:rsidRPr="00A922D3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</w:tcPr>
          <w:p w14:paraId="58448645" w14:textId="7468790C" w:rsidR="002D184F" w:rsidRPr="00A922D3" w:rsidRDefault="002D184F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922D3">
              <w:rPr>
                <w:rFonts w:asciiTheme="majorBidi" w:hAnsiTheme="majorBidi" w:cstheme="majorBidi"/>
                <w:sz w:val="30"/>
                <w:szCs w:val="30"/>
              </w:rPr>
              <w:t>1,942</w:t>
            </w:r>
          </w:p>
        </w:tc>
      </w:tr>
      <w:tr w:rsidR="00415B58" w:rsidRPr="00847622" w14:paraId="7DA40584" w14:textId="77777777" w:rsidTr="00415B58">
        <w:trPr>
          <w:trHeight w:val="20"/>
        </w:trPr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6B144" w14:textId="77777777" w:rsidR="002D184F" w:rsidRPr="00A922D3" w:rsidRDefault="002D184F" w:rsidP="002D184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2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B707E" w14:textId="77777777" w:rsidR="002D184F" w:rsidRPr="00A922D3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7761B" w14:textId="6CA5BB39" w:rsidR="002D184F" w:rsidRPr="00A922D3" w:rsidRDefault="00EB695A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</w:t>
            </w:r>
            <w:r w:rsidR="00AE6EA4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AA59A" w14:textId="77777777" w:rsidR="002D184F" w:rsidRPr="00A922D3" w:rsidRDefault="002D184F" w:rsidP="002D184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FDCD5" w14:textId="19D3A408" w:rsidR="002D184F" w:rsidRPr="00A922D3" w:rsidRDefault="002D184F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922D3">
              <w:rPr>
                <w:rFonts w:asciiTheme="majorBidi" w:hAnsiTheme="majorBidi" w:cstheme="majorBidi"/>
                <w:sz w:val="30"/>
                <w:szCs w:val="30"/>
              </w:rPr>
              <w:t>3,037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4E57DA0E" w14:textId="77777777" w:rsidR="002D184F" w:rsidRPr="00A922D3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</w:tcPr>
          <w:p w14:paraId="1B551C89" w14:textId="63E08C0F" w:rsidR="002D184F" w:rsidRPr="00A922D3" w:rsidRDefault="00EB695A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E6EA4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</w:tcPr>
          <w:p w14:paraId="2B347841" w14:textId="77777777" w:rsidR="002D184F" w:rsidRPr="00A922D3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</w:tcPr>
          <w:p w14:paraId="16F63034" w14:textId="6C2A10E5" w:rsidR="002D184F" w:rsidRPr="00A922D3" w:rsidRDefault="002D184F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922D3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</w:tr>
      <w:tr w:rsidR="00415B58" w:rsidRPr="00847622" w14:paraId="2319DA98" w14:textId="77777777" w:rsidTr="00415B58">
        <w:trPr>
          <w:trHeight w:val="20"/>
        </w:trPr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8EB39" w14:textId="76C4CA99" w:rsidR="002D184F" w:rsidRPr="00A922D3" w:rsidRDefault="002D184F" w:rsidP="002D184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922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ได้มาจากการรวมธุรกิจ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4AAAC" w14:textId="77777777" w:rsidR="002D184F" w:rsidRPr="00A922D3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44E78" w14:textId="2A301961" w:rsidR="002D184F" w:rsidRPr="00A922D3" w:rsidRDefault="00EB695A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31E19" w14:textId="77777777" w:rsidR="002D184F" w:rsidRPr="00A922D3" w:rsidRDefault="002D184F" w:rsidP="002D184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66A04" w14:textId="625AF578" w:rsidR="002D184F" w:rsidRPr="00A922D3" w:rsidRDefault="002D184F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922D3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1DADF97E" w14:textId="77777777" w:rsidR="002D184F" w:rsidRPr="00A922D3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</w:tcPr>
          <w:p w14:paraId="364908AD" w14:textId="4C01179E" w:rsidR="002D184F" w:rsidRPr="00A922D3" w:rsidRDefault="00EB695A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</w:tcPr>
          <w:p w14:paraId="2ADEADA4" w14:textId="77777777" w:rsidR="002D184F" w:rsidRPr="00A922D3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</w:tcPr>
          <w:p w14:paraId="3BB8296C" w14:textId="671E4B94" w:rsidR="002D184F" w:rsidRPr="00A922D3" w:rsidRDefault="002D184F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922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5B58" w:rsidRPr="00847622" w14:paraId="621A519E" w14:textId="77777777" w:rsidTr="00415B58">
        <w:trPr>
          <w:trHeight w:val="20"/>
        </w:trPr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782FC" w14:textId="6A6B5FB7" w:rsidR="002D184F" w:rsidRPr="00A922D3" w:rsidRDefault="002D184F" w:rsidP="002D184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2D3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8C8B2" w14:textId="77777777" w:rsidR="002D184F" w:rsidRPr="00A922D3" w:rsidRDefault="002D184F" w:rsidP="002D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85BFC" w14:textId="6B10BA0C" w:rsidR="002D184F" w:rsidRPr="00A922D3" w:rsidRDefault="00EB695A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AE6EA4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DAE2F" w14:textId="77777777" w:rsidR="002D184F" w:rsidRPr="00A922D3" w:rsidRDefault="002D184F" w:rsidP="002D184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02088" w14:textId="38E8DC11" w:rsidR="002D184F" w:rsidRPr="00A922D3" w:rsidRDefault="002D184F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922D3">
              <w:rPr>
                <w:rFonts w:asciiTheme="majorBidi" w:hAnsiTheme="majorBidi" w:cstheme="majorBidi"/>
                <w:sz w:val="30"/>
                <w:szCs w:val="30"/>
              </w:rPr>
              <w:t>(815)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1FCCEAFC" w14:textId="77777777" w:rsidR="002D184F" w:rsidRPr="00A922D3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</w:tcPr>
          <w:p w14:paraId="135F7667" w14:textId="47BE8381" w:rsidR="002D184F" w:rsidRPr="00A922D3" w:rsidRDefault="00EB695A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E6EA4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</w:tcPr>
          <w:p w14:paraId="504E1161" w14:textId="77777777" w:rsidR="002D184F" w:rsidRPr="00A922D3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</w:tcPr>
          <w:p w14:paraId="5DFD8669" w14:textId="766AF34F" w:rsidR="002D184F" w:rsidRPr="00A922D3" w:rsidRDefault="002D184F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922D3">
              <w:rPr>
                <w:rFonts w:asciiTheme="majorBidi" w:hAnsiTheme="majorBidi" w:cstheme="majorBidi"/>
                <w:sz w:val="30"/>
                <w:szCs w:val="30"/>
              </w:rPr>
              <w:t>(362)</w:t>
            </w:r>
          </w:p>
        </w:tc>
      </w:tr>
      <w:tr w:rsidR="00415B58" w:rsidRPr="00847622" w14:paraId="7FD771DD" w14:textId="77777777" w:rsidTr="00415B58">
        <w:trPr>
          <w:trHeight w:val="20"/>
        </w:trPr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495DD" w14:textId="77777777" w:rsidR="002D184F" w:rsidRPr="00A922D3" w:rsidRDefault="002D184F" w:rsidP="002D184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2D3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5EAF8" w14:textId="77777777" w:rsidR="002D184F" w:rsidRPr="00A922D3" w:rsidRDefault="002D184F" w:rsidP="002D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401F6" w14:textId="7015E3EC" w:rsidR="002D184F" w:rsidRPr="00A922D3" w:rsidRDefault="00EB695A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C1A59" w14:textId="77777777" w:rsidR="002D184F" w:rsidRPr="00A922D3" w:rsidRDefault="002D184F" w:rsidP="002D184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BBC52" w14:textId="7726C852" w:rsidR="002D184F" w:rsidRPr="00A922D3" w:rsidRDefault="002D184F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2D3">
              <w:rPr>
                <w:rFonts w:asciiTheme="majorBidi" w:hAnsiTheme="majorBidi" w:cstheme="majorBidi"/>
                <w:sz w:val="30"/>
                <w:szCs w:val="30"/>
              </w:rPr>
              <w:t>(509)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78047685" w14:textId="77777777" w:rsidR="002D184F" w:rsidRPr="00A922D3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</w:tcPr>
          <w:p w14:paraId="5E43B943" w14:textId="5520A5ED" w:rsidR="002D184F" w:rsidRPr="00A922D3" w:rsidRDefault="00EB695A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</w:tcPr>
          <w:p w14:paraId="67271D5F" w14:textId="77777777" w:rsidR="002D184F" w:rsidRPr="00A922D3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</w:tcPr>
          <w:p w14:paraId="629EC424" w14:textId="5E986141" w:rsidR="002D184F" w:rsidRPr="00A922D3" w:rsidRDefault="002D184F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922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5B58" w:rsidRPr="00847622" w14:paraId="3617A8E6" w14:textId="77777777" w:rsidTr="00415B58">
        <w:trPr>
          <w:trHeight w:val="20"/>
        </w:trPr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CE841" w14:textId="0D29A408" w:rsidR="002D184F" w:rsidRPr="00A922D3" w:rsidRDefault="002D184F" w:rsidP="002D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2D3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ผลกระทบจากอัตราแลกเปลี่ยน</w:t>
            </w:r>
            <w:r w:rsidRPr="00A922D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เงินตราต่างประเทศ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6E3A5" w14:textId="77777777" w:rsidR="002D184F" w:rsidRPr="00A922D3" w:rsidRDefault="002D184F" w:rsidP="002D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2F115A" w14:textId="77777777" w:rsidR="002D184F" w:rsidRDefault="002D184F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982F93" w14:textId="609F9C21" w:rsidR="00EB695A" w:rsidRPr="00A922D3" w:rsidRDefault="00EB695A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082099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5CCFB" w14:textId="77777777" w:rsidR="002D184F" w:rsidRPr="00A922D3" w:rsidRDefault="002D184F" w:rsidP="002D184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BF9C1" w14:textId="77777777" w:rsidR="002D184F" w:rsidRPr="00A922D3" w:rsidRDefault="002D184F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7583F6" w14:textId="55C9297E" w:rsidR="002D184F" w:rsidRPr="00A922D3" w:rsidRDefault="002D184F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922D3">
              <w:rPr>
                <w:rFonts w:asciiTheme="majorBidi" w:hAnsiTheme="majorBidi" w:cstheme="majorBidi"/>
                <w:sz w:val="30"/>
                <w:szCs w:val="30"/>
              </w:rPr>
              <w:t>(112)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19546450" w14:textId="77777777" w:rsidR="002D184F" w:rsidRPr="00A922D3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FB20F" w14:textId="77777777" w:rsidR="002D184F" w:rsidRDefault="002D184F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9912C6" w14:textId="660E08CC" w:rsidR="00EB695A" w:rsidRPr="00A922D3" w:rsidRDefault="00EB695A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(62)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</w:tcPr>
          <w:p w14:paraId="6C721B3B" w14:textId="77777777" w:rsidR="002D184F" w:rsidRPr="00A922D3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F5963" w14:textId="77777777" w:rsidR="002D184F" w:rsidRPr="00A922D3" w:rsidRDefault="002D184F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8B9673" w14:textId="51E513A4" w:rsidR="002D184F" w:rsidRPr="00A922D3" w:rsidRDefault="002D184F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922D3">
              <w:rPr>
                <w:rFonts w:asciiTheme="majorBidi" w:hAnsiTheme="majorBidi" w:cstheme="majorBidi"/>
                <w:sz w:val="30"/>
                <w:szCs w:val="30"/>
              </w:rPr>
              <w:t>(94)</w:t>
            </w:r>
          </w:p>
        </w:tc>
      </w:tr>
      <w:tr w:rsidR="00415B58" w:rsidRPr="00847622" w14:paraId="5D6666B7" w14:textId="77777777" w:rsidTr="00415B58">
        <w:trPr>
          <w:trHeight w:val="20"/>
        </w:trPr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A13EB" w14:textId="3609695D" w:rsidR="002D184F" w:rsidRPr="00A922D3" w:rsidRDefault="002D184F" w:rsidP="002D184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2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922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922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FC68" w14:textId="77777777" w:rsidR="002D184F" w:rsidRPr="00A922D3" w:rsidRDefault="002D184F" w:rsidP="002D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61FA0C" w14:textId="6B3041F6" w:rsidR="002D184F" w:rsidRPr="00A922D3" w:rsidRDefault="00EB695A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10,648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27727" w14:textId="77777777" w:rsidR="002D184F" w:rsidRPr="00A922D3" w:rsidRDefault="002D184F" w:rsidP="002D184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61D003" w14:textId="234F99EE" w:rsidR="002D184F" w:rsidRPr="00A922D3" w:rsidRDefault="002D184F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22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7,909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7B75C972" w14:textId="77777777" w:rsidR="002D184F" w:rsidRPr="00A922D3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BE09C1" w14:textId="5DFD55C6" w:rsidR="002D184F" w:rsidRPr="00A922D3" w:rsidRDefault="00EB695A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2,956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</w:tcPr>
          <w:p w14:paraId="45892E52" w14:textId="77777777" w:rsidR="002D184F" w:rsidRPr="00A922D3" w:rsidRDefault="002D184F" w:rsidP="002D18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2C759" w14:textId="1D5C2ED7" w:rsidR="002D184F" w:rsidRPr="00A922D3" w:rsidRDefault="002D184F" w:rsidP="00415B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22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2,012</w:t>
            </w:r>
          </w:p>
        </w:tc>
      </w:tr>
    </w:tbl>
    <w:p w14:paraId="21073CA3" w14:textId="77777777" w:rsidR="00FB2CE5" w:rsidRPr="00A922D3" w:rsidRDefault="00FB2CE5" w:rsidP="008E1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2"/>
          <w:sz w:val="12"/>
          <w:szCs w:val="12"/>
        </w:rPr>
      </w:pPr>
    </w:p>
    <w:p w14:paraId="2BF92E5B" w14:textId="3435D2C9" w:rsidR="008E1157" w:rsidRPr="008E1157" w:rsidRDefault="008E1157" w:rsidP="008E1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8E1157">
        <w:rPr>
          <w:rFonts w:ascii="Angsana New" w:hAnsi="Angsana New"/>
          <w:spacing w:val="-2"/>
          <w:sz w:val="30"/>
          <w:szCs w:val="30"/>
          <w:cs/>
        </w:rPr>
        <w:t>ข้อมูลเกี่ยวกับความเสี่ยงด้านเครดิตเปิด</w:t>
      </w:r>
      <w:r>
        <w:rPr>
          <w:rFonts w:ascii="Angsana New" w:hAnsi="Angsana New" w:hint="cs"/>
          <w:spacing w:val="-2"/>
          <w:sz w:val="30"/>
          <w:szCs w:val="30"/>
          <w:cs/>
        </w:rPr>
        <w:t>เ</w:t>
      </w:r>
      <w:r w:rsidRPr="008E1157">
        <w:rPr>
          <w:rFonts w:ascii="Angsana New" w:hAnsi="Angsana New"/>
          <w:spacing w:val="-2"/>
          <w:sz w:val="30"/>
          <w:szCs w:val="30"/>
          <w:cs/>
        </w:rPr>
        <w:t>ผยในหมายเหตุ</w:t>
      </w:r>
      <w:r w:rsidRPr="00C95108">
        <w:rPr>
          <w:rFonts w:ascii="Angsana New" w:hAnsi="Angsana New"/>
          <w:spacing w:val="-2"/>
          <w:sz w:val="30"/>
          <w:szCs w:val="30"/>
          <w:cs/>
        </w:rPr>
        <w:t xml:space="preserve">ข้อ </w:t>
      </w:r>
      <w:r w:rsidRPr="00C95108">
        <w:rPr>
          <w:rFonts w:ascii="Angsana New" w:hAnsi="Angsana New"/>
          <w:spacing w:val="-2"/>
          <w:sz w:val="30"/>
          <w:szCs w:val="30"/>
        </w:rPr>
        <w:t>2</w:t>
      </w:r>
      <w:r w:rsidR="005A690A">
        <w:rPr>
          <w:rFonts w:ascii="Angsana New" w:hAnsi="Angsana New"/>
          <w:spacing w:val="-2"/>
          <w:sz w:val="30"/>
          <w:szCs w:val="30"/>
        </w:rPr>
        <w:t>3</w:t>
      </w:r>
      <w:r w:rsidRPr="00C95108">
        <w:rPr>
          <w:rFonts w:ascii="Angsana New" w:hAnsi="Angsana New"/>
          <w:spacing w:val="-2"/>
          <w:sz w:val="30"/>
          <w:szCs w:val="30"/>
        </w:rPr>
        <w:t>(</w:t>
      </w:r>
      <w:r w:rsidRPr="00C95108">
        <w:rPr>
          <w:rFonts w:ascii="Angsana New" w:hAnsi="Angsana New"/>
          <w:spacing w:val="-2"/>
          <w:sz w:val="30"/>
          <w:szCs w:val="30"/>
          <w:cs/>
        </w:rPr>
        <w:t>ข.</w:t>
      </w:r>
      <w:r w:rsidRPr="00C95108">
        <w:rPr>
          <w:rFonts w:ascii="Angsana New" w:hAnsi="Angsana New"/>
          <w:spacing w:val="-2"/>
          <w:sz w:val="30"/>
          <w:szCs w:val="30"/>
        </w:rPr>
        <w:t>1)</w:t>
      </w:r>
    </w:p>
    <w:p w14:paraId="2EA3F7D4" w14:textId="321E6274" w:rsidR="00415B58" w:rsidRDefault="00415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2"/>
          <w:szCs w:val="12"/>
          <w:lang w:eastAsia="x-none"/>
        </w:rPr>
      </w:pPr>
      <w:r>
        <w:rPr>
          <w:rFonts w:asciiTheme="majorBidi" w:hAnsiTheme="majorBidi" w:cstheme="majorBidi"/>
          <w:sz w:val="12"/>
          <w:szCs w:val="12"/>
          <w:lang w:eastAsia="x-none"/>
        </w:rPr>
        <w:br w:type="page"/>
      </w:r>
    </w:p>
    <w:p w14:paraId="67EFB02A" w14:textId="72077D1D" w:rsidR="00504970" w:rsidRPr="00032D20" w:rsidRDefault="00504970" w:rsidP="0034335A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32D20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สินค้าคงเหลือ</w:t>
      </w:r>
    </w:p>
    <w:p w14:paraId="71462E6B" w14:textId="77777777" w:rsidR="00B5759F" w:rsidRPr="00A922D3" w:rsidRDefault="00B5759F" w:rsidP="00B57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2"/>
          <w:szCs w:val="12"/>
          <w:cs/>
          <w:lang w:val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1"/>
        <w:gridCol w:w="272"/>
        <w:gridCol w:w="1171"/>
        <w:gridCol w:w="255"/>
        <w:gridCol w:w="1181"/>
      </w:tblGrid>
      <w:tr w:rsidR="00B5759F" w:rsidRPr="002848D8" w14:paraId="79BE2F86" w14:textId="77777777" w:rsidTr="00AE7247">
        <w:trPr>
          <w:tblHeader/>
        </w:trPr>
        <w:tc>
          <w:tcPr>
            <w:tcW w:w="2010" w:type="pct"/>
          </w:tcPr>
          <w:p w14:paraId="2C6FC60B" w14:textId="77777777" w:rsidR="00B5759F" w:rsidRPr="002848D8" w:rsidRDefault="00B5759F" w:rsidP="00CE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570D618C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76411A0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1504F1D5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5759F" w:rsidRPr="002848D8" w14:paraId="4C9B1CA4" w14:textId="77777777" w:rsidTr="002D184F">
        <w:trPr>
          <w:tblHeader/>
        </w:trPr>
        <w:tc>
          <w:tcPr>
            <w:tcW w:w="2010" w:type="pct"/>
          </w:tcPr>
          <w:p w14:paraId="10321BE6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D64EF8A" w14:textId="2B4720DA" w:rsidR="00B5759F" w:rsidRPr="00EB695A" w:rsidRDefault="00C65C75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69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544668AF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C2ADC9D" w14:textId="19ED3A85" w:rsidR="00B5759F" w:rsidRPr="00EB695A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69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8" w:type="pct"/>
          </w:tcPr>
          <w:p w14:paraId="035E411D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51F4B35A" w14:textId="17A36F02" w:rsidR="00B5759F" w:rsidRPr="00EB695A" w:rsidRDefault="00C65C75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69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9" w:type="pct"/>
          </w:tcPr>
          <w:p w14:paraId="339157EA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9E68C23" w14:textId="69A7BA4E" w:rsidR="00B5759F" w:rsidRPr="00EB695A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69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B5759F" w:rsidRPr="002848D8" w14:paraId="01C88EDC" w14:textId="77777777" w:rsidTr="002D184F">
        <w:trPr>
          <w:tblHeader/>
        </w:trPr>
        <w:tc>
          <w:tcPr>
            <w:tcW w:w="2010" w:type="pct"/>
          </w:tcPr>
          <w:p w14:paraId="75A69811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0" w:type="pct"/>
            <w:gridSpan w:val="7"/>
          </w:tcPr>
          <w:p w14:paraId="1324B1E0" w14:textId="58F2B650" w:rsidR="00B5759F" w:rsidRPr="002848D8" w:rsidRDefault="00642935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B5759F" w:rsidRPr="002848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E7247" w:rsidRPr="002848D8" w14:paraId="38AAEBEC" w14:textId="77777777" w:rsidTr="002D184F">
        <w:tc>
          <w:tcPr>
            <w:tcW w:w="2010" w:type="pct"/>
          </w:tcPr>
          <w:p w14:paraId="061D2F0B" w14:textId="77777777" w:rsidR="00AE7247" w:rsidRPr="0095147D" w:rsidRDefault="00AE7247" w:rsidP="00AE72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7" w:type="pct"/>
          </w:tcPr>
          <w:p w14:paraId="28A2776A" w14:textId="76E66852" w:rsidR="00AE7247" w:rsidRPr="00BF18E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93,313</w:t>
            </w:r>
          </w:p>
        </w:tc>
        <w:tc>
          <w:tcPr>
            <w:tcW w:w="147" w:type="pct"/>
          </w:tcPr>
          <w:p w14:paraId="7BCBF3BD" w14:textId="77777777" w:rsidR="00AE7247" w:rsidRPr="006C06F8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28D3C" w14:textId="480F6F1B" w:rsidR="00AE7247" w:rsidRPr="00FB2A8E" w:rsidRDefault="00AE7247" w:rsidP="00AE72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56,718</w:t>
            </w:r>
          </w:p>
        </w:tc>
        <w:tc>
          <w:tcPr>
            <w:tcW w:w="148" w:type="pct"/>
          </w:tcPr>
          <w:p w14:paraId="2C012ADD" w14:textId="77777777" w:rsidR="00AE7247" w:rsidRPr="00FB2A8E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6219F" w14:textId="68D23C8D" w:rsidR="00AE7247" w:rsidRPr="00FB2A8E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15,452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B997" w14:textId="04D0FBA6" w:rsidR="00AE7247" w:rsidRPr="00FB2A8E" w:rsidRDefault="00AE7247" w:rsidP="00AE7247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08DC0" w14:textId="4AEB42DB" w:rsidR="00AE7247" w:rsidRPr="00B82BD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22,524</w:t>
            </w:r>
          </w:p>
        </w:tc>
      </w:tr>
      <w:tr w:rsidR="00AE7247" w:rsidRPr="002848D8" w14:paraId="4C64D110" w14:textId="77777777" w:rsidTr="002D184F">
        <w:tc>
          <w:tcPr>
            <w:tcW w:w="2010" w:type="pct"/>
          </w:tcPr>
          <w:p w14:paraId="1029892A" w14:textId="06EAD33E" w:rsidR="00AE7247" w:rsidRPr="0095147D" w:rsidRDefault="00AE7247" w:rsidP="00AE72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FCE3A" w14:textId="2CBB93D4" w:rsidR="00AE7247" w:rsidRPr="00BF18E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77,097</w:t>
            </w:r>
          </w:p>
        </w:tc>
        <w:tc>
          <w:tcPr>
            <w:tcW w:w="147" w:type="pct"/>
          </w:tcPr>
          <w:p w14:paraId="561742DD" w14:textId="77777777" w:rsidR="00AE7247" w:rsidRPr="006C06F8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CF02D" w14:textId="3DF0379D" w:rsidR="00AE7247" w:rsidRPr="00FB2A8E" w:rsidRDefault="00AE7247" w:rsidP="00AE72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70,860</w:t>
            </w:r>
          </w:p>
        </w:tc>
        <w:tc>
          <w:tcPr>
            <w:tcW w:w="148" w:type="pct"/>
          </w:tcPr>
          <w:p w14:paraId="4F46CAA9" w14:textId="77777777" w:rsidR="00AE7247" w:rsidRPr="00FB2A8E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986D7" w14:textId="53FFA876" w:rsidR="00AE7247" w:rsidRPr="00FB2A8E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1,602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6D0F4" w14:textId="77777777" w:rsidR="00AE7247" w:rsidRPr="00FB2A8E" w:rsidRDefault="00AE7247" w:rsidP="00AE7247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AFB3A" w14:textId="01E7F2D8" w:rsidR="00AE7247" w:rsidRPr="00B82BD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2,271</w:t>
            </w:r>
          </w:p>
        </w:tc>
      </w:tr>
      <w:tr w:rsidR="00AE7247" w:rsidRPr="002848D8" w14:paraId="3B4D1621" w14:textId="77777777" w:rsidTr="002D184F">
        <w:tc>
          <w:tcPr>
            <w:tcW w:w="2010" w:type="pct"/>
          </w:tcPr>
          <w:p w14:paraId="52B5295B" w14:textId="4FD90C20" w:rsidR="00AE7247" w:rsidRPr="0095147D" w:rsidRDefault="00AE7247" w:rsidP="00AE72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005A09" w14:textId="409869E3" w:rsidR="00AE7247" w:rsidRPr="00BF18E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162,442</w:t>
            </w:r>
          </w:p>
        </w:tc>
        <w:tc>
          <w:tcPr>
            <w:tcW w:w="147" w:type="pct"/>
          </w:tcPr>
          <w:p w14:paraId="278AB3CF" w14:textId="77777777" w:rsidR="00AE7247" w:rsidRPr="006C06F8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0C9F2" w14:textId="5F5483A2" w:rsidR="00AE7247" w:rsidRPr="00B82BD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182,522</w:t>
            </w:r>
          </w:p>
        </w:tc>
        <w:tc>
          <w:tcPr>
            <w:tcW w:w="148" w:type="pct"/>
          </w:tcPr>
          <w:p w14:paraId="77EFEFCC" w14:textId="77777777" w:rsidR="00AE7247" w:rsidRPr="00FB2A8E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F6FBA" w14:textId="064B3595" w:rsidR="00AE7247" w:rsidRPr="00FB2A8E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54,767</w:t>
            </w: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FE0DE9" w14:textId="77777777" w:rsidR="00AE7247" w:rsidRPr="00FB2A8E" w:rsidRDefault="00AE7247" w:rsidP="00AE7247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8673B" w14:textId="7544EB71" w:rsidR="00AE7247" w:rsidRPr="00B82BD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65,245</w:t>
            </w:r>
          </w:p>
        </w:tc>
      </w:tr>
      <w:tr w:rsidR="00AE7247" w:rsidRPr="002848D8" w14:paraId="0175B9B0" w14:textId="77777777" w:rsidTr="002D184F">
        <w:tc>
          <w:tcPr>
            <w:tcW w:w="2010" w:type="pct"/>
          </w:tcPr>
          <w:p w14:paraId="1756C5B6" w14:textId="77777777" w:rsidR="00AE7247" w:rsidRPr="0095147D" w:rsidRDefault="00AE7247" w:rsidP="00AE72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368F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EB82CC" w14:textId="152B8344" w:rsidR="00AE7247" w:rsidRPr="00BF18E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21,270</w:t>
            </w:r>
          </w:p>
        </w:tc>
        <w:tc>
          <w:tcPr>
            <w:tcW w:w="147" w:type="pct"/>
          </w:tcPr>
          <w:p w14:paraId="4405C857" w14:textId="77777777" w:rsidR="00AE7247" w:rsidRPr="006C06F8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391BD" w14:textId="78E56B65" w:rsidR="00AE7247" w:rsidRPr="00B82BD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10,957</w:t>
            </w:r>
          </w:p>
        </w:tc>
        <w:tc>
          <w:tcPr>
            <w:tcW w:w="148" w:type="pct"/>
          </w:tcPr>
          <w:p w14:paraId="315ADB39" w14:textId="77777777" w:rsidR="00AE7247" w:rsidRPr="00FB2A8E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8F234" w14:textId="6CFD4302" w:rsidR="00AE7247" w:rsidRPr="00FB2A8E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4,073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055DC" w14:textId="77777777" w:rsidR="00AE7247" w:rsidRPr="00FB2A8E" w:rsidRDefault="00AE7247" w:rsidP="00AE7247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3AAFC3" w14:textId="2BEA14F4" w:rsidR="00AE7247" w:rsidRPr="00B82BD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5,189</w:t>
            </w:r>
          </w:p>
        </w:tc>
      </w:tr>
      <w:tr w:rsidR="00AE7247" w:rsidRPr="002848D8" w14:paraId="45DFE56A" w14:textId="77777777" w:rsidTr="002D184F">
        <w:tc>
          <w:tcPr>
            <w:tcW w:w="2010" w:type="pct"/>
          </w:tcPr>
          <w:p w14:paraId="1C61535B" w14:textId="77777777" w:rsidR="00AE7247" w:rsidRPr="0090368F" w:rsidRDefault="00AE7247" w:rsidP="00AE72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7894C" w14:textId="657F3D59" w:rsidR="00AE7247" w:rsidRPr="00BF18E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3,331</w:t>
            </w:r>
          </w:p>
        </w:tc>
        <w:tc>
          <w:tcPr>
            <w:tcW w:w="147" w:type="pct"/>
          </w:tcPr>
          <w:p w14:paraId="6DEB19A3" w14:textId="77777777" w:rsidR="00AE7247" w:rsidRPr="006C06F8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36F75" w14:textId="433FF82E" w:rsidR="00AE7247" w:rsidRPr="00B82BD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3,347</w:t>
            </w:r>
          </w:p>
        </w:tc>
        <w:tc>
          <w:tcPr>
            <w:tcW w:w="148" w:type="pct"/>
          </w:tcPr>
          <w:p w14:paraId="0917D56A" w14:textId="77777777" w:rsidR="00AE7247" w:rsidRPr="00FB2A8E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30B5C" w14:textId="4B008C7A" w:rsidR="00AE7247" w:rsidRPr="00FB2A8E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7D00A" w14:textId="77777777" w:rsidR="00AE7247" w:rsidRPr="00FB2A8E" w:rsidRDefault="00AE7247" w:rsidP="00AE7247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B50726" w14:textId="07A78A04" w:rsidR="00AE7247" w:rsidRPr="00FB2A8E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E7247" w:rsidRPr="002848D8" w14:paraId="0806E71B" w14:textId="77777777" w:rsidTr="002D184F">
        <w:tc>
          <w:tcPr>
            <w:tcW w:w="2010" w:type="pct"/>
          </w:tcPr>
          <w:p w14:paraId="3970FE95" w14:textId="77777777" w:rsidR="00AE7247" w:rsidRPr="0095147D" w:rsidRDefault="00AE7247" w:rsidP="00AE72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36342" w14:textId="565458A5" w:rsidR="00AE7247" w:rsidRPr="00BF18E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21,706</w:t>
            </w:r>
          </w:p>
        </w:tc>
        <w:tc>
          <w:tcPr>
            <w:tcW w:w="147" w:type="pct"/>
          </w:tcPr>
          <w:p w14:paraId="3463BF9B" w14:textId="77777777" w:rsidR="00AE7247" w:rsidRPr="001A458D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A74F9" w14:textId="6D3E6321" w:rsidR="00AE7247" w:rsidRPr="00B82BD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32,072</w:t>
            </w:r>
          </w:p>
        </w:tc>
        <w:tc>
          <w:tcPr>
            <w:tcW w:w="148" w:type="pct"/>
          </w:tcPr>
          <w:p w14:paraId="1926623B" w14:textId="77777777" w:rsidR="00AE7247" w:rsidRPr="00FB2A8E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328F4" w14:textId="03E13526" w:rsidR="00AE7247" w:rsidRPr="00FB2A8E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2,409</w:t>
            </w:r>
          </w:p>
        </w:tc>
        <w:tc>
          <w:tcPr>
            <w:tcW w:w="13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70955" w14:textId="77777777" w:rsidR="00AE7247" w:rsidRPr="00FB2A8E" w:rsidRDefault="00AE7247" w:rsidP="00AE7247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DE2E9" w14:textId="138C1D2F" w:rsidR="00AE7247" w:rsidRPr="00B82BD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10,252</w:t>
            </w:r>
          </w:p>
        </w:tc>
      </w:tr>
      <w:tr w:rsidR="00AE7247" w:rsidRPr="002848D8" w14:paraId="402223E8" w14:textId="77777777" w:rsidTr="002D184F">
        <w:tc>
          <w:tcPr>
            <w:tcW w:w="2010" w:type="pct"/>
          </w:tcPr>
          <w:p w14:paraId="316113FD" w14:textId="7AD35BDD" w:rsidR="00AE7247" w:rsidRPr="00DC0404" w:rsidRDefault="00AE7247" w:rsidP="00AE72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48A607" w14:textId="5D3A9B94" w:rsidR="00AE7247" w:rsidRPr="00BF18E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379,159</w:t>
            </w:r>
          </w:p>
        </w:tc>
        <w:tc>
          <w:tcPr>
            <w:tcW w:w="147" w:type="pct"/>
          </w:tcPr>
          <w:p w14:paraId="22164192" w14:textId="77777777" w:rsidR="00AE7247" w:rsidRPr="001A458D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DE4E96" w14:textId="479E67C4" w:rsidR="00AE7247" w:rsidRPr="00FB2A8E" w:rsidRDefault="00AE7247" w:rsidP="00AE72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356,476</w:t>
            </w:r>
          </w:p>
        </w:tc>
        <w:tc>
          <w:tcPr>
            <w:tcW w:w="148" w:type="pct"/>
          </w:tcPr>
          <w:p w14:paraId="4D79B472" w14:textId="77777777" w:rsidR="00AE7247" w:rsidRPr="00FB2A8E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0C5F17" w14:textId="1F807055" w:rsidR="00AE7247" w:rsidRPr="00FB2A8E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78,303</w:t>
            </w:r>
          </w:p>
        </w:tc>
        <w:tc>
          <w:tcPr>
            <w:tcW w:w="13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8E1DA" w14:textId="77777777" w:rsidR="00AE7247" w:rsidRPr="00FB2A8E" w:rsidRDefault="00AE7247" w:rsidP="00AE7247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ED42A3" w14:textId="504C1719" w:rsidR="00AE7247" w:rsidRPr="00B82BD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105,481</w:t>
            </w:r>
          </w:p>
        </w:tc>
      </w:tr>
      <w:tr w:rsidR="00AE7247" w:rsidRPr="002848D8" w14:paraId="0C94B395" w14:textId="77777777" w:rsidTr="002D184F">
        <w:tc>
          <w:tcPr>
            <w:tcW w:w="2010" w:type="pct"/>
          </w:tcPr>
          <w:p w14:paraId="78C85A10" w14:textId="77777777" w:rsidR="00AE7247" w:rsidRPr="00A922D3" w:rsidRDefault="00AE7247" w:rsidP="00AE72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340F66" w14:textId="77777777" w:rsidR="00AE7247" w:rsidRPr="00A922D3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47" w:type="pct"/>
          </w:tcPr>
          <w:p w14:paraId="1D3F9200" w14:textId="77777777" w:rsidR="00AE7247" w:rsidRPr="00A922D3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D0CA97" w14:textId="77777777" w:rsidR="00AE7247" w:rsidRPr="00A922D3" w:rsidRDefault="00AE7247" w:rsidP="00AE72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48" w:type="pct"/>
          </w:tcPr>
          <w:p w14:paraId="26F8CC5D" w14:textId="77777777" w:rsidR="00AE7247" w:rsidRPr="00A922D3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C4C688" w14:textId="77777777" w:rsidR="00AE7247" w:rsidRPr="00A922D3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011277" w14:textId="77777777" w:rsidR="00AE7247" w:rsidRPr="00A922D3" w:rsidRDefault="00AE7247" w:rsidP="00AE7247">
            <w:pPr>
              <w:rPr>
                <w:rFonts w:cs="Arial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64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2E4EDF" w14:textId="77777777" w:rsidR="00AE7247" w:rsidRPr="00A922D3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</w:tr>
      <w:tr w:rsidR="00AE7247" w:rsidRPr="002848D8" w14:paraId="0EB11C20" w14:textId="77777777" w:rsidTr="002D184F">
        <w:tc>
          <w:tcPr>
            <w:tcW w:w="2010" w:type="pct"/>
          </w:tcPr>
          <w:p w14:paraId="3FBA0444" w14:textId="77777777" w:rsidR="00AE7247" w:rsidRDefault="00AE7247" w:rsidP="00AE72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01A8">
              <w:rPr>
                <w:rFonts w:ascii="Angsana New" w:hAnsi="Angsana New"/>
                <w:spacing w:val="-6"/>
                <w:sz w:val="30"/>
                <w:szCs w:val="30"/>
                <w:cs/>
              </w:rPr>
              <w:t>ต้นทุนของสินค้าคงเหลือที่บั</w:t>
            </w:r>
            <w:r w:rsidRPr="00BE01A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นทึก</w:t>
            </w:r>
            <w:r w:rsidRPr="008866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886637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</w:p>
          <w:p w14:paraId="5E4273D3" w14:textId="77777777" w:rsidR="00AE7247" w:rsidRPr="00886637" w:rsidRDefault="00AE7247" w:rsidP="00AE72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86637">
              <w:rPr>
                <w:rFonts w:ascii="Angsana New" w:hAnsi="Angsana New"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5EAA" w14:textId="77777777" w:rsidR="00AE7247" w:rsidRPr="006C06F8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76D660A5" w14:textId="77777777" w:rsidR="00AE7247" w:rsidRPr="006C06F8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67F52" w14:textId="77777777" w:rsidR="00AE7247" w:rsidRPr="006C06F8" w:rsidRDefault="00AE7247" w:rsidP="00AE72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14:paraId="408F3D7D" w14:textId="77777777" w:rsidR="00AE7247" w:rsidRPr="006C06F8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6AFF0" w14:textId="77777777" w:rsidR="00AE7247" w:rsidRPr="006C06F8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867A0" w14:textId="77777777" w:rsidR="00AE7247" w:rsidRPr="006C06F8" w:rsidRDefault="00AE7247" w:rsidP="00AE7247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C2C02" w14:textId="77777777" w:rsidR="00AE7247" w:rsidRPr="006C06F8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AE7247" w:rsidRPr="002848D8" w14:paraId="2D469C98" w14:textId="77777777" w:rsidTr="002D184F">
        <w:tc>
          <w:tcPr>
            <w:tcW w:w="2010" w:type="pct"/>
          </w:tcPr>
          <w:p w14:paraId="3B90B178" w14:textId="77777777" w:rsidR="00AE7247" w:rsidRPr="00623946" w:rsidRDefault="00AE7247">
            <w:pPr>
              <w:numPr>
                <w:ilvl w:val="0"/>
                <w:numId w:val="17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52B20" w14:textId="524452E4" w:rsidR="00AE7247" w:rsidRPr="00BF18E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1,374,960</w:t>
            </w:r>
          </w:p>
        </w:tc>
        <w:tc>
          <w:tcPr>
            <w:tcW w:w="147" w:type="pct"/>
          </w:tcPr>
          <w:p w14:paraId="30843EFF" w14:textId="77777777" w:rsidR="00AE7247" w:rsidRPr="006C06F8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18457" w14:textId="41D547BB" w:rsidR="00AE7247" w:rsidRPr="006C06F8" w:rsidRDefault="00AE7247" w:rsidP="00AE72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1,258,526</w:t>
            </w:r>
          </w:p>
        </w:tc>
        <w:tc>
          <w:tcPr>
            <w:tcW w:w="148" w:type="pct"/>
          </w:tcPr>
          <w:p w14:paraId="09EEF74B" w14:textId="77777777" w:rsidR="00AE7247" w:rsidRPr="006C06F8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1AB20" w14:textId="110D401E" w:rsidR="00AE7247" w:rsidRPr="00B82BD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432,455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EAAEB" w14:textId="77777777" w:rsidR="00AE7247" w:rsidRPr="006C06F8" w:rsidRDefault="00AE7247" w:rsidP="00AE7247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FA702" w14:textId="4721D1A6" w:rsidR="00AE7247" w:rsidRPr="006C06F8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545,670</w:t>
            </w:r>
          </w:p>
        </w:tc>
      </w:tr>
      <w:tr w:rsidR="00AE7247" w:rsidRPr="002848D8" w14:paraId="5393EE6B" w14:textId="77777777" w:rsidTr="002D184F">
        <w:tc>
          <w:tcPr>
            <w:tcW w:w="2010" w:type="pct"/>
          </w:tcPr>
          <w:p w14:paraId="08F24BC7" w14:textId="0FAC2A1E" w:rsidR="00AE7247" w:rsidRPr="00623946" w:rsidRDefault="00AE7247">
            <w:pPr>
              <w:numPr>
                <w:ilvl w:val="0"/>
                <w:numId w:val="17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</w:t>
            </w:r>
            <w:r w:rsidR="001F3FA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51D058" w14:textId="7724FD70" w:rsidR="00AE7247" w:rsidRPr="00BF18E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7,604</w:t>
            </w:r>
          </w:p>
        </w:tc>
        <w:tc>
          <w:tcPr>
            <w:tcW w:w="147" w:type="pct"/>
          </w:tcPr>
          <w:p w14:paraId="27B2A742" w14:textId="77777777" w:rsidR="00AE7247" w:rsidRPr="005C2D54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764B3" w14:textId="2AB50BD1" w:rsidR="00AE7247" w:rsidRPr="005C2D54" w:rsidRDefault="00AE7247" w:rsidP="00AE72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4,335</w:t>
            </w:r>
          </w:p>
        </w:tc>
        <w:tc>
          <w:tcPr>
            <w:tcW w:w="148" w:type="pct"/>
          </w:tcPr>
          <w:p w14:paraId="7B6ED2B5" w14:textId="77777777" w:rsidR="00AE7247" w:rsidRPr="005C2D54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665FC" w14:textId="78916FA0" w:rsidR="00AE7247" w:rsidRPr="00B82BD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1,430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354AE" w14:textId="77777777" w:rsidR="00AE7247" w:rsidRPr="006C06F8" w:rsidRDefault="00AE7247" w:rsidP="00AE7247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472C6" w14:textId="50936FBE" w:rsidR="00AE7247" w:rsidRPr="006C06F8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</w:p>
        </w:tc>
      </w:tr>
      <w:tr w:rsidR="00AE7247" w:rsidRPr="002848D8" w14:paraId="47919F56" w14:textId="77777777" w:rsidTr="002D184F">
        <w:tc>
          <w:tcPr>
            <w:tcW w:w="2010" w:type="pct"/>
          </w:tcPr>
          <w:p w14:paraId="6D2E6C90" w14:textId="77777777" w:rsidR="00AE7247" w:rsidRPr="00623946" w:rsidRDefault="00AE7247">
            <w:pPr>
              <w:numPr>
                <w:ilvl w:val="0"/>
                <w:numId w:val="17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7CD85" w14:textId="269565D1" w:rsidR="00AE7247" w:rsidRPr="00BF18E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(204)</w:t>
            </w:r>
          </w:p>
        </w:tc>
        <w:tc>
          <w:tcPr>
            <w:tcW w:w="147" w:type="pct"/>
          </w:tcPr>
          <w:p w14:paraId="2B642EE0" w14:textId="77777777" w:rsidR="00AE7247" w:rsidRPr="005C2D54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70CC2" w14:textId="6C4A307D" w:rsidR="00AE7247" w:rsidRPr="005C2D54" w:rsidRDefault="00AE7247" w:rsidP="00AE72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5614FF6" w14:textId="77777777" w:rsidR="00AE7247" w:rsidRPr="005C2D54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54FE7" w14:textId="7E744C0D" w:rsidR="00AE7247" w:rsidRPr="00B82BD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75253" w14:textId="77777777" w:rsidR="00AE7247" w:rsidRPr="005C2D54" w:rsidRDefault="00AE7247" w:rsidP="00AE7247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DE1F1" w14:textId="0AF4CB3C" w:rsidR="00AE7247" w:rsidRPr="005C2D54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E7247" w:rsidRPr="002848D8" w14:paraId="166757EB" w14:textId="77777777" w:rsidTr="002D184F">
        <w:tc>
          <w:tcPr>
            <w:tcW w:w="2010" w:type="pct"/>
          </w:tcPr>
          <w:p w14:paraId="389A7657" w14:textId="77777777" w:rsidR="00AE7247" w:rsidRPr="00623946" w:rsidRDefault="00AE7247" w:rsidP="00AE72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BAC81E" w14:textId="71A8831C" w:rsidR="00AE7247" w:rsidRPr="00BF18E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1,382,360</w:t>
            </w:r>
          </w:p>
        </w:tc>
        <w:tc>
          <w:tcPr>
            <w:tcW w:w="147" w:type="pct"/>
          </w:tcPr>
          <w:p w14:paraId="509BD893" w14:textId="77777777" w:rsidR="00AE7247" w:rsidRPr="005C2D54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D069A8" w14:textId="44C152F1" w:rsidR="00AE7247" w:rsidRPr="005C2D54" w:rsidRDefault="00AE7247" w:rsidP="00AE72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1,262,861</w:t>
            </w:r>
          </w:p>
        </w:tc>
        <w:tc>
          <w:tcPr>
            <w:tcW w:w="148" w:type="pct"/>
          </w:tcPr>
          <w:p w14:paraId="2771F4E0" w14:textId="77777777" w:rsidR="00AE7247" w:rsidRPr="005C2D54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CBFA9C" w14:textId="72BBC343" w:rsidR="00AE7247" w:rsidRPr="00B82BD1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433,885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A0639" w14:textId="77777777" w:rsidR="00AE7247" w:rsidRPr="005C2D54" w:rsidRDefault="00AE7247" w:rsidP="00AE7247">
            <w:pPr>
              <w:rPr>
                <w:rFonts w:cs="Arial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AD5A1F" w14:textId="72FAC2FB" w:rsidR="00AE7247" w:rsidRPr="005C2D54" w:rsidRDefault="00AE7247" w:rsidP="00AE72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545,948</w:t>
            </w:r>
          </w:p>
        </w:tc>
      </w:tr>
    </w:tbl>
    <w:p w14:paraId="6EDC9AB5" w14:textId="58157C8D" w:rsidR="006E0939" w:rsidRPr="008623A8" w:rsidRDefault="006E0939" w:rsidP="00AD6C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  <w:sectPr w:rsidR="006E0939" w:rsidRPr="008623A8" w:rsidSect="00875156">
          <w:headerReference w:type="default" r:id="rId8"/>
          <w:footerReference w:type="default" r:id="rId9"/>
          <w:pgSz w:w="11909" w:h="16834" w:code="9"/>
          <w:pgMar w:top="691" w:right="1199" w:bottom="576" w:left="1152" w:header="720" w:footer="720" w:gutter="0"/>
          <w:paperSrc w:first="7" w:other="7"/>
          <w:pgNumType w:start="20"/>
          <w:cols w:space="720"/>
          <w:docGrid w:linePitch="360"/>
        </w:sectPr>
      </w:pPr>
    </w:p>
    <w:p w14:paraId="6CE0E62F" w14:textId="77777777" w:rsidR="00EB4708" w:rsidRDefault="00EB4708" w:rsidP="00EB4708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เงินลงทุนในบริษัทย่อย</w:t>
      </w:r>
    </w:p>
    <w:p w14:paraId="70E9A9AA" w14:textId="77777777" w:rsidR="00EB4708" w:rsidRPr="00EB4708" w:rsidRDefault="00EB4708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hAnsi="Angsana New"/>
          <w:sz w:val="14"/>
          <w:szCs w:val="14"/>
        </w:rPr>
      </w:pPr>
    </w:p>
    <w:p w14:paraId="20281687" w14:textId="084C446C" w:rsidR="00EF3FE4" w:rsidRDefault="006258F9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4F608B" w:rsidRPr="004F608B">
        <w:rPr>
          <w:rFonts w:ascii="Angsana New" w:hAnsi="Angsana New" w:hint="cs"/>
          <w:sz w:val="30"/>
          <w:szCs w:val="30"/>
          <w:lang w:val="en-US"/>
        </w:rPr>
        <w:t>31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ธันวาคม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="00FB2CE5">
        <w:rPr>
          <w:rFonts w:ascii="Angsana New" w:hAnsi="Angsana New"/>
          <w:sz w:val="30"/>
          <w:szCs w:val="30"/>
          <w:lang w:val="en-US"/>
        </w:rPr>
        <w:t>256</w:t>
      </w:r>
      <w:r w:rsidR="00ED6CD2">
        <w:rPr>
          <w:rFonts w:ascii="Angsana New" w:hAnsi="Angsana New"/>
          <w:sz w:val="30"/>
          <w:szCs w:val="30"/>
          <w:lang w:val="en-US"/>
        </w:rPr>
        <w:t>6</w:t>
      </w:r>
      <w:r w:rsidR="00FB2CE5">
        <w:rPr>
          <w:rFonts w:ascii="Angsana New" w:hAnsi="Angsana New"/>
          <w:sz w:val="30"/>
          <w:szCs w:val="30"/>
          <w:lang w:val="en-US"/>
        </w:rPr>
        <w:t xml:space="preserve"> </w:t>
      </w:r>
      <w:r w:rsidR="00FB2CE5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FB2CE5">
        <w:rPr>
          <w:rFonts w:ascii="Angsana New" w:hAnsi="Angsana New"/>
          <w:sz w:val="30"/>
          <w:szCs w:val="30"/>
          <w:lang w:val="en-US"/>
        </w:rPr>
        <w:t>256</w:t>
      </w:r>
      <w:r w:rsidR="00ED6CD2">
        <w:rPr>
          <w:rFonts w:ascii="Angsana New" w:hAnsi="Angsana New"/>
          <w:sz w:val="30"/>
          <w:szCs w:val="30"/>
          <w:lang w:val="en-US"/>
        </w:rPr>
        <w:t>5</w:t>
      </w:r>
      <w:r w:rsidR="00FB2CE5">
        <w:rPr>
          <w:rFonts w:ascii="Angsana New" w:hAnsi="Angsana New"/>
          <w:sz w:val="30"/>
          <w:szCs w:val="30"/>
          <w:lang w:val="en-US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="00CF6BFE">
        <w:rPr>
          <w:rFonts w:ascii="Angsana New" w:hAnsi="Angsana New" w:hint="cs"/>
          <w:sz w:val="30"/>
          <w:szCs w:val="30"/>
          <w:cs/>
        </w:rPr>
        <w:t>แต่ละปี</w:t>
      </w:r>
      <w:r w:rsidR="004807A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F6BFE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="002B3DC3" w:rsidRPr="00B847D1">
        <w:rPr>
          <w:rFonts w:ascii="Angsana New" w:hAnsi="Angsana New"/>
          <w:sz w:val="30"/>
          <w:szCs w:val="30"/>
          <w:cs/>
        </w:rPr>
        <w:t>ดังนี้</w:t>
      </w:r>
    </w:p>
    <w:p w14:paraId="3CF50DCA" w14:textId="77777777" w:rsidR="00EE78BB" w:rsidRPr="00F00E5F" w:rsidRDefault="00EE78BB" w:rsidP="000A7342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14"/>
          <w:szCs w:val="14"/>
          <w:lang w:val="en-US" w:bidi="th-TH"/>
        </w:rPr>
      </w:pPr>
    </w:p>
    <w:tbl>
      <w:tblPr>
        <w:tblW w:w="136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80"/>
        <w:gridCol w:w="990"/>
        <w:gridCol w:w="180"/>
        <w:gridCol w:w="810"/>
        <w:gridCol w:w="182"/>
        <w:gridCol w:w="808"/>
        <w:gridCol w:w="180"/>
        <w:gridCol w:w="1170"/>
        <w:gridCol w:w="180"/>
        <w:gridCol w:w="1170"/>
        <w:gridCol w:w="180"/>
        <w:gridCol w:w="810"/>
        <w:gridCol w:w="180"/>
        <w:gridCol w:w="810"/>
        <w:gridCol w:w="180"/>
        <w:gridCol w:w="810"/>
        <w:gridCol w:w="180"/>
        <w:gridCol w:w="812"/>
      </w:tblGrid>
      <w:tr w:rsidR="00AF5207" w:rsidRPr="00933732" w14:paraId="1CB54ED1" w14:textId="77777777" w:rsidTr="00A36BC8">
        <w:trPr>
          <w:cantSplit/>
          <w:tblHeader/>
        </w:trPr>
        <w:tc>
          <w:tcPr>
            <w:tcW w:w="2970" w:type="dxa"/>
          </w:tcPr>
          <w:p w14:paraId="60DDE68D" w14:textId="77777777" w:rsidR="00AF5207" w:rsidRPr="00412610" w:rsidRDefault="00AF5207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12" w:type="dxa"/>
            <w:gridSpan w:val="19"/>
          </w:tcPr>
          <w:p w14:paraId="493F4E8D" w14:textId="52DB6C85" w:rsidR="00AF5207" w:rsidRPr="004F61E3" w:rsidRDefault="00AF5207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F61E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F5207" w:rsidRPr="00933732" w14:paraId="3324E6D6" w14:textId="77777777" w:rsidTr="009815F0">
        <w:trPr>
          <w:cantSplit/>
          <w:tblHeader/>
        </w:trPr>
        <w:tc>
          <w:tcPr>
            <w:tcW w:w="2970" w:type="dxa"/>
          </w:tcPr>
          <w:p w14:paraId="3988721D" w14:textId="77777777" w:rsidR="00AF5207" w:rsidRPr="00412610" w:rsidRDefault="00AF5207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2349F2B6" w14:textId="77777777" w:rsidR="008623A8" w:rsidRDefault="008623A8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E1E1510" w14:textId="394EE8E9" w:rsidR="00AF5207" w:rsidRPr="004F61E3" w:rsidRDefault="00AF5207" w:rsidP="009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" w:type="dxa"/>
          </w:tcPr>
          <w:p w14:paraId="131AEF1E" w14:textId="77777777" w:rsidR="00AF5207" w:rsidRPr="004F61E3" w:rsidRDefault="00AF5207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808069A" w14:textId="77777777" w:rsidR="00AF5207" w:rsidRPr="00AF5207" w:rsidRDefault="00AF5207" w:rsidP="00AF520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</w:p>
          <w:p w14:paraId="68F0C875" w14:textId="26F21771" w:rsidR="00AF5207" w:rsidRPr="004F61E3" w:rsidRDefault="00AF5207" w:rsidP="00AF520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80" w:type="dxa"/>
          </w:tcPr>
          <w:p w14:paraId="78471953" w14:textId="77777777" w:rsidR="00AF5207" w:rsidRPr="004F61E3" w:rsidRDefault="00AF5207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</w:tcPr>
          <w:p w14:paraId="498CCADA" w14:textId="77777777" w:rsidR="008623A8" w:rsidRDefault="008623A8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28EA298" w14:textId="28185BF7" w:rsidR="00AF5207" w:rsidRPr="004F61E3" w:rsidRDefault="00AF5207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61E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750075CF" w14:textId="77777777" w:rsidR="00AF5207" w:rsidRPr="004F61E3" w:rsidRDefault="00AF520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529B3A4C" w14:textId="77777777" w:rsidR="008623A8" w:rsidRDefault="008623A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DB4892D" w14:textId="3394129F" w:rsidR="00AF5207" w:rsidRPr="004F61E3" w:rsidRDefault="00AF520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F61E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1FF4A4F" w14:textId="77777777" w:rsidR="00AF5207" w:rsidRPr="004F61E3" w:rsidRDefault="00AF520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9D26CB3" w14:textId="77777777" w:rsidR="00AF5207" w:rsidRPr="004F61E3" w:rsidRDefault="00AF5207" w:rsidP="006024C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</w:tcPr>
          <w:p w14:paraId="58A0EB1E" w14:textId="77777777" w:rsidR="00AF5207" w:rsidRPr="004F61E3" w:rsidRDefault="00AF520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2918B001" w14:textId="057E90FF" w:rsidR="00AF5207" w:rsidRPr="004F61E3" w:rsidRDefault="00AF5207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4F61E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AF5207" w:rsidRPr="00933732" w14:paraId="715814E9" w14:textId="77777777" w:rsidTr="009815F0">
        <w:trPr>
          <w:cantSplit/>
          <w:tblHeader/>
        </w:trPr>
        <w:tc>
          <w:tcPr>
            <w:tcW w:w="2970" w:type="dxa"/>
          </w:tcPr>
          <w:p w14:paraId="29B87CBB" w14:textId="77777777" w:rsidR="00AF5207" w:rsidRPr="00412610" w:rsidRDefault="00AF5207" w:rsidP="00D70D9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900" w:type="dxa"/>
          </w:tcPr>
          <w:p w14:paraId="30790FE5" w14:textId="77777777" w:rsidR="00AF5207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F638DFF" w14:textId="77777777" w:rsidR="00AF5207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EE95E40" w14:textId="0B53FF62" w:rsidR="00AF5207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9D1979C" w14:textId="77777777" w:rsidR="00AF5207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595D55F" w14:textId="5A68481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</w:t>
            </w:r>
            <w:r w:rsidR="008805E5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182" w:type="dxa"/>
          </w:tcPr>
          <w:p w14:paraId="00276346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02182C08" w14:textId="0ED456DF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="008805E5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745DD9D7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F7AF864" w14:textId="65227DBC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</w:t>
            </w:r>
            <w:r w:rsidR="008805E5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</w:tcPr>
          <w:p w14:paraId="3B97F283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3F71CB" w14:textId="362581BF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="008805E5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4FFD494B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2F1A633" w14:textId="1216D46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</w:t>
            </w:r>
            <w:r w:rsidR="008805E5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</w:tcPr>
          <w:p w14:paraId="4B81D834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F502F63" w14:textId="5DB59BE9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="008805E5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5236C367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CBE2711" w14:textId="61F5A6EB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</w:t>
            </w:r>
            <w:r w:rsidR="008805E5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</w:tcPr>
          <w:p w14:paraId="35ED8361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73D5EFA9" w14:textId="41DF79DA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="008805E5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5</w:t>
            </w:r>
          </w:p>
        </w:tc>
      </w:tr>
      <w:tr w:rsidR="008623A8" w:rsidRPr="00933732" w14:paraId="27C978DA" w14:textId="77777777" w:rsidTr="00A36BC8">
        <w:trPr>
          <w:cantSplit/>
          <w:tblHeader/>
        </w:trPr>
        <w:tc>
          <w:tcPr>
            <w:tcW w:w="2970" w:type="dxa"/>
          </w:tcPr>
          <w:p w14:paraId="46556882" w14:textId="77777777" w:rsidR="008623A8" w:rsidRPr="00412610" w:rsidRDefault="008623A8" w:rsidP="00D70D9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900" w:type="dxa"/>
          </w:tcPr>
          <w:p w14:paraId="77D3048D" w14:textId="77777777" w:rsidR="008623A8" w:rsidRPr="004F61E3" w:rsidRDefault="008623A8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562865D" w14:textId="77777777" w:rsidR="008623A8" w:rsidRPr="004F61E3" w:rsidRDefault="008623A8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9060E2A" w14:textId="194B4642" w:rsidR="008623A8" w:rsidRPr="004F61E3" w:rsidRDefault="008623A8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85A5878" w14:textId="77777777" w:rsidR="008623A8" w:rsidRPr="004F61E3" w:rsidRDefault="008623A8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0C87FECC" w14:textId="7004E4E5" w:rsidR="008623A8" w:rsidRPr="004F61E3" w:rsidRDefault="008623A8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F61E3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  <w:t>(</w:t>
            </w:r>
            <w:r w:rsidR="00744AC4" w:rsidRPr="00744AC4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4F61E3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58467CAC" w14:textId="77777777" w:rsidR="008623A8" w:rsidRPr="004F61E3" w:rsidRDefault="008623A8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6482" w:type="dxa"/>
            <w:gridSpan w:val="11"/>
          </w:tcPr>
          <w:p w14:paraId="11F60FD1" w14:textId="5FF776C3" w:rsidR="008623A8" w:rsidRPr="004F61E3" w:rsidRDefault="008623A8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F61E3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  <w:t>(</w:t>
            </w:r>
            <w:r w:rsidRPr="004F61E3">
              <w:rPr>
                <w:rFonts w:ascii="Angsana New" w:hAnsi="Angsana New" w:cs="Angsana New" w:hint="cs"/>
                <w:b w:val="0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4F61E3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AF5207" w:rsidRPr="00933732" w14:paraId="71A3DB0F" w14:textId="77777777" w:rsidTr="009815F0">
        <w:trPr>
          <w:cantSplit/>
          <w:tblHeader/>
        </w:trPr>
        <w:tc>
          <w:tcPr>
            <w:tcW w:w="2970" w:type="dxa"/>
          </w:tcPr>
          <w:p w14:paraId="6FF5C2E5" w14:textId="0AB32EAE" w:rsidR="00AF5207" w:rsidRPr="00412610" w:rsidRDefault="00AF5207" w:rsidP="00777247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bidi="th-TH"/>
              </w:rPr>
            </w:pPr>
            <w:r w:rsidRPr="00933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  <w:r w:rsidRPr="00777247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ทางตรง</w:t>
            </w:r>
          </w:p>
        </w:tc>
        <w:tc>
          <w:tcPr>
            <w:tcW w:w="900" w:type="dxa"/>
          </w:tcPr>
          <w:p w14:paraId="64B5CDA9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9FAE07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CDF7A8C" w14:textId="7CA518D0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46D3A2E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242B511" w14:textId="7DAF65C0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</w:tcPr>
          <w:p w14:paraId="142919FB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07D66CA2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122A0A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7BE39B65" w14:textId="77777777" w:rsidR="00AF5207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5CD62C2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3528A11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0875CA1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3F97E01" w14:textId="77777777" w:rsidR="00AF5207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563CD52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0C89E46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B6CDB50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405310F" w14:textId="77777777" w:rsidR="00AF5207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637B642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3257E974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846D19" w:rsidRPr="00933732" w14:paraId="3F49D4D4" w14:textId="77777777" w:rsidTr="009815F0">
        <w:trPr>
          <w:cantSplit/>
          <w:trHeight w:val="270"/>
        </w:trPr>
        <w:tc>
          <w:tcPr>
            <w:tcW w:w="2970" w:type="dxa"/>
          </w:tcPr>
          <w:p w14:paraId="24182846" w14:textId="42B3A5FC" w:rsidR="00846D19" w:rsidRPr="002919AF" w:rsidRDefault="00846D19" w:rsidP="00846D19">
            <w:pPr>
              <w:pStyle w:val="Heading8"/>
              <w:widowControl w:val="0"/>
              <w:tabs>
                <w:tab w:val="left" w:pos="328"/>
              </w:tabs>
              <w:ind w:left="128" w:hanging="117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1E136F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บริษัท เอส เวนเจอร์ส จำกัด</w:t>
            </w:r>
          </w:p>
        </w:tc>
        <w:tc>
          <w:tcPr>
            <w:tcW w:w="900" w:type="dxa"/>
          </w:tcPr>
          <w:p w14:paraId="0547629E" w14:textId="143877DB" w:rsidR="00846D1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(1)</w:t>
            </w:r>
          </w:p>
        </w:tc>
        <w:tc>
          <w:tcPr>
            <w:tcW w:w="180" w:type="dxa"/>
          </w:tcPr>
          <w:p w14:paraId="1E9EEFDD" w14:textId="77777777" w:rsidR="00846D1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732AA1FD" w14:textId="145DD844" w:rsidR="00846D1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459549D1" w14:textId="77777777" w:rsidR="00846D1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10" w:type="dxa"/>
          </w:tcPr>
          <w:p w14:paraId="4DCDBADA" w14:textId="5A511713" w:rsidR="00846D19" w:rsidRPr="00D70D9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182" w:type="dxa"/>
          </w:tcPr>
          <w:p w14:paraId="68862A97" w14:textId="77777777" w:rsidR="00846D19" w:rsidRPr="004F61E3" w:rsidRDefault="00846D19" w:rsidP="0084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7E1CC42F" w14:textId="55AE7492" w:rsidR="00846D19" w:rsidRPr="004F61E3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4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180" w:type="dxa"/>
          </w:tcPr>
          <w:p w14:paraId="309F3D68" w14:textId="77777777" w:rsidR="00846D19" w:rsidRPr="004F61E3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8037BD8" w14:textId="4E7BFD02" w:rsidR="00846D19" w:rsidRPr="00D70D9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180" w:type="dxa"/>
          </w:tcPr>
          <w:p w14:paraId="68B30F18" w14:textId="77777777" w:rsidR="00846D19" w:rsidRPr="004F61E3" w:rsidRDefault="00846D19" w:rsidP="00846D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856EEB3" w14:textId="632D7E81" w:rsidR="00846D19" w:rsidRPr="004F61E3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180" w:type="dxa"/>
          </w:tcPr>
          <w:p w14:paraId="7A1020D7" w14:textId="77777777" w:rsidR="00846D19" w:rsidRPr="004F61E3" w:rsidRDefault="00846D19" w:rsidP="00846D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C8D3D0" w14:textId="1D43A72B" w:rsidR="00846D19" w:rsidRPr="00D70D9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14:paraId="4E72A834" w14:textId="77777777" w:rsidR="00846D19" w:rsidRPr="004F61E3" w:rsidRDefault="00846D19" w:rsidP="00846D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ABC456" w14:textId="558DAF7F" w:rsidR="00846D19" w:rsidRPr="004F61E3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14:paraId="1B97CADF" w14:textId="77777777" w:rsidR="00846D19" w:rsidRPr="004F61E3" w:rsidRDefault="00846D19" w:rsidP="00846D1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57F935D" w14:textId="5006FF93" w:rsidR="00846D19" w:rsidRPr="009815F0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451A84" w14:textId="77777777" w:rsidR="00846D19" w:rsidRPr="004F61E3" w:rsidRDefault="00846D19" w:rsidP="00846D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481741F3" w14:textId="72FFF428" w:rsidR="00846D19" w:rsidRPr="004F61E3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5F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846D19" w:rsidRPr="00933732" w14:paraId="46443DEA" w14:textId="77777777" w:rsidTr="00132876">
        <w:trPr>
          <w:cantSplit/>
          <w:trHeight w:val="164"/>
        </w:trPr>
        <w:tc>
          <w:tcPr>
            <w:tcW w:w="2970" w:type="dxa"/>
          </w:tcPr>
          <w:p w14:paraId="0E76A2C8" w14:textId="53C22B10" w:rsidR="00846D19" w:rsidRPr="004F61E3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</w:tabs>
              <w:spacing w:after="0" w:line="240" w:lineRule="auto"/>
              <w:ind w:left="158" w:right="-72" w:hanging="158"/>
              <w:rPr>
                <w:rFonts w:ascii="Angsana New" w:hAnsi="Angsana New"/>
                <w:sz w:val="24"/>
                <w:szCs w:val="24"/>
                <w:cs/>
              </w:rPr>
            </w:pPr>
            <w:r w:rsidRPr="008805E5">
              <w:rPr>
                <w:rFonts w:ascii="Angsana New" w:hAnsi="Angsana New"/>
                <w:sz w:val="24"/>
                <w:szCs w:val="24"/>
                <w:cs/>
              </w:rPr>
              <w:t xml:space="preserve">บริษัท พีเอ็มซี เลเบิล </w:t>
            </w:r>
            <w:r w:rsidR="00132876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805E5">
              <w:rPr>
                <w:rFonts w:ascii="Angsana New" w:hAnsi="Angsana New"/>
                <w:sz w:val="24"/>
                <w:szCs w:val="24"/>
                <w:cs/>
              </w:rPr>
              <w:t xml:space="preserve">แมททีเรียลส์ จำกัด </w:t>
            </w:r>
            <w:r w:rsidRPr="00642935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8805E5"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 w:rsidRPr="00642935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0" w:type="dxa"/>
          </w:tcPr>
          <w:p w14:paraId="18B5A5D6" w14:textId="77777777" w:rsidR="00846D1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A9018D1" w14:textId="5DFB9CA7" w:rsidR="00846D19" w:rsidRPr="004F61E3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(2)</w:t>
            </w:r>
          </w:p>
        </w:tc>
        <w:tc>
          <w:tcPr>
            <w:tcW w:w="180" w:type="dxa"/>
          </w:tcPr>
          <w:p w14:paraId="0515142C" w14:textId="77777777" w:rsidR="00846D19" w:rsidRPr="004F61E3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9B0AD8E" w14:textId="77777777" w:rsidR="00846D1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75A3065" w14:textId="69666EAC" w:rsidR="00846D19" w:rsidRPr="004F61E3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39FF67E3" w14:textId="77777777" w:rsidR="00846D19" w:rsidRPr="004F61E3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89F39D9" w14:textId="77777777" w:rsidR="00846D1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84F9D5B" w14:textId="14E32215" w:rsidR="00846D19" w:rsidRPr="00D70D9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82" w:type="dxa"/>
          </w:tcPr>
          <w:p w14:paraId="2154AFEF" w14:textId="77777777" w:rsidR="00846D19" w:rsidRPr="004F61E3" w:rsidRDefault="00846D19" w:rsidP="0084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65489C19" w14:textId="77777777" w:rsidR="00846D1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8EE31AD" w14:textId="4D4B8560" w:rsidR="00846D19" w:rsidRPr="004F61E3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80" w:type="dxa"/>
          </w:tcPr>
          <w:p w14:paraId="74F4891E" w14:textId="77777777" w:rsidR="00846D19" w:rsidRPr="004F61E3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3D4AD8" w14:textId="0993109C" w:rsidR="00846D19" w:rsidRPr="00D70D9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8805E5">
              <w:rPr>
                <w:rFonts w:ascii="Angsana New" w:hAnsi="Angsana New"/>
                <w:sz w:val="24"/>
                <w:szCs w:val="24"/>
                <w:lang w:val="en-US"/>
              </w:rPr>
              <w:t>270,000</w:t>
            </w:r>
          </w:p>
        </w:tc>
        <w:tc>
          <w:tcPr>
            <w:tcW w:w="180" w:type="dxa"/>
          </w:tcPr>
          <w:p w14:paraId="1E6D1F8E" w14:textId="77777777" w:rsidR="00846D19" w:rsidRPr="004F61E3" w:rsidRDefault="00846D19" w:rsidP="00846D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605151" w14:textId="3470034B" w:rsidR="00846D19" w:rsidRPr="004F61E3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136F">
              <w:rPr>
                <w:rFonts w:ascii="Angsana New" w:hAnsi="Angsana New"/>
                <w:sz w:val="24"/>
                <w:szCs w:val="24"/>
                <w:lang w:val="en-US"/>
              </w:rPr>
              <w:t>250,000</w:t>
            </w:r>
          </w:p>
        </w:tc>
        <w:tc>
          <w:tcPr>
            <w:tcW w:w="180" w:type="dxa"/>
          </w:tcPr>
          <w:p w14:paraId="191C7C40" w14:textId="77777777" w:rsidR="00846D19" w:rsidRPr="004F61E3" w:rsidRDefault="00846D19" w:rsidP="00846D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D76555" w14:textId="4C98C440" w:rsidR="00846D19" w:rsidRPr="00D70D9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1,097,000</w:t>
            </w:r>
          </w:p>
        </w:tc>
        <w:tc>
          <w:tcPr>
            <w:tcW w:w="180" w:type="dxa"/>
            <w:shd w:val="clear" w:color="auto" w:fill="auto"/>
          </w:tcPr>
          <w:p w14:paraId="06577607" w14:textId="77777777" w:rsidR="00846D19" w:rsidRPr="004F61E3" w:rsidRDefault="00846D19" w:rsidP="00846D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579FAA" w14:textId="08569E1E" w:rsidR="00846D19" w:rsidRPr="004F61E3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1,077,000</w:t>
            </w:r>
          </w:p>
        </w:tc>
        <w:tc>
          <w:tcPr>
            <w:tcW w:w="180" w:type="dxa"/>
            <w:shd w:val="clear" w:color="auto" w:fill="auto"/>
          </w:tcPr>
          <w:p w14:paraId="109534A5" w14:textId="77777777" w:rsidR="00846D19" w:rsidRPr="004F61E3" w:rsidRDefault="00846D19" w:rsidP="00846D1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003AAB" w14:textId="77D7A668" w:rsidR="00846D1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D6E66B5" w14:textId="5A081280" w:rsidR="00846D19" w:rsidRPr="009815F0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672112" w14:textId="77777777" w:rsidR="00846D19" w:rsidRPr="004F61E3" w:rsidRDefault="00846D19" w:rsidP="00846D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349628F3" w14:textId="77777777" w:rsidR="00846D1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26C77FE" w14:textId="5A601F1B" w:rsidR="00846D19" w:rsidRPr="004F61E3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50,900</w:t>
            </w:r>
          </w:p>
        </w:tc>
      </w:tr>
      <w:tr w:rsidR="00846D19" w:rsidRPr="00933732" w14:paraId="7F2D2608" w14:textId="77777777" w:rsidTr="009815F0">
        <w:trPr>
          <w:cantSplit/>
          <w:trHeight w:val="270"/>
        </w:trPr>
        <w:tc>
          <w:tcPr>
            <w:tcW w:w="2970" w:type="dxa"/>
            <w:shd w:val="clear" w:color="auto" w:fill="auto"/>
          </w:tcPr>
          <w:p w14:paraId="2E049F1C" w14:textId="02ABB426" w:rsidR="00846D19" w:rsidRPr="00AF5207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0755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เทวกรรมโอสถ จำกัด</w:t>
            </w:r>
          </w:p>
        </w:tc>
        <w:tc>
          <w:tcPr>
            <w:tcW w:w="900" w:type="dxa"/>
          </w:tcPr>
          <w:p w14:paraId="0258C832" w14:textId="35015DBE" w:rsidR="00846D1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(3)</w:t>
            </w:r>
          </w:p>
        </w:tc>
        <w:tc>
          <w:tcPr>
            <w:tcW w:w="180" w:type="dxa"/>
          </w:tcPr>
          <w:p w14:paraId="2304E388" w14:textId="77777777" w:rsidR="00846D19" w:rsidRPr="005C0610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90" w:type="dxa"/>
          </w:tcPr>
          <w:p w14:paraId="0D99A92F" w14:textId="62EDC913" w:rsidR="00846D19" w:rsidRPr="00AF5207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5AFC3335" w14:textId="77777777" w:rsidR="00846D19" w:rsidRPr="005C0610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8456EDE" w14:textId="50AB7F3E" w:rsidR="00846D1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50.00</w:t>
            </w:r>
          </w:p>
        </w:tc>
        <w:tc>
          <w:tcPr>
            <w:tcW w:w="182" w:type="dxa"/>
            <w:vAlign w:val="bottom"/>
          </w:tcPr>
          <w:p w14:paraId="3ABB02BB" w14:textId="77777777" w:rsidR="00846D19" w:rsidRPr="004F61E3" w:rsidRDefault="00846D19" w:rsidP="0084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3648FBC" w14:textId="0160EAF0" w:rsidR="00846D1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50.00</w:t>
            </w:r>
          </w:p>
        </w:tc>
        <w:tc>
          <w:tcPr>
            <w:tcW w:w="180" w:type="dxa"/>
          </w:tcPr>
          <w:p w14:paraId="33EAE3EF" w14:textId="77777777" w:rsidR="00846D19" w:rsidRPr="004F61E3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53709FC" w14:textId="0D43F49C" w:rsidR="00846D1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170,774</w:t>
            </w:r>
          </w:p>
        </w:tc>
        <w:tc>
          <w:tcPr>
            <w:tcW w:w="180" w:type="dxa"/>
          </w:tcPr>
          <w:p w14:paraId="3B86F14C" w14:textId="77777777" w:rsidR="00846D19" w:rsidRPr="004F61E3" w:rsidRDefault="00846D19" w:rsidP="00846D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2E3C7E7" w14:textId="229D2592" w:rsidR="00846D1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170,774</w:t>
            </w:r>
          </w:p>
        </w:tc>
        <w:tc>
          <w:tcPr>
            <w:tcW w:w="180" w:type="dxa"/>
          </w:tcPr>
          <w:p w14:paraId="3778B3D9" w14:textId="77777777" w:rsidR="00846D19" w:rsidRPr="004F61E3" w:rsidRDefault="00846D19" w:rsidP="00846D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9857E3" w14:textId="51811780" w:rsidR="00846D19" w:rsidRPr="00D70D9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A36BC8">
              <w:rPr>
                <w:rFonts w:ascii="Angsana New" w:hAnsi="Angsana New"/>
                <w:sz w:val="24"/>
                <w:szCs w:val="24"/>
                <w:lang w:val="en-US"/>
              </w:rPr>
              <w:t>280,000</w:t>
            </w:r>
          </w:p>
        </w:tc>
        <w:tc>
          <w:tcPr>
            <w:tcW w:w="180" w:type="dxa"/>
            <w:shd w:val="clear" w:color="auto" w:fill="auto"/>
          </w:tcPr>
          <w:p w14:paraId="6B7060F3" w14:textId="77777777" w:rsidR="00846D19" w:rsidRPr="004F61E3" w:rsidRDefault="00846D19" w:rsidP="00846D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44410A" w14:textId="5BD66A6B" w:rsidR="00846D19" w:rsidRPr="00776B48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36BC8">
              <w:rPr>
                <w:rFonts w:ascii="Angsana New" w:hAnsi="Angsana New"/>
                <w:sz w:val="24"/>
                <w:szCs w:val="24"/>
                <w:lang w:val="en-US"/>
              </w:rPr>
              <w:t>280,000</w:t>
            </w:r>
          </w:p>
        </w:tc>
        <w:tc>
          <w:tcPr>
            <w:tcW w:w="180" w:type="dxa"/>
            <w:shd w:val="clear" w:color="auto" w:fill="auto"/>
          </w:tcPr>
          <w:p w14:paraId="427FF2BA" w14:textId="77777777" w:rsidR="00846D19" w:rsidRPr="004F61E3" w:rsidRDefault="00846D19" w:rsidP="00846D1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8F9818" w14:textId="02BA9EDB" w:rsidR="00846D19" w:rsidRPr="009815F0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CAB858" w14:textId="77777777" w:rsidR="00846D19" w:rsidRPr="004F61E3" w:rsidRDefault="00846D19" w:rsidP="00846D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80EE9D3" w14:textId="29338A93" w:rsidR="00846D19" w:rsidRPr="008623A8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5F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846D19" w:rsidRPr="00933732" w14:paraId="7BBCF96F" w14:textId="77777777" w:rsidTr="009815F0">
        <w:trPr>
          <w:cantSplit/>
          <w:trHeight w:val="270"/>
        </w:trPr>
        <w:tc>
          <w:tcPr>
            <w:tcW w:w="2970" w:type="dxa"/>
          </w:tcPr>
          <w:p w14:paraId="5487A1ED" w14:textId="52B27410" w:rsidR="00846D19" w:rsidRPr="004F61E3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>S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elic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A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ustralia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P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ty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L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td</w:t>
            </w:r>
          </w:p>
        </w:tc>
        <w:tc>
          <w:tcPr>
            <w:tcW w:w="900" w:type="dxa"/>
          </w:tcPr>
          <w:p w14:paraId="34DC6E8A" w14:textId="6D12F21F" w:rsidR="00846D1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(1)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และ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(4)</w:t>
            </w:r>
          </w:p>
        </w:tc>
        <w:tc>
          <w:tcPr>
            <w:tcW w:w="180" w:type="dxa"/>
          </w:tcPr>
          <w:p w14:paraId="07896CD1" w14:textId="77777777" w:rsidR="00846D1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6331AB6" w14:textId="34B61E7D" w:rsidR="00846D1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ออสเตรเลีย</w:t>
            </w:r>
          </w:p>
        </w:tc>
        <w:tc>
          <w:tcPr>
            <w:tcW w:w="180" w:type="dxa"/>
          </w:tcPr>
          <w:p w14:paraId="519497F3" w14:textId="77777777" w:rsidR="00846D1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25BDB15" w14:textId="389278DA" w:rsidR="00846D19" w:rsidRPr="00D70D9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2" w:type="dxa"/>
            <w:vAlign w:val="bottom"/>
          </w:tcPr>
          <w:p w14:paraId="48F0BA9A" w14:textId="77777777" w:rsidR="00846D19" w:rsidRPr="004F61E3" w:rsidRDefault="00846D19" w:rsidP="0084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6337717" w14:textId="6E6AF619" w:rsidR="00846D19" w:rsidRPr="004F61E3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0F6CA2B2" w14:textId="77777777" w:rsidR="00846D19" w:rsidRPr="004F61E3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5AA4B5F" w14:textId="1E1E15BD" w:rsidR="00846D19" w:rsidRPr="00D70D99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9F0132">
              <w:rPr>
                <w:rFonts w:ascii="Angsana New" w:hAnsi="Angsana New"/>
                <w:sz w:val="24"/>
                <w:szCs w:val="24"/>
                <w:lang w:val="en-US"/>
              </w:rPr>
              <w:t xml:space="preserve">AUD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9F0132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3,00</w:t>
            </w:r>
            <w:r w:rsidR="002B1B3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80" w:type="dxa"/>
          </w:tcPr>
          <w:p w14:paraId="011A6B02" w14:textId="77777777" w:rsidR="00846D19" w:rsidRPr="004F61E3" w:rsidRDefault="00846D19" w:rsidP="00846D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D87E9FD" w14:textId="19D1064B" w:rsidR="00846D19" w:rsidRPr="004F61E3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F0132">
              <w:rPr>
                <w:rFonts w:ascii="Angsana New" w:hAnsi="Angsana New"/>
                <w:sz w:val="24"/>
                <w:szCs w:val="24"/>
                <w:lang w:val="en-US"/>
              </w:rPr>
              <w:t xml:space="preserve">AUD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9F0132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3,00</w:t>
            </w:r>
            <w:r w:rsidR="002B1B3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80" w:type="dxa"/>
          </w:tcPr>
          <w:p w14:paraId="12288CF2" w14:textId="77777777" w:rsidR="00846D19" w:rsidRPr="004F61E3" w:rsidRDefault="00846D19" w:rsidP="00846D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3CC7F" w14:textId="606F589F" w:rsidR="00846D19" w:rsidRPr="00A36BC8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36BC8">
              <w:rPr>
                <w:rFonts w:ascii="Angsana New" w:hAnsi="Angsana New"/>
                <w:sz w:val="24"/>
                <w:szCs w:val="24"/>
                <w:lang w:val="en-US"/>
              </w:rPr>
              <w:t>14,645</w:t>
            </w:r>
          </w:p>
        </w:tc>
        <w:tc>
          <w:tcPr>
            <w:tcW w:w="180" w:type="dxa"/>
            <w:shd w:val="clear" w:color="auto" w:fill="auto"/>
          </w:tcPr>
          <w:p w14:paraId="64B900E5" w14:textId="77777777" w:rsidR="00846D19" w:rsidRPr="004F61E3" w:rsidRDefault="00846D19" w:rsidP="00846D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44C73" w14:textId="406DB682" w:rsidR="00846D19" w:rsidRPr="004F61E3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36BC8">
              <w:rPr>
                <w:rFonts w:ascii="Angsana New" w:hAnsi="Angsana New"/>
                <w:sz w:val="24"/>
                <w:szCs w:val="24"/>
                <w:lang w:val="en-US"/>
              </w:rPr>
              <w:t>14,645</w:t>
            </w:r>
          </w:p>
        </w:tc>
        <w:tc>
          <w:tcPr>
            <w:tcW w:w="180" w:type="dxa"/>
            <w:shd w:val="clear" w:color="auto" w:fill="auto"/>
          </w:tcPr>
          <w:p w14:paraId="2AD5A9E6" w14:textId="77777777" w:rsidR="00846D19" w:rsidRPr="004F61E3" w:rsidRDefault="00846D19" w:rsidP="00846D1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CDCC3" w14:textId="4C6CEFAE" w:rsidR="00846D19" w:rsidRPr="009815F0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1E0F29" w14:textId="77777777" w:rsidR="00846D19" w:rsidRPr="004F61E3" w:rsidRDefault="00846D19" w:rsidP="00846D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88E6F" w14:textId="7DACD3C8" w:rsidR="00846D19" w:rsidRPr="004F61E3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5F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846D19" w:rsidRPr="00933732" w14:paraId="6159681F" w14:textId="77777777" w:rsidTr="009815F0">
        <w:trPr>
          <w:cantSplit/>
        </w:trPr>
        <w:tc>
          <w:tcPr>
            <w:tcW w:w="2970" w:type="dxa"/>
          </w:tcPr>
          <w:p w14:paraId="3C880F61" w14:textId="77777777" w:rsidR="00846D19" w:rsidRPr="007C0F0A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C0F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</w:tcPr>
          <w:p w14:paraId="7793916A" w14:textId="77777777" w:rsidR="00846D19" w:rsidRPr="007C0F0A" w:rsidRDefault="00846D19" w:rsidP="0084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33E7B07" w14:textId="77777777" w:rsidR="00846D19" w:rsidRPr="007C0F0A" w:rsidRDefault="00846D19" w:rsidP="0084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8091E7E" w14:textId="3E2048BF" w:rsidR="00846D19" w:rsidRPr="007C0F0A" w:rsidRDefault="00846D19" w:rsidP="0084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0E38D9B" w14:textId="77777777" w:rsidR="00846D19" w:rsidRPr="007C0F0A" w:rsidRDefault="00846D19" w:rsidP="0084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AC2C465" w14:textId="4C962B54" w:rsidR="00846D19" w:rsidRPr="007C0F0A" w:rsidRDefault="00846D19" w:rsidP="0084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2CF52D76" w14:textId="77777777" w:rsidR="00846D19" w:rsidRPr="007C0F0A" w:rsidRDefault="00846D19" w:rsidP="0084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4DDC861" w14:textId="77777777" w:rsidR="00846D19" w:rsidRPr="007C0F0A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B5D1A23" w14:textId="77777777" w:rsidR="00846D19" w:rsidRPr="007C0F0A" w:rsidRDefault="00846D19" w:rsidP="00846D1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1DC095F2" w14:textId="77777777" w:rsidR="00846D19" w:rsidRPr="007C0F0A" w:rsidRDefault="00846D19" w:rsidP="00846D1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045279B" w14:textId="77777777" w:rsidR="00846D19" w:rsidRPr="007C0F0A" w:rsidRDefault="00846D19" w:rsidP="00846D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0D0BBE" w14:textId="77777777" w:rsidR="00846D19" w:rsidRPr="007C0F0A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887F33" w14:textId="77777777" w:rsidR="00846D19" w:rsidRPr="007C0F0A" w:rsidRDefault="00846D19" w:rsidP="00846D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47D1A" w14:textId="1CCBC310" w:rsidR="00846D19" w:rsidRPr="007C0F0A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1,401,642</w:t>
            </w:r>
          </w:p>
        </w:tc>
        <w:tc>
          <w:tcPr>
            <w:tcW w:w="180" w:type="dxa"/>
            <w:shd w:val="clear" w:color="auto" w:fill="auto"/>
          </w:tcPr>
          <w:p w14:paraId="07C0236B" w14:textId="77777777" w:rsidR="00846D19" w:rsidRPr="007C0F0A" w:rsidRDefault="00846D19" w:rsidP="00846D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1B7298" w14:textId="206176B2" w:rsidR="00846D19" w:rsidRPr="007C0F0A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1,381,642</w:t>
            </w:r>
          </w:p>
        </w:tc>
        <w:tc>
          <w:tcPr>
            <w:tcW w:w="180" w:type="dxa"/>
            <w:shd w:val="clear" w:color="auto" w:fill="auto"/>
          </w:tcPr>
          <w:p w14:paraId="4508304C" w14:textId="77777777" w:rsidR="00846D19" w:rsidRPr="007C0F0A" w:rsidRDefault="00846D19" w:rsidP="00846D1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99B47" w14:textId="0A33C1EE" w:rsidR="00846D19" w:rsidRPr="009815F0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06DD0B" w14:textId="77777777" w:rsidR="00846D19" w:rsidRPr="007C0F0A" w:rsidRDefault="00846D19" w:rsidP="00846D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AB834" w14:textId="0C68C8CB" w:rsidR="00846D19" w:rsidRPr="007C0F0A" w:rsidRDefault="00846D19" w:rsidP="00846D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50,900</w:t>
            </w:r>
          </w:p>
        </w:tc>
      </w:tr>
      <w:tr w:rsidR="00AF5207" w:rsidRPr="00933732" w14:paraId="258B8F4A" w14:textId="77777777" w:rsidTr="009815F0">
        <w:trPr>
          <w:cantSplit/>
          <w:trHeight w:val="91"/>
        </w:trPr>
        <w:tc>
          <w:tcPr>
            <w:tcW w:w="2970" w:type="dxa"/>
          </w:tcPr>
          <w:p w14:paraId="6CE1E5E9" w14:textId="77777777" w:rsidR="00AF5207" w:rsidRPr="00E3766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313E12C8" w14:textId="77777777" w:rsidR="00AF5207" w:rsidRPr="00E3766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3563554E" w14:textId="77777777" w:rsidR="00AF5207" w:rsidRPr="00E3766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</w:tcPr>
          <w:p w14:paraId="3ECC5239" w14:textId="77777777" w:rsidR="00AF5207" w:rsidRPr="00E3766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3F7B3A16" w14:textId="77777777" w:rsidR="00AF5207" w:rsidRPr="00E3766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810" w:type="dxa"/>
          </w:tcPr>
          <w:p w14:paraId="75702E9D" w14:textId="77777777" w:rsidR="00AF5207" w:rsidRPr="00E3766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2" w:type="dxa"/>
          </w:tcPr>
          <w:p w14:paraId="6BB927F5" w14:textId="77777777" w:rsidR="00AF5207" w:rsidRPr="00E3766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808" w:type="dxa"/>
          </w:tcPr>
          <w:p w14:paraId="393EC3A3" w14:textId="77777777" w:rsidR="00AF5207" w:rsidRPr="00E3766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12"/>
                <w:szCs w:val="12"/>
                <w:rtl/>
                <w:cs/>
              </w:rPr>
            </w:pPr>
          </w:p>
        </w:tc>
        <w:tc>
          <w:tcPr>
            <w:tcW w:w="180" w:type="dxa"/>
          </w:tcPr>
          <w:p w14:paraId="37E411C4" w14:textId="77777777" w:rsidR="00AF5207" w:rsidRPr="00E3766A" w:rsidRDefault="00AF5207" w:rsidP="00CE551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170" w:type="dxa"/>
          </w:tcPr>
          <w:p w14:paraId="438A65F8" w14:textId="77777777" w:rsidR="00AF5207" w:rsidRPr="00E3766A" w:rsidRDefault="00AF5207" w:rsidP="009F013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80" w:type="dxa"/>
          </w:tcPr>
          <w:p w14:paraId="2F76A5CC" w14:textId="77777777" w:rsidR="00AF5207" w:rsidRPr="00E3766A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14:paraId="75C3609E" w14:textId="77777777" w:rsidR="00AF5207" w:rsidRPr="00E3766A" w:rsidRDefault="00AF5207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635E819C" w14:textId="77777777" w:rsidR="00AF5207" w:rsidRPr="00E3766A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9F3363" w14:textId="77777777" w:rsidR="00AF5207" w:rsidRPr="00E3766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5831E27" w14:textId="77777777" w:rsidR="00AF5207" w:rsidRPr="00E3766A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28990E" w14:textId="77777777" w:rsidR="00AF5207" w:rsidRPr="00E3766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A849497" w14:textId="77777777" w:rsidR="00AF5207" w:rsidRPr="00E3766A" w:rsidRDefault="00AF5207" w:rsidP="00CE551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B452AE9" w14:textId="77777777" w:rsidR="00AF5207" w:rsidRPr="00E3766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78C267A" w14:textId="77777777" w:rsidR="00AF5207" w:rsidRPr="00E3766A" w:rsidRDefault="00AF5207" w:rsidP="00CE55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</w:tcPr>
          <w:p w14:paraId="36ACFDA6" w14:textId="77777777" w:rsidR="00AF5207" w:rsidRPr="00E3766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AF5207" w:rsidRPr="00933732" w14:paraId="5C0CA9FB" w14:textId="77777777" w:rsidTr="009815F0">
        <w:trPr>
          <w:cantSplit/>
        </w:trPr>
        <w:tc>
          <w:tcPr>
            <w:tcW w:w="2970" w:type="dxa"/>
          </w:tcPr>
          <w:p w14:paraId="52E161D3" w14:textId="0D1C7A1E" w:rsidR="00AF5207" w:rsidRPr="007C0F0A" w:rsidRDefault="00E3766A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  <w:r w:rsidRPr="0077724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อ้อม</w:t>
            </w:r>
          </w:p>
        </w:tc>
        <w:tc>
          <w:tcPr>
            <w:tcW w:w="900" w:type="dxa"/>
          </w:tcPr>
          <w:p w14:paraId="2B72CA2D" w14:textId="77777777" w:rsidR="00AF5207" w:rsidRPr="007C0F0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DC2E7C0" w14:textId="77777777" w:rsidR="00AF5207" w:rsidRPr="007C0F0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941B4EC" w14:textId="77777777" w:rsidR="00AF5207" w:rsidRPr="007C0F0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8C6AB76" w14:textId="77777777" w:rsidR="00AF5207" w:rsidRPr="007C0F0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8AC8CA9" w14:textId="77777777" w:rsidR="00AF5207" w:rsidRPr="007C0F0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2E9CEB1D" w14:textId="77777777" w:rsidR="00AF5207" w:rsidRPr="007C0F0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4F48875" w14:textId="77777777" w:rsidR="00AF5207" w:rsidRPr="007C0F0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423D0F0" w14:textId="77777777" w:rsidR="00AF5207" w:rsidRPr="007C0F0A" w:rsidRDefault="00AF5207" w:rsidP="00CE551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2D135843" w14:textId="77777777" w:rsidR="00AF5207" w:rsidRPr="007C0F0A" w:rsidRDefault="00AF5207" w:rsidP="009F013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A2DCA58" w14:textId="77777777" w:rsidR="00AF5207" w:rsidRPr="007C0F0A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B8812A" w14:textId="77777777" w:rsidR="00AF5207" w:rsidRPr="007C0F0A" w:rsidRDefault="00AF5207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3FF104" w14:textId="77777777" w:rsidR="00AF5207" w:rsidRPr="007C0F0A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0DE83D" w14:textId="77777777" w:rsidR="00AF5207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693586E" w14:textId="77777777" w:rsidR="00AF5207" w:rsidRPr="007C0F0A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B45FF0" w14:textId="77777777" w:rsidR="00AF5207" w:rsidRPr="007C0F0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BD123EC" w14:textId="77777777" w:rsidR="00AF5207" w:rsidRPr="007C0F0A" w:rsidRDefault="00AF5207" w:rsidP="00CE551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15BF53F" w14:textId="77777777" w:rsidR="00AF5207" w:rsidRPr="00CE5513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FDC2391" w14:textId="77777777" w:rsidR="00AF5207" w:rsidRPr="007C0F0A" w:rsidRDefault="00AF5207" w:rsidP="00CE55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B4D358F" w14:textId="77777777" w:rsidR="00AF5207" w:rsidRPr="00157320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ED6CD2" w:rsidRPr="00933732" w14:paraId="25758DFE" w14:textId="77777777" w:rsidTr="009815F0">
        <w:trPr>
          <w:cantSplit/>
        </w:trPr>
        <w:tc>
          <w:tcPr>
            <w:tcW w:w="2970" w:type="dxa"/>
          </w:tcPr>
          <w:p w14:paraId="2883B2AC" w14:textId="01FB6CBF" w:rsidR="00ED6CD2" w:rsidRPr="00AF5207" w:rsidRDefault="00ED6CD2" w:rsidP="00ED6C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0755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</w:t>
            </w:r>
            <w:r w:rsidRPr="0069075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ดีวีเค เฮลท์แคร์ จำกัด</w:t>
            </w:r>
          </w:p>
        </w:tc>
        <w:tc>
          <w:tcPr>
            <w:tcW w:w="900" w:type="dxa"/>
          </w:tcPr>
          <w:p w14:paraId="5F6A2F0C" w14:textId="28B89665" w:rsidR="00ED6CD2" w:rsidRDefault="00ED6CD2" w:rsidP="00ED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80" w:type="dxa"/>
          </w:tcPr>
          <w:p w14:paraId="079BD2E7" w14:textId="77777777" w:rsidR="00ED6CD2" w:rsidRPr="007C0F0A" w:rsidRDefault="00ED6CD2" w:rsidP="00ED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FF69ED6" w14:textId="5747CD9F" w:rsidR="00ED6CD2" w:rsidRPr="00AF5207" w:rsidRDefault="00ED6CD2" w:rsidP="00ED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80" w:type="dxa"/>
          </w:tcPr>
          <w:p w14:paraId="33387D6A" w14:textId="77777777" w:rsidR="00ED6CD2" w:rsidRPr="007C0F0A" w:rsidRDefault="00ED6CD2" w:rsidP="00ED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9302726" w14:textId="75F659EA" w:rsidR="00ED6CD2" w:rsidRPr="00855DDC" w:rsidRDefault="00ED6CD2" w:rsidP="00ED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50.00</w:t>
            </w:r>
          </w:p>
        </w:tc>
        <w:tc>
          <w:tcPr>
            <w:tcW w:w="182" w:type="dxa"/>
          </w:tcPr>
          <w:p w14:paraId="675A95E6" w14:textId="77777777" w:rsidR="00ED6CD2" w:rsidRPr="00E3766A" w:rsidRDefault="00ED6CD2" w:rsidP="00ED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19358222" w14:textId="45881BA9" w:rsidR="00ED6CD2" w:rsidRDefault="00ED6CD2" w:rsidP="00ED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50.00</w:t>
            </w:r>
          </w:p>
        </w:tc>
        <w:tc>
          <w:tcPr>
            <w:tcW w:w="180" w:type="dxa"/>
          </w:tcPr>
          <w:p w14:paraId="34CE0335" w14:textId="77777777" w:rsidR="00ED6CD2" w:rsidRPr="00E3766A" w:rsidRDefault="00ED6CD2" w:rsidP="00ED6CD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E5DCC36" w14:textId="28D4D7D1" w:rsidR="00ED6CD2" w:rsidRDefault="00ED6CD2" w:rsidP="00ED6CD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180" w:type="dxa"/>
          </w:tcPr>
          <w:p w14:paraId="4F702A27" w14:textId="77777777" w:rsidR="00ED6CD2" w:rsidRPr="00E3766A" w:rsidRDefault="00ED6CD2" w:rsidP="00ED6C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D0E01A5" w14:textId="44BAD747" w:rsidR="00ED6CD2" w:rsidRDefault="00ED6CD2" w:rsidP="00ED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180" w:type="dxa"/>
          </w:tcPr>
          <w:p w14:paraId="3D61EADD" w14:textId="77777777" w:rsidR="00ED6CD2" w:rsidRPr="00E3766A" w:rsidRDefault="00ED6CD2" w:rsidP="00ED6C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7BE48B" w14:textId="29089AD4" w:rsidR="00ED6CD2" w:rsidRPr="008623A8" w:rsidRDefault="00ED6CD2" w:rsidP="00ED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FB948B" w14:textId="77777777" w:rsidR="00ED6CD2" w:rsidRPr="00E3766A" w:rsidRDefault="00ED6CD2" w:rsidP="00ED6C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7E6FA3" w14:textId="0E531B83" w:rsidR="00ED6CD2" w:rsidRPr="008623A8" w:rsidRDefault="00ED6CD2" w:rsidP="00ED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8DA392" w14:textId="77777777" w:rsidR="00ED6CD2" w:rsidRPr="00E3766A" w:rsidRDefault="00ED6CD2" w:rsidP="00ED6C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2C8EC56" w14:textId="003701E3" w:rsidR="00ED6CD2" w:rsidRPr="008623A8" w:rsidRDefault="00ED6CD2" w:rsidP="00ED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1F5FFB" w14:textId="77777777" w:rsidR="00ED6CD2" w:rsidRPr="00E3766A" w:rsidRDefault="00ED6CD2" w:rsidP="00ED6C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6BB1F79F" w14:textId="25531AC7" w:rsidR="00ED6CD2" w:rsidRDefault="00ED6CD2" w:rsidP="00ED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ED6CD2" w:rsidRPr="00933732" w14:paraId="353CBB3A" w14:textId="77777777" w:rsidTr="009815F0">
        <w:trPr>
          <w:cantSplit/>
        </w:trPr>
        <w:tc>
          <w:tcPr>
            <w:tcW w:w="2970" w:type="dxa"/>
          </w:tcPr>
          <w:p w14:paraId="4560737A" w14:textId="4AD9F4CB" w:rsidR="00ED6CD2" w:rsidRPr="00FB2CE5" w:rsidRDefault="00ED6CD2" w:rsidP="00ED6C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lang w:val="en-US"/>
              </w:rPr>
              <w:t>PMC Label Materials Pte. Ltd.</w:t>
            </w:r>
          </w:p>
        </w:tc>
        <w:tc>
          <w:tcPr>
            <w:tcW w:w="900" w:type="dxa"/>
          </w:tcPr>
          <w:p w14:paraId="203AF620" w14:textId="02289FE5" w:rsidR="00ED6CD2" w:rsidRPr="007C0F0A" w:rsidRDefault="00ED6CD2" w:rsidP="00ED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75473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100E532" w14:textId="77777777" w:rsidR="00ED6CD2" w:rsidRPr="007C0F0A" w:rsidRDefault="00ED6CD2" w:rsidP="00ED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A657226" w14:textId="5C0FA6F8" w:rsidR="00ED6CD2" w:rsidRPr="007C0F0A" w:rsidRDefault="00ED6CD2" w:rsidP="00ED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</w:tcPr>
          <w:p w14:paraId="50D9047B" w14:textId="77777777" w:rsidR="00ED6CD2" w:rsidRPr="007C0F0A" w:rsidRDefault="00ED6CD2" w:rsidP="00ED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08DB302" w14:textId="47C9364A" w:rsidR="00ED6CD2" w:rsidRPr="00855DDC" w:rsidRDefault="00ED6CD2" w:rsidP="00ED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55DDC">
              <w:rPr>
                <w:rFonts w:ascii="Angsana New" w:hAnsi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82" w:type="dxa"/>
          </w:tcPr>
          <w:p w14:paraId="471922C7" w14:textId="77777777" w:rsidR="00ED6CD2" w:rsidRPr="00E3766A" w:rsidRDefault="00ED6CD2" w:rsidP="00ED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A57F7F9" w14:textId="5D03A93B" w:rsidR="00ED6CD2" w:rsidRPr="00855DDC" w:rsidRDefault="00ED6CD2" w:rsidP="00ED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855DDC">
              <w:rPr>
                <w:rFonts w:ascii="Angsana New" w:hAnsi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80" w:type="dxa"/>
          </w:tcPr>
          <w:p w14:paraId="0BD0D078" w14:textId="77777777" w:rsidR="00ED6CD2" w:rsidRPr="00E3766A" w:rsidRDefault="00ED6CD2" w:rsidP="00ED6CD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4DA4A3B" w14:textId="5CB2BF2A" w:rsidR="00ED6CD2" w:rsidRPr="00E3766A" w:rsidRDefault="00ED6CD2" w:rsidP="00ED6CD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SGD 200,000</w:t>
            </w:r>
          </w:p>
        </w:tc>
        <w:tc>
          <w:tcPr>
            <w:tcW w:w="180" w:type="dxa"/>
          </w:tcPr>
          <w:p w14:paraId="255EB3F1" w14:textId="77777777" w:rsidR="00ED6CD2" w:rsidRPr="00E3766A" w:rsidRDefault="00ED6CD2" w:rsidP="00ED6C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D29FDB7" w14:textId="3F44B50D" w:rsidR="00ED6CD2" w:rsidRPr="00E3766A" w:rsidRDefault="00ED6CD2" w:rsidP="00ED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SGD 2</w:t>
            </w:r>
          </w:p>
        </w:tc>
        <w:tc>
          <w:tcPr>
            <w:tcW w:w="180" w:type="dxa"/>
          </w:tcPr>
          <w:p w14:paraId="0EF7352B" w14:textId="77777777" w:rsidR="00ED6CD2" w:rsidRPr="00E3766A" w:rsidRDefault="00ED6CD2" w:rsidP="00ED6C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BF6460" w14:textId="62195551" w:rsidR="00ED6CD2" w:rsidRPr="00E3766A" w:rsidRDefault="00ED6CD2" w:rsidP="00ED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623A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7A81BB" w14:textId="77777777" w:rsidR="00ED6CD2" w:rsidRPr="00E3766A" w:rsidRDefault="00ED6CD2" w:rsidP="00ED6C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CFA805" w14:textId="1D20D54D" w:rsidR="00ED6CD2" w:rsidRPr="00E3766A" w:rsidRDefault="00ED6CD2" w:rsidP="00ED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623A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6D8D6E" w14:textId="77777777" w:rsidR="00ED6CD2" w:rsidRPr="00E3766A" w:rsidRDefault="00ED6CD2" w:rsidP="00ED6C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9D75E9F" w14:textId="76F6A0B3" w:rsidR="00ED6CD2" w:rsidRPr="00E3766A" w:rsidRDefault="00ED6CD2" w:rsidP="00ED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8623A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55D34D" w14:textId="77777777" w:rsidR="00ED6CD2" w:rsidRPr="00E3766A" w:rsidRDefault="00ED6CD2" w:rsidP="00ED6C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5980D23" w14:textId="7905305B" w:rsidR="00ED6CD2" w:rsidRPr="00E3766A" w:rsidRDefault="00ED6CD2" w:rsidP="00ED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ED6CD2" w:rsidRPr="00933732" w14:paraId="032E1B0A" w14:textId="77777777" w:rsidTr="009815F0">
        <w:trPr>
          <w:cantSplit/>
        </w:trPr>
        <w:tc>
          <w:tcPr>
            <w:tcW w:w="2970" w:type="dxa"/>
          </w:tcPr>
          <w:p w14:paraId="5EB419DB" w14:textId="4BCCCC1C" w:rsidR="00ED6CD2" w:rsidRPr="00AF5207" w:rsidRDefault="00ED6CD2" w:rsidP="00ED6C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3766A">
              <w:rPr>
                <w:rFonts w:ascii="Angsana New" w:hAnsi="Angsana New"/>
                <w:sz w:val="24"/>
                <w:szCs w:val="24"/>
                <w:lang w:val="en-US"/>
              </w:rPr>
              <w:t xml:space="preserve">PMC Label Materials (Malaysia) </w:t>
            </w:r>
            <w:proofErr w:type="spellStart"/>
            <w:r w:rsidRPr="00E3766A">
              <w:rPr>
                <w:rFonts w:ascii="Angsana New" w:hAnsi="Angsana New"/>
                <w:sz w:val="24"/>
                <w:szCs w:val="24"/>
                <w:lang w:val="en-US"/>
              </w:rPr>
              <w:t>Sdn</w:t>
            </w:r>
            <w:proofErr w:type="spellEnd"/>
            <w:r w:rsidRPr="00E3766A">
              <w:rPr>
                <w:rFonts w:ascii="Angsana New" w:hAnsi="Angsana New"/>
                <w:sz w:val="24"/>
                <w:szCs w:val="24"/>
                <w:lang w:val="en-US"/>
              </w:rPr>
              <w:t>. Bhd.</w:t>
            </w:r>
          </w:p>
        </w:tc>
        <w:tc>
          <w:tcPr>
            <w:tcW w:w="900" w:type="dxa"/>
          </w:tcPr>
          <w:p w14:paraId="3E50E15E" w14:textId="43940564" w:rsidR="00ED6CD2" w:rsidRPr="007C0F0A" w:rsidRDefault="00ED6CD2" w:rsidP="00ED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75473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FE2A1D3" w14:textId="77777777" w:rsidR="00ED6CD2" w:rsidRPr="007C0F0A" w:rsidRDefault="00ED6CD2" w:rsidP="00ED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466EAD9" w14:textId="12EE911E" w:rsidR="00ED6CD2" w:rsidRPr="00E3766A" w:rsidRDefault="00ED6CD2" w:rsidP="00ED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766A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180" w:type="dxa"/>
          </w:tcPr>
          <w:p w14:paraId="2B4C86D0" w14:textId="77777777" w:rsidR="00ED6CD2" w:rsidRPr="007C0F0A" w:rsidRDefault="00ED6CD2" w:rsidP="00ED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1DC9655" w14:textId="311316B0" w:rsidR="00ED6CD2" w:rsidRPr="00855DDC" w:rsidRDefault="00ED6CD2" w:rsidP="00ED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55DDC">
              <w:rPr>
                <w:rFonts w:ascii="Angsana New" w:hAnsi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82" w:type="dxa"/>
          </w:tcPr>
          <w:p w14:paraId="767FFA44" w14:textId="77777777" w:rsidR="00ED6CD2" w:rsidRPr="00E3766A" w:rsidRDefault="00ED6CD2" w:rsidP="00ED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6B0F62B" w14:textId="01BA355E" w:rsidR="00ED6CD2" w:rsidRPr="00855DDC" w:rsidRDefault="00ED6CD2" w:rsidP="00ED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855DDC">
              <w:rPr>
                <w:rFonts w:ascii="Angsana New" w:hAnsi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80" w:type="dxa"/>
          </w:tcPr>
          <w:p w14:paraId="6DE0A603" w14:textId="77777777" w:rsidR="00ED6CD2" w:rsidRPr="00E3766A" w:rsidRDefault="00ED6CD2" w:rsidP="00ED6CD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5E4DAB7D" w14:textId="1EED1A5B" w:rsidR="00ED6CD2" w:rsidRPr="009F0132" w:rsidRDefault="00ED6CD2" w:rsidP="00ED6CD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MYR 1,500,000</w:t>
            </w:r>
          </w:p>
        </w:tc>
        <w:tc>
          <w:tcPr>
            <w:tcW w:w="180" w:type="dxa"/>
          </w:tcPr>
          <w:p w14:paraId="64B8B18D" w14:textId="77777777" w:rsidR="00ED6CD2" w:rsidRPr="00E3766A" w:rsidRDefault="00ED6CD2" w:rsidP="00ED6C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805194" w14:textId="11EACFAC" w:rsidR="00ED6CD2" w:rsidRPr="009F0132" w:rsidRDefault="00ED6CD2" w:rsidP="00ED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MYR 1,500,000</w:t>
            </w:r>
          </w:p>
        </w:tc>
        <w:tc>
          <w:tcPr>
            <w:tcW w:w="180" w:type="dxa"/>
          </w:tcPr>
          <w:p w14:paraId="01C66F10" w14:textId="77777777" w:rsidR="00ED6CD2" w:rsidRPr="00E3766A" w:rsidRDefault="00ED6CD2" w:rsidP="00ED6C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9F798D" w14:textId="00EAE1B7" w:rsidR="00ED6CD2" w:rsidRPr="00E3766A" w:rsidRDefault="00ED6CD2" w:rsidP="00ED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623A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06EDAA" w14:textId="77777777" w:rsidR="00ED6CD2" w:rsidRPr="00E3766A" w:rsidRDefault="00ED6CD2" w:rsidP="00ED6C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D882A0" w14:textId="0FA3B228" w:rsidR="00ED6CD2" w:rsidRPr="00E3766A" w:rsidRDefault="00ED6CD2" w:rsidP="00ED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623A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18153B" w14:textId="77777777" w:rsidR="00ED6CD2" w:rsidRPr="00E3766A" w:rsidRDefault="00ED6CD2" w:rsidP="00ED6C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CF361DC" w14:textId="1645FF19" w:rsidR="00ED6CD2" w:rsidRPr="00E3766A" w:rsidRDefault="00ED6CD2" w:rsidP="00ED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F00E5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FDFE48" w14:textId="77777777" w:rsidR="00ED6CD2" w:rsidRPr="00E3766A" w:rsidRDefault="00ED6CD2" w:rsidP="00ED6C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1E10BCF7" w14:textId="506770C5" w:rsidR="00ED6CD2" w:rsidRPr="00E3766A" w:rsidRDefault="00ED6CD2" w:rsidP="00ED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</w:tbl>
    <w:p w14:paraId="49CF5CCC" w14:textId="3327E669" w:rsidR="00D2398A" w:rsidRPr="00F00E5F" w:rsidRDefault="00D2398A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5E58C591" w14:textId="05980E1E" w:rsidR="00E3238C" w:rsidRPr="00E3238C" w:rsidRDefault="00E3238C" w:rsidP="006C1C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u w:val="single"/>
        </w:rPr>
      </w:pPr>
      <w:r w:rsidRPr="00E3238C">
        <w:rPr>
          <w:rFonts w:ascii="Angsana New" w:hAnsi="Angsana New" w:hint="cs"/>
          <w:sz w:val="24"/>
          <w:szCs w:val="24"/>
          <w:u w:val="single"/>
          <w:cs/>
        </w:rPr>
        <w:t>ลักษณะธุรกิจ</w:t>
      </w:r>
    </w:p>
    <w:p w14:paraId="280B26BD" w14:textId="721A2437" w:rsidR="006C1CD9" w:rsidRDefault="00E3238C" w:rsidP="006C1C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24"/>
          <w:szCs w:val="24"/>
          <w:cs/>
        </w:rPr>
        <w:t xml:space="preserve"> </w:t>
      </w:r>
      <w:r w:rsidR="006C1CD9" w:rsidRPr="00E3238C">
        <w:rPr>
          <w:rFonts w:ascii="Angsana New" w:hAnsi="Angsana New"/>
          <w:sz w:val="24"/>
          <w:szCs w:val="24"/>
        </w:rPr>
        <w:t xml:space="preserve">(1) </w:t>
      </w:r>
      <w:r w:rsidR="006C1CD9" w:rsidRPr="00E3238C">
        <w:rPr>
          <w:rFonts w:ascii="Angsana New" w:hAnsi="Angsana New"/>
          <w:sz w:val="24"/>
          <w:szCs w:val="24"/>
          <w:cs/>
        </w:rPr>
        <w:t>ขายส่งเคมีภัณฑ์ทางอุตสาหกรรม</w:t>
      </w:r>
      <w:r w:rsidR="006C1CD9" w:rsidRPr="00E3238C">
        <w:rPr>
          <w:rFonts w:ascii="Angsana New" w:hAnsi="Angsana New"/>
          <w:sz w:val="24"/>
          <w:szCs w:val="24"/>
        </w:rPr>
        <w:t xml:space="preserve"> (2) </w:t>
      </w:r>
      <w:r w:rsidR="006C1CD9" w:rsidRPr="00E3238C">
        <w:rPr>
          <w:rFonts w:ascii="Angsana New" w:hAnsi="Angsana New"/>
          <w:sz w:val="24"/>
          <w:szCs w:val="24"/>
          <w:cs/>
        </w:rPr>
        <w:t>ผลิตและจำหน่ายฉลากที่มีกาวในตัว</w:t>
      </w:r>
      <w:r w:rsidR="006C1CD9" w:rsidRPr="00E3238C">
        <w:rPr>
          <w:rFonts w:ascii="Angsana New" w:hAnsi="Angsana New"/>
          <w:sz w:val="24"/>
          <w:szCs w:val="24"/>
        </w:rPr>
        <w:t xml:space="preserve"> (3) </w:t>
      </w:r>
      <w:r w:rsidR="008C4E67" w:rsidRPr="008C4E67">
        <w:rPr>
          <w:rFonts w:ascii="Angsana New" w:hAnsi="Angsana New"/>
          <w:sz w:val="24"/>
          <w:szCs w:val="24"/>
          <w:cs/>
        </w:rPr>
        <w:t>ผลิตและจำหน่ายผลิตภัณฑ์เพื่อสุขภาพ</w:t>
      </w:r>
      <w:r w:rsidR="008C4E67">
        <w:rPr>
          <w:rFonts w:ascii="Angsana New" w:hAnsi="Angsana New"/>
          <w:sz w:val="24"/>
          <w:szCs w:val="24"/>
        </w:rPr>
        <w:t xml:space="preserve"> </w:t>
      </w:r>
      <w:r w:rsidR="008C4E67" w:rsidRPr="00E3238C">
        <w:rPr>
          <w:rFonts w:ascii="Angsana New" w:hAnsi="Angsana New"/>
          <w:sz w:val="24"/>
          <w:szCs w:val="24"/>
        </w:rPr>
        <w:t>(</w:t>
      </w:r>
      <w:r w:rsidR="008C4E67">
        <w:rPr>
          <w:rFonts w:ascii="Angsana New" w:hAnsi="Angsana New"/>
          <w:sz w:val="24"/>
          <w:szCs w:val="24"/>
        </w:rPr>
        <w:t>4</w:t>
      </w:r>
      <w:r w:rsidR="008C4E67" w:rsidRPr="00E3238C">
        <w:rPr>
          <w:rFonts w:ascii="Angsana New" w:hAnsi="Angsana New"/>
          <w:sz w:val="24"/>
          <w:szCs w:val="24"/>
        </w:rPr>
        <w:t xml:space="preserve">) </w:t>
      </w:r>
      <w:r w:rsidR="008C4E67" w:rsidRPr="00E3238C">
        <w:rPr>
          <w:rFonts w:ascii="Angsana New" w:hAnsi="Angsana New"/>
          <w:sz w:val="24"/>
          <w:szCs w:val="24"/>
          <w:cs/>
        </w:rPr>
        <w:t>จำหน่ายฉลากที่มีกาวในตัว</w:t>
      </w:r>
    </w:p>
    <w:p w14:paraId="1A29E0A9" w14:textId="77777777" w:rsidR="00E3238C" w:rsidRDefault="00E3238C" w:rsidP="006C1C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DB517DE" w14:textId="42E153C4" w:rsidR="00E3238C" w:rsidRDefault="00E3238C" w:rsidP="00E323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0E5F">
        <w:rPr>
          <w:rFonts w:ascii="Angsana New" w:hAnsi="Angsana New"/>
          <w:sz w:val="30"/>
          <w:szCs w:val="30"/>
          <w:cs/>
        </w:rPr>
        <w:t>บริษัทย่อยทั้งหมดไม่ได้เป็นบริษัทจดทะเบียนในตลาดหลักทรัพย์จึงไม่มีราคา</w:t>
      </w:r>
      <w:r w:rsidR="008C4E67">
        <w:rPr>
          <w:rFonts w:ascii="Angsana New" w:hAnsi="Angsana New" w:hint="cs"/>
          <w:sz w:val="30"/>
          <w:szCs w:val="30"/>
          <w:cs/>
        </w:rPr>
        <w:t>หุ้น</w:t>
      </w:r>
      <w:r w:rsidRPr="00F00E5F">
        <w:rPr>
          <w:rFonts w:ascii="Angsana New" w:hAnsi="Angsana New"/>
          <w:sz w:val="30"/>
          <w:szCs w:val="30"/>
          <w:cs/>
        </w:rPr>
        <w:t>ที่เปิดเผยต่อสาธารณชน</w:t>
      </w:r>
    </w:p>
    <w:p w14:paraId="57189ECC" w14:textId="539C679E" w:rsidR="00E3238C" w:rsidRPr="00E3238C" w:rsidRDefault="00E3238C" w:rsidP="006C1C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  <w:sectPr w:rsidR="00E3238C" w:rsidRPr="00E3238C" w:rsidSect="00EB002E">
          <w:headerReference w:type="even" r:id="rId10"/>
          <w:footerReference w:type="default" r:id="rId11"/>
          <w:headerReference w:type="first" r:id="rId12"/>
          <w:pgSz w:w="16834" w:h="11909" w:orient="landscape" w:code="9"/>
          <w:pgMar w:top="691" w:right="724" w:bottom="576" w:left="1152" w:header="720" w:footer="720" w:gutter="0"/>
          <w:paperSrc w:first="7" w:other="7"/>
          <w:cols w:space="720"/>
          <w:docGrid w:linePitch="360"/>
        </w:sect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2"/>
        <w:gridCol w:w="988"/>
        <w:gridCol w:w="268"/>
        <w:gridCol w:w="1260"/>
        <w:gridCol w:w="268"/>
        <w:gridCol w:w="1267"/>
      </w:tblGrid>
      <w:tr w:rsidR="00EB4708" w:rsidRPr="00344B92" w14:paraId="1F25551C" w14:textId="77777777" w:rsidTr="00073493">
        <w:tc>
          <w:tcPr>
            <w:tcW w:w="2794" w:type="pct"/>
          </w:tcPr>
          <w:p w14:paraId="0FB35E89" w14:textId="77777777" w:rsidR="00EB4708" w:rsidRPr="0087555F" w:rsidRDefault="00EB4708" w:rsidP="0007349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55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538" w:type="pct"/>
          </w:tcPr>
          <w:p w14:paraId="6F3E6A26" w14:textId="77777777" w:rsidR="00EB4708" w:rsidRPr="00344B92" w:rsidRDefault="00EB4708" w:rsidP="00073493">
            <w:pPr>
              <w:pStyle w:val="BodyText"/>
              <w:spacing w:after="0"/>
              <w:ind w:left="-10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87B3432" w14:textId="77777777" w:rsidR="00EB4708" w:rsidRPr="00344B92" w:rsidRDefault="00EB4708" w:rsidP="00073493">
            <w:pPr>
              <w:pStyle w:val="BodyText"/>
              <w:spacing w:after="0"/>
              <w:ind w:left="-10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2" w:type="pct"/>
            <w:gridSpan w:val="3"/>
          </w:tcPr>
          <w:p w14:paraId="398E321D" w14:textId="77777777" w:rsidR="00EB4708" w:rsidRPr="00344B92" w:rsidRDefault="00EB4708" w:rsidP="00073493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708" w:rsidRPr="00344B92" w14:paraId="0E91DBBE" w14:textId="77777777" w:rsidTr="00073493">
        <w:tc>
          <w:tcPr>
            <w:tcW w:w="2794" w:type="pct"/>
          </w:tcPr>
          <w:p w14:paraId="763ECD17" w14:textId="77777777" w:rsidR="00EB4708" w:rsidRPr="00777247" w:rsidRDefault="00EB4708" w:rsidP="00073493">
            <w:pPr>
              <w:ind w:left="2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72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772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772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8" w:type="pct"/>
          </w:tcPr>
          <w:p w14:paraId="624ED4DA" w14:textId="77777777" w:rsidR="00EB4708" w:rsidRPr="006E0939" w:rsidRDefault="00EB4708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 w:firstLine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0548A5D0" w14:textId="77777777" w:rsidR="00EB4708" w:rsidRPr="00344B92" w:rsidRDefault="00EB4708" w:rsidP="00073493">
            <w:pPr>
              <w:pStyle w:val="BodyText"/>
              <w:spacing w:after="0"/>
              <w:ind w:left="-467" w:right="-18" w:firstLine="3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4B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86" w:type="pct"/>
          </w:tcPr>
          <w:p w14:paraId="4F0DBE48" w14:textId="77777777" w:rsidR="00EB4708" w:rsidRPr="002D184F" w:rsidRDefault="00EB4708" w:rsidP="00073493">
            <w:pPr>
              <w:pStyle w:val="BodyText"/>
              <w:spacing w:after="0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344B9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5D499FF4" w14:textId="77777777" w:rsidR="00EB4708" w:rsidRPr="00344B92" w:rsidRDefault="00EB4708" w:rsidP="00073493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6C8A3EA3" w14:textId="77777777" w:rsidR="00EB4708" w:rsidRPr="00344B92" w:rsidRDefault="00EB4708" w:rsidP="00073493">
            <w:pPr>
              <w:pStyle w:val="BodyText"/>
              <w:spacing w:after="0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B4708" w:rsidRPr="00344B92" w14:paraId="4F5D23FF" w14:textId="77777777" w:rsidTr="00073493">
        <w:tc>
          <w:tcPr>
            <w:tcW w:w="2794" w:type="pct"/>
          </w:tcPr>
          <w:p w14:paraId="0CA7CA7D" w14:textId="77777777" w:rsidR="00EB4708" w:rsidRPr="00344B92" w:rsidRDefault="00EB4708" w:rsidP="0007349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</w:tcPr>
          <w:p w14:paraId="1C0FD54F" w14:textId="77777777" w:rsidR="00EB4708" w:rsidRPr="00344B92" w:rsidRDefault="00EB4708" w:rsidP="0007349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676FE82" w14:textId="77777777" w:rsidR="00EB4708" w:rsidRPr="00344B92" w:rsidRDefault="00EB4708" w:rsidP="0007349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2" w:type="pct"/>
            <w:gridSpan w:val="3"/>
          </w:tcPr>
          <w:p w14:paraId="3E0E8DA7" w14:textId="77777777" w:rsidR="00EB4708" w:rsidRPr="00344B92" w:rsidRDefault="00EB4708" w:rsidP="0007349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44B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B4708" w:rsidRPr="00344B92" w14:paraId="3704F44E" w14:textId="77777777" w:rsidTr="00073493">
        <w:tc>
          <w:tcPr>
            <w:tcW w:w="2794" w:type="pct"/>
          </w:tcPr>
          <w:p w14:paraId="433ACFCB" w14:textId="77777777" w:rsidR="00EB4708" w:rsidRPr="00344B92" w:rsidRDefault="00EB4708" w:rsidP="0007349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44B9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44B9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38" w:type="pct"/>
          </w:tcPr>
          <w:p w14:paraId="424276A3" w14:textId="77777777" w:rsidR="00EB4708" w:rsidRPr="00344B92" w:rsidRDefault="00EB4708" w:rsidP="00073493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ACE2788" w14:textId="77777777" w:rsidR="00EB4708" w:rsidRPr="00344B92" w:rsidRDefault="00EB4708" w:rsidP="00073493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1CF377E" w14:textId="77777777" w:rsidR="00EB4708" w:rsidRPr="00344B92" w:rsidRDefault="00EB4708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184F">
              <w:rPr>
                <w:rFonts w:asciiTheme="majorBidi" w:hAnsiTheme="majorBidi"/>
                <w:sz w:val="30"/>
                <w:szCs w:val="30"/>
                <w:lang w:val="en-US"/>
              </w:rPr>
              <w:t>1,381,642</w:t>
            </w:r>
          </w:p>
        </w:tc>
        <w:tc>
          <w:tcPr>
            <w:tcW w:w="146" w:type="pct"/>
          </w:tcPr>
          <w:p w14:paraId="2590A143" w14:textId="77777777" w:rsidR="00EB4708" w:rsidRPr="00344B92" w:rsidRDefault="00EB4708" w:rsidP="00073493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38873B91" w14:textId="77777777" w:rsidR="00EB4708" w:rsidRPr="00344B92" w:rsidRDefault="00EB4708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173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Pr="00021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173E">
              <w:rPr>
                <w:rFonts w:asciiTheme="majorBidi" w:hAnsiTheme="majorBidi"/>
                <w:sz w:val="30"/>
                <w:szCs w:val="30"/>
                <w:lang w:val="en-US"/>
              </w:rPr>
              <w:t>086</w:t>
            </w:r>
            <w:r w:rsidRPr="00021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173E">
              <w:rPr>
                <w:rFonts w:asciiTheme="majorBidi" w:hAnsiTheme="majorBidi"/>
                <w:sz w:val="30"/>
                <w:szCs w:val="30"/>
                <w:lang w:val="en-US"/>
              </w:rPr>
              <w:t>997</w:t>
            </w:r>
          </w:p>
        </w:tc>
      </w:tr>
      <w:tr w:rsidR="00EB4708" w:rsidRPr="00344B92" w14:paraId="4D4D641F" w14:textId="77777777" w:rsidTr="00073493">
        <w:tc>
          <w:tcPr>
            <w:tcW w:w="2794" w:type="pct"/>
          </w:tcPr>
          <w:p w14:paraId="541D2AE1" w14:textId="77777777" w:rsidR="00EB4708" w:rsidRPr="00344B92" w:rsidRDefault="00EB4708" w:rsidP="0007349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538" w:type="pct"/>
          </w:tcPr>
          <w:p w14:paraId="7E02CBB5" w14:textId="77777777" w:rsidR="00EB4708" w:rsidRPr="00344B92" w:rsidRDefault="00EB4708" w:rsidP="00073493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C4DD404" w14:textId="77777777" w:rsidR="00EB4708" w:rsidRPr="00344B92" w:rsidRDefault="00EB4708" w:rsidP="00073493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0CB81A1" w14:textId="77777777" w:rsidR="00EB4708" w:rsidRPr="00344B92" w:rsidRDefault="00EB4708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146" w:type="pct"/>
          </w:tcPr>
          <w:p w14:paraId="7A38F811" w14:textId="77777777" w:rsidR="00EB4708" w:rsidRPr="00344B92" w:rsidRDefault="00EB4708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7691AAAB" w14:textId="77777777" w:rsidR="00EB4708" w:rsidRPr="00344B92" w:rsidRDefault="00EB4708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14,645</w:t>
            </w:r>
          </w:p>
        </w:tc>
      </w:tr>
      <w:tr w:rsidR="00EB4708" w:rsidRPr="00344B92" w14:paraId="7D408B9D" w14:textId="77777777" w:rsidTr="00073493">
        <w:tc>
          <w:tcPr>
            <w:tcW w:w="2794" w:type="pct"/>
          </w:tcPr>
          <w:p w14:paraId="2D06D8CC" w14:textId="77777777" w:rsidR="00EB4708" w:rsidRPr="00344B92" w:rsidRDefault="00EB4708" w:rsidP="0007349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538" w:type="pct"/>
          </w:tcPr>
          <w:p w14:paraId="7AB7D449" w14:textId="77777777" w:rsidR="00EB4708" w:rsidRPr="000106B5" w:rsidRDefault="00EB4708" w:rsidP="00073493">
            <w:pPr>
              <w:pStyle w:val="BodyText"/>
              <w:tabs>
                <w:tab w:val="decimal" w:pos="973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957EDFA" w14:textId="77777777" w:rsidR="00EB4708" w:rsidRPr="00344B92" w:rsidRDefault="00EB4708" w:rsidP="00073493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D517A98" w14:textId="77777777" w:rsidR="00EB4708" w:rsidRPr="00344B92" w:rsidRDefault="00EB4708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79D8ECE9" w14:textId="77777777" w:rsidR="00EB4708" w:rsidRPr="00344B92" w:rsidRDefault="00EB4708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1205A2BB" w14:textId="77777777" w:rsidR="00EB4708" w:rsidRPr="00344B92" w:rsidRDefault="00EB4708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280,000</w:t>
            </w:r>
          </w:p>
        </w:tc>
      </w:tr>
      <w:tr w:rsidR="00EB4708" w:rsidRPr="00344B92" w14:paraId="25A808D6" w14:textId="77777777" w:rsidTr="00073493">
        <w:tc>
          <w:tcPr>
            <w:tcW w:w="2794" w:type="pct"/>
          </w:tcPr>
          <w:p w14:paraId="30390244" w14:textId="77777777" w:rsidR="00EB4708" w:rsidRPr="00344B92" w:rsidRDefault="00EB4708" w:rsidP="0007349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8" w:type="pct"/>
          </w:tcPr>
          <w:p w14:paraId="1618CAD7" w14:textId="77777777" w:rsidR="00EB4708" w:rsidRPr="00344B92" w:rsidRDefault="00EB4708" w:rsidP="00073493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02A4F4E" w14:textId="77777777" w:rsidR="00EB4708" w:rsidRPr="00344B92" w:rsidRDefault="00EB4708" w:rsidP="00073493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02313BD5" w14:textId="77777777" w:rsidR="00EB4708" w:rsidRPr="00344B92" w:rsidRDefault="00EB4708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1,401,642</w:t>
            </w:r>
          </w:p>
        </w:tc>
        <w:tc>
          <w:tcPr>
            <w:tcW w:w="146" w:type="pct"/>
          </w:tcPr>
          <w:p w14:paraId="35D0FB59" w14:textId="77777777" w:rsidR="00EB4708" w:rsidRPr="00344B92" w:rsidRDefault="00EB4708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2D475C2D" w14:textId="77777777" w:rsidR="00EB4708" w:rsidRPr="00344B92" w:rsidRDefault="00EB4708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1,381,642</w:t>
            </w:r>
          </w:p>
        </w:tc>
      </w:tr>
    </w:tbl>
    <w:p w14:paraId="3A67AF18" w14:textId="77777777" w:rsidR="00EB4708" w:rsidRPr="002C05FE" w:rsidRDefault="00EB4708" w:rsidP="00EB4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6B4EBC9" w14:textId="77777777" w:rsidR="00EB4708" w:rsidRDefault="00EB4708" w:rsidP="00EB4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372141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372141">
        <w:rPr>
          <w:rFonts w:ascii="Angsana New" w:hAnsi="Angsana New"/>
          <w:spacing w:val="-4"/>
          <w:sz w:val="30"/>
          <w:szCs w:val="30"/>
        </w:rPr>
        <w:t>30</w:t>
      </w:r>
      <w:r w:rsidRPr="00372141">
        <w:rPr>
          <w:rFonts w:ascii="Angsana New" w:hAnsi="Angsana New"/>
          <w:spacing w:val="-4"/>
          <w:sz w:val="30"/>
          <w:szCs w:val="30"/>
          <w:cs/>
        </w:rPr>
        <w:t xml:space="preserve"> มีนาคม </w:t>
      </w:r>
      <w:r w:rsidRPr="00372141">
        <w:rPr>
          <w:rFonts w:ascii="Angsana New" w:hAnsi="Angsana New"/>
          <w:spacing w:val="-4"/>
          <w:sz w:val="30"/>
          <w:szCs w:val="30"/>
        </w:rPr>
        <w:t>2566</w:t>
      </w:r>
      <w:r w:rsidRPr="00372141">
        <w:rPr>
          <w:rFonts w:ascii="Angsana New" w:hAnsi="Angsana New"/>
          <w:spacing w:val="-4"/>
          <w:sz w:val="30"/>
          <w:szCs w:val="30"/>
          <w:cs/>
        </w:rPr>
        <w:t xml:space="preserve"> บริษัทลงทุนเพิ่มในหุ้นสามัญของบริษัท พีเอ็มซี เลเบิล แมททีเรียลส์ จำกัด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72141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</w:t>
      </w:r>
      <w:r w:rsidRPr="00372141">
        <w:rPr>
          <w:rFonts w:ascii="Angsana New" w:hAnsi="Angsana New"/>
          <w:spacing w:val="-2"/>
          <w:sz w:val="30"/>
          <w:szCs w:val="30"/>
          <w:cs/>
        </w:rPr>
        <w:t xml:space="preserve"> ตามสัดส่วนความเป็นเจ้าของเดิม </w:t>
      </w:r>
      <w:r w:rsidRPr="00642935">
        <w:rPr>
          <w:rFonts w:ascii="Angsana New" w:hAnsi="Angsana New"/>
          <w:spacing w:val="-2"/>
          <w:sz w:val="30"/>
          <w:szCs w:val="30"/>
        </w:rPr>
        <w:t>(</w:t>
      </w:r>
      <w:r w:rsidRPr="00372141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372141">
        <w:rPr>
          <w:rFonts w:ascii="Angsana New" w:hAnsi="Angsana New"/>
          <w:spacing w:val="-2"/>
          <w:sz w:val="30"/>
          <w:szCs w:val="30"/>
        </w:rPr>
        <w:t xml:space="preserve">99.99) </w:t>
      </w:r>
      <w:r w:rsidRPr="00372141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Pr="00372141">
        <w:rPr>
          <w:rFonts w:ascii="Angsana New" w:hAnsi="Angsana New"/>
          <w:spacing w:val="-2"/>
          <w:sz w:val="30"/>
          <w:szCs w:val="30"/>
        </w:rPr>
        <w:t>0.2</w:t>
      </w:r>
      <w:r w:rsidRPr="00372141">
        <w:rPr>
          <w:rFonts w:ascii="Angsana New" w:hAnsi="Angsana New"/>
          <w:spacing w:val="-2"/>
          <w:sz w:val="30"/>
          <w:szCs w:val="30"/>
          <w:cs/>
        </w:rPr>
        <w:t xml:space="preserve"> ล้านหุ้น ซึ่งมีมูลค่าที่ตราไว้ </w:t>
      </w:r>
      <w:r w:rsidRPr="00372141">
        <w:rPr>
          <w:rFonts w:ascii="Angsana New" w:hAnsi="Angsana New"/>
          <w:spacing w:val="-2"/>
          <w:sz w:val="30"/>
          <w:szCs w:val="30"/>
        </w:rPr>
        <w:t>100</w:t>
      </w:r>
      <w:r w:rsidRPr="00372141">
        <w:rPr>
          <w:rFonts w:ascii="Angsana New" w:hAnsi="Angsana New"/>
          <w:spacing w:val="-2"/>
          <w:sz w:val="30"/>
          <w:szCs w:val="30"/>
          <w:cs/>
        </w:rPr>
        <w:t xml:space="preserve"> บาทต่อหุ้น </w:t>
      </w:r>
      <w:r>
        <w:rPr>
          <w:rFonts w:ascii="Angsana New" w:hAnsi="Angsana New"/>
          <w:spacing w:val="-2"/>
          <w:sz w:val="30"/>
          <w:szCs w:val="30"/>
        </w:rPr>
        <w:br/>
      </w:r>
      <w:r w:rsidRPr="00372141">
        <w:rPr>
          <w:rFonts w:ascii="Angsana New" w:hAnsi="Angsana New"/>
          <w:spacing w:val="-2"/>
          <w:sz w:val="30"/>
          <w:szCs w:val="30"/>
          <w:cs/>
        </w:rPr>
        <w:t xml:space="preserve">เป็นจำนวนรวมทั้งสิ้น </w:t>
      </w:r>
      <w:r w:rsidRPr="00372141">
        <w:rPr>
          <w:rFonts w:ascii="Angsana New" w:hAnsi="Angsana New"/>
          <w:spacing w:val="-2"/>
          <w:sz w:val="30"/>
          <w:szCs w:val="30"/>
        </w:rPr>
        <w:t xml:space="preserve">20 </w:t>
      </w:r>
      <w:r w:rsidRPr="00372141">
        <w:rPr>
          <w:rFonts w:ascii="Angsana New" w:hAnsi="Angsana New"/>
          <w:spacing w:val="-2"/>
          <w:sz w:val="30"/>
          <w:szCs w:val="30"/>
          <w:cs/>
        </w:rPr>
        <w:t>ล้านบาท ทั้งนี้ บริษัทย่อยดังกล่าวได้จดทะเบียนแปรสภาพเป็นบริษัทมหาชนจำกัดแล้ว</w:t>
      </w:r>
      <w:r>
        <w:rPr>
          <w:rFonts w:ascii="Angsana New" w:hAnsi="Angsana New"/>
          <w:spacing w:val="-2"/>
          <w:sz w:val="30"/>
          <w:szCs w:val="30"/>
        </w:rPr>
        <w:br/>
      </w:r>
      <w:r w:rsidRPr="00372141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372141">
        <w:rPr>
          <w:rFonts w:ascii="Angsana New" w:hAnsi="Angsana New"/>
          <w:spacing w:val="-2"/>
          <w:sz w:val="30"/>
          <w:szCs w:val="30"/>
        </w:rPr>
        <w:t xml:space="preserve">7 </w:t>
      </w:r>
      <w:r w:rsidRPr="00372141">
        <w:rPr>
          <w:rFonts w:ascii="Angsana New" w:hAnsi="Angsana New"/>
          <w:spacing w:val="-2"/>
          <w:sz w:val="30"/>
          <w:szCs w:val="30"/>
          <w:cs/>
        </w:rPr>
        <w:t xml:space="preserve">เมษายน </w:t>
      </w:r>
      <w:r w:rsidRPr="00372141">
        <w:rPr>
          <w:rFonts w:ascii="Angsana New" w:hAnsi="Angsana New"/>
          <w:spacing w:val="-2"/>
          <w:sz w:val="30"/>
          <w:szCs w:val="30"/>
        </w:rPr>
        <w:t>2566</w:t>
      </w:r>
    </w:p>
    <w:p w14:paraId="55C63D1C" w14:textId="77777777" w:rsidR="00EB4708" w:rsidRDefault="00EB4708" w:rsidP="00EB4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12332C4" w14:textId="11B8BFDE" w:rsidR="00EB4708" w:rsidRPr="002919AF" w:rsidRDefault="00EB4708" w:rsidP="00EB4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919AF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2919AF">
        <w:rPr>
          <w:rFonts w:ascii="Angsana New" w:hAnsi="Angsana New"/>
          <w:spacing w:val="-2"/>
          <w:sz w:val="30"/>
          <w:szCs w:val="30"/>
        </w:rPr>
        <w:t xml:space="preserve">1 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 xml:space="preserve">กรกฎาคม </w:t>
      </w:r>
      <w:r w:rsidRPr="002919AF">
        <w:rPr>
          <w:rFonts w:ascii="Angsana New" w:hAnsi="Angsana New"/>
          <w:spacing w:val="-2"/>
          <w:sz w:val="30"/>
          <w:szCs w:val="30"/>
        </w:rPr>
        <w:t xml:space="preserve">2565 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บริษัทลงทุนเพิ่มในหุ้นสามัญของ </w:t>
      </w:r>
      <w:r w:rsidRPr="002919AF">
        <w:rPr>
          <w:rFonts w:ascii="Angsana New" w:hAnsi="Angsana New"/>
          <w:spacing w:val="-2"/>
          <w:sz w:val="30"/>
          <w:szCs w:val="30"/>
        </w:rPr>
        <w:t xml:space="preserve">Selic Australia Pty Ltd 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ซึ่งเป็นบริษัทย่อย ตามสัดส่วนความเป็นเจ้าของเดิม </w:t>
      </w:r>
      <w:r w:rsidRPr="00642935">
        <w:rPr>
          <w:rFonts w:ascii="Angsana New" w:hAnsi="Angsana New"/>
          <w:spacing w:val="-2"/>
          <w:sz w:val="30"/>
          <w:szCs w:val="30"/>
        </w:rPr>
        <w:t>(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2919AF">
        <w:rPr>
          <w:rFonts w:ascii="Angsana New" w:hAnsi="Angsana New"/>
          <w:spacing w:val="-2"/>
          <w:sz w:val="30"/>
          <w:szCs w:val="30"/>
        </w:rPr>
        <w:t>100</w:t>
      </w:r>
      <w:r w:rsidRPr="00642935">
        <w:rPr>
          <w:rFonts w:ascii="Angsana New" w:hAnsi="Angsana New"/>
          <w:spacing w:val="-2"/>
          <w:sz w:val="30"/>
          <w:szCs w:val="30"/>
        </w:rPr>
        <w:t>)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 จำนวน </w:t>
      </w:r>
      <w:r w:rsidRPr="002919AF">
        <w:rPr>
          <w:rFonts w:ascii="Angsana New" w:hAnsi="Angsana New"/>
          <w:spacing w:val="-2"/>
          <w:sz w:val="30"/>
          <w:szCs w:val="30"/>
        </w:rPr>
        <w:t>613,000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 หุ้น ซึ่งมีมูลค่าที่ตราไว้ </w:t>
      </w:r>
      <w:r w:rsidRPr="002919AF">
        <w:rPr>
          <w:rFonts w:ascii="Angsana New" w:hAnsi="Angsana New"/>
          <w:spacing w:val="-2"/>
          <w:sz w:val="30"/>
          <w:szCs w:val="30"/>
        </w:rPr>
        <w:t>1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 ดอลลาร์ออสเตรเลียต่อหุ้น รวมเป็นจำนวนทั้งสิ้น </w:t>
      </w:r>
      <w:r w:rsidRPr="002919AF">
        <w:rPr>
          <w:rFonts w:ascii="Angsana New" w:hAnsi="Angsana New"/>
          <w:spacing w:val="-2"/>
          <w:sz w:val="30"/>
          <w:szCs w:val="30"/>
        </w:rPr>
        <w:t>613,00</w:t>
      </w:r>
      <w:r w:rsidR="002B1B3D">
        <w:rPr>
          <w:rFonts w:ascii="Angsana New" w:hAnsi="Angsana New"/>
          <w:spacing w:val="-2"/>
          <w:sz w:val="30"/>
          <w:szCs w:val="30"/>
        </w:rPr>
        <w:t>1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 ดอลลาร์ออสเตรเลีย หรือเทียบเท่าเงินบาท </w:t>
      </w:r>
      <w:r w:rsidRPr="002919AF">
        <w:rPr>
          <w:rFonts w:ascii="Angsana New" w:hAnsi="Angsana New"/>
          <w:spacing w:val="-2"/>
          <w:sz w:val="30"/>
          <w:szCs w:val="30"/>
        </w:rPr>
        <w:t>14</w:t>
      </w:r>
      <w:r w:rsidRPr="002919AF">
        <w:rPr>
          <w:rFonts w:ascii="Angsana New" w:hAnsi="Angsana New"/>
          <w:spacing w:val="-2"/>
          <w:sz w:val="30"/>
          <w:szCs w:val="30"/>
          <w:cs/>
        </w:rPr>
        <w:t>.</w:t>
      </w:r>
      <w:r w:rsidRPr="002919AF">
        <w:rPr>
          <w:rFonts w:ascii="Angsana New" w:hAnsi="Angsana New"/>
          <w:spacing w:val="-2"/>
          <w:sz w:val="30"/>
          <w:szCs w:val="30"/>
        </w:rPr>
        <w:t>64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2E5F49A5" w14:textId="77777777" w:rsidR="00EB4708" w:rsidRPr="002C05FE" w:rsidRDefault="00EB4708" w:rsidP="00EB4708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898FA83" w14:textId="77777777" w:rsidR="00EB4708" w:rsidRPr="002919AF" w:rsidRDefault="00EB4708" w:rsidP="00EB4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2919AF">
        <w:rPr>
          <w:rFonts w:ascii="Angsana New" w:hAnsi="Angsana New"/>
          <w:spacing w:val="-2"/>
          <w:sz w:val="30"/>
          <w:szCs w:val="30"/>
        </w:rPr>
        <w:t>31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 สิงหาคม </w:t>
      </w:r>
      <w:r w:rsidRPr="002919AF">
        <w:rPr>
          <w:rFonts w:ascii="Angsana New" w:hAnsi="Angsana New"/>
          <w:spacing w:val="-2"/>
          <w:sz w:val="30"/>
          <w:szCs w:val="30"/>
        </w:rPr>
        <w:t>2565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 บริษัทได้เข้าซื้อหุ้นสามัญร้อยละ </w:t>
      </w:r>
      <w:r w:rsidRPr="002919AF">
        <w:rPr>
          <w:rFonts w:ascii="Angsana New" w:hAnsi="Angsana New"/>
          <w:spacing w:val="-2"/>
          <w:sz w:val="30"/>
          <w:szCs w:val="30"/>
        </w:rPr>
        <w:t>50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 ในบริษัท เทวกรรมโอสถ จำกัด </w:t>
      </w:r>
      <w:r w:rsidRPr="00642935">
        <w:rPr>
          <w:rFonts w:ascii="Angsana New" w:hAnsi="Angsana New"/>
          <w:spacing w:val="-2"/>
          <w:sz w:val="30"/>
          <w:szCs w:val="30"/>
        </w:rPr>
        <w:t>(</w:t>
      </w:r>
      <w:r w:rsidRPr="002919AF">
        <w:rPr>
          <w:rFonts w:ascii="Angsana New" w:hAnsi="Angsana New"/>
          <w:spacing w:val="-2"/>
          <w:sz w:val="30"/>
          <w:szCs w:val="30"/>
        </w:rPr>
        <w:t>DVK)</w:t>
      </w:r>
    </w:p>
    <w:p w14:paraId="3FCF3693" w14:textId="77777777" w:rsidR="00EB4708" w:rsidRDefault="00EB4708" w:rsidP="00EB4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</w:p>
    <w:p w14:paraId="0B6D8E15" w14:textId="77777777" w:rsidR="00EB4708" w:rsidRDefault="00EB4708" w:rsidP="00EB4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2919AF">
        <w:rPr>
          <w:rFonts w:ascii="Angsana New" w:hAnsi="Angsana New" w:hint="cs"/>
          <w:spacing w:val="-2"/>
          <w:sz w:val="30"/>
          <w:szCs w:val="30"/>
          <w:cs/>
        </w:rPr>
        <w:t>ในเดือนสิงหาคม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919AF">
        <w:rPr>
          <w:rFonts w:ascii="Angsana New" w:hAnsi="Angsana New"/>
          <w:spacing w:val="-2"/>
          <w:sz w:val="30"/>
          <w:szCs w:val="30"/>
        </w:rPr>
        <w:t xml:space="preserve">2565 DVK </w:t>
      </w:r>
      <w:r w:rsidRPr="002919AF">
        <w:rPr>
          <w:rFonts w:ascii="Angsana New" w:hAnsi="Angsana New"/>
          <w:spacing w:val="-2"/>
          <w:sz w:val="30"/>
          <w:szCs w:val="30"/>
          <w:cs/>
        </w:rPr>
        <w:t>ได้จัดตั้งบริษัท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 xml:space="preserve"> ดีวีเค เฮลท์แคร์ จำกัด </w:t>
      </w:r>
      <w:r w:rsidRPr="00642935">
        <w:rPr>
          <w:rFonts w:ascii="Angsana New" w:hAnsi="Angsana New" w:hint="cs"/>
          <w:spacing w:val="-2"/>
          <w:sz w:val="30"/>
          <w:szCs w:val="30"/>
        </w:rPr>
        <w:t>(</w:t>
      </w:r>
      <w:r w:rsidRPr="002919AF">
        <w:rPr>
          <w:rFonts w:ascii="Angsana New" w:hAnsi="Angsana New"/>
          <w:spacing w:val="-2"/>
          <w:sz w:val="30"/>
          <w:szCs w:val="30"/>
        </w:rPr>
        <w:t>DHC</w:t>
      </w:r>
      <w:r w:rsidRPr="00642935">
        <w:rPr>
          <w:rFonts w:ascii="Angsana New" w:hAnsi="Angsana New" w:hint="cs"/>
          <w:spacing w:val="-2"/>
          <w:sz w:val="30"/>
          <w:szCs w:val="30"/>
        </w:rPr>
        <w:t>)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 ในประเทศ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>ไทย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2919AF">
        <w:rPr>
          <w:rFonts w:ascii="Angsana New" w:hAnsi="Angsana New"/>
          <w:spacing w:val="-2"/>
          <w:sz w:val="30"/>
          <w:szCs w:val="30"/>
          <w:cs/>
        </w:rPr>
        <w:t>มีทุนจดทะเบียนจำนวน</w:t>
      </w:r>
      <w:r w:rsidRPr="002919AF">
        <w:rPr>
          <w:rFonts w:ascii="Angsana New" w:hAnsi="Angsana New"/>
          <w:spacing w:val="-2"/>
          <w:sz w:val="30"/>
          <w:szCs w:val="30"/>
        </w:rPr>
        <w:t xml:space="preserve"> 200 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บาท 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>โดยมีวัตถุประสงค์</w:t>
      </w:r>
      <w:r w:rsidRPr="002919AF">
        <w:rPr>
          <w:rFonts w:ascii="Angsana New" w:hAnsi="Angsana New"/>
          <w:spacing w:val="-2"/>
          <w:sz w:val="30"/>
          <w:szCs w:val="30"/>
          <w:cs/>
        </w:rPr>
        <w:t>เพื่อ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 xml:space="preserve">ลงทุนในโครงการการผลิตและจำหน่ายผลิตภัณฑ์เพื่อสุขภาพ </w:t>
      </w:r>
      <w:r w:rsidRPr="002919AF">
        <w:rPr>
          <w:rFonts w:ascii="Angsana New" w:hAnsi="Angsana New"/>
          <w:spacing w:val="-2"/>
          <w:sz w:val="30"/>
          <w:szCs w:val="30"/>
        </w:rPr>
        <w:t xml:space="preserve">DVK </w:t>
      </w:r>
      <w:r w:rsidRPr="002919AF">
        <w:rPr>
          <w:rFonts w:ascii="Angsana New" w:hAnsi="Angsana New"/>
          <w:spacing w:val="-2"/>
          <w:sz w:val="30"/>
          <w:szCs w:val="30"/>
          <w:cs/>
        </w:rPr>
        <w:t>ถือหุ้นใน</w:t>
      </w:r>
      <w:r w:rsidRPr="002919AF">
        <w:rPr>
          <w:rFonts w:ascii="Angsana New" w:hAnsi="Angsana New"/>
          <w:spacing w:val="-2"/>
          <w:sz w:val="30"/>
          <w:szCs w:val="30"/>
        </w:rPr>
        <w:t xml:space="preserve">DHC 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สัดส่วนร้อยละ </w:t>
      </w:r>
      <w:r w:rsidRPr="002919AF">
        <w:rPr>
          <w:rFonts w:ascii="Angsana New" w:hAnsi="Angsana New"/>
          <w:spacing w:val="-2"/>
          <w:sz w:val="30"/>
          <w:szCs w:val="30"/>
        </w:rPr>
        <w:t xml:space="preserve">100 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 xml:space="preserve">ส่งผลให้บริษัทมีสัดส่วนการถือหุ้นทางอ้อมใน </w:t>
      </w:r>
      <w:r w:rsidRPr="002919AF">
        <w:rPr>
          <w:rFonts w:ascii="Angsana New" w:hAnsi="Angsana New"/>
          <w:spacing w:val="-2"/>
          <w:sz w:val="30"/>
          <w:szCs w:val="30"/>
        </w:rPr>
        <w:t xml:space="preserve">DHC 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>ร้อยละ</w:t>
      </w:r>
      <w:r w:rsidRPr="002919AF">
        <w:rPr>
          <w:rFonts w:ascii="Angsana New" w:hAnsi="Angsana New"/>
          <w:spacing w:val="-2"/>
          <w:sz w:val="30"/>
          <w:szCs w:val="30"/>
        </w:rPr>
        <w:t xml:space="preserve"> 50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08D60219" w14:textId="77777777" w:rsidR="00EB4708" w:rsidRPr="00EB4708" w:rsidRDefault="00EB4708" w:rsidP="00EB4708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76078677" w14:textId="203DE427" w:rsidR="00D36DE4" w:rsidRDefault="00D36DE4" w:rsidP="00D771E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เงินลงทุนในการร่วมค้า</w:t>
      </w:r>
    </w:p>
    <w:p w14:paraId="4A8AD483" w14:textId="4B077371" w:rsidR="00D36DE4" w:rsidRPr="0053008E" w:rsidRDefault="00D36DE4" w:rsidP="00D36DE4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00F96D45" w14:textId="76F88E3D" w:rsidR="00406E45" w:rsidRDefault="00406E45" w:rsidP="0020730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06E45">
        <w:rPr>
          <w:rFonts w:ascii="Angsana New" w:hAnsi="Angsana New"/>
          <w:spacing w:val="-2"/>
          <w:sz w:val="30"/>
          <w:szCs w:val="30"/>
          <w:cs/>
        </w:rPr>
        <w:t xml:space="preserve">ในเดือนสิงหาคม </w:t>
      </w:r>
      <w:r w:rsidR="00937BF9" w:rsidRPr="00937BF9">
        <w:rPr>
          <w:rFonts w:ascii="Angsana New" w:hAnsi="Angsana New"/>
          <w:spacing w:val="-2"/>
          <w:sz w:val="30"/>
          <w:szCs w:val="30"/>
        </w:rPr>
        <w:t>2566</w:t>
      </w:r>
      <w:r w:rsidRPr="00406E45">
        <w:rPr>
          <w:rFonts w:ascii="Angsana New" w:hAnsi="Angsana New"/>
          <w:spacing w:val="-2"/>
          <w:sz w:val="30"/>
          <w:szCs w:val="30"/>
          <w:cs/>
        </w:rPr>
        <w:t xml:space="preserve"> บริษัท เบลิค อินโนเทค จำกัด </w:t>
      </w:r>
      <w:r w:rsidR="00642935" w:rsidRPr="00642935">
        <w:rPr>
          <w:rFonts w:ascii="Angsana New" w:hAnsi="Angsana New"/>
          <w:spacing w:val="-2"/>
          <w:sz w:val="30"/>
          <w:szCs w:val="30"/>
        </w:rPr>
        <w:t>(</w:t>
      </w:r>
      <w:r w:rsidRPr="00406E45">
        <w:rPr>
          <w:rFonts w:ascii="Angsana New" w:hAnsi="Angsana New"/>
          <w:spacing w:val="-2"/>
          <w:sz w:val="30"/>
          <w:szCs w:val="30"/>
        </w:rPr>
        <w:t xml:space="preserve">Belic) </w:t>
      </w:r>
      <w:r w:rsidRPr="00406E45">
        <w:rPr>
          <w:rFonts w:ascii="Angsana New" w:hAnsi="Angsana New"/>
          <w:spacing w:val="-2"/>
          <w:sz w:val="30"/>
          <w:szCs w:val="30"/>
          <w:cs/>
        </w:rPr>
        <w:t xml:space="preserve">ซึ่งเป็นการร่วมค้า มีการจดทะเบียนเพิ่มทุน โดยบริษัทได้ลงทุนเพิ่มตามสัดส่วนความเป็นเจ้าของเดิม </w:t>
      </w:r>
      <w:r w:rsidR="00642935" w:rsidRPr="00642935">
        <w:rPr>
          <w:rFonts w:ascii="Angsana New" w:hAnsi="Angsana New"/>
          <w:spacing w:val="-2"/>
          <w:sz w:val="30"/>
          <w:szCs w:val="30"/>
        </w:rPr>
        <w:t>(</w:t>
      </w:r>
      <w:r w:rsidRPr="00406E45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="00937BF9" w:rsidRPr="00937BF9">
        <w:rPr>
          <w:rFonts w:ascii="Angsana New" w:hAnsi="Angsana New"/>
          <w:spacing w:val="-2"/>
          <w:sz w:val="30"/>
          <w:szCs w:val="30"/>
        </w:rPr>
        <w:t>50</w:t>
      </w:r>
      <w:r w:rsidR="00642935" w:rsidRPr="00642935">
        <w:rPr>
          <w:rFonts w:ascii="Angsana New" w:hAnsi="Angsana New"/>
          <w:spacing w:val="-2"/>
          <w:sz w:val="30"/>
          <w:szCs w:val="30"/>
        </w:rPr>
        <w:t>)</w:t>
      </w:r>
      <w:r w:rsidRPr="00406E45">
        <w:rPr>
          <w:rFonts w:ascii="Angsana New" w:hAnsi="Angsana New"/>
          <w:spacing w:val="-2"/>
          <w:sz w:val="30"/>
          <w:szCs w:val="30"/>
          <w:cs/>
        </w:rPr>
        <w:t xml:space="preserve"> เป็นเงินสดจำนวน </w:t>
      </w:r>
      <w:r w:rsidR="00937BF9" w:rsidRPr="00937BF9">
        <w:rPr>
          <w:rFonts w:ascii="Angsana New" w:hAnsi="Angsana New"/>
          <w:spacing w:val="-2"/>
          <w:sz w:val="30"/>
          <w:szCs w:val="30"/>
        </w:rPr>
        <w:t>3</w:t>
      </w:r>
      <w:r w:rsidRPr="00406E45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134049F4" w14:textId="77777777" w:rsidR="002C05FE" w:rsidRPr="0053008E" w:rsidRDefault="002C05FE" w:rsidP="002C0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5BCBD80" w14:textId="03C829D2" w:rsidR="00AE320A" w:rsidRDefault="002C05FE" w:rsidP="0053008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ณ </w:t>
      </w:r>
      <w:r w:rsidRPr="00D36DE4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406E45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Belic </w:t>
      </w:r>
      <w:r>
        <w:rPr>
          <w:rFonts w:ascii="Angsana New" w:hAnsi="Angsana New" w:hint="cs"/>
          <w:sz w:val="30"/>
          <w:szCs w:val="30"/>
          <w:cs/>
        </w:rPr>
        <w:t xml:space="preserve">มีทุนชำระแล้วเป็นจำนวน </w:t>
      </w:r>
      <w:r w:rsidR="00406E45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406E45">
        <w:rPr>
          <w:rFonts w:ascii="Angsana New" w:hAnsi="Angsana New"/>
          <w:sz w:val="30"/>
          <w:szCs w:val="30"/>
        </w:rPr>
        <w:t xml:space="preserve"> </w:t>
      </w:r>
      <w:r w:rsidR="00406E45">
        <w:rPr>
          <w:rFonts w:ascii="Angsana New" w:hAnsi="Angsana New" w:hint="cs"/>
          <w:sz w:val="30"/>
          <w:szCs w:val="30"/>
          <w:cs/>
        </w:rPr>
        <w:t>โดย</w:t>
      </w:r>
      <w:r w:rsidR="00406E45" w:rsidRPr="00406E45">
        <w:rPr>
          <w:rFonts w:ascii="Angsana New" w:hAnsi="Angsana New"/>
          <w:spacing w:val="-2"/>
          <w:sz w:val="30"/>
          <w:szCs w:val="30"/>
          <w:cs/>
        </w:rPr>
        <w:t>กลุ่มบริษัทรับรู้ส่วนแบ่งขาดทุนจากการร่วมค้าดังกล่าวสำหรับ</w:t>
      </w:r>
      <w:r w:rsidR="00406E45">
        <w:rPr>
          <w:rFonts w:ascii="Angsana New" w:hAnsi="Angsana New" w:hint="cs"/>
          <w:spacing w:val="-2"/>
          <w:sz w:val="30"/>
          <w:szCs w:val="30"/>
          <w:cs/>
        </w:rPr>
        <w:t>ปีสิ้นสุด</w:t>
      </w:r>
      <w:r w:rsidR="00406E45" w:rsidRPr="00406E45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406E45">
        <w:rPr>
          <w:rFonts w:ascii="Angsana New" w:hAnsi="Angsana New"/>
          <w:spacing w:val="-2"/>
          <w:sz w:val="30"/>
          <w:szCs w:val="30"/>
        </w:rPr>
        <w:t>31</w:t>
      </w:r>
      <w:r w:rsidR="00406E45" w:rsidRPr="00406E4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06E45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406E45" w:rsidRPr="00406E4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06E45">
        <w:rPr>
          <w:rFonts w:ascii="Angsana New" w:hAnsi="Angsana New"/>
          <w:spacing w:val="-2"/>
          <w:sz w:val="30"/>
          <w:szCs w:val="30"/>
        </w:rPr>
        <w:t>2566</w:t>
      </w:r>
      <w:r w:rsidR="00406E45" w:rsidRPr="00406E45">
        <w:rPr>
          <w:rFonts w:ascii="Angsana New" w:hAnsi="Angsana New"/>
          <w:spacing w:val="-2"/>
          <w:sz w:val="30"/>
          <w:szCs w:val="30"/>
          <w:cs/>
        </w:rPr>
        <w:t xml:space="preserve"> เป็น</w:t>
      </w:r>
      <w:r w:rsidR="00406E45" w:rsidRPr="00801D40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801D40" w:rsidRPr="00801D40">
        <w:rPr>
          <w:rFonts w:ascii="Angsana New" w:hAnsi="Angsana New"/>
          <w:spacing w:val="-2"/>
          <w:sz w:val="30"/>
          <w:szCs w:val="30"/>
        </w:rPr>
        <w:t>0.3</w:t>
      </w:r>
      <w:r w:rsidR="00406E45" w:rsidRPr="00801D40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801D40">
        <w:rPr>
          <w:rFonts w:ascii="Angsana New" w:hAnsi="Angsana New" w:hint="cs"/>
          <w:sz w:val="30"/>
          <w:szCs w:val="30"/>
          <w:cs/>
        </w:rPr>
        <w:t xml:space="preserve"> ทั้งนี้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C4A05">
        <w:rPr>
          <w:rFonts w:ascii="Angsana New" w:hAnsi="Angsana New"/>
          <w:sz w:val="30"/>
          <w:szCs w:val="30"/>
        </w:rPr>
        <w:t xml:space="preserve">Belic </w:t>
      </w:r>
      <w:r w:rsidRPr="00D36DE4">
        <w:rPr>
          <w:rFonts w:ascii="Angsana New" w:hAnsi="Angsana New"/>
          <w:sz w:val="30"/>
          <w:szCs w:val="30"/>
          <w:cs/>
        </w:rPr>
        <w:t>ไม่ได้เป็น</w:t>
      </w:r>
      <w:r w:rsidR="0053008E" w:rsidRPr="00F00E5F">
        <w:rPr>
          <w:rFonts w:ascii="Angsana New" w:hAnsi="Angsana New"/>
          <w:sz w:val="30"/>
          <w:szCs w:val="30"/>
          <w:cs/>
        </w:rPr>
        <w:t>บริษัทจดทะเบียนในตลาดหลักทรัพย์จึงไม่มีราคา</w:t>
      </w:r>
      <w:r w:rsidR="0053008E">
        <w:rPr>
          <w:rFonts w:ascii="Angsana New" w:hAnsi="Angsana New" w:hint="cs"/>
          <w:sz w:val="30"/>
          <w:szCs w:val="30"/>
          <w:cs/>
        </w:rPr>
        <w:t>หุ้น</w:t>
      </w:r>
      <w:r w:rsidR="0053008E" w:rsidRPr="00F00E5F">
        <w:rPr>
          <w:rFonts w:ascii="Angsana New" w:hAnsi="Angsana New"/>
          <w:sz w:val="30"/>
          <w:szCs w:val="30"/>
          <w:cs/>
        </w:rPr>
        <w:t>ที่เปิดเผยต่อสาธารณชน</w:t>
      </w:r>
    </w:p>
    <w:p w14:paraId="6C92DDE6" w14:textId="00EFB8F0" w:rsidR="00207305" w:rsidRPr="0053008E" w:rsidRDefault="00207305" w:rsidP="005A69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207305" w:rsidRPr="0053008E" w:rsidSect="007855ED">
          <w:pgSz w:w="11909" w:h="16834" w:code="9"/>
          <w:pgMar w:top="691" w:right="1152" w:bottom="1170" w:left="1152" w:header="720" w:footer="720" w:gutter="0"/>
          <w:paperSrc w:first="7" w:other="7"/>
          <w:cols w:space="720"/>
          <w:docGrid w:linePitch="360"/>
        </w:sectPr>
      </w:pPr>
    </w:p>
    <w:p w14:paraId="310DE2DB" w14:textId="43295BA1" w:rsidR="00BD1BF8" w:rsidRPr="00E62AAA" w:rsidRDefault="00BD1BF8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E62AAA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ที่ดิน อาคารและอุปกรณ์</w:t>
      </w:r>
    </w:p>
    <w:p w14:paraId="07554751" w14:textId="77777777" w:rsidR="005C5DC5" w:rsidRPr="00A05015" w:rsidRDefault="005C5DC5" w:rsidP="00061CB6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141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872"/>
        <w:gridCol w:w="1149"/>
        <w:gridCol w:w="237"/>
        <w:gridCol w:w="1179"/>
        <w:gridCol w:w="240"/>
        <w:gridCol w:w="1272"/>
        <w:gridCol w:w="237"/>
        <w:gridCol w:w="1185"/>
        <w:gridCol w:w="240"/>
        <w:gridCol w:w="1091"/>
        <w:gridCol w:w="237"/>
        <w:gridCol w:w="1179"/>
        <w:gridCol w:w="237"/>
        <w:gridCol w:w="1091"/>
      </w:tblGrid>
      <w:tr w:rsidR="00A47D85" w:rsidRPr="00DD1EF4" w14:paraId="3ECA0326" w14:textId="77777777" w:rsidTr="00061CB6">
        <w:tc>
          <w:tcPr>
            <w:tcW w:w="1305" w:type="pct"/>
          </w:tcPr>
          <w:p w14:paraId="22713BC4" w14:textId="77777777" w:rsidR="00A47D85" w:rsidRPr="00F43FF2" w:rsidRDefault="00412ED1" w:rsidP="001567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329BBE" wp14:editId="7A8DAB9A">
                      <wp:simplePos x="0" y="0"/>
                      <wp:positionH relativeFrom="column">
                        <wp:posOffset>2433320</wp:posOffset>
                      </wp:positionH>
                      <wp:positionV relativeFrom="paragraph">
                        <wp:posOffset>-15925165</wp:posOffset>
                      </wp:positionV>
                      <wp:extent cx="405130" cy="214630"/>
                      <wp:effectExtent l="0" t="0" r="13970" b="1397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5130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202D82" id="Rectangle 2" o:spid="_x0000_s1026" style="position:absolute;margin-left:191.6pt;margin-top:-1253.95pt;width:31.9pt;height:1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308" w:type="pct"/>
          </w:tcPr>
          <w:p w14:paraId="6D0E8DAA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6" w:type="pct"/>
            <w:gridSpan w:val="13"/>
          </w:tcPr>
          <w:p w14:paraId="625DAD30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D3FDB" w:rsidRPr="00DD1EF4" w14:paraId="39A52849" w14:textId="77777777" w:rsidTr="005D3FDB">
        <w:tc>
          <w:tcPr>
            <w:tcW w:w="1305" w:type="pct"/>
          </w:tcPr>
          <w:p w14:paraId="66E7942E" w14:textId="569B2736" w:rsidR="005D3FDB" w:rsidRPr="00F43FF2" w:rsidRDefault="005D3FDB" w:rsidP="001567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8" w:type="pct"/>
            <w:vAlign w:val="bottom"/>
          </w:tcPr>
          <w:p w14:paraId="5D2C9E92" w14:textId="652F6F97" w:rsidR="005D3FDB" w:rsidRPr="00F43FF2" w:rsidRDefault="005D3FDB" w:rsidP="00A47D8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  <w:p w14:paraId="13CC3C88" w14:textId="77777777" w:rsidR="005D3FDB" w:rsidRPr="00F43FF2" w:rsidRDefault="005D3FDB" w:rsidP="00A47D8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  <w:cs/>
                <w:lang w:val="en-US"/>
              </w:rPr>
            </w:pPr>
            <w:r w:rsidRPr="00F43F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406" w:type="pct"/>
            <w:vAlign w:val="bottom"/>
          </w:tcPr>
          <w:p w14:paraId="1D3AD9B1" w14:textId="78B26122" w:rsidR="005D3FDB" w:rsidRPr="00F43FF2" w:rsidRDefault="005D3FDB" w:rsidP="007B2F7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ที่ดินและส่วน ปรับปรุงที่ดิน</w:t>
            </w:r>
          </w:p>
        </w:tc>
        <w:tc>
          <w:tcPr>
            <w:tcW w:w="586" w:type="pct"/>
            <w:gridSpan w:val="3"/>
          </w:tcPr>
          <w:p w14:paraId="32131773" w14:textId="77777777" w:rsidR="005D3FDB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สิทธิการใช้</w:t>
            </w:r>
            <w:r w:rsidRPr="00F43F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ที่ดิน</w:t>
            </w:r>
            <w:r w:rsidRPr="00F43FF2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 </w:t>
            </w:r>
          </w:p>
          <w:p w14:paraId="4DEE25D3" w14:textId="3CC6CF7F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อาคารและ</w:t>
            </w:r>
          </w:p>
          <w:p w14:paraId="6ED2F1A6" w14:textId="442DF3FB" w:rsidR="005D3FDB" w:rsidRPr="00F43FF2" w:rsidRDefault="005D3FDB" w:rsidP="005D3FD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50" w:type="pct"/>
            <w:vAlign w:val="bottom"/>
          </w:tcPr>
          <w:p w14:paraId="2D8D711B" w14:textId="77777777" w:rsidR="005D3FDB" w:rsidRPr="00F43FF2" w:rsidRDefault="005D3FDB" w:rsidP="0018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</w:t>
            </w:r>
          </w:p>
          <w:p w14:paraId="2638DFC5" w14:textId="77777777" w:rsidR="005D3FDB" w:rsidRPr="00F43FF2" w:rsidRDefault="005D3FDB" w:rsidP="0018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588" w:type="pct"/>
            <w:gridSpan w:val="3"/>
            <w:vAlign w:val="bottom"/>
          </w:tcPr>
          <w:p w14:paraId="6EED3C90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  <w:r w:rsidRPr="00F43F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E3962C4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  <w:p w14:paraId="1A8EB5D3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386" w:type="pct"/>
            <w:vAlign w:val="bottom"/>
          </w:tcPr>
          <w:p w14:paraId="6FE2111A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4" w:type="pct"/>
          </w:tcPr>
          <w:p w14:paraId="4EB70E27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  <w:vAlign w:val="bottom"/>
          </w:tcPr>
          <w:p w14:paraId="5FA6C3CF" w14:textId="77777777" w:rsidR="005D3FDB" w:rsidRPr="00F43FF2" w:rsidRDefault="005D3FDB" w:rsidP="004318C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F43FF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ระหว่างก่อสร้าง</w:t>
            </w:r>
            <w:r w:rsidRPr="00F43F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84" w:type="pct"/>
          </w:tcPr>
          <w:p w14:paraId="1BB2CDA5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  <w:vAlign w:val="bottom"/>
          </w:tcPr>
          <w:p w14:paraId="3587E691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47D85" w:rsidRPr="00DD1EF4" w14:paraId="11E95FE2" w14:textId="77777777" w:rsidTr="00061CB6">
        <w:tc>
          <w:tcPr>
            <w:tcW w:w="1305" w:type="pct"/>
          </w:tcPr>
          <w:p w14:paraId="100749AC" w14:textId="77777777" w:rsidR="00A47D85" w:rsidRPr="00F43FF2" w:rsidRDefault="00A47D85" w:rsidP="001567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8" w:type="pct"/>
          </w:tcPr>
          <w:p w14:paraId="02A1F419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86" w:type="pct"/>
            <w:gridSpan w:val="13"/>
          </w:tcPr>
          <w:p w14:paraId="1A1E27CB" w14:textId="2B83EFA6" w:rsidR="00A47D85" w:rsidRPr="00F43FF2" w:rsidRDefault="0064293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="00A47D85" w:rsidRPr="00F43F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64293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9C46E1" w:rsidRPr="004738C9" w14:paraId="19792312" w14:textId="77777777" w:rsidTr="000A143C">
        <w:tc>
          <w:tcPr>
            <w:tcW w:w="1305" w:type="pct"/>
          </w:tcPr>
          <w:p w14:paraId="41101002" w14:textId="77777777" w:rsidR="00A47D85" w:rsidRPr="00F43FF2" w:rsidRDefault="00A47D85" w:rsidP="00A128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08" w:type="pct"/>
          </w:tcPr>
          <w:p w14:paraId="2042EB54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424ABDBF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485E261F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5EE95604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</w:tcPr>
          <w:p w14:paraId="3895C0BA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640F8146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41DF553D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2FD5D3D6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</w:tcPr>
          <w:p w14:paraId="392C87F1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7C680229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3D27E863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3F0B03CB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249D56D1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4318621F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5AC5" w:rsidRPr="004738C9" w14:paraId="1D818CB8" w14:textId="77777777" w:rsidTr="000A143C">
        <w:tc>
          <w:tcPr>
            <w:tcW w:w="1305" w:type="pct"/>
          </w:tcPr>
          <w:p w14:paraId="57431AEA" w14:textId="3593C688" w:rsidR="006C5AC5" w:rsidRPr="00F43FF2" w:rsidRDefault="006C5AC5" w:rsidP="006C5A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F43FF2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43FF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C26A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308" w:type="pct"/>
          </w:tcPr>
          <w:p w14:paraId="446C77BF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103AB414" w14:textId="3DBDBDD0" w:rsidR="006C5AC5" w:rsidRPr="006C5AC5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C5A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86,190</w:t>
            </w:r>
          </w:p>
        </w:tc>
        <w:tc>
          <w:tcPr>
            <w:tcW w:w="84" w:type="pct"/>
          </w:tcPr>
          <w:p w14:paraId="371B2700" w14:textId="77777777" w:rsidR="006C5AC5" w:rsidRPr="006C5AC5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27B40CA2" w14:textId="11359B4E" w:rsidR="006C5AC5" w:rsidRPr="006C5AC5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C5A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251,068</w:t>
            </w:r>
          </w:p>
        </w:tc>
        <w:tc>
          <w:tcPr>
            <w:tcW w:w="85" w:type="pct"/>
          </w:tcPr>
          <w:p w14:paraId="41557054" w14:textId="77777777" w:rsidR="006C5AC5" w:rsidRPr="006C5AC5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05C31951" w14:textId="4DA162D6" w:rsidR="006C5AC5" w:rsidRPr="006C5AC5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6C5A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500,989</w:t>
            </w:r>
          </w:p>
        </w:tc>
        <w:tc>
          <w:tcPr>
            <w:tcW w:w="84" w:type="pct"/>
          </w:tcPr>
          <w:p w14:paraId="28AEE0E4" w14:textId="77777777" w:rsidR="006C5AC5" w:rsidRPr="006C5AC5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57F64199" w14:textId="5E54E08E" w:rsidR="006C5AC5" w:rsidRPr="006C5AC5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C5A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31,334</w:t>
            </w:r>
          </w:p>
        </w:tc>
        <w:tc>
          <w:tcPr>
            <w:tcW w:w="85" w:type="pct"/>
          </w:tcPr>
          <w:p w14:paraId="1D3F8252" w14:textId="77777777" w:rsidR="006C5AC5" w:rsidRPr="006C5AC5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2877414F" w14:textId="645E2262" w:rsidR="006C5AC5" w:rsidRPr="006C5AC5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C5A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38,804</w:t>
            </w:r>
          </w:p>
        </w:tc>
        <w:tc>
          <w:tcPr>
            <w:tcW w:w="84" w:type="pct"/>
          </w:tcPr>
          <w:p w14:paraId="02112C0D" w14:textId="77777777" w:rsidR="006C5AC5" w:rsidRPr="006C5AC5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67D3929C" w14:textId="3A50FFDB" w:rsidR="006C5AC5" w:rsidRPr="006C5AC5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6C5A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1,037</w:t>
            </w:r>
          </w:p>
        </w:tc>
        <w:tc>
          <w:tcPr>
            <w:tcW w:w="84" w:type="pct"/>
          </w:tcPr>
          <w:p w14:paraId="3AAC6B1A" w14:textId="77777777" w:rsidR="006C5AC5" w:rsidRPr="006C5AC5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03959BAA" w14:textId="16894C68" w:rsidR="006C5AC5" w:rsidRPr="006C5AC5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6C5A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909,422</w:t>
            </w:r>
          </w:p>
        </w:tc>
      </w:tr>
      <w:tr w:rsidR="006C5AC5" w:rsidRPr="004738C9" w14:paraId="031B36DB" w14:textId="77777777" w:rsidTr="000A143C">
        <w:tc>
          <w:tcPr>
            <w:tcW w:w="1305" w:type="pct"/>
          </w:tcPr>
          <w:p w14:paraId="0E003F05" w14:textId="5BCE54CD" w:rsidR="006C5AC5" w:rsidRPr="00F43FF2" w:rsidRDefault="006C5AC5" w:rsidP="006C5A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08" w:type="pct"/>
          </w:tcPr>
          <w:p w14:paraId="3A7E63EE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1DCC7562" w14:textId="69F96833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47BFF4DC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2A2187F8" w14:textId="6C738374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3,619</w:t>
            </w:r>
          </w:p>
        </w:tc>
        <w:tc>
          <w:tcPr>
            <w:tcW w:w="85" w:type="pct"/>
          </w:tcPr>
          <w:p w14:paraId="636A0C15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765E7D68" w14:textId="2191884E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17,763</w:t>
            </w:r>
          </w:p>
        </w:tc>
        <w:tc>
          <w:tcPr>
            <w:tcW w:w="84" w:type="pct"/>
          </w:tcPr>
          <w:p w14:paraId="21FE01AF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289356A4" w14:textId="5AE0A8A2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6,446</w:t>
            </w:r>
          </w:p>
        </w:tc>
        <w:tc>
          <w:tcPr>
            <w:tcW w:w="85" w:type="pct"/>
          </w:tcPr>
          <w:p w14:paraId="376F90AB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4E0DC7B6" w14:textId="098AB792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1,249</w:t>
            </w:r>
          </w:p>
        </w:tc>
        <w:tc>
          <w:tcPr>
            <w:tcW w:w="84" w:type="pct"/>
          </w:tcPr>
          <w:p w14:paraId="01B377EC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5D0C544D" w14:textId="08B88C1D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1,202</w:t>
            </w:r>
          </w:p>
        </w:tc>
        <w:tc>
          <w:tcPr>
            <w:tcW w:w="84" w:type="pct"/>
          </w:tcPr>
          <w:p w14:paraId="3D0AF753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68BF0477" w14:textId="01BEE9FE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30,279</w:t>
            </w:r>
          </w:p>
        </w:tc>
      </w:tr>
      <w:tr w:rsidR="006C5AC5" w:rsidRPr="004738C9" w14:paraId="72D75633" w14:textId="77777777" w:rsidTr="000A143C">
        <w:tc>
          <w:tcPr>
            <w:tcW w:w="1305" w:type="pct"/>
          </w:tcPr>
          <w:p w14:paraId="0BA695A4" w14:textId="4E15D9C5" w:rsidR="006C5AC5" w:rsidRPr="00F43FF2" w:rsidRDefault="006C5AC5" w:rsidP="006C5A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ได้มาจากการรวมธุรกิจ</w:t>
            </w:r>
          </w:p>
        </w:tc>
        <w:tc>
          <w:tcPr>
            <w:tcW w:w="308" w:type="pct"/>
          </w:tcPr>
          <w:p w14:paraId="10C75ADF" w14:textId="3CC22214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4</w:t>
            </w:r>
          </w:p>
        </w:tc>
        <w:tc>
          <w:tcPr>
            <w:tcW w:w="406" w:type="pct"/>
          </w:tcPr>
          <w:p w14:paraId="4AF5C985" w14:textId="142372F1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115,892</w:t>
            </w:r>
          </w:p>
        </w:tc>
        <w:tc>
          <w:tcPr>
            <w:tcW w:w="84" w:type="pct"/>
          </w:tcPr>
          <w:p w14:paraId="5240C91C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1A701030" w14:textId="2EFD4DD6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185,100</w:t>
            </w:r>
          </w:p>
        </w:tc>
        <w:tc>
          <w:tcPr>
            <w:tcW w:w="85" w:type="pct"/>
          </w:tcPr>
          <w:p w14:paraId="5829D32F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5797926E" w14:textId="469FE3C2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46,252</w:t>
            </w:r>
          </w:p>
        </w:tc>
        <w:tc>
          <w:tcPr>
            <w:tcW w:w="84" w:type="pct"/>
          </w:tcPr>
          <w:p w14:paraId="6CD9766D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6DA12616" w14:textId="7EF15B38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2,048</w:t>
            </w:r>
          </w:p>
        </w:tc>
        <w:tc>
          <w:tcPr>
            <w:tcW w:w="85" w:type="pct"/>
          </w:tcPr>
          <w:p w14:paraId="5A3F08CF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3F41DFEA" w14:textId="0C457A11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924</w:t>
            </w:r>
          </w:p>
        </w:tc>
        <w:tc>
          <w:tcPr>
            <w:tcW w:w="84" w:type="pct"/>
          </w:tcPr>
          <w:p w14:paraId="5D37F15E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4633896D" w14:textId="6068A86E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422BF21D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2AF4225F" w14:textId="2A125E0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350,216</w:t>
            </w:r>
          </w:p>
        </w:tc>
      </w:tr>
      <w:tr w:rsidR="006C5AC5" w:rsidRPr="004738C9" w14:paraId="53CA28E4" w14:textId="77777777" w:rsidTr="000A143C">
        <w:tc>
          <w:tcPr>
            <w:tcW w:w="1305" w:type="pct"/>
          </w:tcPr>
          <w:p w14:paraId="520A4F96" w14:textId="27E395CE" w:rsidR="006C5AC5" w:rsidRPr="00F43FF2" w:rsidRDefault="006C5AC5" w:rsidP="006C5A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308" w:type="pct"/>
          </w:tcPr>
          <w:p w14:paraId="709BFDBD" w14:textId="60F6D793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2B622A1B" w14:textId="3546C981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6FF61DC1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4FE06E0C" w14:textId="4912E42B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922</w:t>
            </w:r>
          </w:p>
        </w:tc>
        <w:tc>
          <w:tcPr>
            <w:tcW w:w="85" w:type="pct"/>
          </w:tcPr>
          <w:p w14:paraId="6FEAA2CA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177416D2" w14:textId="3C99C178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</w:p>
        </w:tc>
        <w:tc>
          <w:tcPr>
            <w:tcW w:w="84" w:type="pct"/>
          </w:tcPr>
          <w:p w14:paraId="5B9C3E72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1414722F" w14:textId="21B6CBE5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5" w:type="pct"/>
          </w:tcPr>
          <w:p w14:paraId="6F6D3596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4BADA464" w14:textId="56F24BE5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5F88758E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1112B1A3" w14:textId="1975E0D1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(991)</w:t>
            </w:r>
          </w:p>
        </w:tc>
        <w:tc>
          <w:tcPr>
            <w:tcW w:w="84" w:type="pct"/>
          </w:tcPr>
          <w:p w14:paraId="15358705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41898543" w14:textId="2A5708F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C5AC5" w:rsidRPr="004738C9" w14:paraId="55DF1110" w14:textId="77777777" w:rsidTr="000A143C">
        <w:tc>
          <w:tcPr>
            <w:tcW w:w="1305" w:type="pct"/>
          </w:tcPr>
          <w:p w14:paraId="6FB4CF90" w14:textId="7BA328D5" w:rsidR="006C5AC5" w:rsidRPr="00F43FF2" w:rsidRDefault="006C5AC5" w:rsidP="006C5A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308" w:type="pct"/>
          </w:tcPr>
          <w:p w14:paraId="068BCB6A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3C075DFA" w14:textId="594E4F1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01AD09B4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6659F59C" w14:textId="3DA0959C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5" w:type="pct"/>
          </w:tcPr>
          <w:p w14:paraId="24305CDC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6E671FB6" w14:textId="72521566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(8,149)</w:t>
            </w:r>
          </w:p>
        </w:tc>
        <w:tc>
          <w:tcPr>
            <w:tcW w:w="84" w:type="pct"/>
          </w:tcPr>
          <w:p w14:paraId="05388760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64AE23E5" w14:textId="2D7FFF3A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(1,712)</w:t>
            </w:r>
          </w:p>
        </w:tc>
        <w:tc>
          <w:tcPr>
            <w:tcW w:w="85" w:type="pct"/>
          </w:tcPr>
          <w:p w14:paraId="07A406F9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3AAC3ED2" w14:textId="1ACE9D06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(1,617)</w:t>
            </w:r>
          </w:p>
        </w:tc>
        <w:tc>
          <w:tcPr>
            <w:tcW w:w="84" w:type="pct"/>
          </w:tcPr>
          <w:p w14:paraId="7CF2D940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0B8559B9" w14:textId="2CBDFAE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(450)</w:t>
            </w:r>
          </w:p>
        </w:tc>
        <w:tc>
          <w:tcPr>
            <w:tcW w:w="84" w:type="pct"/>
          </w:tcPr>
          <w:p w14:paraId="15CFD039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6073CF28" w14:textId="6EBC556F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(11,928)</w:t>
            </w:r>
          </w:p>
        </w:tc>
      </w:tr>
      <w:tr w:rsidR="006C5AC5" w:rsidRPr="004738C9" w14:paraId="3DFE978C" w14:textId="77777777" w:rsidTr="000A143C">
        <w:tc>
          <w:tcPr>
            <w:tcW w:w="1305" w:type="pct"/>
          </w:tcPr>
          <w:p w14:paraId="0182D7CA" w14:textId="601EED7C" w:rsidR="006C5AC5" w:rsidRPr="00F43FF2" w:rsidRDefault="006C5AC5" w:rsidP="006C5A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308" w:type="pct"/>
          </w:tcPr>
          <w:p w14:paraId="139D0A58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3DED7947" w14:textId="77777777" w:rsidR="006C5AC5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AA2A106" w14:textId="5A5267C4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1C0813FF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5A2E2DEC" w14:textId="77777777" w:rsidR="006C5AC5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CF3F14A" w14:textId="38A49B5D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164</w:t>
            </w:r>
          </w:p>
        </w:tc>
        <w:tc>
          <w:tcPr>
            <w:tcW w:w="85" w:type="pct"/>
          </w:tcPr>
          <w:p w14:paraId="357CAFAA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120F278D" w14:textId="77777777" w:rsidR="006C5AC5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B6BCDB9" w14:textId="6A6D03AB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(245)</w:t>
            </w:r>
          </w:p>
        </w:tc>
        <w:tc>
          <w:tcPr>
            <w:tcW w:w="84" w:type="pct"/>
          </w:tcPr>
          <w:p w14:paraId="41BFF831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7851639E" w14:textId="77777777" w:rsidR="006C5AC5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CA13C4D" w14:textId="6567ACFE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85" w:type="pct"/>
          </w:tcPr>
          <w:p w14:paraId="50934145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0871AF6B" w14:textId="77777777" w:rsidR="006C5AC5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C3BD21A" w14:textId="0C634336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</w:t>
            </w:r>
          </w:p>
        </w:tc>
        <w:tc>
          <w:tcPr>
            <w:tcW w:w="84" w:type="pct"/>
          </w:tcPr>
          <w:p w14:paraId="5DF807B6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093A8C78" w14:textId="77777777" w:rsidR="006C5AC5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F4CA9E9" w14:textId="262B8F7E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0B1F0C7D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7A596F8D" w14:textId="77777777" w:rsidR="006C5AC5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12EDDC5" w14:textId="54197EEA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6C5AC5" w:rsidRPr="004738C9" w14:paraId="6E1770AC" w14:textId="77777777" w:rsidTr="000A143C">
        <w:tc>
          <w:tcPr>
            <w:tcW w:w="1305" w:type="pct"/>
          </w:tcPr>
          <w:p w14:paraId="43CE172A" w14:textId="72A024B4" w:rsidR="006C5AC5" w:rsidRPr="00F43FF2" w:rsidRDefault="006C5AC5" w:rsidP="006C5AC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9C26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9C26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08" w:type="pct"/>
          </w:tcPr>
          <w:p w14:paraId="545B747B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539084CC" w14:textId="759D3804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202,082</w:t>
            </w:r>
          </w:p>
        </w:tc>
        <w:tc>
          <w:tcPr>
            <w:tcW w:w="84" w:type="pct"/>
          </w:tcPr>
          <w:p w14:paraId="6A437873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3970B4A9" w14:textId="265C0E5E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440,873</w:t>
            </w:r>
          </w:p>
        </w:tc>
        <w:tc>
          <w:tcPr>
            <w:tcW w:w="85" w:type="pct"/>
          </w:tcPr>
          <w:p w14:paraId="33CF8BEA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3C3765A7" w14:textId="762759B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556,679</w:t>
            </w:r>
          </w:p>
        </w:tc>
        <w:tc>
          <w:tcPr>
            <w:tcW w:w="84" w:type="pct"/>
          </w:tcPr>
          <w:p w14:paraId="344382BF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1CFBB361" w14:textId="2E78AAC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38,128</w:t>
            </w:r>
          </w:p>
        </w:tc>
        <w:tc>
          <w:tcPr>
            <w:tcW w:w="85" w:type="pct"/>
          </w:tcPr>
          <w:p w14:paraId="7F1D497B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2198EB32" w14:textId="357415E1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39,434</w:t>
            </w:r>
          </w:p>
        </w:tc>
        <w:tc>
          <w:tcPr>
            <w:tcW w:w="84" w:type="pct"/>
          </w:tcPr>
          <w:p w14:paraId="0283AC38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107285A9" w14:textId="3C0AFFFF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798</w:t>
            </w:r>
          </w:p>
        </w:tc>
        <w:tc>
          <w:tcPr>
            <w:tcW w:w="84" w:type="pct"/>
          </w:tcPr>
          <w:p w14:paraId="147E6969" w14:textId="77777777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509E906C" w14:textId="15C8B74C" w:rsidR="006C5AC5" w:rsidRPr="00F43FF2" w:rsidRDefault="006C5AC5" w:rsidP="006C5AC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1,277,994</w:t>
            </w:r>
          </w:p>
        </w:tc>
      </w:tr>
      <w:tr w:rsidR="009C46E1" w:rsidRPr="004738C9" w14:paraId="61EF0283" w14:textId="77777777" w:rsidTr="000A143C">
        <w:tc>
          <w:tcPr>
            <w:tcW w:w="1305" w:type="pct"/>
          </w:tcPr>
          <w:p w14:paraId="144A76D7" w14:textId="77777777" w:rsidR="008C0DA0" w:rsidRPr="00F43FF2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08" w:type="pct"/>
          </w:tcPr>
          <w:p w14:paraId="07BDCF6E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17CB60B7" w14:textId="55F55DA1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704A1755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656E0353" w14:textId="6242AAAC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</w:t>
            </w:r>
            <w:r w:rsidR="00E347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398</w:t>
            </w:r>
          </w:p>
        </w:tc>
        <w:tc>
          <w:tcPr>
            <w:tcW w:w="85" w:type="pct"/>
          </w:tcPr>
          <w:p w14:paraId="48827346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4F8D2264" w14:textId="15ECBBDD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16,456</w:t>
            </w:r>
          </w:p>
        </w:tc>
        <w:tc>
          <w:tcPr>
            <w:tcW w:w="84" w:type="pct"/>
          </w:tcPr>
          <w:p w14:paraId="746D279F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1A96020A" w14:textId="0753AE24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6,816</w:t>
            </w:r>
          </w:p>
        </w:tc>
        <w:tc>
          <w:tcPr>
            <w:tcW w:w="85" w:type="pct"/>
          </w:tcPr>
          <w:p w14:paraId="07D8F61B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29660D54" w14:textId="3D7AE883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8,662</w:t>
            </w:r>
          </w:p>
        </w:tc>
        <w:tc>
          <w:tcPr>
            <w:tcW w:w="84" w:type="pct"/>
          </w:tcPr>
          <w:p w14:paraId="4B1A06BD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4081557B" w14:textId="6B7EBBD0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205,763</w:t>
            </w:r>
          </w:p>
        </w:tc>
        <w:tc>
          <w:tcPr>
            <w:tcW w:w="84" w:type="pct"/>
          </w:tcPr>
          <w:p w14:paraId="3CB91AD6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244764B4" w14:textId="044C1E5A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E347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347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095</w:t>
            </w:r>
          </w:p>
        </w:tc>
      </w:tr>
      <w:tr w:rsidR="009C46E1" w:rsidRPr="004738C9" w14:paraId="151F264E" w14:textId="77777777" w:rsidTr="000A143C">
        <w:tc>
          <w:tcPr>
            <w:tcW w:w="1305" w:type="pct"/>
          </w:tcPr>
          <w:p w14:paraId="00CB2E76" w14:textId="77777777" w:rsidR="008C0DA0" w:rsidRPr="00F43FF2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308" w:type="pct"/>
          </w:tcPr>
          <w:p w14:paraId="0DC203E4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671BFCF2" w14:textId="4115C187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37C3C152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6BDC2A13" w14:textId="4BB68609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1,182</w:t>
            </w:r>
          </w:p>
        </w:tc>
        <w:tc>
          <w:tcPr>
            <w:tcW w:w="85" w:type="pct"/>
          </w:tcPr>
          <w:p w14:paraId="7846F916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55CEA745" w14:textId="458081DA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2,700</w:t>
            </w:r>
          </w:p>
        </w:tc>
        <w:tc>
          <w:tcPr>
            <w:tcW w:w="84" w:type="pct"/>
          </w:tcPr>
          <w:p w14:paraId="73F3D9A8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6CF1E8D5" w14:textId="304C4A36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5" w:type="pct"/>
          </w:tcPr>
          <w:p w14:paraId="177E1550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5B04611F" w14:textId="2F36B5CB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520ED1E7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1D977D7C" w14:textId="1579A266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(3,882)</w:t>
            </w:r>
          </w:p>
        </w:tc>
        <w:tc>
          <w:tcPr>
            <w:tcW w:w="84" w:type="pct"/>
          </w:tcPr>
          <w:p w14:paraId="57B5CD78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7498631C" w14:textId="01370ACD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C46E1" w:rsidRPr="004738C9" w14:paraId="1743A0E1" w14:textId="77777777" w:rsidTr="000A143C">
        <w:tc>
          <w:tcPr>
            <w:tcW w:w="1305" w:type="pct"/>
          </w:tcPr>
          <w:p w14:paraId="4688C6F5" w14:textId="77777777" w:rsidR="008C0DA0" w:rsidRPr="00F43FF2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308" w:type="pct"/>
          </w:tcPr>
          <w:p w14:paraId="084585E4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6E2E29FB" w14:textId="7AAE424A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7C0D7E30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2CAEE8F5" w14:textId="705DA8E8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(60)</w:t>
            </w:r>
          </w:p>
        </w:tc>
        <w:tc>
          <w:tcPr>
            <w:tcW w:w="85" w:type="pct"/>
          </w:tcPr>
          <w:p w14:paraId="4D2BB9AC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217EDDF1" w14:textId="7085F74D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(3,202)</w:t>
            </w:r>
          </w:p>
        </w:tc>
        <w:tc>
          <w:tcPr>
            <w:tcW w:w="84" w:type="pct"/>
          </w:tcPr>
          <w:p w14:paraId="1B1533F4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1776E379" w14:textId="3A120E7B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(1,248)</w:t>
            </w:r>
          </w:p>
        </w:tc>
        <w:tc>
          <w:tcPr>
            <w:tcW w:w="85" w:type="pct"/>
          </w:tcPr>
          <w:p w14:paraId="4701458A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16D59BE6" w14:textId="05E18131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(1,907)</w:t>
            </w:r>
          </w:p>
        </w:tc>
        <w:tc>
          <w:tcPr>
            <w:tcW w:w="84" w:type="pct"/>
          </w:tcPr>
          <w:p w14:paraId="1BCA7516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40FA9F1D" w14:textId="7657CEBC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69B6F85E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2B633060" w14:textId="3A47AD2B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(6,417)</w:t>
            </w:r>
          </w:p>
        </w:tc>
      </w:tr>
      <w:tr w:rsidR="009C46E1" w:rsidRPr="004738C9" w14:paraId="0FF25376" w14:textId="77777777" w:rsidTr="000A143C">
        <w:tc>
          <w:tcPr>
            <w:tcW w:w="1305" w:type="pct"/>
          </w:tcPr>
          <w:p w14:paraId="6BA1BBB2" w14:textId="4EC64659" w:rsidR="00611CB3" w:rsidRPr="00F43FF2" w:rsidRDefault="005D3FDB" w:rsidP="005D3F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308" w:type="pct"/>
          </w:tcPr>
          <w:p w14:paraId="36AA7C19" w14:textId="77777777" w:rsidR="00611CB3" w:rsidRPr="00F43FF2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3B482773" w14:textId="77777777" w:rsidR="002C20D2" w:rsidRDefault="002C20D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5679C3B" w14:textId="5A1E414A" w:rsidR="00E62AAA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32E15269" w14:textId="77777777" w:rsidR="00611CB3" w:rsidRPr="00F43FF2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459ECB59" w14:textId="77777777" w:rsidR="006F6FA7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9234ADC" w14:textId="5C81176C" w:rsidR="00E62AAA" w:rsidRPr="00F43FF2" w:rsidRDefault="00E3478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(163)</w:t>
            </w:r>
          </w:p>
        </w:tc>
        <w:tc>
          <w:tcPr>
            <w:tcW w:w="85" w:type="pct"/>
          </w:tcPr>
          <w:p w14:paraId="29FB7CB1" w14:textId="77777777" w:rsidR="00611CB3" w:rsidRPr="00F43FF2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1DDEC54F" w14:textId="77777777" w:rsidR="006F6FA7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FEB5091" w14:textId="6E3FBBEE" w:rsidR="00E62AAA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(21</w:t>
            </w:r>
            <w:r w:rsidR="00A3466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84" w:type="pct"/>
          </w:tcPr>
          <w:p w14:paraId="717EA257" w14:textId="77777777" w:rsidR="00611CB3" w:rsidRPr="00F43FF2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778BD98A" w14:textId="77777777" w:rsidR="006F6FA7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226D161" w14:textId="7653A0A4" w:rsidR="00E62AAA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(14)</w:t>
            </w:r>
          </w:p>
        </w:tc>
        <w:tc>
          <w:tcPr>
            <w:tcW w:w="85" w:type="pct"/>
          </w:tcPr>
          <w:p w14:paraId="463B2DC3" w14:textId="77777777" w:rsidR="00611CB3" w:rsidRPr="00F43FF2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41C8DA6F" w14:textId="77777777" w:rsidR="006F6FA7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7575C2B" w14:textId="6E5F0F01" w:rsidR="00E62AAA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(3)</w:t>
            </w:r>
          </w:p>
        </w:tc>
        <w:tc>
          <w:tcPr>
            <w:tcW w:w="84" w:type="pct"/>
          </w:tcPr>
          <w:p w14:paraId="1D77BEA8" w14:textId="77777777" w:rsidR="00611CB3" w:rsidRPr="00F43FF2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050B612E" w14:textId="77777777" w:rsidR="006F6FA7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5D9EF20" w14:textId="209BD6EA" w:rsidR="00E62AAA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64B76C06" w14:textId="77777777" w:rsidR="00611CB3" w:rsidRPr="00F43FF2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0A76A43E" w14:textId="77777777" w:rsidR="006F6FA7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BB8145E" w14:textId="43A3E79A" w:rsidR="00E62AAA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E347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9C46E1" w:rsidRPr="00DD1EF4" w14:paraId="37D0CB9F" w14:textId="77777777" w:rsidTr="000A143C">
        <w:tc>
          <w:tcPr>
            <w:tcW w:w="1305" w:type="pct"/>
          </w:tcPr>
          <w:p w14:paraId="301F42C0" w14:textId="79D6213E" w:rsidR="008C0DA0" w:rsidRPr="00F43FF2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65C75"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9C26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08" w:type="pct"/>
          </w:tcPr>
          <w:p w14:paraId="3A5091B9" w14:textId="77777777" w:rsidR="008C0DA0" w:rsidRPr="00F43FF2" w:rsidRDefault="008C0DA0" w:rsidP="006E30B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3FF3351B" w14:textId="114E9B9F" w:rsidR="008C0DA0" w:rsidRPr="00F43FF2" w:rsidRDefault="00EC5D6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202,082</w:t>
            </w:r>
          </w:p>
        </w:tc>
        <w:tc>
          <w:tcPr>
            <w:tcW w:w="84" w:type="pct"/>
          </w:tcPr>
          <w:p w14:paraId="704930E9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42E64E42" w14:textId="23E263E2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465,230</w:t>
            </w:r>
          </w:p>
        </w:tc>
        <w:tc>
          <w:tcPr>
            <w:tcW w:w="85" w:type="pct"/>
          </w:tcPr>
          <w:p w14:paraId="18551E4F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1478787F" w14:textId="572600B5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572,41</w:t>
            </w:r>
            <w:r w:rsidR="00A3466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84" w:type="pct"/>
          </w:tcPr>
          <w:p w14:paraId="6CB351A9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3650C312" w14:textId="3F92BB62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43,682</w:t>
            </w:r>
          </w:p>
        </w:tc>
        <w:tc>
          <w:tcPr>
            <w:tcW w:w="85" w:type="pct"/>
          </w:tcPr>
          <w:p w14:paraId="53585AFC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7FA76064" w14:textId="23EC2DDC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46,186</w:t>
            </w:r>
          </w:p>
        </w:tc>
        <w:tc>
          <w:tcPr>
            <w:tcW w:w="84" w:type="pct"/>
          </w:tcPr>
          <w:p w14:paraId="5329DD47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081ADDDD" w14:textId="600680E5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202,67</w:t>
            </w:r>
            <w:r w:rsidR="003165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84" w:type="pct"/>
          </w:tcPr>
          <w:p w14:paraId="09BE1E70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5DA2562C" w14:textId="76742B36" w:rsidR="008C0DA0" w:rsidRPr="00F43FF2" w:rsidRDefault="00E62AA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1,532,27</w:t>
            </w:r>
            <w:r w:rsidR="00A3466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  <w:tr w:rsidR="004D77BA" w:rsidRPr="00DD1EF4" w14:paraId="56CD7156" w14:textId="77777777" w:rsidTr="00A05015">
        <w:tc>
          <w:tcPr>
            <w:tcW w:w="1305" w:type="pct"/>
          </w:tcPr>
          <w:p w14:paraId="077FFDA3" w14:textId="77777777" w:rsidR="004D77BA" w:rsidRPr="003113E2" w:rsidRDefault="004D77BA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8" w:type="pct"/>
          </w:tcPr>
          <w:p w14:paraId="543215E7" w14:textId="77777777" w:rsidR="004D77BA" w:rsidRPr="003113E2" w:rsidRDefault="004D77BA" w:rsidP="006E30B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207F27E5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" w:type="pct"/>
          </w:tcPr>
          <w:p w14:paraId="492A4206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7533C51B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</w:tcPr>
          <w:p w14:paraId="5E1D9059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2F3783C5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" w:type="pct"/>
          </w:tcPr>
          <w:p w14:paraId="7FC6E372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0C10862D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</w:tcPr>
          <w:p w14:paraId="70F82644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7AE0E833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" w:type="pct"/>
          </w:tcPr>
          <w:p w14:paraId="2138E324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1E6EA43D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" w:type="pct"/>
          </w:tcPr>
          <w:p w14:paraId="159F6891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1F7B4331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61CB6" w:rsidRPr="00D20659" w14:paraId="53E576EC" w14:textId="77777777" w:rsidTr="00061CB6">
        <w:tc>
          <w:tcPr>
            <w:tcW w:w="1305" w:type="pct"/>
          </w:tcPr>
          <w:p w14:paraId="0972D177" w14:textId="77777777" w:rsidR="00061CB6" w:rsidRPr="00061CB6" w:rsidRDefault="00061CB6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14DA7F4D" w14:textId="77777777" w:rsidR="00061CB6" w:rsidRPr="00061CB6" w:rsidRDefault="00061CB6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86" w:type="pct"/>
            <w:gridSpan w:val="13"/>
          </w:tcPr>
          <w:p w14:paraId="69E366A3" w14:textId="252D5DEE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61CB6" w:rsidRPr="00D20659" w14:paraId="6D08E855" w14:textId="77777777" w:rsidTr="00061CB6">
        <w:tc>
          <w:tcPr>
            <w:tcW w:w="1305" w:type="pct"/>
          </w:tcPr>
          <w:p w14:paraId="2510114E" w14:textId="77777777" w:rsidR="00061CB6" w:rsidRPr="00061CB6" w:rsidRDefault="00061CB6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04F95359" w14:textId="77777777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  <w:p w14:paraId="6CEED18F" w14:textId="77777777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  <w:p w14:paraId="7474A171" w14:textId="16E1BBD0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406" w:type="pct"/>
          </w:tcPr>
          <w:p w14:paraId="0FEE4A8F" w14:textId="77777777" w:rsid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627086" w14:textId="4382E740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 ปรับปรุงที่ดิน</w:t>
            </w:r>
          </w:p>
        </w:tc>
        <w:tc>
          <w:tcPr>
            <w:tcW w:w="586" w:type="pct"/>
            <w:gridSpan w:val="3"/>
          </w:tcPr>
          <w:p w14:paraId="2E8D15AA" w14:textId="08E4C08B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สิทธิการใช้ที่ดิน</w:t>
            </w:r>
            <w:r w:rsidRPr="00061C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14:paraId="5B3CFC6D" w14:textId="7584F62B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450" w:type="pct"/>
          </w:tcPr>
          <w:p w14:paraId="22DAC2BF" w14:textId="77777777" w:rsidR="00061CB6" w:rsidRDefault="00061CB6" w:rsidP="0006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D9DA73" w14:textId="31B25E5C" w:rsidR="00061CB6" w:rsidRPr="00061CB6" w:rsidRDefault="00061CB6" w:rsidP="000A1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4DACCACC" w14:textId="7F9E586F" w:rsidR="00061CB6" w:rsidRPr="00061CB6" w:rsidRDefault="00061CB6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588" w:type="pct"/>
            <w:gridSpan w:val="3"/>
          </w:tcPr>
          <w:p w14:paraId="07CF1B99" w14:textId="7DE1ABFC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061C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F62621F" w14:textId="77777777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  <w:p w14:paraId="2E689E82" w14:textId="6C5B192C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386" w:type="pct"/>
          </w:tcPr>
          <w:p w14:paraId="6917A75D" w14:textId="77777777" w:rsid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988408" w14:textId="77777777" w:rsid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959B84" w14:textId="4B7C7B71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4" w:type="pct"/>
          </w:tcPr>
          <w:p w14:paraId="4C7C234B" w14:textId="77777777" w:rsidR="00061CB6" w:rsidRPr="00061CB6" w:rsidRDefault="00061CB6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5162D654" w14:textId="21EAE201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061CB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ระหว่างก่อสร้างและติดตั้ง</w:t>
            </w:r>
          </w:p>
        </w:tc>
        <w:tc>
          <w:tcPr>
            <w:tcW w:w="84" w:type="pct"/>
          </w:tcPr>
          <w:p w14:paraId="57C52570" w14:textId="77777777" w:rsidR="00061CB6" w:rsidRPr="00061CB6" w:rsidRDefault="00061CB6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56B9052D" w14:textId="77777777" w:rsid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0B01D4" w14:textId="77777777" w:rsid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3A1A1F" w14:textId="13087F5E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61CB6" w:rsidRPr="00D20659" w14:paraId="20D0693C" w14:textId="77777777" w:rsidTr="00061CB6">
        <w:tc>
          <w:tcPr>
            <w:tcW w:w="1305" w:type="pct"/>
          </w:tcPr>
          <w:p w14:paraId="09C5F340" w14:textId="77777777" w:rsidR="00061CB6" w:rsidRPr="00061CB6" w:rsidRDefault="00061CB6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0A11A729" w14:textId="77777777" w:rsidR="00061CB6" w:rsidRPr="00061CB6" w:rsidRDefault="00061CB6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86" w:type="pct"/>
            <w:gridSpan w:val="13"/>
          </w:tcPr>
          <w:p w14:paraId="15956F02" w14:textId="73C01DDF" w:rsidR="00061CB6" w:rsidRPr="00061CB6" w:rsidRDefault="00642935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="00061CB6" w:rsidRPr="00061CB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4293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9C46E1" w:rsidRPr="00D20659" w14:paraId="5BF2DFCA" w14:textId="77777777" w:rsidTr="000A143C">
        <w:tc>
          <w:tcPr>
            <w:tcW w:w="1305" w:type="pct"/>
          </w:tcPr>
          <w:p w14:paraId="57F5D5FA" w14:textId="620D1948" w:rsidR="008C0DA0" w:rsidRPr="00061CB6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308" w:type="pct"/>
          </w:tcPr>
          <w:p w14:paraId="0D1EBDF3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6F69DCDB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4B4AA5A2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09C11D3C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508B310E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06E5D103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39901B49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68738606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32E99176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457E2A51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142A4616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34CF799B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16791151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3D9A1A61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9C26A7" w:rsidRPr="00E047DF" w14:paraId="2A96A74B" w14:textId="77777777" w:rsidTr="000A143C">
        <w:tc>
          <w:tcPr>
            <w:tcW w:w="1305" w:type="pct"/>
          </w:tcPr>
          <w:p w14:paraId="0F803F72" w14:textId="7497C8ED" w:rsidR="009C26A7" w:rsidRPr="00061CB6" w:rsidRDefault="009C26A7" w:rsidP="009C26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61CB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61CB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08" w:type="pct"/>
          </w:tcPr>
          <w:p w14:paraId="460EC3F1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3F7FD1FD" w14:textId="0826CA18" w:rsidR="009C26A7" w:rsidRPr="009C26A7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C26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25A79DCB" w14:textId="77777777" w:rsidR="009C26A7" w:rsidRPr="009C26A7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2A5D4825" w14:textId="1D84E751" w:rsidR="009C26A7" w:rsidRPr="009C26A7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26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142,878</w:t>
            </w:r>
          </w:p>
        </w:tc>
        <w:tc>
          <w:tcPr>
            <w:tcW w:w="85" w:type="pct"/>
          </w:tcPr>
          <w:p w14:paraId="57A56D49" w14:textId="77777777" w:rsidR="009C26A7" w:rsidRPr="009C26A7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005E6C0E" w14:textId="4B86A26E" w:rsidR="009C26A7" w:rsidRPr="009C26A7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26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381,555</w:t>
            </w:r>
          </w:p>
        </w:tc>
        <w:tc>
          <w:tcPr>
            <w:tcW w:w="84" w:type="pct"/>
          </w:tcPr>
          <w:p w14:paraId="41640318" w14:textId="77777777" w:rsidR="009C26A7" w:rsidRPr="009C26A7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34D7776D" w14:textId="5F929F36" w:rsidR="009C26A7" w:rsidRPr="009C26A7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26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28,503</w:t>
            </w:r>
          </w:p>
        </w:tc>
        <w:tc>
          <w:tcPr>
            <w:tcW w:w="85" w:type="pct"/>
          </w:tcPr>
          <w:p w14:paraId="490D724E" w14:textId="77777777" w:rsidR="009C26A7" w:rsidRPr="009C26A7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23E6EEC8" w14:textId="7C124F5B" w:rsidR="009C26A7" w:rsidRPr="009C26A7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26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30,833</w:t>
            </w:r>
          </w:p>
        </w:tc>
        <w:tc>
          <w:tcPr>
            <w:tcW w:w="84" w:type="pct"/>
          </w:tcPr>
          <w:p w14:paraId="6D633D54" w14:textId="77777777" w:rsidR="009C26A7" w:rsidRPr="009C26A7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1334B515" w14:textId="483E935D" w:rsidR="009C26A7" w:rsidRPr="009C26A7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C26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81399F4" w14:textId="77777777" w:rsidR="009C26A7" w:rsidRPr="009C26A7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53060FBD" w14:textId="03F9F759" w:rsidR="009C26A7" w:rsidRPr="009C26A7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C26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583,769</w:t>
            </w:r>
          </w:p>
        </w:tc>
      </w:tr>
      <w:tr w:rsidR="009C26A7" w:rsidRPr="00D20659" w14:paraId="2278F482" w14:textId="77777777" w:rsidTr="000A143C">
        <w:tc>
          <w:tcPr>
            <w:tcW w:w="1305" w:type="pct"/>
          </w:tcPr>
          <w:p w14:paraId="709CB5B8" w14:textId="70045BBF" w:rsidR="009C26A7" w:rsidRPr="00061CB6" w:rsidRDefault="009C26A7" w:rsidP="009C26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08" w:type="pct"/>
          </w:tcPr>
          <w:p w14:paraId="46F44D01" w14:textId="100D3CC2" w:rsidR="009C26A7" w:rsidRPr="00061CB6" w:rsidRDefault="00AC4C20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19</w:t>
            </w:r>
          </w:p>
        </w:tc>
        <w:tc>
          <w:tcPr>
            <w:tcW w:w="406" w:type="pct"/>
          </w:tcPr>
          <w:p w14:paraId="253AEE44" w14:textId="43D47389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84" w:type="pct"/>
          </w:tcPr>
          <w:p w14:paraId="60D36471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28C136AB" w14:textId="5370CE0F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20,372</w:t>
            </w:r>
          </w:p>
        </w:tc>
        <w:tc>
          <w:tcPr>
            <w:tcW w:w="85" w:type="pct"/>
          </w:tcPr>
          <w:p w14:paraId="175AFC04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1882DA48" w14:textId="29B2A9E9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22,579</w:t>
            </w:r>
          </w:p>
        </w:tc>
        <w:tc>
          <w:tcPr>
            <w:tcW w:w="84" w:type="pct"/>
          </w:tcPr>
          <w:p w14:paraId="6EFCB1CD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6F3E07C5" w14:textId="4D1BF18A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4,003</w:t>
            </w:r>
          </w:p>
        </w:tc>
        <w:tc>
          <w:tcPr>
            <w:tcW w:w="85" w:type="pct"/>
          </w:tcPr>
          <w:p w14:paraId="39BD0BF9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24812F98" w14:textId="6A41D1E5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</w:t>
            </w:r>
          </w:p>
        </w:tc>
        <w:tc>
          <w:tcPr>
            <w:tcW w:w="84" w:type="pct"/>
          </w:tcPr>
          <w:p w14:paraId="0B0B8F6C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5589D45C" w14:textId="73F0AA02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23A4BB1E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01AB44BF" w14:textId="73B352FB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51,195</w:t>
            </w:r>
          </w:p>
        </w:tc>
      </w:tr>
      <w:tr w:rsidR="009C26A7" w:rsidRPr="00D20659" w14:paraId="4D93071F" w14:textId="77777777" w:rsidTr="000A143C">
        <w:tc>
          <w:tcPr>
            <w:tcW w:w="1305" w:type="pct"/>
          </w:tcPr>
          <w:p w14:paraId="637584C6" w14:textId="7CD2DDC3" w:rsidR="009C26A7" w:rsidRPr="00061CB6" w:rsidRDefault="009C26A7" w:rsidP="009C26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08" w:type="pct"/>
          </w:tcPr>
          <w:p w14:paraId="2E738FCD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22606638" w14:textId="6813DEDE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73E3567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5893A00F" w14:textId="595D8F5D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14:paraId="32705204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1A0732E1" w14:textId="5D4DA5D2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(4,027)</w:t>
            </w:r>
          </w:p>
        </w:tc>
        <w:tc>
          <w:tcPr>
            <w:tcW w:w="84" w:type="pct"/>
          </w:tcPr>
          <w:p w14:paraId="2137A9E5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6F7D8CF5" w14:textId="3E7556C8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(99)</w:t>
            </w:r>
          </w:p>
        </w:tc>
        <w:tc>
          <w:tcPr>
            <w:tcW w:w="85" w:type="pct"/>
          </w:tcPr>
          <w:p w14:paraId="3E9579E2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077195B7" w14:textId="281FB954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(1,617)</w:t>
            </w:r>
          </w:p>
        </w:tc>
        <w:tc>
          <w:tcPr>
            <w:tcW w:w="84" w:type="pct"/>
          </w:tcPr>
          <w:p w14:paraId="2B895351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4E4E08FE" w14:textId="2CC32DC0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22BBC574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1892AA11" w14:textId="754E21CE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(5,743)</w:t>
            </w:r>
          </w:p>
        </w:tc>
      </w:tr>
      <w:tr w:rsidR="009C26A7" w:rsidRPr="00D20659" w14:paraId="7A076971" w14:textId="77777777" w:rsidTr="000A143C">
        <w:tc>
          <w:tcPr>
            <w:tcW w:w="1305" w:type="pct"/>
          </w:tcPr>
          <w:p w14:paraId="1548DDA6" w14:textId="5E8493B5" w:rsidR="009C26A7" w:rsidRPr="00061CB6" w:rsidRDefault="009C26A7" w:rsidP="009C26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308" w:type="pct"/>
          </w:tcPr>
          <w:p w14:paraId="276BD930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60EAAA20" w14:textId="77777777" w:rsidR="009C26A7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F77BC88" w14:textId="258D746E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5F88B327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419C3364" w14:textId="77777777" w:rsidR="009C26A7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A4DC1DA" w14:textId="206C6C01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</w:p>
        </w:tc>
        <w:tc>
          <w:tcPr>
            <w:tcW w:w="85" w:type="pct"/>
          </w:tcPr>
          <w:p w14:paraId="34128424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703D58FC" w14:textId="77777777" w:rsidR="009C26A7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564188B" w14:textId="7C8BADA9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84" w:type="pct"/>
          </w:tcPr>
          <w:p w14:paraId="2C0E6091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21B4D320" w14:textId="77777777" w:rsidR="009C26A7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E9B6CDF" w14:textId="311449FE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85" w:type="pct"/>
          </w:tcPr>
          <w:p w14:paraId="6BAC8AD0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03EDCAEB" w14:textId="77777777" w:rsidR="009C26A7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5564BAA" w14:textId="548E5B3B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</w:p>
        </w:tc>
        <w:tc>
          <w:tcPr>
            <w:tcW w:w="84" w:type="pct"/>
          </w:tcPr>
          <w:p w14:paraId="6AA1AD92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10018343" w14:textId="77777777" w:rsidR="009C26A7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78C9AB2" w14:textId="25156AD9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81784A4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34FF0DD4" w14:textId="77777777" w:rsidR="009C26A7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9486996" w14:textId="37C2474C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</w:p>
        </w:tc>
      </w:tr>
      <w:tr w:rsidR="009C26A7" w:rsidRPr="00D20659" w14:paraId="407868F8" w14:textId="77777777" w:rsidTr="000A143C">
        <w:tc>
          <w:tcPr>
            <w:tcW w:w="1305" w:type="pct"/>
          </w:tcPr>
          <w:p w14:paraId="09651EF9" w14:textId="3180347A" w:rsidR="009C26A7" w:rsidRPr="00061CB6" w:rsidRDefault="009C26A7" w:rsidP="009C26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2" w:right="-19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08" w:type="pct"/>
          </w:tcPr>
          <w:p w14:paraId="0761E0F2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50FF5704" w14:textId="38E3CCFD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</w:p>
        </w:tc>
        <w:tc>
          <w:tcPr>
            <w:tcW w:w="84" w:type="pct"/>
          </w:tcPr>
          <w:p w14:paraId="6EBA09A5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7210ECEF" w14:textId="0F5D38F2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163,429</w:t>
            </w:r>
          </w:p>
        </w:tc>
        <w:tc>
          <w:tcPr>
            <w:tcW w:w="85" w:type="pct"/>
          </w:tcPr>
          <w:p w14:paraId="0E5E7F8B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5A4FAE91" w14:textId="6D0CAA7F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400,128</w:t>
            </w:r>
          </w:p>
        </w:tc>
        <w:tc>
          <w:tcPr>
            <w:tcW w:w="84" w:type="pct"/>
          </w:tcPr>
          <w:p w14:paraId="3DE8DDEC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29967A22" w14:textId="01556BEA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32,422</w:t>
            </w:r>
          </w:p>
        </w:tc>
        <w:tc>
          <w:tcPr>
            <w:tcW w:w="85" w:type="pct"/>
          </w:tcPr>
          <w:p w14:paraId="0CD82433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5AF174B2" w14:textId="02B8C833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33,508</w:t>
            </w:r>
          </w:p>
        </w:tc>
        <w:tc>
          <w:tcPr>
            <w:tcW w:w="84" w:type="pct"/>
          </w:tcPr>
          <w:p w14:paraId="7C16A508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0BC611FB" w14:textId="3D2CB8D0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8AC7737" w14:textId="77777777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1B665931" w14:textId="58223EB0" w:rsidR="009C26A7" w:rsidRPr="00061CB6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629,508</w:t>
            </w:r>
          </w:p>
        </w:tc>
      </w:tr>
      <w:tr w:rsidR="009C46E1" w:rsidRPr="00D20659" w14:paraId="6727267F" w14:textId="77777777" w:rsidTr="000A143C">
        <w:tc>
          <w:tcPr>
            <w:tcW w:w="1305" w:type="pct"/>
          </w:tcPr>
          <w:p w14:paraId="665FC676" w14:textId="77777777" w:rsidR="009F73C2" w:rsidRPr="00061CB6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08" w:type="pct"/>
          </w:tcPr>
          <w:p w14:paraId="034D8AF1" w14:textId="3D8398FF" w:rsidR="009F73C2" w:rsidRPr="00061CB6" w:rsidRDefault="00AC4C20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19</w:t>
            </w:r>
          </w:p>
        </w:tc>
        <w:tc>
          <w:tcPr>
            <w:tcW w:w="406" w:type="pct"/>
          </w:tcPr>
          <w:p w14:paraId="50D7EC82" w14:textId="7DAA0698" w:rsidR="009F73C2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</w:p>
        </w:tc>
        <w:tc>
          <w:tcPr>
            <w:tcW w:w="84" w:type="pct"/>
          </w:tcPr>
          <w:p w14:paraId="06991079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3919A2E3" w14:textId="42458224" w:rsidR="009F73C2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28,679</w:t>
            </w:r>
          </w:p>
        </w:tc>
        <w:tc>
          <w:tcPr>
            <w:tcW w:w="85" w:type="pct"/>
          </w:tcPr>
          <w:p w14:paraId="278AA965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0D9153BF" w14:textId="5AC5F9A8" w:rsidR="009F73C2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31,381</w:t>
            </w:r>
          </w:p>
        </w:tc>
        <w:tc>
          <w:tcPr>
            <w:tcW w:w="84" w:type="pct"/>
          </w:tcPr>
          <w:p w14:paraId="1B4687E0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7BD76CC5" w14:textId="6E037D42" w:rsidR="009F73C2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4,696</w:t>
            </w:r>
          </w:p>
        </w:tc>
        <w:tc>
          <w:tcPr>
            <w:tcW w:w="85" w:type="pct"/>
          </w:tcPr>
          <w:p w14:paraId="1274BDF3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23A7DAD6" w14:textId="5A69BA6E" w:rsidR="009F73C2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4,970</w:t>
            </w:r>
          </w:p>
        </w:tc>
        <w:tc>
          <w:tcPr>
            <w:tcW w:w="84" w:type="pct"/>
          </w:tcPr>
          <w:p w14:paraId="7983091F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3301F21C" w14:textId="49239BEE" w:rsidR="009F73C2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CB1DBC9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7E499006" w14:textId="26E403F2" w:rsidR="009F73C2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69,788</w:t>
            </w:r>
          </w:p>
        </w:tc>
      </w:tr>
      <w:tr w:rsidR="009C46E1" w:rsidRPr="00D20659" w14:paraId="26E85B1F" w14:textId="77777777" w:rsidTr="000A143C">
        <w:tc>
          <w:tcPr>
            <w:tcW w:w="1305" w:type="pct"/>
          </w:tcPr>
          <w:p w14:paraId="7059F566" w14:textId="77777777" w:rsidR="009F73C2" w:rsidRPr="00061CB6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08" w:type="pct"/>
          </w:tcPr>
          <w:p w14:paraId="462843BD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11BB82E7" w14:textId="7ECBF0D9" w:rsidR="009F73C2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1999834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5C70FD3F" w14:textId="4F084787" w:rsidR="009F73C2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(60)</w:t>
            </w:r>
          </w:p>
        </w:tc>
        <w:tc>
          <w:tcPr>
            <w:tcW w:w="85" w:type="pct"/>
          </w:tcPr>
          <w:p w14:paraId="75B04B7A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074C6F40" w14:textId="53EDED23" w:rsidR="009F73C2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(2,873)</w:t>
            </w:r>
          </w:p>
        </w:tc>
        <w:tc>
          <w:tcPr>
            <w:tcW w:w="84" w:type="pct"/>
          </w:tcPr>
          <w:p w14:paraId="1A549B55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3AD7BE62" w14:textId="27DBAF65" w:rsidR="009F73C2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(1,240)</w:t>
            </w:r>
          </w:p>
        </w:tc>
        <w:tc>
          <w:tcPr>
            <w:tcW w:w="85" w:type="pct"/>
          </w:tcPr>
          <w:p w14:paraId="01AF796A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43D199BF" w14:textId="2B99B2ED" w:rsidR="009F73C2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(1,907)</w:t>
            </w:r>
          </w:p>
        </w:tc>
        <w:tc>
          <w:tcPr>
            <w:tcW w:w="84" w:type="pct"/>
          </w:tcPr>
          <w:p w14:paraId="5B03FDBE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432A4C32" w14:textId="7621D518" w:rsidR="009F73C2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8BA02C4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2308E28F" w14:textId="576A5E6B" w:rsidR="009F73C2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(6,080)</w:t>
            </w:r>
          </w:p>
        </w:tc>
      </w:tr>
      <w:tr w:rsidR="009C46E1" w:rsidRPr="00D20659" w14:paraId="5D5E424E" w14:textId="77777777" w:rsidTr="000A143C">
        <w:tc>
          <w:tcPr>
            <w:tcW w:w="1305" w:type="pct"/>
          </w:tcPr>
          <w:p w14:paraId="60E24037" w14:textId="3ADA209C" w:rsidR="009F73C2" w:rsidRPr="00061CB6" w:rsidRDefault="009F73C2" w:rsidP="005D3F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308" w:type="pct"/>
          </w:tcPr>
          <w:p w14:paraId="62C655A5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68FB7F28" w14:textId="77777777" w:rsidR="002E1A23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DD088B5" w14:textId="1349FE12" w:rsidR="00EC5D63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74198BED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01CDD603" w14:textId="77777777" w:rsidR="002E1A23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319ECD3" w14:textId="1FE320F2" w:rsidR="00EC5D63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(50)</w:t>
            </w:r>
          </w:p>
        </w:tc>
        <w:tc>
          <w:tcPr>
            <w:tcW w:w="85" w:type="pct"/>
          </w:tcPr>
          <w:p w14:paraId="649F1984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002CB059" w14:textId="77777777" w:rsidR="002E1A23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6A2C601" w14:textId="0C74A1F0" w:rsidR="00EC5D63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(30)</w:t>
            </w:r>
          </w:p>
        </w:tc>
        <w:tc>
          <w:tcPr>
            <w:tcW w:w="84" w:type="pct"/>
          </w:tcPr>
          <w:p w14:paraId="6D92E12A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259A4627" w14:textId="77777777" w:rsidR="002E1A23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6D4E911" w14:textId="5ADC9138" w:rsidR="00EC5D63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(4)</w:t>
            </w:r>
          </w:p>
        </w:tc>
        <w:tc>
          <w:tcPr>
            <w:tcW w:w="85" w:type="pct"/>
          </w:tcPr>
          <w:p w14:paraId="20FDFEBB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29A1EB24" w14:textId="77777777" w:rsidR="002E1A23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B21FF56" w14:textId="0D86EB38" w:rsidR="00EC5D63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(4)</w:t>
            </w:r>
          </w:p>
        </w:tc>
        <w:tc>
          <w:tcPr>
            <w:tcW w:w="84" w:type="pct"/>
          </w:tcPr>
          <w:p w14:paraId="724D50F1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0D703ADC" w14:textId="77777777" w:rsidR="00C34319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B27316D" w14:textId="258EC8B7" w:rsidR="00EC5D63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99FF073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0CD3A07F" w14:textId="77777777" w:rsidR="002E1A23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7D83B0E" w14:textId="01F9C9D3" w:rsidR="00EC5D63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</w:t>
            </w:r>
            <w:r w:rsidR="00A346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C46E1" w:rsidRPr="00DD1EF4" w14:paraId="44CE0A0C" w14:textId="77777777" w:rsidTr="000A143C">
        <w:tc>
          <w:tcPr>
            <w:tcW w:w="1305" w:type="pct"/>
          </w:tcPr>
          <w:p w14:paraId="29838569" w14:textId="63B7AD5C" w:rsidR="009F73C2" w:rsidRPr="00061CB6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C26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08" w:type="pct"/>
          </w:tcPr>
          <w:p w14:paraId="35A1DEBE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1DEAF172" w14:textId="0247F188" w:rsidR="009F73C2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</w:t>
            </w:r>
          </w:p>
        </w:tc>
        <w:tc>
          <w:tcPr>
            <w:tcW w:w="84" w:type="pct"/>
          </w:tcPr>
          <w:p w14:paraId="593D74C2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25B52838" w14:textId="543C4808" w:rsidR="009F73C2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191,998</w:t>
            </w:r>
          </w:p>
        </w:tc>
        <w:tc>
          <w:tcPr>
            <w:tcW w:w="85" w:type="pct"/>
          </w:tcPr>
          <w:p w14:paraId="31D4BBD8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49371C98" w14:textId="61C3DBD7" w:rsidR="009F73C2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428,60</w:t>
            </w:r>
            <w:r w:rsidR="007A29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84" w:type="pct"/>
          </w:tcPr>
          <w:p w14:paraId="6250C5DD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4FC39689" w14:textId="3EA2083F" w:rsidR="009F73C2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35,874</w:t>
            </w:r>
          </w:p>
        </w:tc>
        <w:tc>
          <w:tcPr>
            <w:tcW w:w="85" w:type="pct"/>
          </w:tcPr>
          <w:p w14:paraId="1D72EB26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5CB3E16D" w14:textId="1156C72C" w:rsidR="009F73C2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36,567</w:t>
            </w:r>
          </w:p>
        </w:tc>
        <w:tc>
          <w:tcPr>
            <w:tcW w:w="84" w:type="pct"/>
          </w:tcPr>
          <w:p w14:paraId="7BDBFD84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4199B8E0" w14:textId="71B6D032" w:rsidR="009F73C2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1563008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227D87C3" w14:textId="7DF7C659" w:rsidR="009F73C2" w:rsidRPr="00061CB6" w:rsidRDefault="00EC5D6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693,12</w:t>
            </w:r>
            <w:r w:rsidR="00A346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9C46E1" w:rsidRPr="00DD1EF4" w14:paraId="60915B49" w14:textId="77777777" w:rsidTr="000A143C">
        <w:tc>
          <w:tcPr>
            <w:tcW w:w="1305" w:type="pct"/>
          </w:tcPr>
          <w:p w14:paraId="2F644FC4" w14:textId="77777777" w:rsidR="009F73C2" w:rsidRPr="005D4F71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08" w:type="pct"/>
          </w:tcPr>
          <w:p w14:paraId="3654F123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73B3AADF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" w:type="pct"/>
          </w:tcPr>
          <w:p w14:paraId="4EAF2113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2F94BDAE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</w:tcPr>
          <w:p w14:paraId="783D85A3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6B3CBEB7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" w:type="pct"/>
          </w:tcPr>
          <w:p w14:paraId="146D601B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430C9565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</w:tcPr>
          <w:p w14:paraId="54CC1643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347EE8A0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" w:type="pct"/>
          </w:tcPr>
          <w:p w14:paraId="03AF0544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6C69AB96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" w:type="pct"/>
          </w:tcPr>
          <w:p w14:paraId="2CE887F0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6FB3D222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61CB6" w:rsidRPr="00D20659" w14:paraId="2A7D1606" w14:textId="77777777" w:rsidTr="000A143C">
        <w:tc>
          <w:tcPr>
            <w:tcW w:w="1305" w:type="pct"/>
          </w:tcPr>
          <w:p w14:paraId="5B61A1CD" w14:textId="77777777" w:rsidR="00061CB6" w:rsidRPr="005D4F71" w:rsidRDefault="00061CB6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4B892D82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68A3AD9D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6A48549F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73E349E0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719608B6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23D93584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5EE6C51E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56250AA1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6615B08E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69233144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0625FD4F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7A737FFC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3C01E0E8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2F1DEF96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1214BF" w:rsidRPr="00D20659" w14:paraId="2DF44363" w14:textId="77777777" w:rsidTr="000A143C">
        <w:tc>
          <w:tcPr>
            <w:tcW w:w="1305" w:type="pct"/>
          </w:tcPr>
          <w:p w14:paraId="20C98EE6" w14:textId="77777777" w:rsidR="001214BF" w:rsidRPr="005D4F71" w:rsidRDefault="001214BF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6F7BDE53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7E0D0F02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5605BF7A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358F9FFC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61F95944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35E273EC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4B8605FE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6FA0B245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02E3E879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7C5A108B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2639933F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09D28DEA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6D9AFC0F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6DC4B22C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F05D74" w:rsidRPr="00D20659" w14:paraId="1B04BABF" w14:textId="77777777" w:rsidTr="000A143C">
        <w:tc>
          <w:tcPr>
            <w:tcW w:w="1305" w:type="pct"/>
          </w:tcPr>
          <w:p w14:paraId="431B23CF" w14:textId="77777777" w:rsidR="00F05D74" w:rsidRPr="005D4F71" w:rsidRDefault="00F05D74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033984F5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50AE6CCA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4E906DA8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15CBA292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40287B07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6C049A06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0795DA42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1AE2D60B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0B3A2317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5060DA95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2EAE6CEF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7495C864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31358DAE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6E890EAB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0A143C" w:rsidRPr="00D20659" w14:paraId="343C4A3F" w14:textId="77777777" w:rsidTr="000A143C">
        <w:tc>
          <w:tcPr>
            <w:tcW w:w="1305" w:type="pct"/>
          </w:tcPr>
          <w:p w14:paraId="57B4C015" w14:textId="77777777" w:rsidR="000A143C" w:rsidRPr="005D4F71" w:rsidRDefault="000A143C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4C39BBB9" w14:textId="77777777" w:rsidR="000A143C" w:rsidRPr="005D4F71" w:rsidRDefault="000A143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386" w:type="pct"/>
            <w:gridSpan w:val="13"/>
          </w:tcPr>
          <w:p w14:paraId="7E523EB3" w14:textId="14EC0034" w:rsidR="000A143C" w:rsidRPr="005D4F71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A143C" w:rsidRPr="00D20659" w14:paraId="6C9A5CAE" w14:textId="77777777" w:rsidTr="000A143C">
        <w:tc>
          <w:tcPr>
            <w:tcW w:w="1305" w:type="pct"/>
          </w:tcPr>
          <w:p w14:paraId="5691EC7A" w14:textId="77777777" w:rsidR="000A143C" w:rsidRPr="005D4F71" w:rsidRDefault="000A143C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3729FADC" w14:textId="77777777" w:rsidR="000A143C" w:rsidRPr="005D4F71" w:rsidRDefault="000A143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3249456F" w14:textId="77777777" w:rsidR="000A143C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898B08" w14:textId="6B22D4C4" w:rsidR="000A143C" w:rsidRPr="005D4F71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 ปรับปรุงที่ดิน</w:t>
            </w:r>
          </w:p>
        </w:tc>
        <w:tc>
          <w:tcPr>
            <w:tcW w:w="586" w:type="pct"/>
            <w:gridSpan w:val="3"/>
          </w:tcPr>
          <w:p w14:paraId="2C58A13E" w14:textId="77777777" w:rsidR="000A143C" w:rsidRPr="00061CB6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สิทธิการใช้ที่ดิน</w:t>
            </w:r>
            <w:r w:rsidRPr="00061C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14:paraId="1E276380" w14:textId="5F2E96F3" w:rsidR="000A143C" w:rsidRPr="005D4F71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1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450" w:type="pct"/>
          </w:tcPr>
          <w:p w14:paraId="0A6A1A40" w14:textId="77777777" w:rsidR="000A143C" w:rsidRDefault="000A143C" w:rsidP="000A1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6E300C" w14:textId="0B6A5C78" w:rsidR="000A143C" w:rsidRPr="00061CB6" w:rsidRDefault="000A143C" w:rsidP="000A1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6820D620" w14:textId="1E35F109" w:rsidR="000A143C" w:rsidRPr="005D4F71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588" w:type="pct"/>
            <w:gridSpan w:val="3"/>
          </w:tcPr>
          <w:p w14:paraId="5C15B4E8" w14:textId="4B85159C" w:rsidR="000A143C" w:rsidRPr="00061CB6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  <w:p w14:paraId="47CA015F" w14:textId="77777777" w:rsidR="000A143C" w:rsidRPr="00061CB6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  <w:p w14:paraId="190EE0C8" w14:textId="2BA3723A" w:rsidR="000A143C" w:rsidRPr="005D4F71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55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386" w:type="pct"/>
          </w:tcPr>
          <w:p w14:paraId="02609CC5" w14:textId="77777777" w:rsidR="000A143C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A3F345" w14:textId="77777777" w:rsidR="000A143C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D210C6" w14:textId="5DFBA98A" w:rsidR="000A143C" w:rsidRPr="005D4F71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4" w:type="pct"/>
          </w:tcPr>
          <w:p w14:paraId="17DA7E02" w14:textId="77777777" w:rsidR="000A143C" w:rsidRPr="005D4F71" w:rsidRDefault="000A143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3420D2CB" w14:textId="7EC8B57E" w:rsidR="000A143C" w:rsidRPr="005D4F71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061CB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ระหว่างก่อสร้างและติดตั้ง</w:t>
            </w:r>
          </w:p>
        </w:tc>
        <w:tc>
          <w:tcPr>
            <w:tcW w:w="84" w:type="pct"/>
          </w:tcPr>
          <w:p w14:paraId="6A4374D5" w14:textId="77777777" w:rsidR="000A143C" w:rsidRPr="005D4F71" w:rsidRDefault="000A143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7073B073" w14:textId="77777777" w:rsidR="000A143C" w:rsidRDefault="000A143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CCBAEF" w14:textId="77777777" w:rsidR="000A143C" w:rsidRDefault="000A143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E60D56" w14:textId="214511E8" w:rsidR="000A143C" w:rsidRPr="005D4F71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88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A143C" w:rsidRPr="00D20659" w14:paraId="6A72A3B2" w14:textId="77777777" w:rsidTr="000A143C">
        <w:tc>
          <w:tcPr>
            <w:tcW w:w="1305" w:type="pct"/>
          </w:tcPr>
          <w:p w14:paraId="07F9180D" w14:textId="77777777" w:rsidR="000A143C" w:rsidRPr="005D4F71" w:rsidRDefault="000A143C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7A1C50EF" w14:textId="77777777" w:rsidR="000A143C" w:rsidRPr="005D4F71" w:rsidRDefault="000A143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386" w:type="pct"/>
            <w:gridSpan w:val="13"/>
          </w:tcPr>
          <w:p w14:paraId="3A65B236" w14:textId="35D7D8F9" w:rsidR="000A143C" w:rsidRPr="005D4F71" w:rsidRDefault="00642935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="000A143C" w:rsidRPr="00061CB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4293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9C46E1" w:rsidRPr="00D20659" w14:paraId="3DF83D31" w14:textId="77777777" w:rsidTr="000A143C">
        <w:tc>
          <w:tcPr>
            <w:tcW w:w="1305" w:type="pct"/>
          </w:tcPr>
          <w:p w14:paraId="1FE72C86" w14:textId="77777777" w:rsidR="009F73C2" w:rsidRPr="005D4F71" w:rsidRDefault="009F73C2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308" w:type="pct"/>
          </w:tcPr>
          <w:p w14:paraId="02A3D937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62D0BFDC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7D5D538E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005B705E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4EF26A57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44E65B2E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5444D830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70269987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13DCC60F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17A6E439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788E3013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01D75326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3C9D913A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03D92F4D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A34ABE" w:rsidRPr="00D20659" w14:paraId="5221CE54" w14:textId="77777777" w:rsidTr="000A143C">
        <w:tc>
          <w:tcPr>
            <w:tcW w:w="1305" w:type="pct"/>
          </w:tcPr>
          <w:p w14:paraId="77505EAF" w14:textId="15FE750F" w:rsidR="00A34ABE" w:rsidRPr="005D4F71" w:rsidRDefault="00A34ABE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C26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08" w:type="pct"/>
          </w:tcPr>
          <w:p w14:paraId="614D5044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6E0D21BC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08D40BC2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</w:tcPr>
          <w:p w14:paraId="49D3B8AA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5A602B85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</w:tcPr>
          <w:p w14:paraId="36727E62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6167531C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</w:tcPr>
          <w:p w14:paraId="53EC4D62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2B619E3E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</w:tcPr>
          <w:p w14:paraId="5B006ABE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A0BDA08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</w:tcPr>
          <w:p w14:paraId="73B84B08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002361DA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</w:tcPr>
          <w:p w14:paraId="686DAA0E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C26A7" w:rsidRPr="00D20659" w14:paraId="2ED7AACC" w14:textId="77777777" w:rsidTr="000A143C">
        <w:tc>
          <w:tcPr>
            <w:tcW w:w="1305" w:type="pct"/>
          </w:tcPr>
          <w:p w14:paraId="75F53C50" w14:textId="47D24F75" w:rsidR="009C26A7" w:rsidRPr="005D4F71" w:rsidRDefault="009C26A7" w:rsidP="009C26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308" w:type="pct"/>
          </w:tcPr>
          <w:p w14:paraId="5C17B40F" w14:textId="7777777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14638BFA" w14:textId="3809579D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202,061</w:t>
            </w:r>
          </w:p>
        </w:tc>
        <w:tc>
          <w:tcPr>
            <w:tcW w:w="84" w:type="pct"/>
          </w:tcPr>
          <w:p w14:paraId="49FDB835" w14:textId="7777777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2590A08C" w14:textId="2B9A2D86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251,901</w:t>
            </w:r>
          </w:p>
        </w:tc>
        <w:tc>
          <w:tcPr>
            <w:tcW w:w="85" w:type="pct"/>
          </w:tcPr>
          <w:p w14:paraId="386BE5CA" w14:textId="7777777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pct"/>
          </w:tcPr>
          <w:p w14:paraId="1E5B4270" w14:textId="77421E12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149,304</w:t>
            </w:r>
          </w:p>
        </w:tc>
        <w:tc>
          <w:tcPr>
            <w:tcW w:w="84" w:type="pct"/>
          </w:tcPr>
          <w:p w14:paraId="2E10842D" w14:textId="7777777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</w:tcPr>
          <w:p w14:paraId="4AAB82BF" w14:textId="1602C942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5,706</w:t>
            </w:r>
          </w:p>
        </w:tc>
        <w:tc>
          <w:tcPr>
            <w:tcW w:w="85" w:type="pct"/>
          </w:tcPr>
          <w:p w14:paraId="30C3AF68" w14:textId="7777777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5E2CF056" w14:textId="1BCA6EE0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965</w:t>
            </w:r>
          </w:p>
        </w:tc>
        <w:tc>
          <w:tcPr>
            <w:tcW w:w="84" w:type="pct"/>
          </w:tcPr>
          <w:p w14:paraId="7D0CFEFC" w14:textId="7777777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769F1164" w14:textId="2FBEF46E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798</w:t>
            </w:r>
          </w:p>
        </w:tc>
        <w:tc>
          <w:tcPr>
            <w:tcW w:w="84" w:type="pct"/>
          </w:tcPr>
          <w:p w14:paraId="4F6B0F4E" w14:textId="7777777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5937056A" w14:textId="50413923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610,735</w:t>
            </w:r>
          </w:p>
        </w:tc>
      </w:tr>
      <w:tr w:rsidR="009C26A7" w:rsidRPr="00D20659" w14:paraId="59ED3244" w14:textId="77777777" w:rsidTr="000A143C">
        <w:tc>
          <w:tcPr>
            <w:tcW w:w="1305" w:type="pct"/>
          </w:tcPr>
          <w:p w14:paraId="22C00E2E" w14:textId="79D405B4" w:rsidR="009C26A7" w:rsidRPr="005D4F71" w:rsidRDefault="009C26A7" w:rsidP="009C26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08" w:type="pct"/>
          </w:tcPr>
          <w:p w14:paraId="3CECCBC9" w14:textId="7777777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6352A606" w14:textId="54E54BD9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74B8235F" w14:textId="7777777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5731E2A1" w14:textId="1C7B1B78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25,543</w:t>
            </w:r>
          </w:p>
        </w:tc>
        <w:tc>
          <w:tcPr>
            <w:tcW w:w="85" w:type="pct"/>
          </w:tcPr>
          <w:p w14:paraId="2FD022B7" w14:textId="7777777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5ED0935B" w14:textId="694D389F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7,247</w:t>
            </w:r>
          </w:p>
        </w:tc>
        <w:tc>
          <w:tcPr>
            <w:tcW w:w="84" w:type="pct"/>
          </w:tcPr>
          <w:p w14:paraId="02B1F1D7" w14:textId="7777777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7F97682B" w14:textId="634B5D8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14:paraId="6E843A1F" w14:textId="7777777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61B6BBCF" w14:textId="5CDA6EF1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4,961</w:t>
            </w:r>
          </w:p>
        </w:tc>
        <w:tc>
          <w:tcPr>
            <w:tcW w:w="84" w:type="pct"/>
          </w:tcPr>
          <w:p w14:paraId="3A4FDA7A" w14:textId="7777777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247D51D7" w14:textId="0202F06E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76B95E93" w14:textId="7777777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406E1374" w14:textId="17363420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37,751</w:t>
            </w:r>
          </w:p>
        </w:tc>
      </w:tr>
      <w:tr w:rsidR="009C26A7" w:rsidRPr="00D20659" w14:paraId="1A8C8AA8" w14:textId="77777777" w:rsidTr="000A143C">
        <w:tc>
          <w:tcPr>
            <w:tcW w:w="1305" w:type="pct"/>
          </w:tcPr>
          <w:p w14:paraId="7BAE2E78" w14:textId="77777777" w:rsidR="009C26A7" w:rsidRPr="005D4F71" w:rsidRDefault="009C26A7" w:rsidP="009C26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6439B4A4" w14:textId="7777777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14D3EBF2" w14:textId="160FED6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202,061</w:t>
            </w:r>
          </w:p>
        </w:tc>
        <w:tc>
          <w:tcPr>
            <w:tcW w:w="84" w:type="pct"/>
          </w:tcPr>
          <w:p w14:paraId="210F59C4" w14:textId="7777777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64F3662E" w14:textId="07D6BE69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277,444</w:t>
            </w:r>
          </w:p>
        </w:tc>
        <w:tc>
          <w:tcPr>
            <w:tcW w:w="85" w:type="pct"/>
          </w:tcPr>
          <w:p w14:paraId="68A3D278" w14:textId="7777777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6FCE24AD" w14:textId="232FCB4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156,551</w:t>
            </w:r>
          </w:p>
        </w:tc>
        <w:tc>
          <w:tcPr>
            <w:tcW w:w="84" w:type="pct"/>
          </w:tcPr>
          <w:p w14:paraId="5261EDF1" w14:textId="7777777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11F22260" w14:textId="4A598A49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5,706</w:t>
            </w:r>
          </w:p>
        </w:tc>
        <w:tc>
          <w:tcPr>
            <w:tcW w:w="85" w:type="pct"/>
          </w:tcPr>
          <w:p w14:paraId="111D7EF7" w14:textId="7777777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339C8526" w14:textId="6DFB3F4C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5,926</w:t>
            </w:r>
          </w:p>
        </w:tc>
        <w:tc>
          <w:tcPr>
            <w:tcW w:w="84" w:type="pct"/>
          </w:tcPr>
          <w:p w14:paraId="16ACDE38" w14:textId="7777777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00D5D4E7" w14:textId="66095EC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798</w:t>
            </w:r>
          </w:p>
        </w:tc>
        <w:tc>
          <w:tcPr>
            <w:tcW w:w="84" w:type="pct"/>
          </w:tcPr>
          <w:p w14:paraId="26554B21" w14:textId="77777777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31300715" w14:textId="7E2AD6D9" w:rsidR="009C26A7" w:rsidRPr="005D4F71" w:rsidRDefault="009C26A7" w:rsidP="009C26A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648,486</w:t>
            </w:r>
          </w:p>
        </w:tc>
      </w:tr>
      <w:tr w:rsidR="009C46E1" w:rsidRPr="00D20659" w14:paraId="6115997B" w14:textId="77777777" w:rsidTr="000A143C">
        <w:tc>
          <w:tcPr>
            <w:tcW w:w="1305" w:type="pct"/>
          </w:tcPr>
          <w:p w14:paraId="356FA4CB" w14:textId="77777777" w:rsidR="00CD7B96" w:rsidRPr="005D4F71" w:rsidRDefault="00CD7B96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08" w:type="pct"/>
          </w:tcPr>
          <w:p w14:paraId="1711CC67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20DB37ED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</w:tcPr>
          <w:p w14:paraId="14FD54E5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55AE87D8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</w:tcPr>
          <w:p w14:paraId="239E3B38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08528D58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</w:tcPr>
          <w:p w14:paraId="62050CB5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76C56E3E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</w:tcPr>
          <w:p w14:paraId="0F232F58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53DC0F52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</w:tcPr>
          <w:p w14:paraId="3C449A26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2EDA8A15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</w:tcPr>
          <w:p w14:paraId="10F01F26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66E7AE46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16"/>
                <w:szCs w:val="16"/>
                <w:highlight w:val="yellow"/>
                <w:lang w:val="en-US"/>
              </w:rPr>
            </w:pPr>
          </w:p>
        </w:tc>
      </w:tr>
      <w:tr w:rsidR="009C46E1" w:rsidRPr="00D20659" w14:paraId="05150FE6" w14:textId="77777777" w:rsidTr="000A143C">
        <w:tc>
          <w:tcPr>
            <w:tcW w:w="1305" w:type="pct"/>
          </w:tcPr>
          <w:p w14:paraId="4B56F771" w14:textId="12B54848" w:rsidR="009F73C2" w:rsidRPr="005D4F71" w:rsidRDefault="009F73C2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C26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08" w:type="pct"/>
          </w:tcPr>
          <w:p w14:paraId="625F77AD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037F0896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B7902B6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</w:tcPr>
          <w:p w14:paraId="2C69DE01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747696B0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</w:tcPr>
          <w:p w14:paraId="047FE556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98DD069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</w:tcPr>
          <w:p w14:paraId="10812084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44C92FA9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</w:tcPr>
          <w:p w14:paraId="753639B6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C50FAB8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</w:tcPr>
          <w:p w14:paraId="09AF4B93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24F2FB01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</w:tcPr>
          <w:p w14:paraId="18941C79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C46E1" w:rsidRPr="00D20659" w14:paraId="4312E417" w14:textId="77777777" w:rsidTr="000A143C">
        <w:tc>
          <w:tcPr>
            <w:tcW w:w="1305" w:type="pct"/>
          </w:tcPr>
          <w:p w14:paraId="140F980A" w14:textId="77777777" w:rsidR="009F73C2" w:rsidRPr="005D4F71" w:rsidRDefault="009F73C2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308" w:type="pct"/>
          </w:tcPr>
          <w:p w14:paraId="354874ED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37BA71E7" w14:textId="71720F40" w:rsidR="009F73C2" w:rsidRPr="005D4F71" w:rsidRDefault="008B5D7D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201,999</w:t>
            </w:r>
          </w:p>
        </w:tc>
        <w:tc>
          <w:tcPr>
            <w:tcW w:w="84" w:type="pct"/>
          </w:tcPr>
          <w:p w14:paraId="06B0818A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3C663DB6" w14:textId="292F6766" w:rsidR="009F73C2" w:rsidRPr="005D4F71" w:rsidRDefault="008B5D7D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236,514</w:t>
            </w:r>
          </w:p>
        </w:tc>
        <w:tc>
          <w:tcPr>
            <w:tcW w:w="85" w:type="pct"/>
          </w:tcPr>
          <w:p w14:paraId="395A39E5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pct"/>
          </w:tcPr>
          <w:p w14:paraId="556BEAAB" w14:textId="4ABFFDC6" w:rsidR="009F73C2" w:rsidRPr="005D4F71" w:rsidRDefault="008B5D7D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138,960</w:t>
            </w:r>
          </w:p>
        </w:tc>
        <w:tc>
          <w:tcPr>
            <w:tcW w:w="84" w:type="pct"/>
          </w:tcPr>
          <w:p w14:paraId="28169237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</w:tcPr>
          <w:p w14:paraId="04F417A2" w14:textId="1B318FC4" w:rsidR="009F73C2" w:rsidRPr="005D4F71" w:rsidRDefault="008B5D7D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4,103</w:t>
            </w:r>
          </w:p>
        </w:tc>
        <w:tc>
          <w:tcPr>
            <w:tcW w:w="85" w:type="pct"/>
          </w:tcPr>
          <w:p w14:paraId="233B588D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36C0E3A1" w14:textId="13C249A2" w:rsidR="009F73C2" w:rsidRPr="005D4F71" w:rsidRDefault="008B5D7D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616</w:t>
            </w:r>
          </w:p>
        </w:tc>
        <w:tc>
          <w:tcPr>
            <w:tcW w:w="84" w:type="pct"/>
          </w:tcPr>
          <w:p w14:paraId="20E95921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330CFEF6" w14:textId="7BB9FEB8" w:rsidR="009F73C2" w:rsidRPr="005D4F71" w:rsidRDefault="008B5D7D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202,679</w:t>
            </w:r>
          </w:p>
        </w:tc>
        <w:tc>
          <w:tcPr>
            <w:tcW w:w="84" w:type="pct"/>
          </w:tcPr>
          <w:p w14:paraId="149DF125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0A38E0C0" w14:textId="7E2FF5FD" w:rsidR="009F73C2" w:rsidRPr="005D4F71" w:rsidRDefault="008B5D7D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784,871</w:t>
            </w:r>
          </w:p>
        </w:tc>
      </w:tr>
      <w:tr w:rsidR="009C46E1" w:rsidRPr="00D20659" w14:paraId="5F828EF2" w14:textId="77777777" w:rsidTr="000A143C">
        <w:tc>
          <w:tcPr>
            <w:tcW w:w="1305" w:type="pct"/>
          </w:tcPr>
          <w:p w14:paraId="46C524FD" w14:textId="034D3C67" w:rsidR="009F73C2" w:rsidRPr="005D4F71" w:rsidRDefault="009F73C2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08" w:type="pct"/>
          </w:tcPr>
          <w:p w14:paraId="1428E790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00483723" w14:textId="48458710" w:rsidR="009F73C2" w:rsidRPr="005D4F71" w:rsidRDefault="008B5D7D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D77F98D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2EAD8D23" w14:textId="150BF86F" w:rsidR="009F73C2" w:rsidRPr="005D4F71" w:rsidRDefault="008B5D7D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36,718</w:t>
            </w:r>
          </w:p>
        </w:tc>
        <w:tc>
          <w:tcPr>
            <w:tcW w:w="85" w:type="pct"/>
          </w:tcPr>
          <w:p w14:paraId="530C43C4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18909E0E" w14:textId="37AEC4B9" w:rsidR="009F73C2" w:rsidRPr="005D4F71" w:rsidRDefault="008B5D7D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4,850</w:t>
            </w:r>
          </w:p>
        </w:tc>
        <w:tc>
          <w:tcPr>
            <w:tcW w:w="84" w:type="pct"/>
          </w:tcPr>
          <w:p w14:paraId="7F0C4F7B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16521E11" w14:textId="7A37BB29" w:rsidR="009F73C2" w:rsidRPr="005D4F71" w:rsidRDefault="008B5D7D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3,705</w:t>
            </w:r>
          </w:p>
        </w:tc>
        <w:tc>
          <w:tcPr>
            <w:tcW w:w="85" w:type="pct"/>
          </w:tcPr>
          <w:p w14:paraId="675839BB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3EABA6AE" w14:textId="7225CA75" w:rsidR="009F73C2" w:rsidRPr="005D4F71" w:rsidRDefault="008B5D7D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9,003</w:t>
            </w:r>
          </w:p>
        </w:tc>
        <w:tc>
          <w:tcPr>
            <w:tcW w:w="84" w:type="pct"/>
          </w:tcPr>
          <w:p w14:paraId="5A2642B1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08D96635" w14:textId="296DD946" w:rsidR="009F73C2" w:rsidRPr="005D4F71" w:rsidRDefault="008B5D7D" w:rsidP="00D94D8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1732B3EE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0F2D7F8A" w14:textId="5003285F" w:rsidR="009F73C2" w:rsidRPr="005D4F71" w:rsidRDefault="008B5D7D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54,276</w:t>
            </w:r>
          </w:p>
        </w:tc>
      </w:tr>
      <w:tr w:rsidR="009C46E1" w:rsidRPr="00DD1EF4" w14:paraId="484051B9" w14:textId="77777777" w:rsidTr="000A143C">
        <w:tc>
          <w:tcPr>
            <w:tcW w:w="1305" w:type="pct"/>
          </w:tcPr>
          <w:p w14:paraId="2EB2D480" w14:textId="77777777" w:rsidR="009F73C2" w:rsidRPr="005D4F71" w:rsidRDefault="009F73C2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1D8EEC46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0F0AEEA2" w14:textId="79C0749B" w:rsidR="009F73C2" w:rsidRPr="005D4F71" w:rsidRDefault="008B5D7D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201,999</w:t>
            </w:r>
          </w:p>
        </w:tc>
        <w:tc>
          <w:tcPr>
            <w:tcW w:w="84" w:type="pct"/>
          </w:tcPr>
          <w:p w14:paraId="31716EFB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67BB5A83" w14:textId="15AA40BD" w:rsidR="009F73C2" w:rsidRPr="005D4F71" w:rsidRDefault="008B5D7D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273,232</w:t>
            </w:r>
          </w:p>
        </w:tc>
        <w:tc>
          <w:tcPr>
            <w:tcW w:w="85" w:type="pct"/>
          </w:tcPr>
          <w:p w14:paraId="198C50CC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37046998" w14:textId="39509D02" w:rsidR="009F73C2" w:rsidRPr="005D4F71" w:rsidRDefault="008B5D7D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143,810</w:t>
            </w:r>
          </w:p>
        </w:tc>
        <w:tc>
          <w:tcPr>
            <w:tcW w:w="84" w:type="pct"/>
          </w:tcPr>
          <w:p w14:paraId="3F53AAA2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07C5EE75" w14:textId="61343B85" w:rsidR="009F73C2" w:rsidRPr="005D4F71" w:rsidRDefault="008B5D7D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7,808</w:t>
            </w:r>
          </w:p>
        </w:tc>
        <w:tc>
          <w:tcPr>
            <w:tcW w:w="85" w:type="pct"/>
          </w:tcPr>
          <w:p w14:paraId="4F59BDAB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40CE27AE" w14:textId="3804AE74" w:rsidR="009F73C2" w:rsidRPr="005D4F71" w:rsidRDefault="008B5D7D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9,619</w:t>
            </w:r>
          </w:p>
        </w:tc>
        <w:tc>
          <w:tcPr>
            <w:tcW w:w="84" w:type="pct"/>
          </w:tcPr>
          <w:p w14:paraId="3FD520E4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6E5BAD22" w14:textId="7FD43568" w:rsidR="009F73C2" w:rsidRPr="005D4F71" w:rsidRDefault="008B5D7D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202,679</w:t>
            </w:r>
          </w:p>
        </w:tc>
        <w:tc>
          <w:tcPr>
            <w:tcW w:w="84" w:type="pct"/>
          </w:tcPr>
          <w:p w14:paraId="4E0DD72E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0404D3DC" w14:textId="3F3BF2F2" w:rsidR="009F73C2" w:rsidRPr="005D4F71" w:rsidRDefault="008B5D7D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839,147</w:t>
            </w:r>
          </w:p>
        </w:tc>
      </w:tr>
    </w:tbl>
    <w:p w14:paraId="48787624" w14:textId="77777777" w:rsidR="00775473" w:rsidRPr="00B04178" w:rsidRDefault="00775473" w:rsidP="00BD1BF8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668C05E3" w14:textId="50CC2FB6" w:rsidR="00775473" w:rsidRPr="00775473" w:rsidRDefault="00775473" w:rsidP="00775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lang w:eastAsia="x-none"/>
        </w:rPr>
        <w:sectPr w:rsidR="00775473" w:rsidRPr="00775473" w:rsidSect="004743CF">
          <w:pgSz w:w="16834" w:h="11909" w:orient="landscape" w:code="9"/>
          <w:pgMar w:top="1152" w:right="1084" w:bottom="1152" w:left="1170" w:header="720" w:footer="720" w:gutter="0"/>
          <w:paperSrc w:first="7" w:other="7"/>
          <w:cols w:space="720"/>
          <w:docGrid w:linePitch="360"/>
        </w:sectPr>
      </w:pPr>
    </w:p>
    <w:tbl>
      <w:tblPr>
        <w:tblW w:w="13305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691"/>
        <w:gridCol w:w="1083"/>
        <w:gridCol w:w="1453"/>
        <w:gridCol w:w="242"/>
        <w:gridCol w:w="1272"/>
        <w:gridCol w:w="242"/>
        <w:gridCol w:w="1235"/>
        <w:gridCol w:w="245"/>
        <w:gridCol w:w="1112"/>
        <w:gridCol w:w="242"/>
        <w:gridCol w:w="1168"/>
        <w:gridCol w:w="250"/>
        <w:gridCol w:w="1070"/>
      </w:tblGrid>
      <w:tr w:rsidR="00C642FC" w:rsidRPr="00604687" w14:paraId="5926CB46" w14:textId="77777777" w:rsidTr="00651596">
        <w:tc>
          <w:tcPr>
            <w:tcW w:w="1387" w:type="pct"/>
          </w:tcPr>
          <w:p w14:paraId="24CAD3F2" w14:textId="77777777" w:rsidR="00C642FC" w:rsidRPr="00F85122" w:rsidRDefault="00C642FC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1431B5C5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06" w:type="pct"/>
            <w:gridSpan w:val="11"/>
            <w:vAlign w:val="bottom"/>
          </w:tcPr>
          <w:p w14:paraId="52170BA6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2A47" w:rsidRPr="00604687" w14:paraId="084B231F" w14:textId="77777777" w:rsidTr="00651596">
        <w:tc>
          <w:tcPr>
            <w:tcW w:w="1387" w:type="pct"/>
          </w:tcPr>
          <w:p w14:paraId="405132D1" w14:textId="77777777" w:rsidR="00C642FC" w:rsidRPr="00F85122" w:rsidRDefault="00C642FC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14:paraId="06175578" w14:textId="0026FC35" w:rsidR="00C642FC" w:rsidRPr="00F8512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6" w:type="pct"/>
            <w:vAlign w:val="bottom"/>
          </w:tcPr>
          <w:p w14:paraId="48369264" w14:textId="44C58394" w:rsidR="00C642FC" w:rsidRPr="00F85122" w:rsidRDefault="00D92A47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</w:t>
            </w:r>
            <w:r w:rsidR="00775F10" w:rsidRPr="00F8512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</w:t>
            </w:r>
            <w:r w:rsidRPr="00F8512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  <w:r w:rsidR="00C642FC"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14:paraId="709AF033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1" w:type="pct"/>
          </w:tcPr>
          <w:p w14:paraId="02FDC79F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5CDFD23C" w14:textId="77777777" w:rsidR="00C642FC" w:rsidRPr="00F85122" w:rsidRDefault="00C642FC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11913FD6" w14:textId="77777777" w:rsidR="00C642FC" w:rsidRPr="00F85122" w:rsidRDefault="00C642FC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647" w:type="pct"/>
            <w:gridSpan w:val="3"/>
            <w:vAlign w:val="bottom"/>
          </w:tcPr>
          <w:p w14:paraId="0C4ABEC6" w14:textId="77777777" w:rsidR="00C642FC" w:rsidRPr="00F85122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เครื่องตกแต่ง</w:t>
            </w:r>
          </w:p>
          <w:p w14:paraId="2A857717" w14:textId="77777777" w:rsidR="00C642FC" w:rsidRPr="00F85122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ติดตั้งและ</w:t>
            </w:r>
          </w:p>
          <w:p w14:paraId="5D3679EE" w14:textId="77777777" w:rsidR="00C642FC" w:rsidRPr="00F85122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418" w:type="pct"/>
            <w:vAlign w:val="bottom"/>
          </w:tcPr>
          <w:p w14:paraId="0DF091B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1" w:type="pct"/>
          </w:tcPr>
          <w:p w14:paraId="6113667C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  <w:vAlign w:val="bottom"/>
          </w:tcPr>
          <w:p w14:paraId="404F7BB0" w14:textId="77777777" w:rsidR="00C642FC" w:rsidRPr="00F85122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  <w:r w:rsidRPr="00F851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ก่อสร้าง</w:t>
            </w:r>
          </w:p>
          <w:p w14:paraId="4448E435" w14:textId="77777777" w:rsidR="00C642FC" w:rsidRPr="00F85122" w:rsidRDefault="00C642FC" w:rsidP="002B0AE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94" w:type="pct"/>
          </w:tcPr>
          <w:p w14:paraId="3B6793D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  <w:vAlign w:val="bottom"/>
          </w:tcPr>
          <w:p w14:paraId="0FA000C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642FC" w:rsidRPr="00604687" w14:paraId="53847A6B" w14:textId="77777777" w:rsidTr="00651596">
        <w:tc>
          <w:tcPr>
            <w:tcW w:w="1387" w:type="pct"/>
          </w:tcPr>
          <w:p w14:paraId="458F18A7" w14:textId="77777777" w:rsidR="00C642FC" w:rsidRPr="00F85122" w:rsidRDefault="00C642FC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1DB1A7F2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06" w:type="pct"/>
            <w:gridSpan w:val="11"/>
            <w:vAlign w:val="bottom"/>
          </w:tcPr>
          <w:p w14:paraId="4384AA42" w14:textId="381C282B" w:rsidR="00C642FC" w:rsidRPr="00F85122" w:rsidRDefault="00642935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="00C642FC" w:rsidRPr="00F851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4293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D92A47" w:rsidRPr="00D46953" w14:paraId="76012C17" w14:textId="77777777" w:rsidTr="00651596">
        <w:tc>
          <w:tcPr>
            <w:tcW w:w="1387" w:type="pct"/>
          </w:tcPr>
          <w:p w14:paraId="1C594FE9" w14:textId="77777777" w:rsidR="00C642FC" w:rsidRPr="00F85122" w:rsidRDefault="00C642FC" w:rsidP="00D46A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07" w:type="pct"/>
          </w:tcPr>
          <w:p w14:paraId="295B6CD8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336B7416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</w:tcPr>
          <w:p w14:paraId="3C512CC2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right="9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112EF43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</w:tcPr>
          <w:p w14:paraId="515C4889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</w:tcPr>
          <w:p w14:paraId="5C578616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24BFDD6D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6F9E537F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</w:tcPr>
          <w:p w14:paraId="27F6121E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</w:tcPr>
          <w:p w14:paraId="2621E0C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</w:tcPr>
          <w:p w14:paraId="7CB981B1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14:paraId="73B15B1C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2760" w:rsidRPr="00D46953" w14:paraId="5CAED029" w14:textId="77777777" w:rsidTr="00651596">
        <w:tc>
          <w:tcPr>
            <w:tcW w:w="1387" w:type="pct"/>
          </w:tcPr>
          <w:p w14:paraId="2605765A" w14:textId="40EDFB1A" w:rsidR="00712760" w:rsidRPr="00F85122" w:rsidRDefault="00712760" w:rsidP="007127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F8512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8512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07" w:type="pct"/>
          </w:tcPr>
          <w:p w14:paraId="3A9A283F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4706D2A7" w14:textId="3AD031B4" w:rsidR="00712760" w:rsidRPr="00712760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127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75,055</w:t>
            </w:r>
          </w:p>
        </w:tc>
        <w:tc>
          <w:tcPr>
            <w:tcW w:w="91" w:type="pct"/>
          </w:tcPr>
          <w:p w14:paraId="6BCC1B5E" w14:textId="77777777" w:rsidR="00712760" w:rsidRPr="00712760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1042E907" w14:textId="5268EA45" w:rsidR="00712760" w:rsidRPr="00712760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127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198,656</w:t>
            </w:r>
          </w:p>
        </w:tc>
        <w:tc>
          <w:tcPr>
            <w:tcW w:w="91" w:type="pct"/>
          </w:tcPr>
          <w:p w14:paraId="71F25907" w14:textId="77777777" w:rsidR="00712760" w:rsidRPr="00712760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</w:tcPr>
          <w:p w14:paraId="794E572D" w14:textId="229BA2EE" w:rsidR="00712760" w:rsidRPr="00712760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127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16,891</w:t>
            </w:r>
          </w:p>
        </w:tc>
        <w:tc>
          <w:tcPr>
            <w:tcW w:w="92" w:type="pct"/>
          </w:tcPr>
          <w:p w14:paraId="4D736071" w14:textId="77777777" w:rsidR="00712760" w:rsidRPr="00712760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5E47BC12" w14:textId="1D004578" w:rsidR="00712760" w:rsidRPr="00712760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7127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11,717</w:t>
            </w:r>
          </w:p>
        </w:tc>
        <w:tc>
          <w:tcPr>
            <w:tcW w:w="91" w:type="pct"/>
          </w:tcPr>
          <w:p w14:paraId="0106E366" w14:textId="77777777" w:rsidR="00712760" w:rsidRPr="00712760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</w:tcPr>
          <w:p w14:paraId="004E5FE7" w14:textId="7A9D72EF" w:rsidR="00712760" w:rsidRPr="00712760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27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586</w:t>
            </w:r>
          </w:p>
        </w:tc>
        <w:tc>
          <w:tcPr>
            <w:tcW w:w="94" w:type="pct"/>
          </w:tcPr>
          <w:p w14:paraId="59C1DBF6" w14:textId="77777777" w:rsidR="00712760" w:rsidRPr="00712760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14:paraId="7D2056CC" w14:textId="4BF1695B" w:rsidR="00712760" w:rsidRPr="00712760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27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302,905</w:t>
            </w:r>
          </w:p>
        </w:tc>
      </w:tr>
      <w:tr w:rsidR="00712760" w:rsidRPr="00D46953" w14:paraId="6C8356D5" w14:textId="77777777" w:rsidTr="00651596">
        <w:tc>
          <w:tcPr>
            <w:tcW w:w="1387" w:type="pct"/>
          </w:tcPr>
          <w:p w14:paraId="39749F12" w14:textId="0F6495E1" w:rsidR="00712760" w:rsidRPr="00F85122" w:rsidRDefault="00712760" w:rsidP="007127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7" w:type="pct"/>
          </w:tcPr>
          <w:p w14:paraId="4A0737C6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11F396A7" w14:textId="146664CF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</w:p>
        </w:tc>
        <w:tc>
          <w:tcPr>
            <w:tcW w:w="91" w:type="pct"/>
          </w:tcPr>
          <w:p w14:paraId="48E7317A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6861E09F" w14:textId="2E748753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4,351</w:t>
            </w:r>
          </w:p>
        </w:tc>
        <w:tc>
          <w:tcPr>
            <w:tcW w:w="91" w:type="pct"/>
          </w:tcPr>
          <w:p w14:paraId="0DF322A9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</w:tcPr>
          <w:p w14:paraId="43855A47" w14:textId="6C369EE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1,605</w:t>
            </w:r>
          </w:p>
        </w:tc>
        <w:tc>
          <w:tcPr>
            <w:tcW w:w="92" w:type="pct"/>
          </w:tcPr>
          <w:p w14:paraId="6DE52810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0B3ED897" w14:textId="36BEDD6E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1,249</w:t>
            </w:r>
          </w:p>
        </w:tc>
        <w:tc>
          <w:tcPr>
            <w:tcW w:w="91" w:type="pct"/>
          </w:tcPr>
          <w:p w14:paraId="0507C631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</w:tcPr>
          <w:p w14:paraId="164AF529" w14:textId="13B8BB3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  <w:tc>
          <w:tcPr>
            <w:tcW w:w="94" w:type="pct"/>
          </w:tcPr>
          <w:p w14:paraId="54ABD194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14:paraId="5E93F0A2" w14:textId="6F382A15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7,832</w:t>
            </w:r>
          </w:p>
        </w:tc>
      </w:tr>
      <w:tr w:rsidR="00712760" w:rsidRPr="00D46953" w14:paraId="37C11AA8" w14:textId="77777777" w:rsidTr="00651596">
        <w:tc>
          <w:tcPr>
            <w:tcW w:w="1387" w:type="pct"/>
          </w:tcPr>
          <w:p w14:paraId="05A71D5F" w14:textId="40F66235" w:rsidR="00712760" w:rsidRPr="00F85122" w:rsidRDefault="00712760" w:rsidP="007127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07" w:type="pct"/>
          </w:tcPr>
          <w:p w14:paraId="771E7FE1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681CC7AF" w14:textId="710B7D18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3325629C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3C44D2F0" w14:textId="62FC5BC2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  <w:tc>
          <w:tcPr>
            <w:tcW w:w="91" w:type="pct"/>
          </w:tcPr>
          <w:p w14:paraId="375D19FA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</w:tcPr>
          <w:p w14:paraId="09BA6F07" w14:textId="21E71EFC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pct"/>
          </w:tcPr>
          <w:p w14:paraId="504225E6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14B4D7E7" w14:textId="1C925661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78CB693E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</w:tcPr>
          <w:p w14:paraId="2E9175CC" w14:textId="22FF1D25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(69)</w:t>
            </w:r>
          </w:p>
        </w:tc>
        <w:tc>
          <w:tcPr>
            <w:tcW w:w="94" w:type="pct"/>
          </w:tcPr>
          <w:p w14:paraId="1D60D9C5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14:paraId="278F190F" w14:textId="1CDDA6FC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12760" w:rsidRPr="00D46953" w14:paraId="005C6A15" w14:textId="77777777" w:rsidTr="00651596">
        <w:tc>
          <w:tcPr>
            <w:tcW w:w="1387" w:type="pct"/>
          </w:tcPr>
          <w:p w14:paraId="06288071" w14:textId="74568F35" w:rsidR="00712760" w:rsidRPr="00F85122" w:rsidRDefault="00712760" w:rsidP="007127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14:paraId="5AD4279F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</w:tcPr>
          <w:p w14:paraId="1800DDEC" w14:textId="226E5FAC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744E746F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00D5AE07" w14:textId="1603E2FD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(73)</w:t>
            </w:r>
          </w:p>
        </w:tc>
        <w:tc>
          <w:tcPr>
            <w:tcW w:w="91" w:type="pct"/>
          </w:tcPr>
          <w:p w14:paraId="20820502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</w:tcPr>
          <w:p w14:paraId="3706D5A0" w14:textId="44BEA21F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(1,613)</w:t>
            </w:r>
          </w:p>
        </w:tc>
        <w:tc>
          <w:tcPr>
            <w:tcW w:w="92" w:type="pct"/>
          </w:tcPr>
          <w:p w14:paraId="1C3E2D70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1861D671" w14:textId="1C036959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(1,617)</w:t>
            </w:r>
          </w:p>
        </w:tc>
        <w:tc>
          <w:tcPr>
            <w:tcW w:w="91" w:type="pct"/>
          </w:tcPr>
          <w:p w14:paraId="7C6C5BBA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</w:tcPr>
          <w:p w14:paraId="6407F4FD" w14:textId="2CB07B49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204E8905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14:paraId="7FEB48FF" w14:textId="1D887939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(3,303)</w:t>
            </w:r>
          </w:p>
        </w:tc>
      </w:tr>
      <w:tr w:rsidR="00712760" w:rsidRPr="00D46953" w14:paraId="0C0A6564" w14:textId="77777777" w:rsidTr="00651596">
        <w:tc>
          <w:tcPr>
            <w:tcW w:w="1387" w:type="pct"/>
          </w:tcPr>
          <w:p w14:paraId="745E5C73" w14:textId="5515B497" w:rsidR="00712760" w:rsidRPr="00F85122" w:rsidRDefault="00712760" w:rsidP="007127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8512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F8512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07" w:type="pct"/>
          </w:tcPr>
          <w:p w14:paraId="630DAA27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1E45847E" w14:textId="5255D9EB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75,613</w:t>
            </w:r>
          </w:p>
        </w:tc>
        <w:tc>
          <w:tcPr>
            <w:tcW w:w="91" w:type="pct"/>
          </w:tcPr>
          <w:p w14:paraId="6BF8A5F2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3D031C64" w14:textId="0AAAC2EF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203,003</w:t>
            </w:r>
          </w:p>
        </w:tc>
        <w:tc>
          <w:tcPr>
            <w:tcW w:w="91" w:type="pct"/>
          </w:tcPr>
          <w:p w14:paraId="3B64FC53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2C30C762" w14:textId="5CA2B868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16,883</w:t>
            </w:r>
          </w:p>
        </w:tc>
        <w:tc>
          <w:tcPr>
            <w:tcW w:w="92" w:type="pct"/>
          </w:tcPr>
          <w:p w14:paraId="665DBC29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35086EA0" w14:textId="51F2376B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11,349</w:t>
            </w:r>
          </w:p>
        </w:tc>
        <w:tc>
          <w:tcPr>
            <w:tcW w:w="91" w:type="pct"/>
          </w:tcPr>
          <w:p w14:paraId="1F88C206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5C88281C" w14:textId="6FC3EEC1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586</w:t>
            </w:r>
          </w:p>
        </w:tc>
        <w:tc>
          <w:tcPr>
            <w:tcW w:w="94" w:type="pct"/>
          </w:tcPr>
          <w:p w14:paraId="6E77A265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7E9DEFED" w14:textId="298BEA55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307,434</w:t>
            </w:r>
          </w:p>
        </w:tc>
      </w:tr>
      <w:tr w:rsidR="00D92A47" w:rsidRPr="00D46953" w14:paraId="5C9CA4B7" w14:textId="77777777" w:rsidTr="00651596">
        <w:tc>
          <w:tcPr>
            <w:tcW w:w="1387" w:type="pct"/>
          </w:tcPr>
          <w:p w14:paraId="05E05E69" w14:textId="77777777" w:rsidR="00C642FC" w:rsidRPr="00F85122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7" w:type="pct"/>
          </w:tcPr>
          <w:p w14:paraId="0B9294A6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115D681E" w14:textId="473C3AC3" w:rsidR="00C642FC" w:rsidRPr="00F85122" w:rsidRDefault="000E78FC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9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</w:p>
        </w:tc>
        <w:tc>
          <w:tcPr>
            <w:tcW w:w="91" w:type="pct"/>
          </w:tcPr>
          <w:p w14:paraId="47700923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301B4D12" w14:textId="5DB4DCC4" w:rsidR="00C642FC" w:rsidRPr="00F85122" w:rsidRDefault="000E78FC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5,163</w:t>
            </w:r>
          </w:p>
        </w:tc>
        <w:tc>
          <w:tcPr>
            <w:tcW w:w="91" w:type="pct"/>
          </w:tcPr>
          <w:p w14:paraId="22687EB6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</w:tcPr>
          <w:p w14:paraId="1DD1D76C" w14:textId="57089F30" w:rsidR="00C642FC" w:rsidRPr="00F85122" w:rsidRDefault="000E78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507</w:t>
            </w:r>
          </w:p>
        </w:tc>
        <w:tc>
          <w:tcPr>
            <w:tcW w:w="92" w:type="pct"/>
          </w:tcPr>
          <w:p w14:paraId="164212C5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7FD6BC72" w14:textId="18AB282D" w:rsidR="00C642FC" w:rsidRPr="00F85122" w:rsidRDefault="000E78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6,419</w:t>
            </w:r>
          </w:p>
        </w:tc>
        <w:tc>
          <w:tcPr>
            <w:tcW w:w="91" w:type="pct"/>
          </w:tcPr>
          <w:p w14:paraId="6C085A0C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</w:tcPr>
          <w:p w14:paraId="17736949" w14:textId="38F4A7C0" w:rsidR="00C642FC" w:rsidRPr="00F85122" w:rsidRDefault="000E78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419AD0CA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14:paraId="6B48A2DB" w14:textId="123422CA" w:rsidR="00C642FC" w:rsidRPr="00F85122" w:rsidRDefault="000E78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12,427</w:t>
            </w:r>
          </w:p>
        </w:tc>
      </w:tr>
      <w:tr w:rsidR="00D92A47" w:rsidRPr="00D46953" w14:paraId="63BBBEC5" w14:textId="77777777" w:rsidTr="00651596">
        <w:tc>
          <w:tcPr>
            <w:tcW w:w="1387" w:type="pct"/>
          </w:tcPr>
          <w:p w14:paraId="057FEAD0" w14:textId="77777777" w:rsidR="00C642FC" w:rsidRPr="00F85122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14:paraId="175FE9CF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</w:tcPr>
          <w:p w14:paraId="55995F2C" w14:textId="4784E638" w:rsidR="00C642FC" w:rsidRPr="00F85122" w:rsidRDefault="000E78FC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(60)</w:t>
            </w:r>
          </w:p>
        </w:tc>
        <w:tc>
          <w:tcPr>
            <w:tcW w:w="91" w:type="pct"/>
          </w:tcPr>
          <w:p w14:paraId="77E504EE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27FB1885" w14:textId="31B55C4D" w:rsidR="00C642FC" w:rsidRPr="00F85122" w:rsidRDefault="000E78FC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(3,181)</w:t>
            </w:r>
          </w:p>
        </w:tc>
        <w:tc>
          <w:tcPr>
            <w:tcW w:w="91" w:type="pct"/>
          </w:tcPr>
          <w:p w14:paraId="66E87C1B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</w:tcPr>
          <w:p w14:paraId="7FEE172F" w14:textId="3B4010B4" w:rsidR="00C642FC" w:rsidRPr="00F85122" w:rsidRDefault="000E78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(676)</w:t>
            </w:r>
          </w:p>
        </w:tc>
        <w:tc>
          <w:tcPr>
            <w:tcW w:w="92" w:type="pct"/>
          </w:tcPr>
          <w:p w14:paraId="6BFC5E2F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4BB61182" w14:textId="68685440" w:rsidR="00C642FC" w:rsidRPr="00F85122" w:rsidRDefault="000E78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22CA7960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</w:tcPr>
          <w:p w14:paraId="4C9F26D9" w14:textId="1CD4445F" w:rsidR="00C642FC" w:rsidRPr="00F85122" w:rsidRDefault="000E78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10A23DE8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14:paraId="3B2DB669" w14:textId="3DE400E7" w:rsidR="00C642FC" w:rsidRPr="00F85122" w:rsidRDefault="000E78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(3,917)</w:t>
            </w:r>
          </w:p>
        </w:tc>
      </w:tr>
      <w:tr w:rsidR="00D92A47" w:rsidRPr="00604687" w14:paraId="2F7EAC74" w14:textId="77777777" w:rsidTr="00651596">
        <w:tc>
          <w:tcPr>
            <w:tcW w:w="1387" w:type="pct"/>
          </w:tcPr>
          <w:p w14:paraId="34928999" w14:textId="5E28C0E6" w:rsidR="00C642FC" w:rsidRPr="00F85122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65C75"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127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07" w:type="pct"/>
          </w:tcPr>
          <w:p w14:paraId="74B579FC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14:paraId="7115BCB8" w14:textId="22C93E14" w:rsidR="00C642FC" w:rsidRPr="00F85122" w:rsidRDefault="000E78FC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75,891</w:t>
            </w:r>
          </w:p>
        </w:tc>
        <w:tc>
          <w:tcPr>
            <w:tcW w:w="91" w:type="pct"/>
          </w:tcPr>
          <w:p w14:paraId="69F5C891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</w:tcPr>
          <w:p w14:paraId="151C47E8" w14:textId="12BD9D4B" w:rsidR="00C642FC" w:rsidRPr="00F85122" w:rsidRDefault="000E78FC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204,985</w:t>
            </w:r>
          </w:p>
        </w:tc>
        <w:tc>
          <w:tcPr>
            <w:tcW w:w="91" w:type="pct"/>
          </w:tcPr>
          <w:p w14:paraId="78FF51F7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14:paraId="75F863E4" w14:textId="0BA21489" w:rsidR="00C642FC" w:rsidRPr="00F85122" w:rsidRDefault="000E78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16,714</w:t>
            </w:r>
          </w:p>
        </w:tc>
        <w:tc>
          <w:tcPr>
            <w:tcW w:w="92" w:type="pct"/>
          </w:tcPr>
          <w:p w14:paraId="551D2913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5ABD927F" w14:textId="316B5870" w:rsidR="00C642FC" w:rsidRPr="00F85122" w:rsidRDefault="000E78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17,768</w:t>
            </w:r>
          </w:p>
        </w:tc>
        <w:tc>
          <w:tcPr>
            <w:tcW w:w="91" w:type="pct"/>
          </w:tcPr>
          <w:p w14:paraId="35A9EEC0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14:paraId="533902B5" w14:textId="05263591" w:rsidR="00C642FC" w:rsidRPr="00F85122" w:rsidRDefault="000E78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586</w:t>
            </w:r>
          </w:p>
        </w:tc>
        <w:tc>
          <w:tcPr>
            <w:tcW w:w="94" w:type="pct"/>
          </w:tcPr>
          <w:p w14:paraId="4D29B41E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53EFBEFC" w14:textId="0BBFC2D9" w:rsidR="00C642FC" w:rsidRPr="00F85122" w:rsidRDefault="000E78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315,944</w:t>
            </w:r>
          </w:p>
        </w:tc>
      </w:tr>
      <w:tr w:rsidR="00D92A47" w:rsidRPr="00604687" w14:paraId="5B6D4D7F" w14:textId="77777777" w:rsidTr="000E78FC">
        <w:tc>
          <w:tcPr>
            <w:tcW w:w="1387" w:type="pct"/>
          </w:tcPr>
          <w:p w14:paraId="29AAAEFD" w14:textId="77777777" w:rsidR="00C642FC" w:rsidRPr="00F85122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1407F961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10F6AD12" w14:textId="77777777" w:rsidR="00C642FC" w:rsidRPr="00F8512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625A532B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3E358B56" w14:textId="77777777" w:rsidR="00C642FC" w:rsidRPr="00F8512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272F3F9B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5AA7DD39" w14:textId="77777777" w:rsidR="00C642FC" w:rsidRPr="00F8512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pct"/>
          </w:tcPr>
          <w:p w14:paraId="74DEAB38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1D5B898B" w14:textId="77777777" w:rsidR="00C642FC" w:rsidRPr="00F8512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5BB85942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4A4528EB" w14:textId="77777777" w:rsidR="00C642FC" w:rsidRPr="00F8512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" w:type="pct"/>
          </w:tcPr>
          <w:p w14:paraId="5A3FA772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5707A5B7" w14:textId="77777777" w:rsidR="00C642FC" w:rsidRPr="00F8512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E78FC" w:rsidRPr="00604687" w14:paraId="2E6D8C60" w14:textId="77777777" w:rsidTr="000E78FC">
        <w:tc>
          <w:tcPr>
            <w:tcW w:w="1387" w:type="pct"/>
          </w:tcPr>
          <w:p w14:paraId="1DBED15F" w14:textId="77777777" w:rsidR="000E78FC" w:rsidRPr="00F85122" w:rsidRDefault="000E78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3C72DE7D" w14:textId="77777777" w:rsidR="000E78FC" w:rsidRPr="00F85122" w:rsidRDefault="000E78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</w:tcPr>
          <w:p w14:paraId="1DCE24FF" w14:textId="77777777" w:rsidR="000E78FC" w:rsidRPr="00F85122" w:rsidRDefault="000E78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086E1E56" w14:textId="77777777" w:rsidR="000E78FC" w:rsidRPr="00F85122" w:rsidRDefault="000E78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</w:tcPr>
          <w:p w14:paraId="038E789A" w14:textId="77777777" w:rsidR="000E78FC" w:rsidRPr="00F85122" w:rsidRDefault="000E78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0BB557A2" w14:textId="77777777" w:rsidR="000E78FC" w:rsidRPr="00F85122" w:rsidRDefault="000E78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</w:tcPr>
          <w:p w14:paraId="46EF915B" w14:textId="77777777" w:rsidR="000E78FC" w:rsidRPr="00F85122" w:rsidRDefault="000E78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pct"/>
          </w:tcPr>
          <w:p w14:paraId="6FA8300A" w14:textId="77777777" w:rsidR="000E78FC" w:rsidRPr="00F85122" w:rsidRDefault="000E78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</w:tcPr>
          <w:p w14:paraId="2247E3A0" w14:textId="77777777" w:rsidR="000E78FC" w:rsidRPr="00F85122" w:rsidRDefault="000E78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3AF42B7F" w14:textId="77777777" w:rsidR="000E78FC" w:rsidRPr="00F85122" w:rsidRDefault="000E78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</w:tcPr>
          <w:p w14:paraId="44356DB8" w14:textId="77777777" w:rsidR="000E78FC" w:rsidRPr="00F85122" w:rsidRDefault="000E78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" w:type="pct"/>
          </w:tcPr>
          <w:p w14:paraId="50BF09BA" w14:textId="77777777" w:rsidR="000E78FC" w:rsidRPr="00F85122" w:rsidRDefault="000E78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</w:tcPr>
          <w:p w14:paraId="4BE51543" w14:textId="77777777" w:rsidR="000E78FC" w:rsidRPr="00F85122" w:rsidRDefault="000E78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51596" w:rsidRPr="00F6264D" w14:paraId="79891271" w14:textId="77777777" w:rsidTr="00651596">
        <w:tc>
          <w:tcPr>
            <w:tcW w:w="1387" w:type="pct"/>
          </w:tcPr>
          <w:p w14:paraId="02D5D1DA" w14:textId="77777777" w:rsidR="00651596" w:rsidRPr="00F85122" w:rsidRDefault="00651596" w:rsidP="005C75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5FE03830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</w:tcPr>
          <w:p w14:paraId="37D878C9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069E7E5B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</w:tcPr>
          <w:p w14:paraId="0962198A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137A8A9E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</w:tcPr>
          <w:p w14:paraId="5F248DD0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" w:type="pct"/>
          </w:tcPr>
          <w:p w14:paraId="18614A2B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</w:tcPr>
          <w:p w14:paraId="676712C9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78488793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</w:tcPr>
          <w:p w14:paraId="11861B73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" w:type="pct"/>
          </w:tcPr>
          <w:p w14:paraId="60D7C6CB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</w:tcPr>
          <w:p w14:paraId="50F2468B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51596" w:rsidRPr="00F6264D" w14:paraId="53B05404" w14:textId="77777777" w:rsidTr="00651596">
        <w:tc>
          <w:tcPr>
            <w:tcW w:w="1387" w:type="pct"/>
          </w:tcPr>
          <w:p w14:paraId="1A9571FD" w14:textId="77777777" w:rsidR="00651596" w:rsidRPr="00F85122" w:rsidRDefault="00651596" w:rsidP="005C75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7242B0FA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</w:tcPr>
          <w:p w14:paraId="038C5E43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3B08D222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</w:tcPr>
          <w:p w14:paraId="5C72391E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25061AC7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</w:tcPr>
          <w:p w14:paraId="763E06D4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" w:type="pct"/>
          </w:tcPr>
          <w:p w14:paraId="4498D83E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</w:tcPr>
          <w:p w14:paraId="36ACABA6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1941D314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</w:tcPr>
          <w:p w14:paraId="0D4B5C98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" w:type="pct"/>
          </w:tcPr>
          <w:p w14:paraId="1F2BDAC9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</w:tcPr>
          <w:p w14:paraId="707500E5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51596" w:rsidRPr="00F6264D" w14:paraId="4B75EF07" w14:textId="77777777" w:rsidTr="00651596">
        <w:tc>
          <w:tcPr>
            <w:tcW w:w="1387" w:type="pct"/>
          </w:tcPr>
          <w:p w14:paraId="2E93FCFD" w14:textId="77777777" w:rsidR="00651596" w:rsidRPr="00F85122" w:rsidRDefault="00651596" w:rsidP="005C75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7E5D4016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</w:tcPr>
          <w:p w14:paraId="5A708573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29BC778D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</w:tcPr>
          <w:p w14:paraId="3E432FD8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328F4038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</w:tcPr>
          <w:p w14:paraId="3C9F7A83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" w:type="pct"/>
          </w:tcPr>
          <w:p w14:paraId="4D2BC915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</w:tcPr>
          <w:p w14:paraId="23CE0E23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33011095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</w:tcPr>
          <w:p w14:paraId="4AE602FD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" w:type="pct"/>
          </w:tcPr>
          <w:p w14:paraId="750D7C19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</w:tcPr>
          <w:p w14:paraId="215EC345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51596" w:rsidRPr="00F6264D" w14:paraId="07B1BA6E" w14:textId="77777777" w:rsidTr="00651596">
        <w:tc>
          <w:tcPr>
            <w:tcW w:w="1387" w:type="pct"/>
          </w:tcPr>
          <w:p w14:paraId="065FCBE5" w14:textId="77777777" w:rsidR="00651596" w:rsidRPr="00F85122" w:rsidRDefault="00651596" w:rsidP="005C75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241DB655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</w:tcPr>
          <w:p w14:paraId="22E89FD1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5147CC99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</w:tcPr>
          <w:p w14:paraId="4A80E1D9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4D651A9F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</w:tcPr>
          <w:p w14:paraId="3ABB28F8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" w:type="pct"/>
          </w:tcPr>
          <w:p w14:paraId="391F7874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</w:tcPr>
          <w:p w14:paraId="075CC320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0CB652F5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</w:tcPr>
          <w:p w14:paraId="49993A8C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" w:type="pct"/>
          </w:tcPr>
          <w:p w14:paraId="1667F9E2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</w:tcPr>
          <w:p w14:paraId="2DEA1198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62357" w:rsidRPr="00F6264D" w14:paraId="6D49A883" w14:textId="77777777" w:rsidTr="00262357">
        <w:tc>
          <w:tcPr>
            <w:tcW w:w="1387" w:type="pct"/>
          </w:tcPr>
          <w:p w14:paraId="3ADE47F5" w14:textId="77777777" w:rsidR="00262357" w:rsidRPr="00F85122" w:rsidRDefault="00262357" w:rsidP="005C75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7C7B5F36" w14:textId="77777777" w:rsidR="00262357" w:rsidRPr="00F85122" w:rsidRDefault="00262357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06" w:type="pct"/>
            <w:gridSpan w:val="11"/>
          </w:tcPr>
          <w:p w14:paraId="5260F952" w14:textId="4E09A0E0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2357" w:rsidRPr="00F6264D" w14:paraId="64307C5F" w14:textId="77777777" w:rsidTr="00262357">
        <w:tc>
          <w:tcPr>
            <w:tcW w:w="1387" w:type="pct"/>
          </w:tcPr>
          <w:p w14:paraId="3DD28EBE" w14:textId="77777777" w:rsidR="00262357" w:rsidRPr="00F85122" w:rsidRDefault="00262357" w:rsidP="005C75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35D5D4CC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/>
                <w:i/>
                <w:iCs/>
                <w:sz w:val="28"/>
                <w:szCs w:val="28"/>
              </w:rPr>
            </w:pPr>
          </w:p>
          <w:p w14:paraId="36A018B9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/>
                <w:i/>
                <w:iCs/>
                <w:sz w:val="28"/>
                <w:szCs w:val="28"/>
              </w:rPr>
            </w:pPr>
          </w:p>
          <w:p w14:paraId="7A3A11D9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/>
                <w:i/>
                <w:iCs/>
                <w:sz w:val="28"/>
                <w:szCs w:val="28"/>
              </w:rPr>
            </w:pPr>
          </w:p>
          <w:p w14:paraId="51BAF141" w14:textId="36E13EFC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46" w:type="pct"/>
          </w:tcPr>
          <w:p w14:paraId="4F0C7034" w14:textId="77777777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สิทธิการใช้ที่ดิน</w:t>
            </w: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14:paraId="0BC6297A" w14:textId="2B3960A5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1" w:type="pct"/>
          </w:tcPr>
          <w:p w14:paraId="4C31DF26" w14:textId="77777777" w:rsidR="00262357" w:rsidRPr="00F85122" w:rsidRDefault="00262357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</w:tcPr>
          <w:p w14:paraId="6ABAC214" w14:textId="77777777" w:rsidR="00262357" w:rsidRDefault="00262357" w:rsidP="0026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5A8829" w14:textId="77777777" w:rsidR="00262357" w:rsidRDefault="00262357" w:rsidP="0026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7925D2" w14:textId="19B46384" w:rsidR="00262357" w:rsidRPr="00F85122" w:rsidRDefault="00262357" w:rsidP="0026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304A86A1" w14:textId="69ACDE7A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647" w:type="pct"/>
            <w:gridSpan w:val="3"/>
          </w:tcPr>
          <w:p w14:paraId="4FF34857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40712642" w14:textId="20F0C647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เครื่องตกแต่ง</w:t>
            </w:r>
          </w:p>
          <w:p w14:paraId="4FD577BC" w14:textId="77777777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ติดตั้งและ</w:t>
            </w:r>
          </w:p>
          <w:p w14:paraId="742C6720" w14:textId="4B5F4542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418" w:type="pct"/>
          </w:tcPr>
          <w:p w14:paraId="4A0FBBC5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7F8368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A09A4F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7D21EC" w14:textId="35E0DD8F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1" w:type="pct"/>
          </w:tcPr>
          <w:p w14:paraId="698B38C4" w14:textId="77777777" w:rsidR="00262357" w:rsidRPr="00F85122" w:rsidRDefault="00262357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</w:tcPr>
          <w:p w14:paraId="63B6A179" w14:textId="77777777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  <w:r w:rsidRPr="00F851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ก่อสร้าง</w:t>
            </w:r>
          </w:p>
          <w:p w14:paraId="1D0DB5D6" w14:textId="705D8921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94" w:type="pct"/>
          </w:tcPr>
          <w:p w14:paraId="3205852C" w14:textId="77777777" w:rsidR="00262357" w:rsidRPr="00F85122" w:rsidRDefault="00262357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</w:tcPr>
          <w:p w14:paraId="749D3C3E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7CAC15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542004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D2A5D4" w14:textId="74E2794B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62357" w:rsidRPr="00F6264D" w14:paraId="796E5E5F" w14:textId="77777777" w:rsidTr="00262357">
        <w:tc>
          <w:tcPr>
            <w:tcW w:w="1387" w:type="pct"/>
          </w:tcPr>
          <w:p w14:paraId="332037DB" w14:textId="77777777" w:rsidR="00262357" w:rsidRPr="00F85122" w:rsidRDefault="00262357" w:rsidP="005C75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760BA33F" w14:textId="77777777" w:rsidR="00262357" w:rsidRPr="00F85122" w:rsidRDefault="00262357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06" w:type="pct"/>
            <w:gridSpan w:val="11"/>
          </w:tcPr>
          <w:p w14:paraId="4CAF3AC4" w14:textId="7E5C023C" w:rsidR="00262357" w:rsidRPr="00F85122" w:rsidRDefault="00642935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="00262357" w:rsidRPr="00F851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4293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D92A47" w:rsidRPr="00F6264D" w14:paraId="480B2E08" w14:textId="77777777" w:rsidTr="00651596">
        <w:tc>
          <w:tcPr>
            <w:tcW w:w="1387" w:type="pct"/>
          </w:tcPr>
          <w:p w14:paraId="1F331242" w14:textId="2B8FD9F7" w:rsidR="003D0979" w:rsidRPr="00F85122" w:rsidRDefault="003D0979" w:rsidP="005C75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407" w:type="pct"/>
          </w:tcPr>
          <w:p w14:paraId="055029A0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</w:tcPr>
          <w:p w14:paraId="6F5982B7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57F88B08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</w:tcPr>
          <w:p w14:paraId="74FAA91D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4F36BD5D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</w:tcPr>
          <w:p w14:paraId="020B6E22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" w:type="pct"/>
          </w:tcPr>
          <w:p w14:paraId="0B8CBD8F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</w:tcPr>
          <w:p w14:paraId="3150DB10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05F0C38E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</w:tcPr>
          <w:p w14:paraId="008AE583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" w:type="pct"/>
          </w:tcPr>
          <w:p w14:paraId="6B936FEC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</w:tcPr>
          <w:p w14:paraId="1239A211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12760" w:rsidRPr="003116A8" w14:paraId="055C94CD" w14:textId="77777777" w:rsidTr="00651596">
        <w:tc>
          <w:tcPr>
            <w:tcW w:w="1387" w:type="pct"/>
          </w:tcPr>
          <w:p w14:paraId="6FF1CA29" w14:textId="28A7BF00" w:rsidR="00712760" w:rsidRPr="00F85122" w:rsidRDefault="00712760" w:rsidP="007127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F8512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407" w:type="pct"/>
          </w:tcPr>
          <w:p w14:paraId="29E57E42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64296B16" w14:textId="5EAB69A1" w:rsidR="00712760" w:rsidRPr="00712760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 w:rsidRPr="00712760">
              <w:rPr>
                <w:rFonts w:ascii="Angsana New" w:hAnsi="Angsana New"/>
                <w:sz w:val="28"/>
                <w:szCs w:val="28"/>
                <w:lang w:val="en-US"/>
              </w:rPr>
              <w:t>47,164</w:t>
            </w:r>
          </w:p>
        </w:tc>
        <w:tc>
          <w:tcPr>
            <w:tcW w:w="91" w:type="pct"/>
          </w:tcPr>
          <w:p w14:paraId="23FE2547" w14:textId="77777777" w:rsidR="00712760" w:rsidRPr="00712760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</w:tcPr>
          <w:p w14:paraId="67E8D90D" w14:textId="2F4B2DD5" w:rsidR="00712760" w:rsidRPr="00712760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712760">
              <w:rPr>
                <w:rFonts w:ascii="Angsana New" w:hAnsi="Angsana New"/>
                <w:sz w:val="28"/>
                <w:szCs w:val="28"/>
                <w:lang w:val="en-US"/>
              </w:rPr>
              <w:t>146,784</w:t>
            </w:r>
          </w:p>
        </w:tc>
        <w:tc>
          <w:tcPr>
            <w:tcW w:w="91" w:type="pct"/>
          </w:tcPr>
          <w:p w14:paraId="6ADBB3C4" w14:textId="77777777" w:rsidR="00712760" w:rsidRPr="00712760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</w:tcPr>
          <w:p w14:paraId="098C6390" w14:textId="52917623" w:rsidR="00712760" w:rsidRPr="00712760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12760">
              <w:rPr>
                <w:rFonts w:ascii="Angsana New" w:hAnsi="Angsana New"/>
                <w:sz w:val="28"/>
                <w:szCs w:val="28"/>
                <w:lang w:val="en-US"/>
              </w:rPr>
              <w:t>15,717</w:t>
            </w:r>
          </w:p>
        </w:tc>
        <w:tc>
          <w:tcPr>
            <w:tcW w:w="92" w:type="pct"/>
          </w:tcPr>
          <w:p w14:paraId="69D43A71" w14:textId="77777777" w:rsidR="00712760" w:rsidRPr="00712760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0DD2E48F" w14:textId="668C49BC" w:rsidR="00712760" w:rsidRPr="00712760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  <w:r w:rsidRPr="00712760">
              <w:rPr>
                <w:rFonts w:ascii="Angsana New" w:hAnsi="Angsana New"/>
                <w:sz w:val="28"/>
                <w:szCs w:val="28"/>
                <w:lang w:val="en-US"/>
              </w:rPr>
              <w:t>8,092</w:t>
            </w:r>
          </w:p>
        </w:tc>
        <w:tc>
          <w:tcPr>
            <w:tcW w:w="91" w:type="pct"/>
          </w:tcPr>
          <w:p w14:paraId="6E96FDD0" w14:textId="77777777" w:rsidR="00712760" w:rsidRPr="00712760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</w:tcPr>
          <w:p w14:paraId="319419C9" w14:textId="1DEA43C0" w:rsidR="00712760" w:rsidRPr="00712760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276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19AE0C5D" w14:textId="77777777" w:rsidR="00712760" w:rsidRPr="00712760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</w:tcPr>
          <w:p w14:paraId="451D052E" w14:textId="10597D89" w:rsidR="00712760" w:rsidRPr="00712760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712760">
              <w:rPr>
                <w:rFonts w:ascii="Angsana New" w:hAnsi="Angsana New"/>
                <w:sz w:val="28"/>
                <w:szCs w:val="28"/>
                <w:lang w:val="en-US"/>
              </w:rPr>
              <w:t>217,757</w:t>
            </w:r>
          </w:p>
        </w:tc>
      </w:tr>
      <w:tr w:rsidR="00712760" w:rsidRPr="00F6264D" w14:paraId="1F6D33FC" w14:textId="77777777" w:rsidTr="00651596">
        <w:tc>
          <w:tcPr>
            <w:tcW w:w="1387" w:type="pct"/>
          </w:tcPr>
          <w:p w14:paraId="4BC51CD7" w14:textId="2F22AD9E" w:rsidR="00712760" w:rsidRPr="00F85122" w:rsidRDefault="00712760" w:rsidP="007127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14:paraId="63F04FED" w14:textId="42AD1E0F" w:rsidR="00712760" w:rsidRPr="00F85122" w:rsidRDefault="00AC4C2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19</w:t>
            </w:r>
          </w:p>
        </w:tc>
        <w:tc>
          <w:tcPr>
            <w:tcW w:w="546" w:type="pct"/>
          </w:tcPr>
          <w:p w14:paraId="15371F8D" w14:textId="1198FDFD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3,741</w:t>
            </w:r>
          </w:p>
        </w:tc>
        <w:tc>
          <w:tcPr>
            <w:tcW w:w="91" w:type="pct"/>
          </w:tcPr>
          <w:p w14:paraId="7EC21FA3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</w:tcPr>
          <w:p w14:paraId="7844B1FD" w14:textId="0A072F5C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11,414</w:t>
            </w:r>
          </w:p>
        </w:tc>
        <w:tc>
          <w:tcPr>
            <w:tcW w:w="91" w:type="pct"/>
          </w:tcPr>
          <w:p w14:paraId="7E6D27D3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</w:tcPr>
          <w:p w14:paraId="3C9DBFAA" w14:textId="21A6EF8E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586</w:t>
            </w:r>
          </w:p>
        </w:tc>
        <w:tc>
          <w:tcPr>
            <w:tcW w:w="92" w:type="pct"/>
          </w:tcPr>
          <w:p w14:paraId="0ACEB9E6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37BE5790" w14:textId="7FD46EF6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2,144</w:t>
            </w:r>
          </w:p>
        </w:tc>
        <w:tc>
          <w:tcPr>
            <w:tcW w:w="91" w:type="pct"/>
          </w:tcPr>
          <w:p w14:paraId="1C321332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</w:tcPr>
          <w:p w14:paraId="48171D83" w14:textId="25F7B1D8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39D3F4D8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</w:tcPr>
          <w:p w14:paraId="1364DC89" w14:textId="681A91A0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17,885</w:t>
            </w:r>
          </w:p>
        </w:tc>
      </w:tr>
      <w:tr w:rsidR="00712760" w:rsidRPr="00F6264D" w14:paraId="6DE039AD" w14:textId="77777777" w:rsidTr="00651596">
        <w:tc>
          <w:tcPr>
            <w:tcW w:w="1387" w:type="pct"/>
          </w:tcPr>
          <w:p w14:paraId="0B364598" w14:textId="4CFEC733" w:rsidR="00712760" w:rsidRPr="00F85122" w:rsidRDefault="00712760" w:rsidP="007127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14:paraId="3C1889AC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146660D5" w14:textId="7BEC45F0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369D7A96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5274909A" w14:textId="7481B2D6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(47)</w:t>
            </w:r>
          </w:p>
        </w:tc>
        <w:tc>
          <w:tcPr>
            <w:tcW w:w="91" w:type="pct"/>
          </w:tcPr>
          <w:p w14:paraId="5CDC420E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08DEF253" w14:textId="3301A87D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pct"/>
          </w:tcPr>
          <w:p w14:paraId="6C030875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4B685415" w14:textId="3FF1B53A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(1,617)</w:t>
            </w:r>
          </w:p>
        </w:tc>
        <w:tc>
          <w:tcPr>
            <w:tcW w:w="91" w:type="pct"/>
          </w:tcPr>
          <w:p w14:paraId="7C6E92E6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</w:tcPr>
          <w:p w14:paraId="390689A0" w14:textId="58B5C67E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4ADA9392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3E5C16B7" w14:textId="43502FCC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(1,664)</w:t>
            </w:r>
          </w:p>
        </w:tc>
      </w:tr>
      <w:tr w:rsidR="00712760" w:rsidRPr="00F6264D" w14:paraId="3FC7581A" w14:textId="77777777" w:rsidTr="00651596">
        <w:tc>
          <w:tcPr>
            <w:tcW w:w="1387" w:type="pct"/>
          </w:tcPr>
          <w:p w14:paraId="7AC67CDA" w14:textId="6A7DE158" w:rsidR="00712760" w:rsidRPr="00F85122" w:rsidRDefault="00712760" w:rsidP="0071276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07" w:type="pct"/>
          </w:tcPr>
          <w:p w14:paraId="2BB0B227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34AF5EDB" w14:textId="08A96BA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50,905</w:t>
            </w:r>
          </w:p>
        </w:tc>
        <w:tc>
          <w:tcPr>
            <w:tcW w:w="91" w:type="pct"/>
          </w:tcPr>
          <w:p w14:paraId="46D6C57C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3862FC4A" w14:textId="47ABEF02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158,151</w:t>
            </w:r>
          </w:p>
        </w:tc>
        <w:tc>
          <w:tcPr>
            <w:tcW w:w="91" w:type="pct"/>
          </w:tcPr>
          <w:p w14:paraId="48757F58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5EA3325A" w14:textId="6B5AA630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16,303</w:t>
            </w:r>
          </w:p>
        </w:tc>
        <w:tc>
          <w:tcPr>
            <w:tcW w:w="92" w:type="pct"/>
          </w:tcPr>
          <w:p w14:paraId="35CF894D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75D32A4F" w14:textId="7E342E16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8,619</w:t>
            </w:r>
          </w:p>
        </w:tc>
        <w:tc>
          <w:tcPr>
            <w:tcW w:w="91" w:type="pct"/>
          </w:tcPr>
          <w:p w14:paraId="410B02A6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5E716E26" w14:textId="478CC8A3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409B8B76" w14:textId="77777777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2A41F7AC" w14:textId="543DEA4D" w:rsidR="00712760" w:rsidRPr="00F85122" w:rsidRDefault="00712760" w:rsidP="0071276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233,978</w:t>
            </w:r>
          </w:p>
        </w:tc>
      </w:tr>
      <w:tr w:rsidR="00D92A47" w:rsidRPr="00F6264D" w14:paraId="180DB4B7" w14:textId="77777777" w:rsidTr="00651596">
        <w:tc>
          <w:tcPr>
            <w:tcW w:w="1387" w:type="pct"/>
          </w:tcPr>
          <w:p w14:paraId="5D8BB662" w14:textId="77777777" w:rsidR="003D0979" w:rsidRPr="00F85122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14:paraId="53E0BEBE" w14:textId="61894189" w:rsidR="003D0979" w:rsidRPr="003C5C27" w:rsidRDefault="00AC4C20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19</w:t>
            </w:r>
          </w:p>
        </w:tc>
        <w:tc>
          <w:tcPr>
            <w:tcW w:w="546" w:type="pct"/>
          </w:tcPr>
          <w:p w14:paraId="70026380" w14:textId="6C8E13E2" w:rsidR="003D0979" w:rsidRPr="00F85122" w:rsidRDefault="000E78FC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3,395</w:t>
            </w:r>
          </w:p>
        </w:tc>
        <w:tc>
          <w:tcPr>
            <w:tcW w:w="91" w:type="pct"/>
          </w:tcPr>
          <w:p w14:paraId="26B01598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</w:tcPr>
          <w:p w14:paraId="4C3937DE" w14:textId="5C63CC28" w:rsidR="003D0979" w:rsidRPr="00F85122" w:rsidRDefault="000E78FC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11,217</w:t>
            </w:r>
          </w:p>
        </w:tc>
        <w:tc>
          <w:tcPr>
            <w:tcW w:w="91" w:type="pct"/>
          </w:tcPr>
          <w:p w14:paraId="4A211CB6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</w:tcPr>
          <w:p w14:paraId="73573C85" w14:textId="4ACB90C9" w:rsidR="003D0979" w:rsidRPr="00F85122" w:rsidRDefault="000E78FC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472</w:t>
            </w:r>
          </w:p>
        </w:tc>
        <w:tc>
          <w:tcPr>
            <w:tcW w:w="92" w:type="pct"/>
          </w:tcPr>
          <w:p w14:paraId="74B9A250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1094DBC4" w14:textId="3630C414" w:rsidR="003D0979" w:rsidRPr="00F85122" w:rsidRDefault="000E78FC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2,477</w:t>
            </w:r>
          </w:p>
        </w:tc>
        <w:tc>
          <w:tcPr>
            <w:tcW w:w="91" w:type="pct"/>
          </w:tcPr>
          <w:p w14:paraId="39BF95B1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</w:tcPr>
          <w:p w14:paraId="05DE7694" w14:textId="0D6E21EC" w:rsidR="003D0979" w:rsidRPr="00F85122" w:rsidRDefault="000E78FC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4277C5FC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</w:tcPr>
          <w:p w14:paraId="07F3338F" w14:textId="552605A9" w:rsidR="003D0979" w:rsidRPr="00F85122" w:rsidRDefault="000E78FC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17,561</w:t>
            </w:r>
          </w:p>
        </w:tc>
      </w:tr>
      <w:tr w:rsidR="00D92A47" w:rsidRPr="00F6264D" w14:paraId="2233FEC3" w14:textId="77777777" w:rsidTr="00651596">
        <w:tc>
          <w:tcPr>
            <w:tcW w:w="1387" w:type="pct"/>
          </w:tcPr>
          <w:p w14:paraId="7351E614" w14:textId="77777777" w:rsidR="003D0979" w:rsidRPr="00F85122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14:paraId="27F47ABD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691566AB" w14:textId="247A442E" w:rsidR="003D0979" w:rsidRPr="00F85122" w:rsidRDefault="000E78FC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(60)</w:t>
            </w:r>
          </w:p>
        </w:tc>
        <w:tc>
          <w:tcPr>
            <w:tcW w:w="91" w:type="pct"/>
          </w:tcPr>
          <w:p w14:paraId="7510AF4B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1C21D625" w14:textId="3B428C91" w:rsidR="003D0979" w:rsidRPr="00F85122" w:rsidRDefault="000E78FC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(2,853)</w:t>
            </w:r>
          </w:p>
        </w:tc>
        <w:tc>
          <w:tcPr>
            <w:tcW w:w="91" w:type="pct"/>
          </w:tcPr>
          <w:p w14:paraId="592113B2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64FD6DBA" w14:textId="2A7EEC8D" w:rsidR="003D0979" w:rsidRPr="00F85122" w:rsidRDefault="000E78FC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(676)</w:t>
            </w:r>
          </w:p>
        </w:tc>
        <w:tc>
          <w:tcPr>
            <w:tcW w:w="92" w:type="pct"/>
          </w:tcPr>
          <w:p w14:paraId="69675F25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3DBA01D5" w14:textId="07DEF56E" w:rsidR="003D0979" w:rsidRPr="00F85122" w:rsidRDefault="000E78FC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23E517BB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</w:tcPr>
          <w:p w14:paraId="26CC2220" w14:textId="5518224A" w:rsidR="003D0979" w:rsidRPr="00F85122" w:rsidRDefault="000E78FC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0045DA27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12CECA4F" w14:textId="352452D1" w:rsidR="003D0979" w:rsidRPr="00F85122" w:rsidRDefault="000E78FC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(3,589)</w:t>
            </w:r>
          </w:p>
        </w:tc>
      </w:tr>
      <w:tr w:rsidR="00D92A47" w:rsidRPr="00604687" w14:paraId="411BE541" w14:textId="77777777" w:rsidTr="00651596">
        <w:tc>
          <w:tcPr>
            <w:tcW w:w="1387" w:type="pct"/>
          </w:tcPr>
          <w:p w14:paraId="3FC13A51" w14:textId="41956390" w:rsidR="003D0979" w:rsidRPr="00F85122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65C75"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71276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07" w:type="pct"/>
          </w:tcPr>
          <w:p w14:paraId="72E6F94F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14:paraId="21F73B45" w14:textId="65BD2550" w:rsidR="003D0979" w:rsidRPr="00F85122" w:rsidRDefault="000E78FC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54,240</w:t>
            </w:r>
          </w:p>
        </w:tc>
        <w:tc>
          <w:tcPr>
            <w:tcW w:w="91" w:type="pct"/>
          </w:tcPr>
          <w:p w14:paraId="24A98B61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</w:tcPr>
          <w:p w14:paraId="1754BC64" w14:textId="11B25E64" w:rsidR="003D0979" w:rsidRPr="00F85122" w:rsidRDefault="000E78FC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166,515</w:t>
            </w:r>
          </w:p>
        </w:tc>
        <w:tc>
          <w:tcPr>
            <w:tcW w:w="91" w:type="pct"/>
          </w:tcPr>
          <w:p w14:paraId="28CC0BFD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14:paraId="36F4C393" w14:textId="354FD547" w:rsidR="003D0979" w:rsidRPr="00F85122" w:rsidRDefault="000E78FC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16,099</w:t>
            </w:r>
          </w:p>
        </w:tc>
        <w:tc>
          <w:tcPr>
            <w:tcW w:w="92" w:type="pct"/>
          </w:tcPr>
          <w:p w14:paraId="66FFAFFF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7A0FC26B" w14:textId="10AB0F14" w:rsidR="003D0979" w:rsidRPr="00F85122" w:rsidRDefault="000E78FC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11,096</w:t>
            </w:r>
          </w:p>
        </w:tc>
        <w:tc>
          <w:tcPr>
            <w:tcW w:w="91" w:type="pct"/>
          </w:tcPr>
          <w:p w14:paraId="49A27B95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14:paraId="796BCE94" w14:textId="19E85CA2" w:rsidR="003D0979" w:rsidRPr="00F85122" w:rsidRDefault="000E78FC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37E10099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4DE0B8BC" w14:textId="6A7CF6B2" w:rsidR="003D0979" w:rsidRPr="00F85122" w:rsidRDefault="000E78FC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247,950</w:t>
            </w:r>
          </w:p>
        </w:tc>
      </w:tr>
      <w:tr w:rsidR="00D92A47" w:rsidRPr="00604687" w14:paraId="52F73705" w14:textId="77777777" w:rsidTr="00651596">
        <w:tc>
          <w:tcPr>
            <w:tcW w:w="1387" w:type="pct"/>
          </w:tcPr>
          <w:p w14:paraId="6636CA19" w14:textId="77777777" w:rsidR="003D0979" w:rsidRPr="00F85122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5EF418F7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556EAD8C" w14:textId="77777777" w:rsidR="003D0979" w:rsidRPr="00F85122" w:rsidRDefault="003D0979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1204AA54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58072385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24EA7857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52175EF9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</w:tcPr>
          <w:p w14:paraId="65A3473A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43F074EE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7AC2A7C6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18AB448D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" w:type="pct"/>
          </w:tcPr>
          <w:p w14:paraId="7D71A52B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0BDA5B8F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2357" w:rsidRPr="00604687" w14:paraId="7DB48D4D" w14:textId="77777777" w:rsidTr="00651596">
        <w:tc>
          <w:tcPr>
            <w:tcW w:w="1387" w:type="pct"/>
          </w:tcPr>
          <w:p w14:paraId="44834861" w14:textId="77777777" w:rsidR="00262357" w:rsidRPr="00F85122" w:rsidRDefault="002623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7B7C8993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73B6D285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47B73DEA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5BCF0EC0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3175C64D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0E4536B1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2" w:type="pct"/>
          </w:tcPr>
          <w:p w14:paraId="104FD90E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62469CC4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49F8EB43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6D663DEE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4" w:type="pct"/>
          </w:tcPr>
          <w:p w14:paraId="0662D670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18C94DA6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F05D74" w:rsidRPr="00604687" w14:paraId="6FD7750B" w14:textId="77777777" w:rsidTr="00651596">
        <w:tc>
          <w:tcPr>
            <w:tcW w:w="1387" w:type="pct"/>
          </w:tcPr>
          <w:p w14:paraId="717B601F" w14:textId="77777777" w:rsidR="00F05D74" w:rsidRPr="00F85122" w:rsidRDefault="00F05D74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25236732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5A3AAC39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17EDF65A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1F10A6E6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5CDF94FA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08632958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2" w:type="pct"/>
          </w:tcPr>
          <w:p w14:paraId="5F35C55F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2CE1B464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69D222DD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3D905D84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4" w:type="pct"/>
          </w:tcPr>
          <w:p w14:paraId="666053A3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18758762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F05D74" w:rsidRPr="00604687" w14:paraId="3A81D77C" w14:textId="77777777" w:rsidTr="00651596">
        <w:tc>
          <w:tcPr>
            <w:tcW w:w="1387" w:type="pct"/>
          </w:tcPr>
          <w:p w14:paraId="24D08D9E" w14:textId="77777777" w:rsidR="00F05D74" w:rsidRPr="00F85122" w:rsidRDefault="00F05D74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6FD5BDC3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75DDDA19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5B04DF73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64FD2E0B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5FDC5215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2245D3A9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2" w:type="pct"/>
          </w:tcPr>
          <w:p w14:paraId="6BD5C0AD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024D953A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75628698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5FD25BB9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4" w:type="pct"/>
          </w:tcPr>
          <w:p w14:paraId="2415A558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6D74F257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262357" w:rsidRPr="00604687" w14:paraId="615D5A22" w14:textId="77777777" w:rsidTr="00651596">
        <w:tc>
          <w:tcPr>
            <w:tcW w:w="1387" w:type="pct"/>
          </w:tcPr>
          <w:p w14:paraId="129DC56D" w14:textId="77777777" w:rsidR="00262357" w:rsidRPr="00F85122" w:rsidRDefault="002623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49ABA337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58A14CCC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3F0C0374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4AED4EB5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0CF1603B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23056F2F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2" w:type="pct"/>
          </w:tcPr>
          <w:p w14:paraId="228716F2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33881696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06D735B6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093449F5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4" w:type="pct"/>
          </w:tcPr>
          <w:p w14:paraId="3605F061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1CE391CE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262357" w:rsidRPr="00604687" w14:paraId="139E9110" w14:textId="77777777" w:rsidTr="00651596">
        <w:tc>
          <w:tcPr>
            <w:tcW w:w="1387" w:type="pct"/>
          </w:tcPr>
          <w:p w14:paraId="5557C36F" w14:textId="77777777" w:rsidR="00262357" w:rsidRPr="00F85122" w:rsidRDefault="002623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22F1678C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221E20C1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78DB5D1C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128FE293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34F3EE5B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0D0BE171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2" w:type="pct"/>
          </w:tcPr>
          <w:p w14:paraId="1BD4715D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400DB0F0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6849AAD8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6D2C217E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4" w:type="pct"/>
          </w:tcPr>
          <w:p w14:paraId="510DD6BC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1AF3BCCC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262357" w:rsidRPr="00604687" w14:paraId="15FBB0F0" w14:textId="77777777" w:rsidTr="00651596">
        <w:tc>
          <w:tcPr>
            <w:tcW w:w="1387" w:type="pct"/>
          </w:tcPr>
          <w:p w14:paraId="452FDA12" w14:textId="77777777" w:rsidR="00262357" w:rsidRPr="00F85122" w:rsidRDefault="002623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57CDB469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098F121D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50B6A093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093B1088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39F5DED0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2871AE40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2" w:type="pct"/>
          </w:tcPr>
          <w:p w14:paraId="2C369B2D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45EBE397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0586F452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2557A6D0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4" w:type="pct"/>
          </w:tcPr>
          <w:p w14:paraId="2EA735CE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5FC7FB2C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262357" w:rsidRPr="00604687" w14:paraId="46DC5450" w14:textId="77777777" w:rsidTr="00262357">
        <w:tc>
          <w:tcPr>
            <w:tcW w:w="1387" w:type="pct"/>
          </w:tcPr>
          <w:p w14:paraId="603731F1" w14:textId="77777777" w:rsidR="00262357" w:rsidRPr="00F85122" w:rsidRDefault="002623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4083CA02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206" w:type="pct"/>
            <w:gridSpan w:val="11"/>
          </w:tcPr>
          <w:p w14:paraId="7BB76CF8" w14:textId="5B8343F9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2357" w:rsidRPr="00604687" w14:paraId="068D4890" w14:textId="77777777" w:rsidTr="00262357">
        <w:tc>
          <w:tcPr>
            <w:tcW w:w="1387" w:type="pct"/>
          </w:tcPr>
          <w:p w14:paraId="0D9B6266" w14:textId="77777777" w:rsidR="00262357" w:rsidRPr="00F85122" w:rsidRDefault="002623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1D1A94A9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5AC7D16F" w14:textId="77777777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สิทธิการใช้ที่ดิน</w:t>
            </w: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14:paraId="1FC5D450" w14:textId="3EBA778D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1" w:type="pct"/>
          </w:tcPr>
          <w:p w14:paraId="036ECE64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062A2EAB" w14:textId="77777777" w:rsidR="00262357" w:rsidRDefault="00262357" w:rsidP="0026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C98C03" w14:textId="77777777" w:rsidR="00262357" w:rsidRDefault="00262357" w:rsidP="0026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2A6ECB" w14:textId="1B4D051B" w:rsidR="00262357" w:rsidRPr="00F85122" w:rsidRDefault="00262357" w:rsidP="0026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4CF09730" w14:textId="29E95211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647" w:type="pct"/>
            <w:gridSpan w:val="3"/>
          </w:tcPr>
          <w:p w14:paraId="116DA612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33D8DA15" w14:textId="6875FCBC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เครื่องตกแต่ง</w:t>
            </w:r>
          </w:p>
          <w:p w14:paraId="2133258E" w14:textId="77777777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ติดตั้งและ</w:t>
            </w:r>
          </w:p>
          <w:p w14:paraId="2D5B77AB" w14:textId="42348ED4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418" w:type="pct"/>
          </w:tcPr>
          <w:p w14:paraId="65AB4C04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C1353E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F7D403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0A9B7C" w14:textId="2824770C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1" w:type="pct"/>
          </w:tcPr>
          <w:p w14:paraId="16FBBF03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089A9D65" w14:textId="77777777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  <w:r w:rsidRPr="00F851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ก่อสร้าง</w:t>
            </w:r>
          </w:p>
          <w:p w14:paraId="52DB9D32" w14:textId="2E94E5B0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94" w:type="pct"/>
          </w:tcPr>
          <w:p w14:paraId="4E2A6F77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7A9D2D36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E710CB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87A5D9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02FC13" w14:textId="027C3EF3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62357" w:rsidRPr="00604687" w14:paraId="3000E1FA" w14:textId="77777777" w:rsidTr="00262357">
        <w:tc>
          <w:tcPr>
            <w:tcW w:w="1387" w:type="pct"/>
          </w:tcPr>
          <w:p w14:paraId="75255FC0" w14:textId="77777777" w:rsidR="00262357" w:rsidRPr="00F85122" w:rsidRDefault="002623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35D745BB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206" w:type="pct"/>
            <w:gridSpan w:val="11"/>
          </w:tcPr>
          <w:p w14:paraId="25E3D220" w14:textId="5511655E" w:rsidR="00262357" w:rsidRPr="00F85122" w:rsidRDefault="00642935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="00262357" w:rsidRPr="00F851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4293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D92A47" w:rsidRPr="00604687" w14:paraId="3B90F910" w14:textId="77777777" w:rsidTr="00651596">
        <w:tc>
          <w:tcPr>
            <w:tcW w:w="1387" w:type="pct"/>
          </w:tcPr>
          <w:p w14:paraId="71068BE3" w14:textId="77777777" w:rsidR="003D0979" w:rsidRPr="00F85122" w:rsidRDefault="003D0979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07" w:type="pct"/>
          </w:tcPr>
          <w:p w14:paraId="233171D6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3AE8E7A6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140B9B08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1C473F93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745EB0AF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6FAD11F2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2" w:type="pct"/>
          </w:tcPr>
          <w:p w14:paraId="5D96722A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6FA69BD5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65B52DC4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72A9ADEA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4" w:type="pct"/>
          </w:tcPr>
          <w:p w14:paraId="7281D18E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795135FC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D92A47" w:rsidRPr="00604687" w14:paraId="2009F987" w14:textId="77777777" w:rsidTr="00651596">
        <w:tc>
          <w:tcPr>
            <w:tcW w:w="1387" w:type="pct"/>
          </w:tcPr>
          <w:p w14:paraId="43AF9FAC" w14:textId="202F6449" w:rsidR="003D0979" w:rsidRPr="00F85122" w:rsidRDefault="003D0979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30E0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07" w:type="pct"/>
          </w:tcPr>
          <w:p w14:paraId="438D608D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21BDDD9D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0BEB8217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64EA6CB8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1059A9CF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5AD4314E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2" w:type="pct"/>
          </w:tcPr>
          <w:p w14:paraId="197465A4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216BF210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45320D1B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2C2D8E9D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4" w:type="pct"/>
          </w:tcPr>
          <w:p w14:paraId="6AC4F3A6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20C4269C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330E03" w:rsidRPr="00BF6132" w14:paraId="0E744567" w14:textId="77777777" w:rsidTr="00651596">
        <w:tc>
          <w:tcPr>
            <w:tcW w:w="1387" w:type="pct"/>
            <w:shd w:val="clear" w:color="auto" w:fill="auto"/>
          </w:tcPr>
          <w:p w14:paraId="39B67521" w14:textId="30E3955A" w:rsidR="00330E03" w:rsidRPr="00F85122" w:rsidRDefault="00330E03" w:rsidP="00330E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407" w:type="pct"/>
            <w:shd w:val="clear" w:color="auto" w:fill="auto"/>
          </w:tcPr>
          <w:p w14:paraId="27B83899" w14:textId="77777777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  <w:shd w:val="clear" w:color="auto" w:fill="auto"/>
          </w:tcPr>
          <w:p w14:paraId="6160159B" w14:textId="003DDBAE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4,032</w:t>
            </w:r>
          </w:p>
        </w:tc>
        <w:tc>
          <w:tcPr>
            <w:tcW w:w="91" w:type="pct"/>
            <w:shd w:val="clear" w:color="auto" w:fill="auto"/>
          </w:tcPr>
          <w:p w14:paraId="3E29B4D9" w14:textId="77777777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  <w:shd w:val="clear" w:color="auto" w:fill="auto"/>
          </w:tcPr>
          <w:p w14:paraId="610BC4FE" w14:textId="77BC0B4F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44,852</w:t>
            </w:r>
          </w:p>
        </w:tc>
        <w:tc>
          <w:tcPr>
            <w:tcW w:w="91" w:type="pct"/>
            <w:shd w:val="clear" w:color="auto" w:fill="auto"/>
          </w:tcPr>
          <w:p w14:paraId="1B912E26" w14:textId="77777777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  <w:shd w:val="clear" w:color="auto" w:fill="auto"/>
          </w:tcPr>
          <w:p w14:paraId="2BA43488" w14:textId="2E0D78A1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580</w:t>
            </w:r>
          </w:p>
        </w:tc>
        <w:tc>
          <w:tcPr>
            <w:tcW w:w="92" w:type="pct"/>
            <w:shd w:val="clear" w:color="auto" w:fill="auto"/>
          </w:tcPr>
          <w:p w14:paraId="55801F3F" w14:textId="77777777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  <w:shd w:val="clear" w:color="auto" w:fill="auto"/>
          </w:tcPr>
          <w:p w14:paraId="2F3B858F" w14:textId="16429887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197F9857" w14:textId="77777777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  <w:shd w:val="clear" w:color="auto" w:fill="auto"/>
          </w:tcPr>
          <w:p w14:paraId="4F040FD4" w14:textId="675F5D4E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586</w:t>
            </w:r>
          </w:p>
        </w:tc>
        <w:tc>
          <w:tcPr>
            <w:tcW w:w="94" w:type="pct"/>
            <w:shd w:val="clear" w:color="auto" w:fill="auto"/>
          </w:tcPr>
          <w:p w14:paraId="69E02A21" w14:textId="77777777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  <w:shd w:val="clear" w:color="auto" w:fill="auto"/>
          </w:tcPr>
          <w:p w14:paraId="57BD2654" w14:textId="0CC34E5C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50,050</w:t>
            </w:r>
          </w:p>
        </w:tc>
      </w:tr>
      <w:tr w:rsidR="00330E03" w:rsidRPr="00BF6132" w14:paraId="65898138" w14:textId="77777777" w:rsidTr="00651596">
        <w:tc>
          <w:tcPr>
            <w:tcW w:w="1387" w:type="pct"/>
            <w:shd w:val="clear" w:color="auto" w:fill="auto"/>
          </w:tcPr>
          <w:p w14:paraId="1D972E94" w14:textId="0933B07C" w:rsidR="00330E03" w:rsidRPr="00F85122" w:rsidRDefault="00330E03" w:rsidP="00330E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07" w:type="pct"/>
            <w:shd w:val="clear" w:color="auto" w:fill="auto"/>
          </w:tcPr>
          <w:p w14:paraId="4BE2930C" w14:textId="77777777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4E2FFE70" w14:textId="48F10110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20,676</w:t>
            </w:r>
          </w:p>
        </w:tc>
        <w:tc>
          <w:tcPr>
            <w:tcW w:w="91" w:type="pct"/>
            <w:shd w:val="clear" w:color="auto" w:fill="auto"/>
          </w:tcPr>
          <w:p w14:paraId="2240E8AE" w14:textId="77777777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</w:tcPr>
          <w:p w14:paraId="2F2B1475" w14:textId="27C68466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22BC9DA7" w14:textId="77777777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</w:tcPr>
          <w:p w14:paraId="38F8DEA5" w14:textId="64A324F1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3E8224A7" w14:textId="77777777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</w:tcPr>
          <w:p w14:paraId="21C4E3CD" w14:textId="17BE2D81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2,730</w:t>
            </w:r>
          </w:p>
        </w:tc>
        <w:tc>
          <w:tcPr>
            <w:tcW w:w="91" w:type="pct"/>
            <w:shd w:val="clear" w:color="auto" w:fill="auto"/>
          </w:tcPr>
          <w:p w14:paraId="1963EDBE" w14:textId="77777777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29A44354" w14:textId="56DE681C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1DB7B4ED" w14:textId="77777777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14:paraId="2BA49F8C" w14:textId="7AAA2383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23,406</w:t>
            </w:r>
          </w:p>
        </w:tc>
      </w:tr>
      <w:tr w:rsidR="00330E03" w:rsidRPr="00BF6132" w14:paraId="3C5C0864" w14:textId="77777777" w:rsidTr="00651596">
        <w:tc>
          <w:tcPr>
            <w:tcW w:w="1387" w:type="pct"/>
            <w:shd w:val="clear" w:color="auto" w:fill="auto"/>
          </w:tcPr>
          <w:p w14:paraId="672F267F" w14:textId="77777777" w:rsidR="00330E03" w:rsidRPr="00F85122" w:rsidRDefault="00330E03" w:rsidP="00330E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  <w:shd w:val="clear" w:color="auto" w:fill="auto"/>
          </w:tcPr>
          <w:p w14:paraId="16E4B838" w14:textId="77777777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7C0D44" w14:textId="56A2F221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24,708</w:t>
            </w:r>
          </w:p>
        </w:tc>
        <w:tc>
          <w:tcPr>
            <w:tcW w:w="91" w:type="pct"/>
            <w:shd w:val="clear" w:color="auto" w:fill="auto"/>
          </w:tcPr>
          <w:p w14:paraId="3515CA23" w14:textId="77777777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871CA" w14:textId="778CFE98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44,852</w:t>
            </w:r>
          </w:p>
        </w:tc>
        <w:tc>
          <w:tcPr>
            <w:tcW w:w="91" w:type="pct"/>
            <w:shd w:val="clear" w:color="auto" w:fill="auto"/>
          </w:tcPr>
          <w:p w14:paraId="19321A64" w14:textId="77777777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B3729" w14:textId="3EBA3027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580</w:t>
            </w:r>
          </w:p>
        </w:tc>
        <w:tc>
          <w:tcPr>
            <w:tcW w:w="92" w:type="pct"/>
            <w:shd w:val="clear" w:color="auto" w:fill="auto"/>
          </w:tcPr>
          <w:p w14:paraId="3EEFE8A6" w14:textId="77777777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D1075" w14:textId="3CEEF7E2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2,730</w:t>
            </w:r>
          </w:p>
        </w:tc>
        <w:tc>
          <w:tcPr>
            <w:tcW w:w="91" w:type="pct"/>
            <w:shd w:val="clear" w:color="auto" w:fill="auto"/>
          </w:tcPr>
          <w:p w14:paraId="342D1E6A" w14:textId="77777777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48E0B" w14:textId="74C4B673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586</w:t>
            </w:r>
          </w:p>
        </w:tc>
        <w:tc>
          <w:tcPr>
            <w:tcW w:w="94" w:type="pct"/>
            <w:shd w:val="clear" w:color="auto" w:fill="auto"/>
          </w:tcPr>
          <w:p w14:paraId="5DFA050D" w14:textId="77777777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0A162" w14:textId="2087F48F" w:rsidR="00330E03" w:rsidRPr="00F85122" w:rsidRDefault="00330E03" w:rsidP="00330E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73,456</w:t>
            </w:r>
          </w:p>
        </w:tc>
      </w:tr>
      <w:tr w:rsidR="004A06F3" w:rsidRPr="00BF6132" w14:paraId="43984A86" w14:textId="77777777" w:rsidTr="00651596">
        <w:tc>
          <w:tcPr>
            <w:tcW w:w="1387" w:type="pct"/>
            <w:shd w:val="clear" w:color="auto" w:fill="auto"/>
          </w:tcPr>
          <w:p w14:paraId="47AB4F91" w14:textId="74F0D624" w:rsidR="004A06F3" w:rsidRPr="005D782D" w:rsidRDefault="004A06F3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7" w:type="pct"/>
            <w:shd w:val="clear" w:color="auto" w:fill="auto"/>
          </w:tcPr>
          <w:p w14:paraId="121843D9" w14:textId="77777777" w:rsidR="004A06F3" w:rsidRPr="005D782D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  <w:shd w:val="clear" w:color="auto" w:fill="auto"/>
          </w:tcPr>
          <w:p w14:paraId="47EF8AF6" w14:textId="77777777" w:rsidR="004A06F3" w:rsidRPr="005D782D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1" w:type="pct"/>
            <w:shd w:val="clear" w:color="auto" w:fill="auto"/>
          </w:tcPr>
          <w:p w14:paraId="4BB2E2DF" w14:textId="77777777" w:rsidR="004A06F3" w:rsidRPr="005D782D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478" w:type="pct"/>
            <w:tcBorders>
              <w:top w:val="double" w:sz="4" w:space="0" w:color="auto"/>
            </w:tcBorders>
            <w:shd w:val="clear" w:color="auto" w:fill="auto"/>
          </w:tcPr>
          <w:p w14:paraId="28B6673F" w14:textId="77777777" w:rsidR="004A06F3" w:rsidRPr="005D782D" w:rsidRDefault="004A06F3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1" w:type="pct"/>
            <w:shd w:val="clear" w:color="auto" w:fill="auto"/>
          </w:tcPr>
          <w:p w14:paraId="78A39461" w14:textId="77777777" w:rsidR="004A06F3" w:rsidRPr="005D782D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464" w:type="pct"/>
            <w:tcBorders>
              <w:top w:val="double" w:sz="4" w:space="0" w:color="auto"/>
            </w:tcBorders>
            <w:shd w:val="clear" w:color="auto" w:fill="auto"/>
          </w:tcPr>
          <w:p w14:paraId="36804BCB" w14:textId="77777777" w:rsidR="004A06F3" w:rsidRPr="005D782D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2" w:type="pct"/>
            <w:shd w:val="clear" w:color="auto" w:fill="auto"/>
          </w:tcPr>
          <w:p w14:paraId="72E87CA4" w14:textId="77777777" w:rsidR="004A06F3" w:rsidRPr="005D782D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418" w:type="pct"/>
            <w:tcBorders>
              <w:top w:val="double" w:sz="4" w:space="0" w:color="auto"/>
            </w:tcBorders>
            <w:shd w:val="clear" w:color="auto" w:fill="auto"/>
          </w:tcPr>
          <w:p w14:paraId="5C028DDF" w14:textId="77777777" w:rsidR="004A06F3" w:rsidRPr="005D782D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1" w:type="pct"/>
            <w:shd w:val="clear" w:color="auto" w:fill="auto"/>
          </w:tcPr>
          <w:p w14:paraId="69098C3C" w14:textId="77777777" w:rsidR="004A06F3" w:rsidRPr="005D782D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439" w:type="pct"/>
            <w:tcBorders>
              <w:top w:val="double" w:sz="4" w:space="0" w:color="auto"/>
            </w:tcBorders>
            <w:shd w:val="clear" w:color="auto" w:fill="auto"/>
          </w:tcPr>
          <w:p w14:paraId="2E55CD0A" w14:textId="77777777" w:rsidR="004A06F3" w:rsidRPr="005D782D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4" w:type="pct"/>
            <w:shd w:val="clear" w:color="auto" w:fill="auto"/>
          </w:tcPr>
          <w:p w14:paraId="2CA7BA0C" w14:textId="77777777" w:rsidR="004A06F3" w:rsidRPr="005D782D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402" w:type="pct"/>
            <w:tcBorders>
              <w:top w:val="double" w:sz="4" w:space="0" w:color="auto"/>
            </w:tcBorders>
            <w:shd w:val="clear" w:color="auto" w:fill="auto"/>
          </w:tcPr>
          <w:p w14:paraId="399927CA" w14:textId="77777777" w:rsidR="004A06F3" w:rsidRPr="005D782D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4A06F3" w:rsidRPr="00BF6132" w14:paraId="6FF1D3AF" w14:textId="77777777" w:rsidTr="00651596">
        <w:tc>
          <w:tcPr>
            <w:tcW w:w="1387" w:type="pct"/>
          </w:tcPr>
          <w:p w14:paraId="31BAAB5D" w14:textId="52D38988" w:rsidR="004A06F3" w:rsidRPr="00F85122" w:rsidRDefault="004A06F3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30E0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07" w:type="pct"/>
          </w:tcPr>
          <w:p w14:paraId="614CC9C1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59E4C914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3902E78C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3F79B330" w14:textId="77777777" w:rsidR="004A06F3" w:rsidRPr="00F85122" w:rsidRDefault="004A06F3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3ADBFD4C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249123AE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2" w:type="pct"/>
          </w:tcPr>
          <w:p w14:paraId="6F12803B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33CE5637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0DCE3C59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3BEDD6EF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4" w:type="pct"/>
          </w:tcPr>
          <w:p w14:paraId="2E5B55EF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00FC73C4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4A06F3" w:rsidRPr="00BF6132" w14:paraId="79DFE215" w14:textId="77777777" w:rsidTr="00651596">
        <w:tc>
          <w:tcPr>
            <w:tcW w:w="1387" w:type="pct"/>
          </w:tcPr>
          <w:p w14:paraId="2B52C43B" w14:textId="03C17CF6" w:rsidR="004A06F3" w:rsidRPr="00F85122" w:rsidRDefault="004A06F3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407" w:type="pct"/>
          </w:tcPr>
          <w:p w14:paraId="213EE0C7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044207DD" w14:textId="5D72A019" w:rsidR="004A06F3" w:rsidRPr="00F85122" w:rsidRDefault="000E78FC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3,701</w:t>
            </w:r>
          </w:p>
        </w:tc>
        <w:tc>
          <w:tcPr>
            <w:tcW w:w="91" w:type="pct"/>
          </w:tcPr>
          <w:p w14:paraId="74346D64" w14:textId="77777777" w:rsidR="004A06F3" w:rsidRPr="00F85122" w:rsidRDefault="004A06F3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1A5599CE" w14:textId="7046EB12" w:rsidR="004A06F3" w:rsidRPr="00F85122" w:rsidRDefault="000E78FC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38,470</w:t>
            </w:r>
          </w:p>
        </w:tc>
        <w:tc>
          <w:tcPr>
            <w:tcW w:w="91" w:type="pct"/>
          </w:tcPr>
          <w:p w14:paraId="60FA2CB4" w14:textId="77777777" w:rsidR="004A06F3" w:rsidRPr="00F85122" w:rsidRDefault="004A06F3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7891F06B" w14:textId="6A163317" w:rsidR="004A06F3" w:rsidRPr="00F85122" w:rsidRDefault="000E78FC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615</w:t>
            </w:r>
          </w:p>
        </w:tc>
        <w:tc>
          <w:tcPr>
            <w:tcW w:w="92" w:type="pct"/>
          </w:tcPr>
          <w:p w14:paraId="11C142D1" w14:textId="77777777" w:rsidR="004A06F3" w:rsidRPr="00F85122" w:rsidRDefault="004A06F3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3E2D0ED6" w14:textId="25B488B1" w:rsidR="004A06F3" w:rsidRPr="00F85122" w:rsidRDefault="000E78FC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1" w:type="pct"/>
          </w:tcPr>
          <w:p w14:paraId="619F0972" w14:textId="77777777" w:rsidR="004A06F3" w:rsidRPr="00F85122" w:rsidRDefault="004A06F3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2D3A5539" w14:textId="27412D27" w:rsidR="004A06F3" w:rsidRPr="00F85122" w:rsidRDefault="000E78FC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586</w:t>
            </w:r>
          </w:p>
        </w:tc>
        <w:tc>
          <w:tcPr>
            <w:tcW w:w="94" w:type="pct"/>
          </w:tcPr>
          <w:p w14:paraId="31E43A62" w14:textId="77777777" w:rsidR="004A06F3" w:rsidRPr="00F85122" w:rsidRDefault="004A06F3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1BA090CE" w14:textId="028B0DCA" w:rsidR="004A06F3" w:rsidRPr="00F85122" w:rsidRDefault="000E78FC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43,</w:t>
            </w:r>
            <w:r w:rsidR="00367291">
              <w:rPr>
                <w:rFonts w:ascii="Angsana New" w:hAnsi="Angsana New"/>
                <w:sz w:val="28"/>
                <w:szCs w:val="28"/>
                <w:lang w:val="en-US" w:eastAsia="en-US"/>
              </w:rPr>
              <w:t>372</w:t>
            </w:r>
          </w:p>
        </w:tc>
      </w:tr>
      <w:tr w:rsidR="004A06F3" w:rsidRPr="00BF6132" w14:paraId="112B3C4A" w14:textId="77777777" w:rsidTr="00651596">
        <w:tc>
          <w:tcPr>
            <w:tcW w:w="1387" w:type="pct"/>
          </w:tcPr>
          <w:p w14:paraId="1CF14920" w14:textId="512F87A6" w:rsidR="004A06F3" w:rsidRPr="00F85122" w:rsidRDefault="004A06F3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07" w:type="pct"/>
          </w:tcPr>
          <w:p w14:paraId="6F8F1016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5E69166C" w14:textId="44E78858" w:rsidR="004A06F3" w:rsidRPr="00F85122" w:rsidRDefault="000E78FC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17,950</w:t>
            </w:r>
          </w:p>
        </w:tc>
        <w:tc>
          <w:tcPr>
            <w:tcW w:w="91" w:type="pct"/>
          </w:tcPr>
          <w:p w14:paraId="008E25F3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6852804A" w14:textId="6BB50706" w:rsidR="004A06F3" w:rsidRPr="00F85122" w:rsidRDefault="000E78FC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1" w:type="pct"/>
          </w:tcPr>
          <w:p w14:paraId="40108CBF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55F455F9" w14:textId="70B2EA32" w:rsidR="004A06F3" w:rsidRPr="00F85122" w:rsidRDefault="000E78FC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2" w:type="pct"/>
          </w:tcPr>
          <w:p w14:paraId="19932274" w14:textId="02E9EDAA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3C9D6C52" w14:textId="23CA96D4" w:rsidR="004A06F3" w:rsidRPr="00F85122" w:rsidRDefault="000E78FC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6,672</w:t>
            </w:r>
          </w:p>
        </w:tc>
        <w:tc>
          <w:tcPr>
            <w:tcW w:w="91" w:type="pct"/>
          </w:tcPr>
          <w:p w14:paraId="7E5157C2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11A0A2BE" w14:textId="0A6DE64C" w:rsidR="004A06F3" w:rsidRPr="00F85122" w:rsidRDefault="000E78FC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4" w:type="pct"/>
          </w:tcPr>
          <w:p w14:paraId="5A9010D7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63E2DC53" w14:textId="5135B70E" w:rsidR="004A06F3" w:rsidRPr="00F85122" w:rsidRDefault="000E78FC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24,</w:t>
            </w:r>
            <w:r w:rsidR="00367291">
              <w:rPr>
                <w:rFonts w:ascii="Angsana New" w:hAnsi="Angsana New"/>
                <w:sz w:val="28"/>
                <w:szCs w:val="28"/>
                <w:lang w:val="en-US" w:eastAsia="en-US"/>
              </w:rPr>
              <w:t>622</w:t>
            </w:r>
          </w:p>
        </w:tc>
      </w:tr>
      <w:tr w:rsidR="00D92A47" w:rsidRPr="00BF6132" w14:paraId="0DCD6850" w14:textId="77777777" w:rsidTr="00651596">
        <w:tc>
          <w:tcPr>
            <w:tcW w:w="1387" w:type="pct"/>
          </w:tcPr>
          <w:p w14:paraId="2AB1216E" w14:textId="77777777" w:rsidR="003D0979" w:rsidRPr="00F85122" w:rsidRDefault="003D0979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685C5306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38E9F3C2" w14:textId="634BE46F" w:rsidR="003D0979" w:rsidRPr="00F85122" w:rsidRDefault="000E78FC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21,651</w:t>
            </w:r>
          </w:p>
        </w:tc>
        <w:tc>
          <w:tcPr>
            <w:tcW w:w="91" w:type="pct"/>
          </w:tcPr>
          <w:p w14:paraId="02392682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14:paraId="6586F236" w14:textId="113878DE" w:rsidR="003D0979" w:rsidRPr="00F85122" w:rsidRDefault="000E78FC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38,470</w:t>
            </w:r>
          </w:p>
        </w:tc>
        <w:tc>
          <w:tcPr>
            <w:tcW w:w="91" w:type="pct"/>
          </w:tcPr>
          <w:p w14:paraId="0506E92D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752C0882" w14:textId="1D6779B3" w:rsidR="003D0979" w:rsidRPr="00F85122" w:rsidRDefault="000E78FC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615</w:t>
            </w:r>
          </w:p>
        </w:tc>
        <w:tc>
          <w:tcPr>
            <w:tcW w:w="92" w:type="pct"/>
          </w:tcPr>
          <w:p w14:paraId="354F6707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</w:tcPr>
          <w:p w14:paraId="42303E80" w14:textId="0FFACE57" w:rsidR="003D0979" w:rsidRPr="00F85122" w:rsidRDefault="000E78FC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6,672</w:t>
            </w:r>
          </w:p>
        </w:tc>
        <w:tc>
          <w:tcPr>
            <w:tcW w:w="91" w:type="pct"/>
          </w:tcPr>
          <w:p w14:paraId="4FDA8EDD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double" w:sz="4" w:space="0" w:color="auto"/>
            </w:tcBorders>
          </w:tcPr>
          <w:p w14:paraId="0EA79060" w14:textId="5D817F48" w:rsidR="003D0979" w:rsidRPr="00F85122" w:rsidRDefault="000E78FC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586</w:t>
            </w:r>
          </w:p>
        </w:tc>
        <w:tc>
          <w:tcPr>
            <w:tcW w:w="94" w:type="pct"/>
          </w:tcPr>
          <w:p w14:paraId="4D5A6F6B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double" w:sz="4" w:space="0" w:color="auto"/>
            </w:tcBorders>
          </w:tcPr>
          <w:p w14:paraId="21712CB9" w14:textId="073DCB48" w:rsidR="003D0979" w:rsidRPr="00F85122" w:rsidRDefault="000E78FC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67,994</w:t>
            </w:r>
          </w:p>
        </w:tc>
      </w:tr>
    </w:tbl>
    <w:p w14:paraId="21A01E7A" w14:textId="77777777" w:rsidR="00D61900" w:rsidRPr="003A2CF3" w:rsidRDefault="00D61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500001F" w14:textId="2C3822B3" w:rsidR="003A2CF3" w:rsidRDefault="003A2CF3" w:rsidP="003A2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1167"/>
        <w:jc w:val="thaiDistribute"/>
        <w:rPr>
          <w:rFonts w:asciiTheme="majorBidi" w:hAnsiTheme="majorBidi" w:cstheme="majorBidi"/>
          <w:sz w:val="30"/>
          <w:szCs w:val="30"/>
          <w:cs/>
        </w:rPr>
        <w:sectPr w:rsidR="003A2CF3" w:rsidSect="00EB002E">
          <w:headerReference w:type="default" r:id="rId1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 w:rsidRPr="00775473">
        <w:rPr>
          <w:rFonts w:asciiTheme="majorBidi" w:hAnsiTheme="majorBidi" w:cstheme="majorBidi"/>
          <w:sz w:val="30"/>
          <w:szCs w:val="30"/>
          <w:cs/>
          <w:lang w:eastAsia="x-none"/>
        </w:rPr>
        <w:t>ต้นทุนการกู้ยืมที่เกี่ยวข้องกับการได้มาซึ่ง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>เครื่องจักร</w:t>
      </w:r>
      <w:r w:rsidRPr="0077547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ใหม่ที่ได้บันทึกเป็นส่วนหนึ่งของต้นทุนสินทรัพย์ของกลุ่มบริษัทมีจํานวน 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3.38 </w:t>
      </w:r>
      <w:r w:rsidRPr="0077547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</w:t>
      </w:r>
      <w:r w:rsidRPr="00775473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(</w:t>
      </w:r>
      <w:r w:rsidRPr="00775473">
        <w:rPr>
          <w:rFonts w:asciiTheme="majorBidi" w:hAnsiTheme="majorBidi" w:cstheme="majorBidi"/>
          <w:i/>
          <w:iCs/>
          <w:sz w:val="30"/>
          <w:szCs w:val="30"/>
          <w:lang w:eastAsia="x-none"/>
        </w:rPr>
        <w:t>2565</w:t>
      </w:r>
      <w:r w:rsidRPr="00775473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 xml:space="preserve">:ไม่มี) </w:t>
      </w:r>
      <w:r w:rsidRPr="00775473">
        <w:rPr>
          <w:rFonts w:asciiTheme="majorBidi" w:hAnsiTheme="majorBidi" w:cstheme="majorBidi"/>
          <w:sz w:val="30"/>
          <w:szCs w:val="30"/>
          <w:cs/>
          <w:lang w:eastAsia="x-none"/>
        </w:rPr>
        <w:t>มีอัตราดอกเบี้ยที่รับรู้</w:t>
      </w:r>
      <w:r w:rsidR="00976A5B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เป็น </w:t>
      </w:r>
      <w:r w:rsidR="00976A5B">
        <w:rPr>
          <w:rFonts w:asciiTheme="majorBidi" w:hAnsiTheme="majorBidi" w:cstheme="majorBidi"/>
          <w:sz w:val="30"/>
          <w:szCs w:val="30"/>
          <w:lang w:eastAsia="x-none"/>
        </w:rPr>
        <w:t xml:space="preserve">MLR </w:t>
      </w:r>
      <w:r w:rsidR="00976A5B">
        <w:rPr>
          <w:rFonts w:asciiTheme="majorBidi" w:hAnsiTheme="majorBidi" w:cstheme="majorBidi" w:hint="cs"/>
          <w:sz w:val="30"/>
          <w:szCs w:val="30"/>
          <w:cs/>
          <w:lang w:eastAsia="x-none"/>
        </w:rPr>
        <w:t>หักอัตราส่วนลด</w:t>
      </w:r>
      <w:r w:rsidR="001B5DE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1B5DE9" w:rsidRPr="00775473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(</w:t>
      </w:r>
      <w:r w:rsidR="001B5DE9" w:rsidRPr="00775473">
        <w:rPr>
          <w:rFonts w:asciiTheme="majorBidi" w:hAnsiTheme="majorBidi" w:cstheme="majorBidi"/>
          <w:i/>
          <w:iCs/>
          <w:sz w:val="30"/>
          <w:szCs w:val="30"/>
          <w:lang w:eastAsia="x-none"/>
        </w:rPr>
        <w:t>2565</w:t>
      </w:r>
      <w:r w:rsidR="001B5DE9" w:rsidRPr="00775473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:ไม่มี)</w:t>
      </w:r>
    </w:p>
    <w:p w14:paraId="032E67EE" w14:textId="7A8AC91D" w:rsidR="00A83239" w:rsidRDefault="00A83239" w:rsidP="009E2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04451">
        <w:rPr>
          <w:rFonts w:asciiTheme="majorBidi" w:hAnsiTheme="majorBidi"/>
          <w:spacing w:val="-6"/>
          <w:sz w:val="30"/>
          <w:szCs w:val="30"/>
          <w:cs/>
        </w:rPr>
        <w:lastRenderedPageBreak/>
        <w:t xml:space="preserve">ในปี </w:t>
      </w:r>
      <w:r w:rsidRPr="00A04451">
        <w:rPr>
          <w:rFonts w:asciiTheme="majorBidi" w:hAnsiTheme="majorBidi"/>
          <w:spacing w:val="-6"/>
          <w:sz w:val="30"/>
          <w:szCs w:val="30"/>
        </w:rPr>
        <w:t>256</w:t>
      </w:r>
      <w:r w:rsidR="00330E03">
        <w:rPr>
          <w:rFonts w:asciiTheme="majorBidi" w:hAnsiTheme="majorBidi"/>
          <w:spacing w:val="-6"/>
          <w:sz w:val="30"/>
          <w:szCs w:val="30"/>
        </w:rPr>
        <w:t>6</w:t>
      </w:r>
      <w:r w:rsidRPr="00A04451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A04451">
        <w:rPr>
          <w:rFonts w:asciiTheme="majorBidi" w:hAnsiTheme="majorBidi"/>
          <w:spacing w:val="-6"/>
          <w:sz w:val="30"/>
          <w:szCs w:val="30"/>
          <w:cs/>
        </w:rPr>
        <w:t>สินทรัพย์สิทธิการใช้ของกลุ่มบริษัท</w:t>
      </w:r>
      <w:r w:rsidR="00A04451" w:rsidRPr="00A04451">
        <w:rPr>
          <w:rFonts w:asciiTheme="majorBidi" w:hAnsiTheme="majorBidi" w:hint="cs"/>
          <w:spacing w:val="-6"/>
          <w:sz w:val="30"/>
          <w:szCs w:val="30"/>
          <w:cs/>
        </w:rPr>
        <w:t>และบริษัท</w:t>
      </w:r>
      <w:r w:rsidRPr="00A04451">
        <w:rPr>
          <w:rFonts w:asciiTheme="majorBidi" w:hAnsiTheme="majorBidi"/>
          <w:spacing w:val="-6"/>
          <w:sz w:val="30"/>
          <w:szCs w:val="30"/>
          <w:cs/>
        </w:rPr>
        <w:t>เพิ่มขึ้น</w:t>
      </w:r>
      <w:r w:rsidRPr="00A04451">
        <w:rPr>
          <w:rFonts w:asciiTheme="majorBidi" w:hAnsiTheme="majorBidi" w:hint="cs"/>
          <w:spacing w:val="-6"/>
          <w:sz w:val="30"/>
          <w:szCs w:val="30"/>
          <w:cs/>
        </w:rPr>
        <w:t>ระหว่างปี</w:t>
      </w:r>
      <w:r w:rsidRPr="00A0501B">
        <w:rPr>
          <w:rFonts w:asciiTheme="majorBidi" w:hAnsiTheme="majorBidi"/>
          <w:spacing w:val="-6"/>
          <w:sz w:val="30"/>
          <w:szCs w:val="30"/>
          <w:cs/>
        </w:rPr>
        <w:t>เป็นจำนวน</w:t>
      </w:r>
      <w:r w:rsidR="00C81F2C" w:rsidRPr="00A0501B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512646">
        <w:rPr>
          <w:rFonts w:asciiTheme="majorBidi" w:hAnsiTheme="majorBidi"/>
          <w:spacing w:val="-6"/>
          <w:sz w:val="30"/>
          <w:szCs w:val="30"/>
        </w:rPr>
        <w:t>31</w:t>
      </w:r>
      <w:r w:rsidR="00A0501B" w:rsidRPr="00A0501B">
        <w:rPr>
          <w:rFonts w:asciiTheme="majorBidi" w:hAnsiTheme="majorBidi"/>
          <w:spacing w:val="-6"/>
          <w:sz w:val="30"/>
          <w:szCs w:val="30"/>
        </w:rPr>
        <w:t>.</w:t>
      </w:r>
      <w:r w:rsidR="00512646">
        <w:rPr>
          <w:rFonts w:asciiTheme="majorBidi" w:hAnsiTheme="majorBidi"/>
          <w:spacing w:val="-6"/>
          <w:sz w:val="30"/>
          <w:szCs w:val="30"/>
        </w:rPr>
        <w:t>1</w:t>
      </w:r>
      <w:r w:rsidRPr="00A0501B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A0501B">
        <w:rPr>
          <w:rFonts w:asciiTheme="majorBidi" w:hAnsiTheme="majorBidi"/>
          <w:spacing w:val="-6"/>
          <w:sz w:val="30"/>
          <w:szCs w:val="30"/>
          <w:cs/>
        </w:rPr>
        <w:t>ล้านบาท</w:t>
      </w:r>
      <w:r w:rsidR="00AA4AC8" w:rsidRPr="00A0501B">
        <w:rPr>
          <w:rFonts w:asciiTheme="majorBidi" w:hAnsiTheme="majorBidi"/>
          <w:spacing w:val="-6"/>
          <w:sz w:val="30"/>
          <w:szCs w:val="30"/>
        </w:rPr>
        <w:t xml:space="preserve"> </w:t>
      </w:r>
      <w:r w:rsidR="00A04451" w:rsidRPr="00A0501B">
        <w:rPr>
          <w:rFonts w:asciiTheme="majorBidi" w:hAnsiTheme="majorBidi" w:hint="cs"/>
          <w:spacing w:val="-6"/>
          <w:sz w:val="30"/>
          <w:szCs w:val="30"/>
          <w:cs/>
        </w:rPr>
        <w:t xml:space="preserve">และ </w:t>
      </w:r>
      <w:r w:rsidR="00A0501B" w:rsidRPr="00A0501B">
        <w:rPr>
          <w:rFonts w:asciiTheme="majorBidi" w:hAnsiTheme="majorBidi"/>
          <w:spacing w:val="-6"/>
          <w:sz w:val="30"/>
          <w:szCs w:val="30"/>
        </w:rPr>
        <w:t>5.7</w:t>
      </w:r>
      <w:r w:rsidR="00A04451" w:rsidRPr="00A0501B">
        <w:rPr>
          <w:rFonts w:asciiTheme="majorBidi" w:hAnsiTheme="majorBidi"/>
          <w:spacing w:val="-6"/>
          <w:sz w:val="30"/>
          <w:szCs w:val="30"/>
        </w:rPr>
        <w:t xml:space="preserve"> </w:t>
      </w:r>
      <w:r w:rsidR="00A04451" w:rsidRPr="00A0501B">
        <w:rPr>
          <w:rFonts w:asciiTheme="majorBidi" w:hAnsiTheme="majorBidi" w:hint="cs"/>
          <w:spacing w:val="-6"/>
          <w:sz w:val="30"/>
          <w:szCs w:val="30"/>
          <w:cs/>
        </w:rPr>
        <w:t>ล้านบาท</w:t>
      </w:r>
      <w:r w:rsidR="00A04451">
        <w:rPr>
          <w:rFonts w:asciiTheme="majorBidi" w:hAnsiTheme="majorBidi" w:hint="cs"/>
          <w:sz w:val="30"/>
          <w:szCs w:val="30"/>
          <w:cs/>
        </w:rPr>
        <w:t xml:space="preserve"> ตามลำดับ </w:t>
      </w:r>
      <w:r w:rsidR="00B97052" w:rsidRPr="00B97052">
        <w:rPr>
          <w:rFonts w:asciiTheme="majorBidi" w:hAnsiTheme="majorBidi"/>
          <w:i/>
          <w:iCs/>
          <w:sz w:val="30"/>
          <w:szCs w:val="30"/>
        </w:rPr>
        <w:t>(256</w:t>
      </w:r>
      <w:r w:rsidR="00330E03">
        <w:rPr>
          <w:rFonts w:asciiTheme="majorBidi" w:hAnsiTheme="majorBidi"/>
          <w:i/>
          <w:iCs/>
          <w:sz w:val="30"/>
          <w:szCs w:val="30"/>
        </w:rPr>
        <w:t>5</w:t>
      </w:r>
      <w:r w:rsidR="00B97052" w:rsidRPr="00B97052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A0501B">
        <w:rPr>
          <w:rFonts w:asciiTheme="majorBidi" w:hAnsiTheme="majorBidi"/>
          <w:i/>
          <w:iCs/>
          <w:sz w:val="30"/>
          <w:szCs w:val="30"/>
        </w:rPr>
        <w:t>1.8</w:t>
      </w:r>
      <w:r w:rsidR="00B97052" w:rsidRPr="00B97052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B97052" w:rsidRPr="00B97052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 และ </w:t>
      </w:r>
      <w:r w:rsidR="00A0501B">
        <w:rPr>
          <w:rFonts w:asciiTheme="majorBidi" w:hAnsiTheme="majorBidi"/>
          <w:i/>
          <w:iCs/>
          <w:sz w:val="30"/>
          <w:szCs w:val="30"/>
        </w:rPr>
        <w:t>1.8</w:t>
      </w:r>
      <w:r w:rsidR="00330E03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330E03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 </w:t>
      </w:r>
      <w:r w:rsidR="00B97052" w:rsidRPr="00B97052">
        <w:rPr>
          <w:rFonts w:asciiTheme="majorBidi" w:hAnsiTheme="majorBidi" w:hint="cs"/>
          <w:i/>
          <w:iCs/>
          <w:sz w:val="30"/>
          <w:szCs w:val="30"/>
          <w:cs/>
        </w:rPr>
        <w:t>ตามลำดับ</w:t>
      </w:r>
      <w:r w:rsidR="00B97052" w:rsidRPr="00B97052">
        <w:rPr>
          <w:rFonts w:asciiTheme="majorBidi" w:hAnsiTheme="majorBidi"/>
          <w:i/>
          <w:iCs/>
          <w:sz w:val="30"/>
          <w:szCs w:val="30"/>
        </w:rPr>
        <w:t>)</w:t>
      </w:r>
    </w:p>
    <w:p w14:paraId="4207E803" w14:textId="77777777" w:rsidR="00A83239" w:rsidRPr="004577E7" w:rsidRDefault="00A83239" w:rsidP="00D61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28"/>
          <w:szCs w:val="28"/>
        </w:rPr>
      </w:pPr>
    </w:p>
    <w:p w14:paraId="34F4CF98" w14:textId="57C3E48A" w:rsidR="00251EE2" w:rsidRDefault="00D4547B" w:rsidP="00053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5354B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="00D61900" w:rsidRPr="0005354B">
        <w:rPr>
          <w:rFonts w:asciiTheme="majorBidi" w:hAnsiTheme="majorBidi"/>
          <w:spacing w:val="-2"/>
          <w:sz w:val="30"/>
          <w:szCs w:val="30"/>
          <w:cs/>
        </w:rPr>
        <w:t>บริษัท</w:t>
      </w:r>
      <w:r w:rsidR="00D61900" w:rsidRPr="0005354B">
        <w:rPr>
          <w:rFonts w:asciiTheme="majorBidi" w:hAnsiTheme="majorBidi" w:hint="cs"/>
          <w:spacing w:val="-2"/>
          <w:sz w:val="30"/>
          <w:szCs w:val="30"/>
          <w:cs/>
        </w:rPr>
        <w:t>เช่า</w:t>
      </w:r>
      <w:r w:rsidR="0005354B" w:rsidRPr="0005354B">
        <w:rPr>
          <w:rFonts w:asciiTheme="majorBidi" w:hAnsiTheme="majorBidi" w:hint="cs"/>
          <w:spacing w:val="-2"/>
          <w:sz w:val="30"/>
          <w:szCs w:val="30"/>
          <w:cs/>
        </w:rPr>
        <w:t>ยานพาหนะ</w:t>
      </w:r>
      <w:r w:rsidR="00AA4AC8">
        <w:rPr>
          <w:rFonts w:asciiTheme="majorBidi" w:hAnsiTheme="majorBidi" w:hint="cs"/>
          <w:spacing w:val="-2"/>
          <w:sz w:val="30"/>
          <w:szCs w:val="30"/>
          <w:cs/>
        </w:rPr>
        <w:t xml:space="preserve"> เครื่องจักร อุปกรณ์โรงงาน</w:t>
      </w:r>
      <w:r w:rsidR="003C5C27">
        <w:rPr>
          <w:rFonts w:asciiTheme="majorBidi" w:hAnsiTheme="majorBidi"/>
          <w:spacing w:val="-2"/>
          <w:sz w:val="30"/>
          <w:szCs w:val="30"/>
        </w:rPr>
        <w:t xml:space="preserve"> </w:t>
      </w:r>
      <w:r w:rsidR="003C5C27">
        <w:rPr>
          <w:rFonts w:asciiTheme="majorBidi" w:hAnsiTheme="majorBidi" w:hint="cs"/>
          <w:spacing w:val="-2"/>
          <w:sz w:val="30"/>
          <w:szCs w:val="30"/>
          <w:cs/>
        </w:rPr>
        <w:t>เครื่องใช้สำนักงาน</w:t>
      </w:r>
      <w:r w:rsidR="0005354B" w:rsidRPr="0005354B">
        <w:rPr>
          <w:rFonts w:asciiTheme="majorBidi" w:hAnsiTheme="majorBidi" w:hint="cs"/>
          <w:spacing w:val="-2"/>
          <w:sz w:val="30"/>
          <w:szCs w:val="30"/>
          <w:cs/>
        </w:rPr>
        <w:t xml:space="preserve"> และ</w:t>
      </w:r>
      <w:r w:rsidRPr="0005354B">
        <w:rPr>
          <w:rFonts w:asciiTheme="majorBidi" w:hAnsiTheme="majorBidi" w:hint="cs"/>
          <w:spacing w:val="-2"/>
          <w:sz w:val="30"/>
          <w:szCs w:val="30"/>
          <w:cs/>
        </w:rPr>
        <w:t>อสังหาริมทรัพย์</w:t>
      </w:r>
      <w:r w:rsidR="00AA4AC8">
        <w:rPr>
          <w:rFonts w:asciiTheme="majorBidi" w:hAnsiTheme="majorBidi" w:hint="cs"/>
          <w:spacing w:val="-2"/>
          <w:sz w:val="30"/>
          <w:szCs w:val="30"/>
          <w:cs/>
        </w:rPr>
        <w:t>ซึ่ง</w:t>
      </w:r>
      <w:r w:rsidR="0005354B" w:rsidRPr="0005354B">
        <w:rPr>
          <w:rFonts w:asciiTheme="majorBidi" w:hAnsiTheme="majorBidi" w:hint="cs"/>
          <w:spacing w:val="-2"/>
          <w:sz w:val="30"/>
          <w:szCs w:val="30"/>
          <w:cs/>
        </w:rPr>
        <w:t>ประกอบด้วย</w:t>
      </w:r>
      <w:r w:rsidRPr="0005354B">
        <w:rPr>
          <w:rFonts w:asciiTheme="majorBidi" w:hAnsiTheme="majorBidi" w:hint="cs"/>
          <w:spacing w:val="-2"/>
          <w:sz w:val="30"/>
          <w:szCs w:val="30"/>
          <w:cs/>
        </w:rPr>
        <w:t xml:space="preserve">ที่ดิน </w:t>
      </w:r>
      <w:r w:rsidR="00D61900" w:rsidRPr="0005354B">
        <w:rPr>
          <w:rFonts w:asciiTheme="majorBidi" w:hAnsiTheme="majorBidi" w:hint="cs"/>
          <w:spacing w:val="-2"/>
          <w:sz w:val="30"/>
          <w:szCs w:val="30"/>
          <w:cs/>
        </w:rPr>
        <w:t>อาคา</w:t>
      </w:r>
      <w:r w:rsidRPr="0005354B">
        <w:rPr>
          <w:rFonts w:asciiTheme="majorBidi" w:hAnsiTheme="majorBidi" w:hint="cs"/>
          <w:spacing w:val="-2"/>
          <w:sz w:val="30"/>
          <w:szCs w:val="30"/>
          <w:cs/>
        </w:rPr>
        <w:t xml:space="preserve">รและสำนักงาน </w:t>
      </w:r>
      <w:r w:rsidR="0005354B" w:rsidRPr="0005354B">
        <w:rPr>
          <w:rFonts w:asciiTheme="majorBidi" w:hAnsiTheme="majorBidi" w:hint="cs"/>
          <w:spacing w:val="-2"/>
          <w:sz w:val="30"/>
          <w:szCs w:val="30"/>
          <w:cs/>
        </w:rPr>
        <w:t>เ</w:t>
      </w:r>
      <w:r w:rsidR="00D61900" w:rsidRPr="0005354B">
        <w:rPr>
          <w:rFonts w:asciiTheme="majorBidi" w:hAnsiTheme="majorBidi" w:hint="cs"/>
          <w:spacing w:val="-2"/>
          <w:sz w:val="30"/>
          <w:szCs w:val="30"/>
          <w:cs/>
        </w:rPr>
        <w:t>ป็นระยะเวลา</w:t>
      </w:r>
      <w:r w:rsidRPr="0005354B">
        <w:rPr>
          <w:rFonts w:asciiTheme="majorBidi" w:hAnsiTheme="majorBidi" w:hint="cs"/>
          <w:spacing w:val="-2"/>
          <w:sz w:val="30"/>
          <w:szCs w:val="30"/>
          <w:cs/>
        </w:rPr>
        <w:t>ตั้งแต่</w:t>
      </w:r>
      <w:r w:rsidR="00D61900" w:rsidRPr="0005354B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61900" w:rsidRPr="0005354B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05354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5354B">
        <w:rPr>
          <w:rFonts w:asciiTheme="majorBidi" w:hAnsiTheme="majorBidi" w:cstheme="majorBidi"/>
          <w:spacing w:val="-2"/>
          <w:sz w:val="30"/>
          <w:szCs w:val="30"/>
        </w:rPr>
        <w:t>- 15</w:t>
      </w:r>
      <w:r w:rsidR="00D61900" w:rsidRPr="00D61900">
        <w:rPr>
          <w:rFonts w:asciiTheme="majorBidi" w:hAnsiTheme="majorBidi" w:cstheme="majorBidi"/>
          <w:sz w:val="30"/>
          <w:szCs w:val="30"/>
        </w:rPr>
        <w:t xml:space="preserve"> </w:t>
      </w:r>
      <w:r w:rsidR="00D61900" w:rsidRPr="00D61900">
        <w:rPr>
          <w:rFonts w:asciiTheme="majorBidi" w:hAnsiTheme="majorBidi"/>
          <w:sz w:val="30"/>
          <w:szCs w:val="30"/>
          <w:cs/>
        </w:rPr>
        <w:t>ปี ค่าเช่า</w:t>
      </w:r>
      <w:r>
        <w:rPr>
          <w:rFonts w:asciiTheme="majorBidi" w:hAnsiTheme="majorBidi" w:hint="cs"/>
          <w:sz w:val="30"/>
          <w:szCs w:val="30"/>
          <w:cs/>
        </w:rPr>
        <w:t>ตามสัญญาส่วนใหญ่</w:t>
      </w:r>
      <w:r w:rsidR="00D61900" w:rsidRPr="00D61900">
        <w:rPr>
          <w:rFonts w:asciiTheme="majorBidi" w:hAnsiTheme="majorBidi"/>
          <w:sz w:val="30"/>
          <w:szCs w:val="30"/>
          <w:cs/>
        </w:rPr>
        <w:t>กำหนดชำระเป็นรายเดือนตามอัตราที่ระบุไว้ในสัญญา</w:t>
      </w:r>
    </w:p>
    <w:p w14:paraId="7F63BDFC" w14:textId="77777777" w:rsidR="00FC7535" w:rsidRPr="004577E7" w:rsidRDefault="00FC7535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</w:p>
    <w:p w14:paraId="03A8FA58" w14:textId="77777777" w:rsidR="00FC7535" w:rsidRPr="00FC7535" w:rsidRDefault="00FC7535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C7535">
        <w:rPr>
          <w:rFonts w:asciiTheme="majorBidi" w:hAnsi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498C6AF" w14:textId="77777777" w:rsidR="00FC7535" w:rsidRPr="004577E7" w:rsidRDefault="00FC7535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82DD2E2" w14:textId="1123772D" w:rsidR="00FC7535" w:rsidRDefault="00FC7535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C7535">
        <w:rPr>
          <w:rFonts w:asciiTheme="majorBidi" w:hAnsiTheme="majorBidi"/>
          <w:sz w:val="30"/>
          <w:szCs w:val="30"/>
          <w:cs/>
        </w:rPr>
        <w:t>กลุ่มบริษัท</w:t>
      </w:r>
      <w:r w:rsidR="00B97052">
        <w:rPr>
          <w:rFonts w:asciiTheme="majorBidi" w:hAnsiTheme="majorBidi" w:hint="cs"/>
          <w:sz w:val="30"/>
          <w:szCs w:val="30"/>
          <w:cs/>
        </w:rPr>
        <w:t>มีสิทธิ</w:t>
      </w:r>
      <w:r w:rsidRPr="00FC7535">
        <w:rPr>
          <w:rFonts w:asciiTheme="majorBidi" w:hAnsiTheme="majorBidi"/>
          <w:sz w:val="30"/>
          <w:szCs w:val="30"/>
          <w:cs/>
        </w:rPr>
        <w:t>เลือกขยายอายุ</w:t>
      </w:r>
      <w:r w:rsidR="00B97052" w:rsidRPr="00FC7535">
        <w:rPr>
          <w:rFonts w:asciiTheme="majorBidi" w:hAnsiTheme="majorBidi"/>
          <w:sz w:val="30"/>
          <w:szCs w:val="30"/>
          <w:cs/>
        </w:rPr>
        <w:t>สัญญาเช่าบางสัญญา</w:t>
      </w:r>
      <w:r w:rsidRPr="00FC7535">
        <w:rPr>
          <w:rFonts w:asciiTheme="majorBidi" w:hAnsiTheme="majorBidi"/>
          <w:sz w:val="30"/>
          <w:szCs w:val="30"/>
          <w:cs/>
        </w:rPr>
        <w:t>ภายในหนึ่งปีก่อนสิ้นสุดระยะเวลาเช่า</w:t>
      </w:r>
      <w:r w:rsidR="00A25789">
        <w:rPr>
          <w:rFonts w:asciiTheme="majorBidi" w:hAnsiTheme="majorBidi" w:hint="cs"/>
          <w:sz w:val="30"/>
          <w:szCs w:val="30"/>
          <w:cs/>
        </w:rPr>
        <w:t>ที่บอกเลิกไม่ได้</w:t>
      </w:r>
      <w:r w:rsidR="00B97052">
        <w:rPr>
          <w:rFonts w:asciiTheme="majorBidi" w:hAnsiTheme="majorBidi" w:hint="cs"/>
          <w:sz w:val="30"/>
          <w:szCs w:val="30"/>
          <w:cs/>
        </w:rPr>
        <w:t xml:space="preserve"> ซึ่ง</w:t>
      </w:r>
      <w:r w:rsidRPr="00FC7535">
        <w:rPr>
          <w:rFonts w:asciiTheme="majorBidi" w:hAnsiTheme="majorBidi"/>
          <w:sz w:val="30"/>
          <w:szCs w:val="30"/>
          <w:cs/>
        </w:rPr>
        <w:t xml:space="preserve"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</w:t>
      </w:r>
      <w:r w:rsidR="00B97052" w:rsidRPr="00B97052">
        <w:rPr>
          <w:rFonts w:asciiTheme="majorBidi" w:hAnsiTheme="majorBidi"/>
          <w:sz w:val="30"/>
          <w:szCs w:val="30"/>
          <w:cs/>
        </w:rPr>
        <w:t>และจะทบทวนการประเมินดังกล่าวอย่างสม่ำเสมอ</w:t>
      </w:r>
      <w:r w:rsidR="00A25789">
        <w:rPr>
          <w:rFonts w:asciiTheme="majorBidi" w:hAnsiTheme="majorBidi" w:hint="cs"/>
          <w:sz w:val="30"/>
          <w:szCs w:val="30"/>
          <w:cs/>
        </w:rPr>
        <w:t xml:space="preserve"> หากมีการเปลี่ยนแปลงสถานการณ์อย่างมีสาระสำคัญซึ่งอยู่ภายใต้การควบคุมของกลุ่มบริษัท</w:t>
      </w:r>
    </w:p>
    <w:p w14:paraId="5374E47A" w14:textId="77777777" w:rsidR="00F40460" w:rsidRPr="004577E7" w:rsidRDefault="00F40460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F40460" w:rsidRPr="00F40460" w14:paraId="4A5AC5FB" w14:textId="77777777" w:rsidTr="00456755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669DDAEF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FF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250" w:type="dxa"/>
            <w:gridSpan w:val="3"/>
          </w:tcPr>
          <w:p w14:paraId="50E4EC8C" w14:textId="783809EE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79539C02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1795012C" w14:textId="00813288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85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40460" w:rsidRPr="00F40460" w14:paraId="5C43599A" w14:textId="77777777" w:rsidTr="00456755">
        <w:trPr>
          <w:cantSplit/>
          <w:tblHeader/>
        </w:trPr>
        <w:tc>
          <w:tcPr>
            <w:tcW w:w="4410" w:type="dxa"/>
          </w:tcPr>
          <w:p w14:paraId="176A1596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BCAE871" w14:textId="10BF596D" w:rsidR="00F40460" w:rsidRPr="002D55CE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256</w:t>
            </w:r>
            <w:r w:rsidR="00456755">
              <w:rPr>
                <w:rFonts w:ascii="Angsana New" w:hAnsi="Angsana New"/>
                <w:bCs/>
                <w:sz w:val="30"/>
                <w:szCs w:val="30"/>
                <w:lang w:bidi="ar-SA"/>
              </w:rPr>
              <w:t>6</w:t>
            </w:r>
          </w:p>
        </w:tc>
        <w:tc>
          <w:tcPr>
            <w:tcW w:w="180" w:type="dxa"/>
          </w:tcPr>
          <w:p w14:paraId="124425CC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B6AC86B" w14:textId="184DD4C6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256</w:t>
            </w:r>
            <w:r w:rsidR="00456755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180" w:type="dxa"/>
          </w:tcPr>
          <w:p w14:paraId="2A978B63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2CB18A1" w14:textId="799C4590" w:rsidR="00F40460" w:rsidRPr="002D55CE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256</w:t>
            </w:r>
            <w:r w:rsidR="00456755">
              <w:rPr>
                <w:rFonts w:ascii="Angsana New" w:hAnsi="Angsana New"/>
                <w:bCs/>
                <w:sz w:val="30"/>
                <w:szCs w:val="30"/>
                <w:lang w:bidi="ar-SA"/>
              </w:rPr>
              <w:t>6</w:t>
            </w:r>
          </w:p>
        </w:tc>
        <w:tc>
          <w:tcPr>
            <w:tcW w:w="180" w:type="dxa"/>
          </w:tcPr>
          <w:p w14:paraId="147C8CCB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31F2FC" w14:textId="6DB6116C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256</w:t>
            </w:r>
            <w:r w:rsidR="00456755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5</w:t>
            </w:r>
          </w:p>
        </w:tc>
      </w:tr>
      <w:tr w:rsidR="00F40460" w:rsidRPr="00F40460" w14:paraId="40B9CCA5" w14:textId="77777777" w:rsidTr="00456755">
        <w:trPr>
          <w:cantSplit/>
          <w:tblHeader/>
        </w:trPr>
        <w:tc>
          <w:tcPr>
            <w:tcW w:w="4410" w:type="dxa"/>
          </w:tcPr>
          <w:p w14:paraId="1ED161A8" w14:textId="314F9866" w:rsidR="00F40460" w:rsidRPr="00F40460" w:rsidRDefault="00F40460" w:rsidP="00F4046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19C3568" w14:textId="611F9D1E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BD6DB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F40460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F40460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F40460" w:rsidRPr="00F40460" w14:paraId="61D9B41D" w14:textId="77777777" w:rsidTr="00456755">
        <w:trPr>
          <w:cantSplit/>
        </w:trPr>
        <w:tc>
          <w:tcPr>
            <w:tcW w:w="4410" w:type="dxa"/>
          </w:tcPr>
          <w:p w14:paraId="32ECA511" w14:textId="161F6FE7" w:rsidR="00F40460" w:rsidRPr="00F40460" w:rsidRDefault="00F40460" w:rsidP="00F40460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080" w:type="dxa"/>
          </w:tcPr>
          <w:p w14:paraId="3B854FD3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454128B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8581D83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770FB36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462318B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6135CB0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FD7B8D0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F40460" w:rsidRPr="00F40460" w14:paraId="19A5AD35" w14:textId="77777777" w:rsidTr="00456755">
        <w:trPr>
          <w:cantSplit/>
        </w:trPr>
        <w:tc>
          <w:tcPr>
            <w:tcW w:w="4410" w:type="dxa"/>
          </w:tcPr>
          <w:p w14:paraId="1F8B7DEB" w14:textId="77777777" w:rsidR="00F40460" w:rsidRPr="00F40460" w:rsidRDefault="00F40460" w:rsidP="00F40460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456A50ED" w14:textId="411F44D2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83" w:right="-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AF628D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5647584" w14:textId="01BBCA4B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5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FD2EEF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0FE4277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4548BF8C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2E9426B" w14:textId="67A00A66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74" w:right="-83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56755" w:rsidRPr="00F40460" w14:paraId="6B20C421" w14:textId="77777777" w:rsidTr="00456755">
        <w:trPr>
          <w:cantSplit/>
        </w:trPr>
        <w:tc>
          <w:tcPr>
            <w:tcW w:w="4410" w:type="dxa"/>
          </w:tcPr>
          <w:p w14:paraId="03F295C9" w14:textId="76D4DBE0" w:rsidR="00456755" w:rsidRPr="00F40460" w:rsidRDefault="00456755">
            <w:pPr>
              <w:numPr>
                <w:ilvl w:val="0"/>
                <w:numId w:val="12"/>
              </w:numPr>
              <w:tabs>
                <w:tab w:val="clear" w:pos="680"/>
                <w:tab w:val="clear" w:pos="907"/>
                <w:tab w:val="num" w:pos="340"/>
              </w:tabs>
              <w:ind w:left="340" w:hanging="340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D6DB1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อาคารและสำนักงาน</w:t>
            </w:r>
          </w:p>
        </w:tc>
        <w:tc>
          <w:tcPr>
            <w:tcW w:w="1080" w:type="dxa"/>
            <w:vAlign w:val="bottom"/>
          </w:tcPr>
          <w:p w14:paraId="0C68F718" w14:textId="3C97F387" w:rsidR="00456755" w:rsidRPr="00F40460" w:rsidRDefault="0052120C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7,575</w:t>
            </w:r>
          </w:p>
        </w:tc>
        <w:tc>
          <w:tcPr>
            <w:tcW w:w="180" w:type="dxa"/>
            <w:vAlign w:val="bottom"/>
          </w:tcPr>
          <w:p w14:paraId="31DC1A9A" w14:textId="77777777" w:rsidR="00456755" w:rsidRPr="00F40460" w:rsidRDefault="00456755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3F55957" w14:textId="67436084" w:rsidR="00456755" w:rsidRPr="00F40460" w:rsidRDefault="00456755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5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6,221</w:t>
            </w:r>
          </w:p>
        </w:tc>
        <w:tc>
          <w:tcPr>
            <w:tcW w:w="180" w:type="dxa"/>
            <w:vAlign w:val="bottom"/>
          </w:tcPr>
          <w:p w14:paraId="56713ED0" w14:textId="77777777" w:rsidR="00456755" w:rsidRPr="00F40460" w:rsidRDefault="00456755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1839418" w14:textId="1F98D81F" w:rsidR="00456755" w:rsidRPr="0052120C" w:rsidRDefault="00DB6B81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2120C">
              <w:rPr>
                <w:rFonts w:ascii="Angsana New" w:hAnsi="Angsana New"/>
                <w:sz w:val="30"/>
                <w:szCs w:val="30"/>
                <w:lang w:bidi="ar-SA"/>
              </w:rPr>
              <w:t>2,72</w:t>
            </w:r>
            <w:r w:rsidR="0052120C" w:rsidRPr="0052120C">
              <w:rPr>
                <w:rFonts w:ascii="Angsana New" w:hAnsi="Angsana New"/>
                <w:sz w:val="30"/>
                <w:szCs w:val="30"/>
                <w:lang w:bidi="ar-SA"/>
              </w:rPr>
              <w:t>6</w:t>
            </w:r>
          </w:p>
        </w:tc>
        <w:tc>
          <w:tcPr>
            <w:tcW w:w="180" w:type="dxa"/>
            <w:vAlign w:val="bottom"/>
          </w:tcPr>
          <w:p w14:paraId="3FD53117" w14:textId="77777777" w:rsidR="00456755" w:rsidRPr="00F40460" w:rsidRDefault="00456755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0C9070F" w14:textId="42EA12C7" w:rsidR="00456755" w:rsidRPr="00F40460" w:rsidRDefault="00456755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74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2,727</w:t>
            </w:r>
          </w:p>
        </w:tc>
      </w:tr>
      <w:tr w:rsidR="00456755" w:rsidRPr="00F40460" w14:paraId="676BD8A4" w14:textId="77777777" w:rsidTr="00456755">
        <w:trPr>
          <w:cantSplit/>
        </w:trPr>
        <w:tc>
          <w:tcPr>
            <w:tcW w:w="4410" w:type="dxa"/>
          </w:tcPr>
          <w:p w14:paraId="67849498" w14:textId="77777777" w:rsidR="00456755" w:rsidRPr="00F40460" w:rsidRDefault="00456755">
            <w:pPr>
              <w:numPr>
                <w:ilvl w:val="0"/>
                <w:numId w:val="12"/>
              </w:numPr>
              <w:tabs>
                <w:tab w:val="clear" w:pos="680"/>
                <w:tab w:val="clear" w:pos="907"/>
                <w:tab w:val="num" w:pos="340"/>
              </w:tabs>
              <w:ind w:left="340" w:hanging="340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64457C6F" w14:textId="119CC29B" w:rsidR="00456755" w:rsidRPr="00F40460" w:rsidRDefault="0052120C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4,620</w:t>
            </w:r>
          </w:p>
        </w:tc>
        <w:tc>
          <w:tcPr>
            <w:tcW w:w="180" w:type="dxa"/>
            <w:vAlign w:val="bottom"/>
          </w:tcPr>
          <w:p w14:paraId="58C399C5" w14:textId="77777777" w:rsidR="00456755" w:rsidRPr="00F40460" w:rsidRDefault="00456755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2EF0689" w14:textId="41EB40D0" w:rsidR="00456755" w:rsidRPr="00F40460" w:rsidRDefault="00456755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5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4,023</w:t>
            </w:r>
          </w:p>
        </w:tc>
        <w:tc>
          <w:tcPr>
            <w:tcW w:w="180" w:type="dxa"/>
            <w:vAlign w:val="bottom"/>
          </w:tcPr>
          <w:p w14:paraId="06DAAC29" w14:textId="77777777" w:rsidR="00456755" w:rsidRPr="00F40460" w:rsidRDefault="00456755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E0B5413" w14:textId="3860FCB3" w:rsidR="00456755" w:rsidRPr="0052120C" w:rsidRDefault="0052120C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2120C">
              <w:rPr>
                <w:rFonts w:ascii="Angsana New" w:hAnsi="Angsana New"/>
                <w:sz w:val="30"/>
                <w:szCs w:val="30"/>
                <w:lang w:bidi="ar-SA"/>
              </w:rPr>
              <w:t>2</w:t>
            </w:r>
            <w:r w:rsidR="00DB6B81" w:rsidRPr="0052120C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52120C">
              <w:rPr>
                <w:rFonts w:ascii="Angsana New" w:hAnsi="Angsana New"/>
                <w:sz w:val="30"/>
                <w:szCs w:val="30"/>
                <w:lang w:bidi="ar-SA"/>
              </w:rPr>
              <w:t>477</w:t>
            </w:r>
          </w:p>
        </w:tc>
        <w:tc>
          <w:tcPr>
            <w:tcW w:w="180" w:type="dxa"/>
            <w:vAlign w:val="bottom"/>
          </w:tcPr>
          <w:p w14:paraId="63A512B3" w14:textId="77777777" w:rsidR="00456755" w:rsidRPr="00F40460" w:rsidRDefault="00456755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ECB46E7" w14:textId="187F8D41" w:rsidR="00456755" w:rsidRPr="00F40460" w:rsidRDefault="00456755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74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2,142</w:t>
            </w:r>
          </w:p>
        </w:tc>
      </w:tr>
      <w:tr w:rsidR="0052120C" w:rsidRPr="00F40460" w14:paraId="18DC4C34" w14:textId="77777777" w:rsidTr="00456755">
        <w:trPr>
          <w:cantSplit/>
        </w:trPr>
        <w:tc>
          <w:tcPr>
            <w:tcW w:w="4410" w:type="dxa"/>
          </w:tcPr>
          <w:p w14:paraId="772F986E" w14:textId="0F3A048D" w:rsidR="0052120C" w:rsidRPr="00F40460" w:rsidRDefault="0052120C">
            <w:pPr>
              <w:numPr>
                <w:ilvl w:val="0"/>
                <w:numId w:val="12"/>
              </w:numPr>
              <w:tabs>
                <w:tab w:val="clear" w:pos="680"/>
                <w:tab w:val="clear" w:pos="907"/>
                <w:tab w:val="num" w:pos="340"/>
              </w:tabs>
              <w:ind w:left="340" w:hanging="34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52120C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080" w:type="dxa"/>
            <w:vAlign w:val="bottom"/>
          </w:tcPr>
          <w:p w14:paraId="77F7AC98" w14:textId="36060DEF" w:rsidR="0052120C" w:rsidRPr="00F40460" w:rsidRDefault="0052120C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1,905</w:t>
            </w:r>
          </w:p>
        </w:tc>
        <w:tc>
          <w:tcPr>
            <w:tcW w:w="180" w:type="dxa"/>
            <w:vAlign w:val="bottom"/>
          </w:tcPr>
          <w:p w14:paraId="73A52E23" w14:textId="77777777" w:rsidR="0052120C" w:rsidRPr="00F40460" w:rsidRDefault="0052120C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2E7FCB6" w14:textId="416C0E02" w:rsidR="0052120C" w:rsidRDefault="0052120C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5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992</w:t>
            </w:r>
          </w:p>
        </w:tc>
        <w:tc>
          <w:tcPr>
            <w:tcW w:w="180" w:type="dxa"/>
            <w:vAlign w:val="bottom"/>
          </w:tcPr>
          <w:p w14:paraId="38D69FAB" w14:textId="77777777" w:rsidR="0052120C" w:rsidRPr="00F40460" w:rsidRDefault="0052120C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CB83CE3" w14:textId="5664362A" w:rsidR="0052120C" w:rsidRPr="0052120C" w:rsidRDefault="0052120C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3049B2B" w14:textId="77777777" w:rsidR="0052120C" w:rsidRPr="00F40460" w:rsidRDefault="0052120C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2C19E22" w14:textId="5D7EC9D7" w:rsidR="0052120C" w:rsidRDefault="0052120C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74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</w:tr>
      <w:tr w:rsidR="00456755" w:rsidRPr="00F40460" w14:paraId="3E94EACF" w14:textId="77777777" w:rsidTr="00456755">
        <w:trPr>
          <w:cantSplit/>
        </w:trPr>
        <w:tc>
          <w:tcPr>
            <w:tcW w:w="4410" w:type="dxa"/>
          </w:tcPr>
          <w:p w14:paraId="6758DC20" w14:textId="385C2ABC" w:rsidR="00456755" w:rsidRPr="00F40460" w:rsidRDefault="00456755">
            <w:pPr>
              <w:numPr>
                <w:ilvl w:val="0"/>
                <w:numId w:val="12"/>
              </w:numPr>
              <w:tabs>
                <w:tab w:val="clear" w:pos="680"/>
                <w:tab w:val="clear" w:pos="907"/>
                <w:tab w:val="num" w:pos="340"/>
              </w:tabs>
              <w:ind w:left="340" w:hanging="34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080" w:type="dxa"/>
          </w:tcPr>
          <w:p w14:paraId="5701B5A7" w14:textId="74505E47" w:rsidR="00456755" w:rsidRPr="00F40460" w:rsidRDefault="0052120C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1,004</w:t>
            </w:r>
          </w:p>
        </w:tc>
        <w:tc>
          <w:tcPr>
            <w:tcW w:w="180" w:type="dxa"/>
            <w:vAlign w:val="bottom"/>
          </w:tcPr>
          <w:p w14:paraId="77A2B56F" w14:textId="77777777" w:rsidR="00456755" w:rsidRPr="00F40460" w:rsidRDefault="00456755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8176780" w14:textId="464468B2" w:rsidR="00456755" w:rsidRPr="00E712CF" w:rsidRDefault="0052120C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5"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476</w:t>
            </w:r>
          </w:p>
        </w:tc>
        <w:tc>
          <w:tcPr>
            <w:tcW w:w="180" w:type="dxa"/>
            <w:vAlign w:val="bottom"/>
          </w:tcPr>
          <w:p w14:paraId="74EA5CDC" w14:textId="77777777" w:rsidR="00456755" w:rsidRPr="00F40460" w:rsidRDefault="00456755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DF94913" w14:textId="152A72D3" w:rsidR="00456755" w:rsidRPr="00F40460" w:rsidRDefault="00DB6B81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3F754022" w14:textId="77777777" w:rsidR="00456755" w:rsidRPr="00F40460" w:rsidRDefault="00456755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02A3737" w14:textId="658EB43C" w:rsidR="00456755" w:rsidRPr="00E709E0" w:rsidRDefault="00456755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74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456755" w:rsidRPr="00F40460" w14:paraId="7F4E3264" w14:textId="77777777" w:rsidTr="00456755">
        <w:trPr>
          <w:cantSplit/>
        </w:trPr>
        <w:tc>
          <w:tcPr>
            <w:tcW w:w="4410" w:type="dxa"/>
          </w:tcPr>
          <w:p w14:paraId="0011D556" w14:textId="77777777" w:rsidR="00456755" w:rsidRPr="00F40460" w:rsidRDefault="00456755" w:rsidP="00456755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F40460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F40460">
              <w:rPr>
                <w:rFonts w:ascii="Angsana New" w:hAnsi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4731F7DE" w14:textId="1A2FE744" w:rsidR="00456755" w:rsidRPr="00F40460" w:rsidRDefault="0052120C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2,315</w:t>
            </w:r>
          </w:p>
        </w:tc>
        <w:tc>
          <w:tcPr>
            <w:tcW w:w="180" w:type="dxa"/>
            <w:vAlign w:val="bottom"/>
          </w:tcPr>
          <w:p w14:paraId="62FEDF42" w14:textId="77777777" w:rsidR="00456755" w:rsidRPr="00F40460" w:rsidRDefault="00456755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6C7C5C2" w14:textId="270EB128" w:rsidR="00456755" w:rsidRPr="00F40460" w:rsidRDefault="00456755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5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2,027</w:t>
            </w:r>
          </w:p>
        </w:tc>
        <w:tc>
          <w:tcPr>
            <w:tcW w:w="180" w:type="dxa"/>
            <w:vAlign w:val="bottom"/>
          </w:tcPr>
          <w:p w14:paraId="18FA9B11" w14:textId="77777777" w:rsidR="00456755" w:rsidRPr="00F40460" w:rsidRDefault="00456755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1B8AC1" w14:textId="2CCF869F" w:rsidR="00456755" w:rsidRPr="00F40460" w:rsidRDefault="00DB6B81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1,431</w:t>
            </w:r>
          </w:p>
        </w:tc>
        <w:tc>
          <w:tcPr>
            <w:tcW w:w="180" w:type="dxa"/>
            <w:vAlign w:val="bottom"/>
          </w:tcPr>
          <w:p w14:paraId="78A6F510" w14:textId="77777777" w:rsidR="00456755" w:rsidRPr="00F40460" w:rsidRDefault="00456755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81456AE" w14:textId="179103FD" w:rsidR="00456755" w:rsidRPr="00F40460" w:rsidRDefault="00456755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74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1,353</w:t>
            </w:r>
          </w:p>
        </w:tc>
      </w:tr>
      <w:tr w:rsidR="00456755" w:rsidRPr="00F40460" w14:paraId="7E63F8A3" w14:textId="77777777" w:rsidTr="00456755">
        <w:trPr>
          <w:cantSplit/>
        </w:trPr>
        <w:tc>
          <w:tcPr>
            <w:tcW w:w="4410" w:type="dxa"/>
          </w:tcPr>
          <w:p w14:paraId="75F016B8" w14:textId="44416C47" w:rsidR="00456755" w:rsidRPr="00F40460" w:rsidRDefault="00456755" w:rsidP="00456755">
            <w:pPr>
              <w:tabs>
                <w:tab w:val="clear" w:pos="680"/>
                <w:tab w:val="clear" w:pos="907"/>
              </w:tabs>
              <w:ind w:left="194" w:hanging="194"/>
              <w:rPr>
                <w:rFonts w:ascii="Angsana New" w:hAnsi="Angsana New"/>
                <w:sz w:val="30"/>
                <w:szCs w:val="30"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  <w:r w:rsidRPr="00BD6DB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70475">
              <w:rPr>
                <w:rFonts w:ascii="Angsana New" w:hAnsi="Angsana New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080" w:type="dxa"/>
          </w:tcPr>
          <w:p w14:paraId="16A47C5E" w14:textId="1A208961" w:rsidR="00456755" w:rsidRPr="00B97052" w:rsidRDefault="00A252C8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1,059</w:t>
            </w:r>
          </w:p>
        </w:tc>
        <w:tc>
          <w:tcPr>
            <w:tcW w:w="180" w:type="dxa"/>
            <w:vAlign w:val="bottom"/>
          </w:tcPr>
          <w:p w14:paraId="3F43EECD" w14:textId="77777777" w:rsidR="00456755" w:rsidRPr="00F40460" w:rsidRDefault="00456755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C2D0158" w14:textId="4D22EE3E" w:rsidR="00456755" w:rsidRPr="00F40460" w:rsidRDefault="00456755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5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1,086</w:t>
            </w:r>
          </w:p>
        </w:tc>
        <w:tc>
          <w:tcPr>
            <w:tcW w:w="180" w:type="dxa"/>
            <w:vAlign w:val="bottom"/>
          </w:tcPr>
          <w:p w14:paraId="559962C3" w14:textId="77777777" w:rsidR="00456755" w:rsidRPr="00F40460" w:rsidRDefault="00456755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86EABDA" w14:textId="0D6C70A9" w:rsidR="00456755" w:rsidRPr="00E712CF" w:rsidRDefault="00DB6B81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180" w:type="dxa"/>
            <w:vAlign w:val="bottom"/>
          </w:tcPr>
          <w:p w14:paraId="48C3C24E" w14:textId="77777777" w:rsidR="00456755" w:rsidRPr="00F40460" w:rsidRDefault="00456755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9020AC5" w14:textId="4DED3F7B" w:rsidR="00456755" w:rsidRPr="00F40460" w:rsidRDefault="00456755" w:rsidP="00456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74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428</w:t>
            </w:r>
          </w:p>
        </w:tc>
      </w:tr>
    </w:tbl>
    <w:p w14:paraId="43A54E6B" w14:textId="77777777" w:rsidR="00F40460" w:rsidRPr="004577E7" w:rsidRDefault="00F40460" w:rsidP="00F40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28"/>
          <w:szCs w:val="28"/>
        </w:rPr>
      </w:pPr>
    </w:p>
    <w:p w14:paraId="7498AC97" w14:textId="26FED668" w:rsidR="00F40460" w:rsidRPr="002E0DBF" w:rsidRDefault="00F40460" w:rsidP="002E0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F40460" w:rsidRPr="002E0DBF" w:rsidSect="00D61900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 w:rsidRPr="00F40460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F40460">
        <w:rPr>
          <w:rFonts w:ascii="Angsana New" w:hAnsi="Angsana New"/>
          <w:sz w:val="30"/>
          <w:szCs w:val="30"/>
        </w:rPr>
        <w:t>256</w:t>
      </w:r>
      <w:r w:rsidR="00456755">
        <w:rPr>
          <w:rFonts w:ascii="Angsana New" w:hAnsi="Angsana New"/>
          <w:sz w:val="30"/>
          <w:szCs w:val="30"/>
        </w:rPr>
        <w:t>6</w:t>
      </w:r>
      <w:r w:rsidRPr="00F40460">
        <w:rPr>
          <w:rFonts w:ascii="Angsana New" w:hAnsi="Angsana New"/>
          <w:sz w:val="30"/>
          <w:szCs w:val="30"/>
        </w:rPr>
        <w:t xml:space="preserve"> </w:t>
      </w:r>
      <w:r w:rsidRPr="00F40460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F40460">
        <w:rPr>
          <w:rFonts w:ascii="Angsana New" w:hAnsi="Angsana New" w:hint="cs"/>
          <w:sz w:val="30"/>
          <w:szCs w:val="30"/>
          <w:cs/>
        </w:rPr>
        <w:t>ของ</w:t>
      </w:r>
      <w:r w:rsidRPr="00F40460">
        <w:rPr>
          <w:rFonts w:ascii="Angsana New" w:hAnsi="Angsana New"/>
          <w:sz w:val="30"/>
          <w:szCs w:val="30"/>
          <w:cs/>
        </w:rPr>
        <w:t>กลุ่มบริษัทและบริษัท มี</w:t>
      </w:r>
      <w:r w:rsidRPr="0052120C">
        <w:rPr>
          <w:rFonts w:ascii="Angsana New" w:hAnsi="Angsana New"/>
          <w:sz w:val="30"/>
          <w:szCs w:val="30"/>
          <w:cs/>
        </w:rPr>
        <w:t>จำนวน</w:t>
      </w:r>
      <w:r w:rsidR="00456755" w:rsidRPr="0052120C">
        <w:rPr>
          <w:rFonts w:ascii="Angsana New" w:hAnsi="Angsana New"/>
          <w:sz w:val="30"/>
          <w:szCs w:val="30"/>
        </w:rPr>
        <w:t xml:space="preserve"> </w:t>
      </w:r>
      <w:r w:rsidR="0052120C" w:rsidRPr="0052120C">
        <w:rPr>
          <w:rFonts w:ascii="Angsana New" w:hAnsi="Angsana New"/>
          <w:sz w:val="30"/>
          <w:szCs w:val="30"/>
        </w:rPr>
        <w:t>16.</w:t>
      </w:r>
      <w:r w:rsidR="00480088">
        <w:rPr>
          <w:rFonts w:ascii="Angsana New" w:hAnsi="Angsana New"/>
          <w:sz w:val="30"/>
          <w:szCs w:val="30"/>
        </w:rPr>
        <w:t>7</w:t>
      </w:r>
      <w:r w:rsidR="00456755" w:rsidRPr="0052120C">
        <w:rPr>
          <w:rFonts w:ascii="Angsana New" w:hAnsi="Angsana New"/>
          <w:sz w:val="30"/>
          <w:szCs w:val="30"/>
        </w:rPr>
        <w:t xml:space="preserve"> </w:t>
      </w:r>
      <w:r w:rsidRPr="0052120C">
        <w:rPr>
          <w:rFonts w:ascii="Angsana New" w:hAnsi="Angsana New"/>
          <w:sz w:val="30"/>
          <w:szCs w:val="30"/>
          <w:cs/>
        </w:rPr>
        <w:t>ล้านบาท</w:t>
      </w:r>
      <w:r w:rsidRPr="0052120C">
        <w:rPr>
          <w:rFonts w:ascii="Angsana New" w:hAnsi="Angsana New"/>
          <w:sz w:val="30"/>
          <w:szCs w:val="30"/>
        </w:rPr>
        <w:t xml:space="preserve"> </w:t>
      </w:r>
      <w:r w:rsidRPr="0052120C">
        <w:rPr>
          <w:rFonts w:ascii="Angsana New" w:hAnsi="Angsana New"/>
          <w:sz w:val="30"/>
          <w:szCs w:val="30"/>
          <w:cs/>
        </w:rPr>
        <w:t xml:space="preserve">และ </w:t>
      </w:r>
      <w:r w:rsidR="008F1704" w:rsidRPr="0052120C">
        <w:rPr>
          <w:rFonts w:ascii="Angsana New" w:hAnsi="Angsana New"/>
          <w:sz w:val="30"/>
          <w:szCs w:val="30"/>
        </w:rPr>
        <w:br/>
      </w:r>
      <w:r w:rsidR="0052120C" w:rsidRPr="0052120C">
        <w:rPr>
          <w:rFonts w:ascii="Angsana New" w:hAnsi="Angsana New"/>
          <w:sz w:val="30"/>
          <w:szCs w:val="30"/>
        </w:rPr>
        <w:t>6.2</w:t>
      </w:r>
      <w:r w:rsidRPr="0052120C">
        <w:rPr>
          <w:rFonts w:ascii="Angsana New" w:hAnsi="Angsana New"/>
          <w:sz w:val="30"/>
          <w:szCs w:val="30"/>
        </w:rPr>
        <w:t xml:space="preserve"> </w:t>
      </w:r>
      <w:r w:rsidRPr="0052120C">
        <w:rPr>
          <w:rFonts w:ascii="Angsana New" w:hAnsi="Angsana New"/>
          <w:sz w:val="30"/>
          <w:szCs w:val="30"/>
          <w:cs/>
        </w:rPr>
        <w:t>ล้านบาท</w:t>
      </w:r>
      <w:r w:rsidRPr="00E211EC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2E0DBF" w:rsidRPr="00E211EC">
        <w:rPr>
          <w:rFonts w:ascii="Angsana New" w:hAnsi="Angsana New" w:hint="cs"/>
          <w:sz w:val="30"/>
          <w:szCs w:val="30"/>
          <w:cs/>
        </w:rPr>
        <w:t xml:space="preserve"> </w:t>
      </w:r>
      <w:r w:rsidR="002E0DBF" w:rsidRPr="00E211EC">
        <w:rPr>
          <w:rFonts w:asciiTheme="majorBidi" w:hAnsiTheme="majorBidi"/>
          <w:i/>
          <w:iCs/>
          <w:sz w:val="30"/>
          <w:szCs w:val="30"/>
        </w:rPr>
        <w:t>(256</w:t>
      </w:r>
      <w:r w:rsidR="00456755">
        <w:rPr>
          <w:rFonts w:asciiTheme="majorBidi" w:hAnsiTheme="majorBidi"/>
          <w:i/>
          <w:iCs/>
          <w:sz w:val="30"/>
          <w:szCs w:val="30"/>
        </w:rPr>
        <w:t>5</w:t>
      </w:r>
      <w:r w:rsidR="002E0DBF" w:rsidRPr="00E211EC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2D55CE" w:rsidRPr="00E211EC">
        <w:rPr>
          <w:rFonts w:asciiTheme="majorBidi" w:hAnsiTheme="majorBidi"/>
          <w:i/>
          <w:iCs/>
          <w:sz w:val="30"/>
          <w:szCs w:val="30"/>
        </w:rPr>
        <w:t>1</w:t>
      </w:r>
      <w:r w:rsidR="00456755">
        <w:rPr>
          <w:rFonts w:asciiTheme="majorBidi" w:hAnsiTheme="majorBidi"/>
          <w:i/>
          <w:iCs/>
          <w:sz w:val="30"/>
          <w:szCs w:val="30"/>
        </w:rPr>
        <w:t>4</w:t>
      </w:r>
      <w:r w:rsidR="002D55CE" w:rsidRPr="00E211EC">
        <w:rPr>
          <w:rFonts w:asciiTheme="majorBidi" w:hAnsiTheme="majorBidi"/>
          <w:i/>
          <w:iCs/>
          <w:sz w:val="30"/>
          <w:szCs w:val="30"/>
        </w:rPr>
        <w:t>.</w:t>
      </w:r>
      <w:r w:rsidR="00456755">
        <w:rPr>
          <w:rFonts w:asciiTheme="majorBidi" w:hAnsiTheme="majorBidi"/>
          <w:i/>
          <w:iCs/>
          <w:sz w:val="30"/>
          <w:szCs w:val="30"/>
        </w:rPr>
        <w:t>0</w:t>
      </w:r>
      <w:r w:rsidR="002E0DBF" w:rsidRPr="00E211EC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2E0DBF" w:rsidRPr="00E211EC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 และ </w:t>
      </w:r>
      <w:r w:rsidR="002D55CE" w:rsidRPr="00E211EC">
        <w:rPr>
          <w:rFonts w:asciiTheme="majorBidi" w:hAnsiTheme="majorBidi"/>
          <w:i/>
          <w:iCs/>
          <w:sz w:val="30"/>
          <w:szCs w:val="30"/>
        </w:rPr>
        <w:t>6</w:t>
      </w:r>
      <w:r w:rsidR="002E0DBF" w:rsidRPr="00E211EC">
        <w:rPr>
          <w:rFonts w:asciiTheme="majorBidi" w:hAnsiTheme="majorBidi"/>
          <w:i/>
          <w:iCs/>
          <w:sz w:val="30"/>
          <w:szCs w:val="30"/>
        </w:rPr>
        <w:t>.</w:t>
      </w:r>
      <w:r w:rsidR="002D55CE" w:rsidRPr="00E211EC">
        <w:rPr>
          <w:rFonts w:asciiTheme="majorBidi" w:hAnsiTheme="majorBidi"/>
          <w:i/>
          <w:iCs/>
          <w:sz w:val="30"/>
          <w:szCs w:val="30"/>
        </w:rPr>
        <w:t>0</w:t>
      </w:r>
      <w:r w:rsidR="002E0DBF" w:rsidRPr="00E211EC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2E0DBF" w:rsidRPr="00E211EC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</w:t>
      </w:r>
      <w:r w:rsidR="002E0DBF" w:rsidRPr="00E211EC">
        <w:rPr>
          <w:rFonts w:asciiTheme="majorBidi" w:hAnsiTheme="majorBidi"/>
          <w:i/>
          <w:iCs/>
          <w:sz w:val="30"/>
          <w:szCs w:val="30"/>
        </w:rPr>
        <w:t>)</w:t>
      </w:r>
    </w:p>
    <w:p w14:paraId="73495230" w14:textId="77777777" w:rsidR="00271169" w:rsidRPr="00210D7A" w:rsidRDefault="009C0F17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210D7A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ค่าความนิยมและ</w:t>
      </w:r>
      <w:r w:rsidR="00F81502" w:rsidRPr="00210D7A">
        <w:rPr>
          <w:rFonts w:ascii="Angsana New" w:hAnsi="Angsana New" w:hint="cs"/>
          <w:sz w:val="30"/>
          <w:szCs w:val="30"/>
          <w:u w:val="none"/>
          <w:cs/>
          <w:lang w:val="en-US"/>
        </w:rPr>
        <w:t>สินทรัพย์ไม่มีตัวตน</w:t>
      </w:r>
      <w:r w:rsidRPr="00210D7A">
        <w:rPr>
          <w:rFonts w:ascii="Angsana New" w:hAnsi="Angsana New" w:hint="cs"/>
          <w:sz w:val="30"/>
          <w:szCs w:val="30"/>
          <w:u w:val="none"/>
          <w:cs/>
          <w:lang w:val="en-US"/>
        </w:rPr>
        <w:t>อื่น</w:t>
      </w:r>
    </w:p>
    <w:p w14:paraId="5EE2E77C" w14:textId="77777777" w:rsidR="00271169" w:rsidRPr="006F240E" w:rsidRDefault="00271169" w:rsidP="006F240E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810"/>
        <w:gridCol w:w="1170"/>
        <w:gridCol w:w="270"/>
        <w:gridCol w:w="1350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6F5F9B" w:rsidRPr="00623946" w14:paraId="20F90DD0" w14:textId="77777777" w:rsidTr="0053076D">
        <w:trPr>
          <w:trHeight w:val="180"/>
        </w:trPr>
        <w:tc>
          <w:tcPr>
            <w:tcW w:w="4590" w:type="dxa"/>
            <w:shd w:val="clear" w:color="auto" w:fill="auto"/>
          </w:tcPr>
          <w:p w14:paraId="41D75730" w14:textId="77777777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D38AFCA" w14:textId="77777777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10" w:type="dxa"/>
            <w:gridSpan w:val="11"/>
          </w:tcPr>
          <w:p w14:paraId="02BCD30B" w14:textId="77777777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71E8C" w:rsidRPr="00623946" w14:paraId="54F9AFBA" w14:textId="77777777" w:rsidTr="0053076D">
        <w:trPr>
          <w:trHeight w:val="72"/>
        </w:trPr>
        <w:tc>
          <w:tcPr>
            <w:tcW w:w="4590" w:type="dxa"/>
          </w:tcPr>
          <w:p w14:paraId="0D939C9D" w14:textId="77777777" w:rsidR="00571E8C" w:rsidRPr="00537334" w:rsidRDefault="00571E8C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2EBF86A" w14:textId="77777777" w:rsidR="00571E8C" w:rsidRPr="00537334" w:rsidRDefault="00571E8C" w:rsidP="005B5B2A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vMerge w:val="restart"/>
          </w:tcPr>
          <w:p w14:paraId="61A6025A" w14:textId="77777777" w:rsidR="00571E8C" w:rsidRPr="00537334" w:rsidRDefault="00571E8C" w:rsidP="00F638F3">
            <w:pPr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270" w:type="dxa"/>
            <w:vAlign w:val="bottom"/>
          </w:tcPr>
          <w:p w14:paraId="38B51CAC" w14:textId="77777777" w:rsidR="00571E8C" w:rsidRPr="00537334" w:rsidRDefault="00571E8C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70" w:type="dxa"/>
            <w:gridSpan w:val="9"/>
            <w:tcBorders>
              <w:bottom w:val="single" w:sz="4" w:space="0" w:color="auto"/>
            </w:tcBorders>
            <w:vAlign w:val="bottom"/>
          </w:tcPr>
          <w:p w14:paraId="1719D47E" w14:textId="77777777" w:rsidR="00571E8C" w:rsidRPr="00537334" w:rsidRDefault="00571E8C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สินทรัพย์ไม่มีตัวตนอื่น</w:t>
            </w:r>
          </w:p>
        </w:tc>
      </w:tr>
      <w:tr w:rsidR="00B006EE" w:rsidRPr="00623946" w14:paraId="5297EB69" w14:textId="77777777" w:rsidTr="0053076D">
        <w:trPr>
          <w:trHeight w:val="830"/>
        </w:trPr>
        <w:tc>
          <w:tcPr>
            <w:tcW w:w="4590" w:type="dxa"/>
          </w:tcPr>
          <w:p w14:paraId="09D75721" w14:textId="77777777" w:rsidR="00B006EE" w:rsidRPr="00537334" w:rsidRDefault="00B006EE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5363753" w14:textId="77777777" w:rsidR="00B006EE" w:rsidRPr="00537334" w:rsidRDefault="00B006EE" w:rsidP="00571E8C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  <w:p w14:paraId="2BF536AE" w14:textId="77777777" w:rsidR="00B006EE" w:rsidRPr="00537334" w:rsidRDefault="00B006EE" w:rsidP="008E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3733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70" w:type="dxa"/>
            <w:vMerge/>
            <w:vAlign w:val="bottom"/>
          </w:tcPr>
          <w:p w14:paraId="793F8EA5" w14:textId="77777777" w:rsidR="00B006EE" w:rsidRPr="00537334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6503D31" w14:textId="77777777" w:rsidR="00B006EE" w:rsidRPr="00537334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F482DFC" w14:textId="3688480E" w:rsidR="00B006EE" w:rsidRPr="00537334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  <w:cs/>
              </w:rPr>
              <w:t>ลิขสิทธิ์ซอฟต์แวร์</w:t>
            </w:r>
          </w:p>
        </w:tc>
        <w:tc>
          <w:tcPr>
            <w:tcW w:w="1800" w:type="dxa"/>
            <w:gridSpan w:val="3"/>
            <w:vAlign w:val="bottom"/>
          </w:tcPr>
          <w:p w14:paraId="30E867F5" w14:textId="046EE21F" w:rsidR="00B006EE" w:rsidRPr="00537334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  <w:cs/>
              </w:rPr>
              <w:t>ลิขสิทธิ์ซอฟต์แวร์ระหว่างติดตั้ง</w:t>
            </w:r>
          </w:p>
        </w:tc>
        <w:tc>
          <w:tcPr>
            <w:tcW w:w="1260" w:type="dxa"/>
            <w:vAlign w:val="bottom"/>
          </w:tcPr>
          <w:p w14:paraId="5EE8E2AA" w14:textId="77777777" w:rsidR="00B006EE" w:rsidRPr="00537334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270" w:type="dxa"/>
            <w:vAlign w:val="bottom"/>
          </w:tcPr>
          <w:p w14:paraId="274C8A99" w14:textId="77777777" w:rsidR="00B006EE" w:rsidRPr="00537334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6DC635" w14:textId="77777777" w:rsidR="00B006EE" w:rsidRPr="00537334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</w:t>
            </w:r>
            <w:r w:rsidRPr="0053733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กับลูกค้า</w:t>
            </w:r>
          </w:p>
        </w:tc>
        <w:tc>
          <w:tcPr>
            <w:tcW w:w="270" w:type="dxa"/>
            <w:vAlign w:val="bottom"/>
          </w:tcPr>
          <w:p w14:paraId="1459A2B1" w14:textId="77777777" w:rsidR="00B006EE" w:rsidRPr="00537334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C3260F" w14:textId="77777777" w:rsidR="00B006EE" w:rsidRPr="00537334" w:rsidRDefault="00B006EE" w:rsidP="0053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รวมสินทรัพย์ไม่มีตัวตนอื่น</w:t>
            </w:r>
          </w:p>
        </w:tc>
      </w:tr>
      <w:tr w:rsidR="006F5F9B" w:rsidRPr="00623946" w14:paraId="17352D69" w14:textId="77777777" w:rsidTr="0053076D">
        <w:trPr>
          <w:trHeight w:val="272"/>
        </w:trPr>
        <w:tc>
          <w:tcPr>
            <w:tcW w:w="4590" w:type="dxa"/>
          </w:tcPr>
          <w:p w14:paraId="292EEC72" w14:textId="77777777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83187F7" w14:textId="77777777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910" w:type="dxa"/>
            <w:gridSpan w:val="11"/>
          </w:tcPr>
          <w:p w14:paraId="6F39CB32" w14:textId="7204EC31" w:rsidR="006F5F9B" w:rsidRPr="00537334" w:rsidRDefault="00642935" w:rsidP="006F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6F5F9B" w:rsidRPr="0053733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64293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6F5F9B" w:rsidRPr="00623946" w14:paraId="6B30BF43" w14:textId="77777777" w:rsidTr="0053076D">
        <w:tc>
          <w:tcPr>
            <w:tcW w:w="4590" w:type="dxa"/>
          </w:tcPr>
          <w:p w14:paraId="6E1BCC84" w14:textId="77777777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10" w:type="dxa"/>
          </w:tcPr>
          <w:p w14:paraId="3B81C6B6" w14:textId="77777777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B0F72D" w14:textId="77777777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768FE" w14:textId="77777777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53A4A0" w14:textId="77777777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DF6B7D" w14:textId="77777777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2B5A53" w14:textId="77777777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34F9AC" w14:textId="77777777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5AF4F5" w14:textId="77777777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741AB1" w14:textId="77777777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30E146" w14:textId="77777777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3F26A0" w14:textId="77777777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B9AD0E" w14:textId="77777777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7334" w:rsidRPr="00624577" w14:paraId="1EB35BE3" w14:textId="77777777" w:rsidTr="0053076D">
        <w:tc>
          <w:tcPr>
            <w:tcW w:w="4590" w:type="dxa"/>
            <w:shd w:val="clear" w:color="auto" w:fill="auto"/>
          </w:tcPr>
          <w:p w14:paraId="48264AA0" w14:textId="4120912A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37334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Pr="005373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53733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0009BB83" w14:textId="77777777" w:rsidR="00537334" w:rsidRPr="00537334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6B4CD6" w14:textId="714CE19B" w:rsidR="00537334" w:rsidRPr="00537334" w:rsidRDefault="00537334" w:rsidP="00537334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375,588</w:t>
            </w:r>
          </w:p>
        </w:tc>
        <w:tc>
          <w:tcPr>
            <w:tcW w:w="270" w:type="dxa"/>
          </w:tcPr>
          <w:p w14:paraId="7F6F62B7" w14:textId="77777777" w:rsidR="00537334" w:rsidRPr="00537334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2AFE15" w14:textId="6A151FBD" w:rsidR="00537334" w:rsidRPr="00537334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20,585</w:t>
            </w:r>
          </w:p>
        </w:tc>
        <w:tc>
          <w:tcPr>
            <w:tcW w:w="270" w:type="dxa"/>
          </w:tcPr>
          <w:p w14:paraId="5F626024" w14:textId="77777777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0F304D" w14:textId="1A432598" w:rsidR="00537334" w:rsidRPr="00537334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1,055</w:t>
            </w:r>
          </w:p>
        </w:tc>
        <w:tc>
          <w:tcPr>
            <w:tcW w:w="270" w:type="dxa"/>
          </w:tcPr>
          <w:p w14:paraId="4DBCD10A" w14:textId="77777777" w:rsidR="00537334" w:rsidRPr="00537334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FAC4905" w14:textId="0B434E65" w:rsidR="00537334" w:rsidRPr="00537334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77,696</w:t>
            </w:r>
          </w:p>
        </w:tc>
        <w:tc>
          <w:tcPr>
            <w:tcW w:w="270" w:type="dxa"/>
          </w:tcPr>
          <w:p w14:paraId="6F7A1D3B" w14:textId="77777777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C04729" w14:textId="50599FAE" w:rsidR="00537334" w:rsidRPr="00537334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83,184</w:t>
            </w:r>
          </w:p>
        </w:tc>
        <w:tc>
          <w:tcPr>
            <w:tcW w:w="270" w:type="dxa"/>
          </w:tcPr>
          <w:p w14:paraId="7D76CAEE" w14:textId="77777777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5400E6" w14:textId="22EABFD5" w:rsidR="00537334" w:rsidRPr="00537334" w:rsidRDefault="00537334" w:rsidP="0053076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182,520</w:t>
            </w:r>
          </w:p>
        </w:tc>
      </w:tr>
      <w:tr w:rsidR="00537334" w:rsidRPr="000F51DD" w14:paraId="6EADFE7B" w14:textId="77777777" w:rsidTr="0053076D">
        <w:tc>
          <w:tcPr>
            <w:tcW w:w="4590" w:type="dxa"/>
            <w:shd w:val="clear" w:color="auto" w:fill="auto"/>
          </w:tcPr>
          <w:p w14:paraId="16AB1E72" w14:textId="170C9C7C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3DBBB82E" w14:textId="77777777" w:rsidR="00537334" w:rsidRPr="00537334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95A276" w14:textId="5962A418" w:rsidR="00537334" w:rsidRPr="00537334" w:rsidRDefault="00537334" w:rsidP="00537334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867C55" w14:textId="77777777" w:rsidR="00537334" w:rsidRPr="00537334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5C9F33" w14:textId="3EC50B2A" w:rsidR="00537334" w:rsidRPr="00537334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298</w:t>
            </w:r>
          </w:p>
        </w:tc>
        <w:tc>
          <w:tcPr>
            <w:tcW w:w="270" w:type="dxa"/>
          </w:tcPr>
          <w:p w14:paraId="6E542497" w14:textId="77777777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0CB67C" w14:textId="3F0A083F" w:rsidR="00537334" w:rsidRPr="00537334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270" w:type="dxa"/>
          </w:tcPr>
          <w:p w14:paraId="5BC16FD0" w14:textId="77777777" w:rsidR="00537334" w:rsidRPr="00537334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EB6451" w14:textId="1F62029E" w:rsidR="00537334" w:rsidRPr="00537334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744487" w14:textId="77777777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75C55D" w14:textId="5BB98D8B" w:rsidR="00537334" w:rsidRPr="00537334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213DDA" w14:textId="77777777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4EAF76" w14:textId="2F4DEDBD" w:rsidR="00537334" w:rsidRPr="00537334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954</w:t>
            </w:r>
          </w:p>
        </w:tc>
      </w:tr>
      <w:tr w:rsidR="00537334" w:rsidRPr="000F51DD" w14:paraId="554833F0" w14:textId="77777777" w:rsidTr="0053076D">
        <w:tc>
          <w:tcPr>
            <w:tcW w:w="4590" w:type="dxa"/>
            <w:shd w:val="clear" w:color="auto" w:fill="auto"/>
          </w:tcPr>
          <w:p w14:paraId="26A2DB5A" w14:textId="22E95EA8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  <w:cs/>
              </w:rPr>
              <w:t>ได้มาจากการรวมธุรกิจ</w:t>
            </w:r>
          </w:p>
        </w:tc>
        <w:tc>
          <w:tcPr>
            <w:tcW w:w="810" w:type="dxa"/>
          </w:tcPr>
          <w:p w14:paraId="50C5D2F4" w14:textId="1A73EE2D" w:rsidR="00537334" w:rsidRPr="00537334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left="-106" w:right="-10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503AAA83" w14:textId="5BA62B20" w:rsidR="00537334" w:rsidRPr="00537334" w:rsidRDefault="00537334" w:rsidP="00537334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133,796</w:t>
            </w:r>
          </w:p>
        </w:tc>
        <w:tc>
          <w:tcPr>
            <w:tcW w:w="270" w:type="dxa"/>
          </w:tcPr>
          <w:p w14:paraId="75AC558E" w14:textId="77777777" w:rsidR="00537334" w:rsidRPr="00537334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5B0CFD" w14:textId="10D13EB3" w:rsidR="00537334" w:rsidRPr="00537334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1,637</w:t>
            </w:r>
          </w:p>
        </w:tc>
        <w:tc>
          <w:tcPr>
            <w:tcW w:w="270" w:type="dxa"/>
          </w:tcPr>
          <w:p w14:paraId="130E2F0A" w14:textId="77777777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2F401E" w14:textId="465F04DC" w:rsidR="00537334" w:rsidRPr="00537334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BB7C32" w14:textId="77777777" w:rsidR="00537334" w:rsidRPr="00537334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982D9A" w14:textId="464A4FBA" w:rsidR="00537334" w:rsidRPr="00537334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387,657</w:t>
            </w:r>
          </w:p>
        </w:tc>
        <w:tc>
          <w:tcPr>
            <w:tcW w:w="270" w:type="dxa"/>
          </w:tcPr>
          <w:p w14:paraId="011A69EE" w14:textId="77777777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5E8209" w14:textId="2BE16A50" w:rsidR="00537334" w:rsidRPr="00537334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20,775</w:t>
            </w:r>
          </w:p>
        </w:tc>
        <w:tc>
          <w:tcPr>
            <w:tcW w:w="270" w:type="dxa"/>
          </w:tcPr>
          <w:p w14:paraId="5DAF8469" w14:textId="77777777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177A02A" w14:textId="20CEC54A" w:rsidR="00537334" w:rsidRPr="00537334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410,0</w:t>
            </w:r>
            <w:r w:rsidR="00764144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</w:tr>
      <w:tr w:rsidR="00537334" w:rsidRPr="000F51DD" w14:paraId="6FE27BE2" w14:textId="77777777" w:rsidTr="0053076D">
        <w:tc>
          <w:tcPr>
            <w:tcW w:w="4590" w:type="dxa"/>
          </w:tcPr>
          <w:p w14:paraId="61D8CF42" w14:textId="5B03B439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810" w:type="dxa"/>
          </w:tcPr>
          <w:p w14:paraId="5593EEDE" w14:textId="3825E17F" w:rsidR="00537334" w:rsidRPr="00537334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3F96F6" w14:textId="38789BFA" w:rsidR="00537334" w:rsidRPr="00537334" w:rsidRDefault="00537334" w:rsidP="00537334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8F2CD0" w14:textId="77777777" w:rsidR="00537334" w:rsidRPr="00537334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B7126A" w14:textId="794B9520" w:rsidR="00537334" w:rsidRPr="00537334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1,206</w:t>
            </w:r>
          </w:p>
        </w:tc>
        <w:tc>
          <w:tcPr>
            <w:tcW w:w="270" w:type="dxa"/>
          </w:tcPr>
          <w:p w14:paraId="724A20BB" w14:textId="77777777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D696ED" w14:textId="482FBD6C" w:rsidR="00537334" w:rsidRPr="00537334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(1,206)</w:t>
            </w:r>
          </w:p>
        </w:tc>
        <w:tc>
          <w:tcPr>
            <w:tcW w:w="270" w:type="dxa"/>
          </w:tcPr>
          <w:p w14:paraId="6368D8A3" w14:textId="77777777" w:rsidR="00537334" w:rsidRPr="00537334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4BDD8D" w14:textId="32697AEA" w:rsidR="00537334" w:rsidRPr="00537334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7F3920" w14:textId="77777777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BF3E5E" w14:textId="0DE7340A" w:rsidR="00537334" w:rsidRPr="00537334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C86966" w14:textId="77777777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280524F" w14:textId="7377F62D" w:rsidR="00537334" w:rsidRPr="00537334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37334" w:rsidRPr="000F51DD" w14:paraId="30F5F7BB" w14:textId="77777777" w:rsidTr="0053076D">
        <w:tc>
          <w:tcPr>
            <w:tcW w:w="4590" w:type="dxa"/>
          </w:tcPr>
          <w:p w14:paraId="0A87B37E" w14:textId="690A5A06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10" w:type="dxa"/>
          </w:tcPr>
          <w:p w14:paraId="12FD96A2" w14:textId="77777777" w:rsidR="00537334" w:rsidRPr="00537334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887EA0" w14:textId="5C2C149B" w:rsidR="00537334" w:rsidRPr="00537334" w:rsidRDefault="00537334" w:rsidP="00537334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6E7554" w14:textId="77777777" w:rsidR="00537334" w:rsidRPr="00537334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97C9A5" w14:textId="221F6CAE" w:rsidR="00537334" w:rsidRPr="00537334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(117)</w:t>
            </w:r>
          </w:p>
        </w:tc>
        <w:tc>
          <w:tcPr>
            <w:tcW w:w="270" w:type="dxa"/>
          </w:tcPr>
          <w:p w14:paraId="621F8646" w14:textId="77777777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6F0DC5" w14:textId="2A99180B" w:rsidR="00537334" w:rsidRPr="00537334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5703B19" w14:textId="77777777" w:rsidR="00537334" w:rsidRPr="00537334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9803BA" w14:textId="4E3C26C0" w:rsidR="00537334" w:rsidRPr="00537334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D3C1A6" w14:textId="77777777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B8D74B" w14:textId="74A77BE6" w:rsidR="00537334" w:rsidRPr="00537334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2837DA" w14:textId="77777777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F39DB5" w14:textId="584912D3" w:rsidR="00537334" w:rsidRPr="00537334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(117)</w:t>
            </w:r>
          </w:p>
        </w:tc>
      </w:tr>
      <w:tr w:rsidR="00537334" w:rsidRPr="000F51DD" w14:paraId="7E485F72" w14:textId="77777777" w:rsidTr="0053076D">
        <w:tc>
          <w:tcPr>
            <w:tcW w:w="4590" w:type="dxa"/>
          </w:tcPr>
          <w:p w14:paraId="57CAFC40" w14:textId="58CCC8FC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810" w:type="dxa"/>
          </w:tcPr>
          <w:p w14:paraId="213C16A4" w14:textId="77777777" w:rsidR="00537334" w:rsidRPr="00537334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3D60EE" w14:textId="40C3A158" w:rsidR="00537334" w:rsidRPr="00537334" w:rsidRDefault="00537334" w:rsidP="0053076D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(2,235)</w:t>
            </w:r>
          </w:p>
        </w:tc>
        <w:tc>
          <w:tcPr>
            <w:tcW w:w="270" w:type="dxa"/>
          </w:tcPr>
          <w:p w14:paraId="62BC4BA6" w14:textId="77777777" w:rsidR="00537334" w:rsidRPr="00537334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CAEFA31" w14:textId="37C6A0DD" w:rsidR="00537334" w:rsidRPr="00537334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0FC1104E" w14:textId="77777777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9B4664" w14:textId="1EBABB23" w:rsidR="00537334" w:rsidRPr="00537334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E86429" w14:textId="77777777" w:rsidR="00537334" w:rsidRPr="00537334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576038" w14:textId="1C1FA740" w:rsidR="00537334" w:rsidRPr="00537334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383</w:t>
            </w:r>
          </w:p>
        </w:tc>
        <w:tc>
          <w:tcPr>
            <w:tcW w:w="270" w:type="dxa"/>
          </w:tcPr>
          <w:p w14:paraId="2C1330C4" w14:textId="77777777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42A2AC" w14:textId="545B918B" w:rsidR="00537334" w:rsidRPr="00E506CC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E506C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26787A9" w14:textId="77777777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CC3CE0" w14:textId="2795D065" w:rsidR="00537334" w:rsidRPr="00537334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="00E506C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537334" w:rsidRPr="000F51DD" w14:paraId="7891A7AB" w14:textId="77777777" w:rsidTr="0053076D">
        <w:tc>
          <w:tcPr>
            <w:tcW w:w="4590" w:type="dxa"/>
            <w:shd w:val="clear" w:color="auto" w:fill="auto"/>
          </w:tcPr>
          <w:p w14:paraId="64671925" w14:textId="5A87F0C0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8E5A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8E5A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="008E5AD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ตามที่รายงานในงวดก่อน</w:t>
            </w:r>
          </w:p>
        </w:tc>
        <w:tc>
          <w:tcPr>
            <w:tcW w:w="810" w:type="dxa"/>
          </w:tcPr>
          <w:p w14:paraId="623C96FA" w14:textId="77777777" w:rsidR="00537334" w:rsidRPr="00537334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48EC9C" w14:textId="77777777" w:rsidR="008E5ADF" w:rsidRDefault="008E5ADF" w:rsidP="00537334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4978DC4C" w14:textId="7D0E726E" w:rsidR="00537334" w:rsidRPr="00537334" w:rsidRDefault="00537334" w:rsidP="00537334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507,149</w:t>
            </w:r>
          </w:p>
        </w:tc>
        <w:tc>
          <w:tcPr>
            <w:tcW w:w="270" w:type="dxa"/>
          </w:tcPr>
          <w:p w14:paraId="3CA82388" w14:textId="77777777" w:rsidR="00537334" w:rsidRPr="00537334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67DCAB" w14:textId="224BFE3A" w:rsidR="00537334" w:rsidRPr="00537334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23,615</w:t>
            </w:r>
          </w:p>
        </w:tc>
        <w:tc>
          <w:tcPr>
            <w:tcW w:w="270" w:type="dxa"/>
          </w:tcPr>
          <w:p w14:paraId="408951CE" w14:textId="77777777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FEB852" w14:textId="77777777" w:rsidR="008E5ADF" w:rsidRDefault="008E5ADF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F1422D3" w14:textId="3EA9DFE2" w:rsidR="00537334" w:rsidRPr="00537334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505</w:t>
            </w:r>
          </w:p>
        </w:tc>
        <w:tc>
          <w:tcPr>
            <w:tcW w:w="270" w:type="dxa"/>
          </w:tcPr>
          <w:p w14:paraId="7288F46E" w14:textId="77777777" w:rsidR="00537334" w:rsidRPr="00537334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1622DD" w14:textId="1298933B" w:rsidR="00537334" w:rsidRPr="00537334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465,736</w:t>
            </w:r>
          </w:p>
        </w:tc>
        <w:tc>
          <w:tcPr>
            <w:tcW w:w="270" w:type="dxa"/>
          </w:tcPr>
          <w:p w14:paraId="6B443859" w14:textId="77777777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33293C9" w14:textId="7E7FDCDB" w:rsidR="00537334" w:rsidRPr="00537334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104,28</w:t>
            </w:r>
            <w:r w:rsidR="00E50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365C5DC3" w14:textId="77777777" w:rsidR="00537334" w:rsidRPr="00537334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85D038" w14:textId="0D4E50AE" w:rsidR="00537334" w:rsidRPr="00D36BFD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594,13</w:t>
            </w:r>
            <w:r w:rsidR="00D36BF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</w:tr>
      <w:tr w:rsidR="008E5ADF" w:rsidRPr="000F51DD" w14:paraId="4C7C0E44" w14:textId="77777777" w:rsidTr="0053076D">
        <w:tc>
          <w:tcPr>
            <w:tcW w:w="4590" w:type="dxa"/>
            <w:shd w:val="clear" w:color="auto" w:fill="auto"/>
          </w:tcPr>
          <w:p w14:paraId="165DCD71" w14:textId="6ED67EC7" w:rsidR="008E5ADF" w:rsidRPr="00537334" w:rsidRDefault="008E5ADF" w:rsidP="00EC0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ผลกระทบจากการปรับปรุงมูลค่ายุติธรรม</w:t>
            </w:r>
          </w:p>
        </w:tc>
        <w:tc>
          <w:tcPr>
            <w:tcW w:w="810" w:type="dxa"/>
          </w:tcPr>
          <w:p w14:paraId="279F34C7" w14:textId="35CA7D13" w:rsidR="008E5ADF" w:rsidRPr="008E5ADF" w:rsidRDefault="008E5ADF" w:rsidP="008E5ADF">
            <w:pPr>
              <w:pStyle w:val="acctfourfigures"/>
              <w:tabs>
                <w:tab w:val="clear" w:pos="765"/>
              </w:tabs>
              <w:spacing w:line="240" w:lineRule="atLeast"/>
              <w:ind w:left="-106" w:right="-10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E5AD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B89022" w14:textId="325BCF9D" w:rsidR="008E5ADF" w:rsidRPr="00537334" w:rsidRDefault="009708E6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28,393</w:t>
            </w:r>
          </w:p>
        </w:tc>
        <w:tc>
          <w:tcPr>
            <w:tcW w:w="270" w:type="dxa"/>
          </w:tcPr>
          <w:p w14:paraId="407E3A06" w14:textId="77777777" w:rsidR="008E5ADF" w:rsidRPr="00537334" w:rsidRDefault="008E5ADF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84D192" w14:textId="216C4707" w:rsidR="008E5ADF" w:rsidRPr="00537334" w:rsidRDefault="009708E6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689C44" w14:textId="77777777" w:rsidR="008E5ADF" w:rsidRPr="00537334" w:rsidRDefault="008E5ADF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3FA875" w14:textId="51ED8D91" w:rsidR="008E5ADF" w:rsidRPr="00537334" w:rsidRDefault="009708E6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2E5C7B" w14:textId="77777777" w:rsidR="008E5ADF" w:rsidRPr="00537334" w:rsidRDefault="008E5ADF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9EBB90" w14:textId="5251A679" w:rsidR="008E5ADF" w:rsidRPr="00537334" w:rsidRDefault="009708E6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(7,618)</w:t>
            </w:r>
          </w:p>
        </w:tc>
        <w:tc>
          <w:tcPr>
            <w:tcW w:w="270" w:type="dxa"/>
          </w:tcPr>
          <w:p w14:paraId="158E7E33" w14:textId="77777777" w:rsidR="008E5ADF" w:rsidRPr="00537334" w:rsidRDefault="008E5ADF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8C19CF" w14:textId="660FF499" w:rsidR="008E5ADF" w:rsidRPr="00537334" w:rsidRDefault="009708E6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(20,775)</w:t>
            </w:r>
          </w:p>
        </w:tc>
        <w:tc>
          <w:tcPr>
            <w:tcW w:w="270" w:type="dxa"/>
          </w:tcPr>
          <w:p w14:paraId="17C6E548" w14:textId="77777777" w:rsidR="008E5ADF" w:rsidRPr="00537334" w:rsidRDefault="008E5ADF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56AEC8" w14:textId="79DF9809" w:rsidR="008E5ADF" w:rsidRPr="00537334" w:rsidRDefault="009708E6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(28,393)</w:t>
            </w:r>
          </w:p>
        </w:tc>
      </w:tr>
      <w:tr w:rsidR="008E5ADF" w:rsidRPr="000F51DD" w14:paraId="34038AB1" w14:textId="77777777" w:rsidTr="0053076D">
        <w:tc>
          <w:tcPr>
            <w:tcW w:w="4590" w:type="dxa"/>
            <w:shd w:val="clear" w:color="auto" w:fill="auto"/>
          </w:tcPr>
          <w:p w14:paraId="4E3C17DA" w14:textId="2685C93B" w:rsidR="008E5ADF" w:rsidRPr="00537334" w:rsidRDefault="008E5ADF" w:rsidP="008E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6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810" w:type="dxa"/>
          </w:tcPr>
          <w:p w14:paraId="726BD52B" w14:textId="77777777" w:rsidR="008E5ADF" w:rsidRPr="00537334" w:rsidRDefault="008E5ADF" w:rsidP="008E5AD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DDBDB2" w14:textId="6923D91A" w:rsidR="008E5ADF" w:rsidRPr="00537334" w:rsidRDefault="008E5ADF" w:rsidP="008E5AD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="009708E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9708E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542</w:t>
            </w:r>
          </w:p>
        </w:tc>
        <w:tc>
          <w:tcPr>
            <w:tcW w:w="270" w:type="dxa"/>
          </w:tcPr>
          <w:p w14:paraId="2EC31EDF" w14:textId="77777777" w:rsidR="008E5ADF" w:rsidRPr="00537334" w:rsidRDefault="008E5ADF" w:rsidP="008E5AD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841640" w14:textId="2D8F8EB8" w:rsidR="008E5ADF" w:rsidRPr="00537334" w:rsidRDefault="008E5ADF" w:rsidP="008E5AD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23,615</w:t>
            </w:r>
          </w:p>
        </w:tc>
        <w:tc>
          <w:tcPr>
            <w:tcW w:w="270" w:type="dxa"/>
          </w:tcPr>
          <w:p w14:paraId="7C56426E" w14:textId="77777777" w:rsidR="008E5ADF" w:rsidRPr="00537334" w:rsidRDefault="008E5ADF" w:rsidP="008E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3F641C" w14:textId="2CCC80DA" w:rsidR="008E5ADF" w:rsidRPr="00537334" w:rsidRDefault="008E5ADF" w:rsidP="008E5AD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505</w:t>
            </w:r>
          </w:p>
        </w:tc>
        <w:tc>
          <w:tcPr>
            <w:tcW w:w="270" w:type="dxa"/>
          </w:tcPr>
          <w:p w14:paraId="5EF03A3F" w14:textId="77777777" w:rsidR="008E5ADF" w:rsidRPr="00537334" w:rsidRDefault="008E5ADF" w:rsidP="008E5AD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F765F1" w14:textId="078568EA" w:rsidR="008E5ADF" w:rsidRPr="00537334" w:rsidRDefault="00764144" w:rsidP="008E5AD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458,118</w:t>
            </w:r>
          </w:p>
        </w:tc>
        <w:tc>
          <w:tcPr>
            <w:tcW w:w="270" w:type="dxa"/>
          </w:tcPr>
          <w:p w14:paraId="6E0EAD55" w14:textId="77777777" w:rsidR="008E5ADF" w:rsidRPr="00537334" w:rsidRDefault="008E5ADF" w:rsidP="008E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1C8D77" w14:textId="2109D198" w:rsidR="008E5ADF" w:rsidRPr="00537334" w:rsidRDefault="00764144" w:rsidP="008E5AD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83,50</w:t>
            </w:r>
            <w:r w:rsidR="00E50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166BE42D" w14:textId="77777777" w:rsidR="008E5ADF" w:rsidRPr="00537334" w:rsidRDefault="008E5ADF" w:rsidP="008E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1D52F0" w14:textId="3243F781" w:rsidR="008E5ADF" w:rsidRPr="00537334" w:rsidRDefault="00764144" w:rsidP="008E5AD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E50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,74</w:t>
            </w:r>
            <w:r w:rsidR="00E50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  <w:tr w:rsidR="00664D28" w:rsidRPr="000F51DD" w14:paraId="498BA570" w14:textId="77777777" w:rsidTr="0053076D">
        <w:tc>
          <w:tcPr>
            <w:tcW w:w="4590" w:type="dxa"/>
            <w:shd w:val="clear" w:color="auto" w:fill="auto"/>
          </w:tcPr>
          <w:p w14:paraId="06DA3539" w14:textId="77777777" w:rsidR="00664D28" w:rsidRPr="00537334" w:rsidRDefault="00664D28" w:rsidP="00EC0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7C3886F9" w14:textId="77777777" w:rsidR="00664D28" w:rsidRPr="00537334" w:rsidRDefault="00664D28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1F9EF24C" w14:textId="11D87FB8" w:rsidR="00664D28" w:rsidRPr="00537334" w:rsidRDefault="009708E6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C2208E" w14:textId="77777777" w:rsidR="00664D28" w:rsidRPr="00537334" w:rsidRDefault="00664D28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67C459" w14:textId="06C1C578" w:rsidR="00664D28" w:rsidRPr="00537334" w:rsidRDefault="000C2314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3,094</w:t>
            </w:r>
          </w:p>
        </w:tc>
        <w:tc>
          <w:tcPr>
            <w:tcW w:w="270" w:type="dxa"/>
          </w:tcPr>
          <w:p w14:paraId="38E45F3A" w14:textId="77777777" w:rsidR="00664D28" w:rsidRPr="00537334" w:rsidRDefault="00664D28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260631" w14:textId="54F562C5" w:rsidR="00664D28" w:rsidRPr="00537334" w:rsidRDefault="000C2314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743</w:t>
            </w:r>
          </w:p>
        </w:tc>
        <w:tc>
          <w:tcPr>
            <w:tcW w:w="270" w:type="dxa"/>
          </w:tcPr>
          <w:p w14:paraId="49C862A3" w14:textId="77777777" w:rsidR="00664D28" w:rsidRPr="00537334" w:rsidRDefault="00664D28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7CE314" w14:textId="699CDA33" w:rsidR="00664D28" w:rsidRPr="00537334" w:rsidRDefault="000C2314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204443" w14:textId="77777777" w:rsidR="00664D28" w:rsidRPr="00537334" w:rsidRDefault="00664D28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9E7C1EA" w14:textId="05385874" w:rsidR="00664D28" w:rsidRPr="00537334" w:rsidRDefault="000C2314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07065A" w14:textId="77777777" w:rsidR="00664D28" w:rsidRPr="00537334" w:rsidRDefault="00664D28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8B6417" w14:textId="19F24276" w:rsidR="00664D28" w:rsidRPr="00537334" w:rsidRDefault="000C2314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3,837</w:t>
            </w:r>
          </w:p>
        </w:tc>
      </w:tr>
      <w:tr w:rsidR="006F5F9B" w:rsidRPr="000F51DD" w14:paraId="013AAD2B" w14:textId="77777777" w:rsidTr="0053076D">
        <w:tc>
          <w:tcPr>
            <w:tcW w:w="4590" w:type="dxa"/>
          </w:tcPr>
          <w:p w14:paraId="3C12662A" w14:textId="77777777" w:rsidR="006F5F9B" w:rsidRPr="00537334" w:rsidRDefault="00664D28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810" w:type="dxa"/>
          </w:tcPr>
          <w:p w14:paraId="28E625B0" w14:textId="77777777" w:rsidR="006F5F9B" w:rsidRPr="00537334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408EE8" w14:textId="39A85F6E" w:rsidR="006F5F9B" w:rsidRPr="00537334" w:rsidRDefault="009708E6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B71612" w14:textId="77777777" w:rsidR="006F5F9B" w:rsidRPr="00537334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D6AECA" w14:textId="6C377E9D" w:rsidR="006F5F9B" w:rsidRPr="00537334" w:rsidRDefault="000C2314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270" w:type="dxa"/>
          </w:tcPr>
          <w:p w14:paraId="47FC7E0F" w14:textId="77777777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7CD6E6" w14:textId="46087454" w:rsidR="006F5F9B" w:rsidRPr="00537334" w:rsidRDefault="000C2314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(405)</w:t>
            </w:r>
          </w:p>
        </w:tc>
        <w:tc>
          <w:tcPr>
            <w:tcW w:w="270" w:type="dxa"/>
          </w:tcPr>
          <w:p w14:paraId="1C4CFA0B" w14:textId="77777777" w:rsidR="006F5F9B" w:rsidRPr="00537334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212C38" w14:textId="416BC44C" w:rsidR="006F5F9B" w:rsidRPr="00537334" w:rsidRDefault="000C2314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AA5156" w14:textId="77777777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FF26C9" w14:textId="5DA60FB6" w:rsidR="006F5F9B" w:rsidRPr="00537334" w:rsidRDefault="000C2314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7FBEFD" w14:textId="77777777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CEE52D" w14:textId="7DEC56F2" w:rsidR="006F5F9B" w:rsidRPr="00537334" w:rsidRDefault="000C2314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60CC" w:rsidRPr="000F51DD" w14:paraId="0609E482" w14:textId="77777777" w:rsidTr="0053076D">
        <w:tc>
          <w:tcPr>
            <w:tcW w:w="4590" w:type="dxa"/>
          </w:tcPr>
          <w:p w14:paraId="211D9EF2" w14:textId="6AB82D70" w:rsidR="00B360CC" w:rsidRPr="00537334" w:rsidRDefault="009B11D7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10" w:type="dxa"/>
          </w:tcPr>
          <w:p w14:paraId="08675FB7" w14:textId="77777777" w:rsidR="00B360CC" w:rsidRPr="00537334" w:rsidRDefault="00B360CC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CFB2FF" w14:textId="0B61D189" w:rsidR="00B360CC" w:rsidRPr="00537334" w:rsidRDefault="009708E6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128700" w14:textId="77777777" w:rsidR="00B360CC" w:rsidRPr="00537334" w:rsidRDefault="00B360CC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0D1E4D7" w14:textId="4DDC34AF" w:rsidR="00B360CC" w:rsidRPr="00537334" w:rsidRDefault="000C2314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(3,735)</w:t>
            </w:r>
          </w:p>
        </w:tc>
        <w:tc>
          <w:tcPr>
            <w:tcW w:w="270" w:type="dxa"/>
          </w:tcPr>
          <w:p w14:paraId="1F44E93E" w14:textId="77777777" w:rsidR="00B360CC" w:rsidRPr="00537334" w:rsidRDefault="00B360CC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B4C0E6" w14:textId="4D639C85" w:rsidR="00B360CC" w:rsidRPr="00537334" w:rsidRDefault="000C2314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58F511" w14:textId="77777777" w:rsidR="00B360CC" w:rsidRPr="00537334" w:rsidRDefault="00B360CC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BE9240" w14:textId="5E56756B" w:rsidR="00B360CC" w:rsidRPr="00537334" w:rsidRDefault="000C2314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FD6B80" w14:textId="77777777" w:rsidR="00B360CC" w:rsidRPr="00537334" w:rsidRDefault="00B360CC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7120DEE" w14:textId="46B5B473" w:rsidR="00B360CC" w:rsidRPr="00537334" w:rsidRDefault="000C2314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AD23D3" w14:textId="77777777" w:rsidR="00B360CC" w:rsidRPr="00537334" w:rsidRDefault="00B360CC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F44309D" w14:textId="51D2939E" w:rsidR="00B360CC" w:rsidRPr="00537334" w:rsidRDefault="000C2314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(3,735)</w:t>
            </w:r>
          </w:p>
        </w:tc>
      </w:tr>
      <w:tr w:rsidR="00ED70AA" w:rsidRPr="00623946" w14:paraId="6C0DF588" w14:textId="77777777" w:rsidTr="0053076D">
        <w:tc>
          <w:tcPr>
            <w:tcW w:w="4590" w:type="dxa"/>
          </w:tcPr>
          <w:p w14:paraId="4C49A4B0" w14:textId="41B0F986" w:rsidR="00ED70AA" w:rsidRPr="00537334" w:rsidRDefault="00ED70AA" w:rsidP="00ED7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334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810" w:type="dxa"/>
          </w:tcPr>
          <w:p w14:paraId="403FD51F" w14:textId="77777777" w:rsidR="00ED70AA" w:rsidRPr="00537334" w:rsidRDefault="00ED70AA" w:rsidP="00570A66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DFD04A" w14:textId="0BB57314" w:rsidR="00CB630A" w:rsidRPr="00537334" w:rsidRDefault="009708E6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(57</w:t>
            </w:r>
            <w:r w:rsidR="000C23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14:paraId="04469269" w14:textId="77777777" w:rsidR="00ED70AA" w:rsidRPr="00537334" w:rsidRDefault="00ED70AA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6B6C6F" w14:textId="16999121" w:rsidR="00ED70AA" w:rsidRPr="00537334" w:rsidRDefault="000C2314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270" w:type="dxa"/>
          </w:tcPr>
          <w:p w14:paraId="0E2BB133" w14:textId="77777777" w:rsidR="00ED70AA" w:rsidRPr="00537334" w:rsidRDefault="00ED70A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39A0F5" w14:textId="01788AA3" w:rsidR="00CB630A" w:rsidRPr="00537334" w:rsidRDefault="000C2314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E0B004" w14:textId="77777777" w:rsidR="00ED70AA" w:rsidRPr="00537334" w:rsidRDefault="00ED70AA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4CD8190" w14:textId="1CC2BE8E" w:rsidR="00ED70AA" w:rsidRPr="00537334" w:rsidRDefault="000C2314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6AF051AB" w14:textId="77777777" w:rsidR="00ED70AA" w:rsidRPr="00537334" w:rsidRDefault="00ED70A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79FD97" w14:textId="62A1B55D" w:rsidR="00ED70AA" w:rsidRPr="00537334" w:rsidRDefault="000C2314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270" w:type="dxa"/>
          </w:tcPr>
          <w:p w14:paraId="03025610" w14:textId="77777777" w:rsidR="00ED70AA" w:rsidRPr="00537334" w:rsidRDefault="00ED70A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AC4CE0" w14:textId="4261A60E" w:rsidR="00ED70AA" w:rsidRPr="00537334" w:rsidRDefault="000C2314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179</w:t>
            </w:r>
          </w:p>
        </w:tc>
      </w:tr>
      <w:tr w:rsidR="006F5F9B" w:rsidRPr="00623946" w14:paraId="4B2E579F" w14:textId="77777777" w:rsidTr="0053076D">
        <w:tc>
          <w:tcPr>
            <w:tcW w:w="4590" w:type="dxa"/>
            <w:shd w:val="clear" w:color="auto" w:fill="auto"/>
          </w:tcPr>
          <w:p w14:paraId="4311F87A" w14:textId="34979479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65C75"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23764075" w14:textId="77777777" w:rsidR="006F5F9B" w:rsidRPr="00537334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A93892C" w14:textId="4AB663D5" w:rsidR="006F5F9B" w:rsidRPr="00537334" w:rsidRDefault="009708E6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534,9</w:t>
            </w:r>
            <w:r w:rsidR="000C23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270" w:type="dxa"/>
          </w:tcPr>
          <w:p w14:paraId="59020718" w14:textId="77777777" w:rsidR="006F5F9B" w:rsidRPr="00537334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700B5" w14:textId="17541054" w:rsidR="006F5F9B" w:rsidRPr="00537334" w:rsidRDefault="000C2314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23,376</w:t>
            </w:r>
          </w:p>
        </w:tc>
        <w:tc>
          <w:tcPr>
            <w:tcW w:w="270" w:type="dxa"/>
          </w:tcPr>
          <w:p w14:paraId="7C42E330" w14:textId="77777777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D12948F" w14:textId="72ACC8B6" w:rsidR="006F5F9B" w:rsidRPr="00537334" w:rsidRDefault="000C2314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843</w:t>
            </w:r>
          </w:p>
        </w:tc>
        <w:tc>
          <w:tcPr>
            <w:tcW w:w="270" w:type="dxa"/>
          </w:tcPr>
          <w:p w14:paraId="3CDA0FFC" w14:textId="77777777" w:rsidR="006F5F9B" w:rsidRPr="00537334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40ED1" w14:textId="547AC730" w:rsidR="006F5F9B" w:rsidRPr="00537334" w:rsidRDefault="000C2314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458,217</w:t>
            </w:r>
          </w:p>
        </w:tc>
        <w:tc>
          <w:tcPr>
            <w:tcW w:w="270" w:type="dxa"/>
          </w:tcPr>
          <w:p w14:paraId="74D91A5A" w14:textId="77777777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4D1E6" w14:textId="2D79D27F" w:rsidR="006F5F9B" w:rsidRPr="00537334" w:rsidRDefault="000C2314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83,5</w:t>
            </w:r>
            <w:r w:rsidR="00E50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</w:t>
            </w:r>
          </w:p>
        </w:tc>
        <w:tc>
          <w:tcPr>
            <w:tcW w:w="270" w:type="dxa"/>
          </w:tcPr>
          <w:p w14:paraId="4A855146" w14:textId="77777777" w:rsidR="006F5F9B" w:rsidRPr="00537334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BD9C5" w14:textId="79FE196C" w:rsidR="006F5F9B" w:rsidRPr="00537334" w:rsidRDefault="000C2314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566,02</w:t>
            </w:r>
            <w:r w:rsidR="00E50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6F240E" w:rsidRPr="00F76876" w14:paraId="3A6A9D0B" w14:textId="77777777" w:rsidTr="0053076D">
        <w:tc>
          <w:tcPr>
            <w:tcW w:w="4590" w:type="dxa"/>
            <w:shd w:val="clear" w:color="auto" w:fill="auto"/>
          </w:tcPr>
          <w:p w14:paraId="621C5472" w14:textId="77777777" w:rsidR="006F240E" w:rsidRPr="00B10FEC" w:rsidRDefault="006F240E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3E07EB7" w14:textId="77777777" w:rsidR="006F240E" w:rsidRPr="00B10FEC" w:rsidRDefault="006F240E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10" w:type="dxa"/>
            <w:gridSpan w:val="11"/>
          </w:tcPr>
          <w:p w14:paraId="08D3A4EC" w14:textId="22632C75" w:rsidR="006F240E" w:rsidRPr="00B10FEC" w:rsidRDefault="006F240E" w:rsidP="006F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F240E" w:rsidRPr="00F76876" w14:paraId="5723EA2B" w14:textId="77777777" w:rsidTr="0053076D">
        <w:tc>
          <w:tcPr>
            <w:tcW w:w="4590" w:type="dxa"/>
            <w:shd w:val="clear" w:color="auto" w:fill="auto"/>
          </w:tcPr>
          <w:p w14:paraId="0AE9D3AE" w14:textId="77777777" w:rsidR="006F240E" w:rsidRPr="00B10FEC" w:rsidRDefault="006F240E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76A5FFA" w14:textId="77777777" w:rsidR="006F240E" w:rsidRPr="00B10FEC" w:rsidRDefault="006F240E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Merge w:val="restart"/>
          </w:tcPr>
          <w:p w14:paraId="56F0C246" w14:textId="164A77B2" w:rsidR="006F240E" w:rsidRPr="00B10FEC" w:rsidRDefault="006F240E" w:rsidP="006F240E">
            <w:pPr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270" w:type="dxa"/>
          </w:tcPr>
          <w:p w14:paraId="6D59EA11" w14:textId="77777777" w:rsidR="006F240E" w:rsidRPr="00B10FEC" w:rsidRDefault="006F240E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70" w:type="dxa"/>
            <w:gridSpan w:val="9"/>
            <w:tcBorders>
              <w:bottom w:val="single" w:sz="4" w:space="0" w:color="auto"/>
            </w:tcBorders>
            <w:vAlign w:val="bottom"/>
          </w:tcPr>
          <w:p w14:paraId="4C78F38B" w14:textId="311F6707" w:rsidR="006F240E" w:rsidRPr="00B10FEC" w:rsidRDefault="006F240E" w:rsidP="006F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/>
                <w:sz w:val="26"/>
                <w:szCs w:val="26"/>
                <w:cs/>
              </w:rPr>
              <w:t>สินทรัพย์ไม่มีตัวตนอื่น</w:t>
            </w:r>
          </w:p>
        </w:tc>
      </w:tr>
      <w:tr w:rsidR="00B006EE" w:rsidRPr="00F76876" w14:paraId="26F6F553" w14:textId="77777777" w:rsidTr="0053076D">
        <w:tc>
          <w:tcPr>
            <w:tcW w:w="4590" w:type="dxa"/>
            <w:shd w:val="clear" w:color="auto" w:fill="auto"/>
          </w:tcPr>
          <w:p w14:paraId="782F0934" w14:textId="77777777" w:rsidR="00B006EE" w:rsidRPr="00B10FEC" w:rsidRDefault="00B006EE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A62883E" w14:textId="77777777" w:rsidR="00B006EE" w:rsidRPr="00B10FEC" w:rsidRDefault="00B006EE" w:rsidP="006F240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F8117F6" w14:textId="61119607" w:rsidR="00B006EE" w:rsidRPr="00B10FEC" w:rsidRDefault="00B006EE" w:rsidP="0053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70" w:type="dxa"/>
            <w:vMerge/>
          </w:tcPr>
          <w:p w14:paraId="56810CCF" w14:textId="77777777" w:rsidR="00B006EE" w:rsidRPr="00B10FEC" w:rsidRDefault="00B006EE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FD5563D" w14:textId="77777777" w:rsidR="00B006EE" w:rsidRPr="00B10FEC" w:rsidRDefault="00B006EE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5A315C" w14:textId="011193D5" w:rsidR="00B006EE" w:rsidRPr="00B10FEC" w:rsidRDefault="00B006EE" w:rsidP="006F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cs/>
              </w:rPr>
              <w:t>ลิขสิทธิ์ซอฟต์แวร์</w:t>
            </w:r>
          </w:p>
        </w:tc>
        <w:tc>
          <w:tcPr>
            <w:tcW w:w="1800" w:type="dxa"/>
            <w:gridSpan w:val="3"/>
          </w:tcPr>
          <w:p w14:paraId="347BEAE2" w14:textId="08B765C9" w:rsidR="00B006EE" w:rsidRPr="00B10FEC" w:rsidRDefault="00B006EE" w:rsidP="00B00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cs/>
              </w:rPr>
              <w:t>ลิขสิทธิ์ซอฟต์แวร์</w:t>
            </w:r>
            <w:r w:rsidRPr="00B10FE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260" w:type="dxa"/>
            <w:vAlign w:val="bottom"/>
          </w:tcPr>
          <w:p w14:paraId="10EEB42D" w14:textId="10BD5582" w:rsidR="00B006EE" w:rsidRPr="00B10FEC" w:rsidRDefault="00B006EE" w:rsidP="006F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270" w:type="dxa"/>
          </w:tcPr>
          <w:p w14:paraId="3082CE2F" w14:textId="77777777" w:rsidR="00B006EE" w:rsidRPr="00B10FEC" w:rsidRDefault="00B006EE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2C9E84" w14:textId="19A7CCBD" w:rsidR="00B006EE" w:rsidRPr="00B10FEC" w:rsidRDefault="00B006EE" w:rsidP="006F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ความสัมพันธ์</w:t>
            </w:r>
            <w:r w:rsidRPr="00B10FEC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B10FE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กับลูกค้า</w:t>
            </w:r>
          </w:p>
        </w:tc>
        <w:tc>
          <w:tcPr>
            <w:tcW w:w="270" w:type="dxa"/>
          </w:tcPr>
          <w:p w14:paraId="3BCA05B2" w14:textId="77777777" w:rsidR="00B006EE" w:rsidRPr="00B10FEC" w:rsidRDefault="00B006EE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494C0A" w14:textId="0D52C2AF" w:rsidR="00B006EE" w:rsidRPr="00B10FEC" w:rsidRDefault="00B006EE" w:rsidP="006F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  <w:r w:rsidRPr="00B10FEC">
              <w:rPr>
                <w:rFonts w:asciiTheme="majorBidi" w:hAnsiTheme="majorBidi"/>
                <w:sz w:val="26"/>
                <w:szCs w:val="26"/>
                <w:cs/>
              </w:rPr>
              <w:t>สินทรัพย์ไม่มีตัวตนอื่น</w:t>
            </w:r>
          </w:p>
        </w:tc>
      </w:tr>
      <w:tr w:rsidR="006F240E" w:rsidRPr="00F76876" w14:paraId="087917D0" w14:textId="77777777" w:rsidTr="0053076D">
        <w:tc>
          <w:tcPr>
            <w:tcW w:w="4590" w:type="dxa"/>
            <w:shd w:val="clear" w:color="auto" w:fill="auto"/>
          </w:tcPr>
          <w:p w14:paraId="17DB6930" w14:textId="77777777" w:rsidR="006F240E" w:rsidRPr="00B10FEC" w:rsidRDefault="006F240E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75F09B0" w14:textId="77777777" w:rsidR="006F240E" w:rsidRPr="00B10FEC" w:rsidRDefault="006F240E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10" w:type="dxa"/>
            <w:gridSpan w:val="11"/>
          </w:tcPr>
          <w:p w14:paraId="54B6EB98" w14:textId="2E0850AC" w:rsidR="006F240E" w:rsidRPr="00B10FEC" w:rsidRDefault="00642935" w:rsidP="006F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6F240E" w:rsidRPr="00B10FE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="006F240E" w:rsidRPr="00B10F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</w:t>
            </w:r>
            <w:r w:rsidRPr="00B10FE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6F5F9B" w:rsidRPr="00F76876" w14:paraId="19C4A8C8" w14:textId="77777777" w:rsidTr="0053076D">
        <w:tc>
          <w:tcPr>
            <w:tcW w:w="4590" w:type="dxa"/>
            <w:shd w:val="clear" w:color="auto" w:fill="auto"/>
          </w:tcPr>
          <w:p w14:paraId="78E00E40" w14:textId="77777777" w:rsidR="006F5F9B" w:rsidRPr="00B10FEC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10F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810" w:type="dxa"/>
          </w:tcPr>
          <w:p w14:paraId="468FB193" w14:textId="77777777" w:rsidR="006F5F9B" w:rsidRPr="00B10FEC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9C25DA" w14:textId="77777777" w:rsidR="006F5F9B" w:rsidRPr="00B10FEC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E64E0AE" w14:textId="77777777" w:rsidR="006F5F9B" w:rsidRPr="00B10FEC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0C4DCC" w14:textId="77777777" w:rsidR="006F5F9B" w:rsidRPr="00B10FEC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6117C1A" w14:textId="77777777" w:rsidR="006F5F9B" w:rsidRPr="00B10FEC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D2C7FD" w14:textId="77777777" w:rsidR="006F5F9B" w:rsidRPr="00B10FEC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4F06E1" w14:textId="77777777" w:rsidR="006F5F9B" w:rsidRPr="00B10FEC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C7DB00" w14:textId="77777777" w:rsidR="006F5F9B" w:rsidRPr="00B10FEC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429731B" w14:textId="77777777" w:rsidR="006F5F9B" w:rsidRPr="00B10FEC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31A010" w14:textId="77777777" w:rsidR="006F5F9B" w:rsidRPr="00B10FEC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D643B4" w14:textId="77777777" w:rsidR="006F5F9B" w:rsidRPr="00B10FEC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F02B93" w14:textId="77777777" w:rsidR="006F5F9B" w:rsidRPr="00B10FEC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37334" w:rsidRPr="009068BC" w14:paraId="7AC8F4F7" w14:textId="77777777" w:rsidTr="0053076D">
        <w:tc>
          <w:tcPr>
            <w:tcW w:w="4590" w:type="dxa"/>
            <w:shd w:val="clear" w:color="auto" w:fill="auto"/>
          </w:tcPr>
          <w:p w14:paraId="288BB63B" w14:textId="5DF49F11" w:rsidR="00537334" w:rsidRPr="00B10FEC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10FE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10F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</w:t>
            </w:r>
            <w:r w:rsidRPr="00B10FEC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  <w:tc>
          <w:tcPr>
            <w:tcW w:w="810" w:type="dxa"/>
          </w:tcPr>
          <w:p w14:paraId="12DACA68" w14:textId="77777777" w:rsidR="00537334" w:rsidRPr="00B10FEC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93AA81" w14:textId="0FE65A80" w:rsidR="00537334" w:rsidRPr="00B10FEC" w:rsidRDefault="00537334" w:rsidP="00537334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0115F1" w14:textId="77777777" w:rsidR="00537334" w:rsidRPr="00B10FEC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B39AC9" w14:textId="65CBD4D9" w:rsidR="00537334" w:rsidRPr="00B10FEC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</w:rPr>
              <w:t>15,904</w:t>
            </w:r>
          </w:p>
        </w:tc>
        <w:tc>
          <w:tcPr>
            <w:tcW w:w="270" w:type="dxa"/>
          </w:tcPr>
          <w:p w14:paraId="7B4601DC" w14:textId="77777777" w:rsidR="00537334" w:rsidRPr="00B10FEC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C2440A" w14:textId="5013F941" w:rsidR="00537334" w:rsidRPr="00B10FEC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B91BDD" w14:textId="77777777" w:rsidR="00537334" w:rsidRPr="00B10FEC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26E93CD" w14:textId="30A8622E" w:rsidR="00537334" w:rsidRPr="00B10FEC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728E0E3" w14:textId="77777777" w:rsidR="00537334" w:rsidRPr="00B10FEC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64844E6" w14:textId="7DB59D12" w:rsidR="00537334" w:rsidRPr="00B10FEC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</w:rPr>
              <w:t>16,643</w:t>
            </w:r>
          </w:p>
        </w:tc>
        <w:tc>
          <w:tcPr>
            <w:tcW w:w="270" w:type="dxa"/>
          </w:tcPr>
          <w:p w14:paraId="0D87FCA1" w14:textId="77777777" w:rsidR="00537334" w:rsidRPr="00B10FEC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4F3747F" w14:textId="2DE18FC2" w:rsidR="00537334" w:rsidRPr="00B10FEC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</w:rPr>
              <w:t>32,547</w:t>
            </w:r>
          </w:p>
        </w:tc>
      </w:tr>
      <w:tr w:rsidR="00537334" w:rsidRPr="00F76876" w14:paraId="32C71D06" w14:textId="77777777" w:rsidTr="0053076D">
        <w:tc>
          <w:tcPr>
            <w:tcW w:w="4590" w:type="dxa"/>
            <w:shd w:val="clear" w:color="auto" w:fill="auto"/>
          </w:tcPr>
          <w:p w14:paraId="0A6A96DA" w14:textId="101B1BA3" w:rsidR="00537334" w:rsidRPr="00B10FEC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</w:tcPr>
          <w:p w14:paraId="3629EB0F" w14:textId="04744349" w:rsidR="00537334" w:rsidRPr="00B10FEC" w:rsidRDefault="00AC4C20" w:rsidP="00537334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70" w:type="dxa"/>
          </w:tcPr>
          <w:p w14:paraId="012B6B54" w14:textId="6CC37DBB" w:rsidR="00537334" w:rsidRPr="00B10FEC" w:rsidRDefault="00537334" w:rsidP="00537334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C136ED" w14:textId="77777777" w:rsidR="00537334" w:rsidRPr="00B10FEC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6511E5" w14:textId="0750B555" w:rsidR="00537334" w:rsidRPr="00B10FEC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</w:rPr>
              <w:t>2,413</w:t>
            </w:r>
          </w:p>
        </w:tc>
        <w:tc>
          <w:tcPr>
            <w:tcW w:w="270" w:type="dxa"/>
          </w:tcPr>
          <w:p w14:paraId="346C3D82" w14:textId="77777777" w:rsidR="00537334" w:rsidRPr="00B10FEC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806A5C" w14:textId="174AF501" w:rsidR="00537334" w:rsidRPr="00B10FEC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7D25DC" w14:textId="77777777" w:rsidR="00537334" w:rsidRPr="00B10FEC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224BFA" w14:textId="42C09C2A" w:rsidR="00537334" w:rsidRPr="00B10FEC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C9949B" w14:textId="77777777" w:rsidR="00537334" w:rsidRPr="00B10FEC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656CF88" w14:textId="4AB28931" w:rsidR="00537334" w:rsidRPr="00B10FEC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</w:rPr>
              <w:t>6,352</w:t>
            </w:r>
          </w:p>
        </w:tc>
        <w:tc>
          <w:tcPr>
            <w:tcW w:w="270" w:type="dxa"/>
          </w:tcPr>
          <w:p w14:paraId="3B646A59" w14:textId="77777777" w:rsidR="00537334" w:rsidRPr="00B10FEC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50BF49" w14:textId="1C8F8934" w:rsidR="00537334" w:rsidRPr="00B10FEC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</w:rPr>
              <w:t>8,765</w:t>
            </w:r>
          </w:p>
        </w:tc>
      </w:tr>
      <w:tr w:rsidR="00537334" w:rsidRPr="00F76876" w14:paraId="77A6DBBC" w14:textId="77777777" w:rsidTr="0053076D">
        <w:tc>
          <w:tcPr>
            <w:tcW w:w="4590" w:type="dxa"/>
            <w:shd w:val="clear" w:color="auto" w:fill="auto"/>
          </w:tcPr>
          <w:p w14:paraId="2A9BE8F3" w14:textId="18BBD860" w:rsidR="00537334" w:rsidRPr="00B10FEC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5" w:hanging="165"/>
              <w:rPr>
                <w:rFonts w:asciiTheme="majorBidi" w:hAnsiTheme="majorBidi"/>
                <w:sz w:val="26"/>
                <w:szCs w:val="26"/>
                <w:cs/>
              </w:rPr>
            </w:pPr>
            <w:r w:rsidRPr="00B10FEC">
              <w:rPr>
                <w:rFonts w:asciiTheme="majorBidi" w:hAnsi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10" w:type="dxa"/>
          </w:tcPr>
          <w:p w14:paraId="3A44817A" w14:textId="77777777" w:rsidR="00537334" w:rsidRPr="00B10FEC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27FEEF" w14:textId="498F40AB" w:rsidR="00537334" w:rsidRPr="00B10FEC" w:rsidRDefault="00537334" w:rsidP="00537334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66BF9F5" w14:textId="77777777" w:rsidR="00537334" w:rsidRPr="00B10FEC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760EB79" w14:textId="17B0C37B" w:rsidR="00537334" w:rsidRPr="00B10FEC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</w:rPr>
              <w:t>(117)</w:t>
            </w:r>
          </w:p>
        </w:tc>
        <w:tc>
          <w:tcPr>
            <w:tcW w:w="270" w:type="dxa"/>
          </w:tcPr>
          <w:p w14:paraId="7C362EA9" w14:textId="77777777" w:rsidR="00537334" w:rsidRPr="00B10FEC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A901F4" w14:textId="7347F39D" w:rsidR="00537334" w:rsidRPr="00B10FEC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BCD184" w14:textId="77777777" w:rsidR="00537334" w:rsidRPr="00B10FEC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9BEBA08" w14:textId="2A59B523" w:rsidR="00537334" w:rsidRPr="00B10FEC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F368CB" w14:textId="77777777" w:rsidR="00537334" w:rsidRPr="00B10FEC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08342D" w14:textId="4E86D728" w:rsidR="00537334" w:rsidRPr="00B10FEC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C662B7" w14:textId="77777777" w:rsidR="00537334" w:rsidRPr="00B10FEC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C5BB14" w14:textId="25F8F266" w:rsidR="00537334" w:rsidRPr="00B10FEC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</w:rPr>
              <w:t>(117)</w:t>
            </w:r>
          </w:p>
        </w:tc>
      </w:tr>
      <w:tr w:rsidR="00537334" w:rsidRPr="00F76876" w14:paraId="763A15F0" w14:textId="77777777" w:rsidTr="0053076D">
        <w:tc>
          <w:tcPr>
            <w:tcW w:w="4590" w:type="dxa"/>
            <w:shd w:val="clear" w:color="auto" w:fill="auto"/>
          </w:tcPr>
          <w:p w14:paraId="50AB69A5" w14:textId="1A2FDDF2" w:rsidR="00537334" w:rsidRPr="00B10FEC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FEC">
              <w:rPr>
                <w:rFonts w:asciiTheme="majorBidi" w:hAnsi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810" w:type="dxa"/>
          </w:tcPr>
          <w:p w14:paraId="5B00C8F7" w14:textId="77777777" w:rsidR="00537334" w:rsidRPr="00B10FEC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2A8665" w14:textId="729921D1" w:rsidR="00537334" w:rsidRPr="00B10FEC" w:rsidRDefault="00537334" w:rsidP="00537334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72A24A" w14:textId="77777777" w:rsidR="00537334" w:rsidRPr="00B10FEC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2C8C34E" w14:textId="33EFA252" w:rsidR="00537334" w:rsidRPr="00B10FEC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0AF959B0" w14:textId="77777777" w:rsidR="00537334" w:rsidRPr="00B10FEC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F259F4" w14:textId="32225A19" w:rsidR="00537334" w:rsidRPr="00B10FEC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71B523" w14:textId="77777777" w:rsidR="00537334" w:rsidRPr="00B10FEC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B3EF534" w14:textId="41FC21E7" w:rsidR="00537334" w:rsidRPr="00B10FEC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519E89" w14:textId="77777777" w:rsidR="00537334" w:rsidRPr="00B10FEC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B3BD505" w14:textId="1AF7760C" w:rsidR="00537334" w:rsidRPr="00B10FEC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680632" w14:textId="77777777" w:rsidR="00537334" w:rsidRPr="00B10FEC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EC27CCA" w14:textId="7E69FB46" w:rsidR="00537334" w:rsidRPr="00B10FEC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537334" w:rsidRPr="00F76876" w14:paraId="154CCF35" w14:textId="77777777" w:rsidTr="0053076D">
        <w:tc>
          <w:tcPr>
            <w:tcW w:w="4590" w:type="dxa"/>
            <w:shd w:val="clear" w:color="auto" w:fill="auto"/>
          </w:tcPr>
          <w:p w14:paraId="6CC77D35" w14:textId="39624CAE" w:rsidR="00537334" w:rsidRPr="00B10FEC" w:rsidRDefault="00537334" w:rsidP="00B10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2565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2566</w:t>
            </w:r>
            <w:r w:rsidR="00B10FEC"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="00B10FEC" w:rsidRPr="00B10F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ตามที่รายงานในงวดก่อน</w:t>
            </w:r>
          </w:p>
        </w:tc>
        <w:tc>
          <w:tcPr>
            <w:tcW w:w="810" w:type="dxa"/>
          </w:tcPr>
          <w:p w14:paraId="3C1B51C4" w14:textId="77777777" w:rsidR="00537334" w:rsidRPr="00B10FEC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19CD1C" w14:textId="77777777" w:rsidR="00B10FEC" w:rsidRDefault="00B10FEC" w:rsidP="00537334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7F1C9B40" w14:textId="0B4E6F8B" w:rsidR="00537334" w:rsidRPr="00B10FEC" w:rsidRDefault="00537334" w:rsidP="00537334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7CD84B" w14:textId="77777777" w:rsidR="00537334" w:rsidRPr="00B10FEC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827A67" w14:textId="0D9FF289" w:rsidR="00537334" w:rsidRPr="00B10FEC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18,209</w:t>
            </w:r>
          </w:p>
        </w:tc>
        <w:tc>
          <w:tcPr>
            <w:tcW w:w="270" w:type="dxa"/>
          </w:tcPr>
          <w:p w14:paraId="379EB45C" w14:textId="77777777" w:rsidR="00537334" w:rsidRPr="00B10FEC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AFC99A" w14:textId="77777777" w:rsidR="00B10FEC" w:rsidRDefault="00B10FEC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E79F953" w14:textId="07DE8C0F" w:rsidR="00537334" w:rsidRPr="00B10FEC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5EBF12" w14:textId="77777777" w:rsidR="00537334" w:rsidRPr="00B10FEC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D4C7D1" w14:textId="3C99AC36" w:rsidR="00537334" w:rsidRPr="00B10FEC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027232" w14:textId="77777777" w:rsidR="00537334" w:rsidRPr="00B10FEC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E3B6C3" w14:textId="66809D13" w:rsidR="00537334" w:rsidRPr="00B10FEC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22,995</w:t>
            </w:r>
          </w:p>
        </w:tc>
        <w:tc>
          <w:tcPr>
            <w:tcW w:w="270" w:type="dxa"/>
          </w:tcPr>
          <w:p w14:paraId="49E7456F" w14:textId="77777777" w:rsidR="00537334" w:rsidRPr="00B10FEC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85F910F" w14:textId="5AC204EE" w:rsidR="00537334" w:rsidRPr="00B10FEC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41,204</w:t>
            </w:r>
          </w:p>
        </w:tc>
      </w:tr>
      <w:tr w:rsidR="00B10FEC" w:rsidRPr="00F76876" w14:paraId="4344517E" w14:textId="77777777" w:rsidTr="00B10FEC">
        <w:tc>
          <w:tcPr>
            <w:tcW w:w="4590" w:type="dxa"/>
            <w:shd w:val="clear" w:color="auto" w:fill="auto"/>
          </w:tcPr>
          <w:p w14:paraId="2D5C073F" w14:textId="3ED04A90" w:rsidR="00B10FEC" w:rsidRPr="00B10FEC" w:rsidRDefault="00B10FEC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ผลกระทบจากการปรับปรุงมูลค่ายุติธรรม</w:t>
            </w:r>
          </w:p>
        </w:tc>
        <w:tc>
          <w:tcPr>
            <w:tcW w:w="810" w:type="dxa"/>
          </w:tcPr>
          <w:p w14:paraId="3E8ED128" w14:textId="37DF445D" w:rsidR="00B10FEC" w:rsidRPr="00B10FEC" w:rsidRDefault="00B10FEC" w:rsidP="00570A66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FABA23" w14:textId="0F739E71" w:rsidR="00B10FEC" w:rsidRPr="00B10FEC" w:rsidRDefault="00B82EEE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C37295" w14:textId="77777777" w:rsidR="00B10FEC" w:rsidRPr="00B10FEC" w:rsidRDefault="00B10FEC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0F9BDD" w14:textId="6192108B" w:rsidR="00B10FEC" w:rsidRPr="00B10FEC" w:rsidRDefault="00B82EEE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DB500B" w14:textId="77777777" w:rsidR="00B10FEC" w:rsidRPr="00B10FEC" w:rsidRDefault="00B10FEC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9A78E8" w14:textId="3B9186E1" w:rsidR="00B10FEC" w:rsidRPr="00B10FEC" w:rsidRDefault="00B82EEE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1D3DFD" w14:textId="77777777" w:rsidR="00B10FEC" w:rsidRPr="00B10FEC" w:rsidRDefault="00B10FEC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DFE75A" w14:textId="58F02C2B" w:rsidR="00B10FEC" w:rsidRPr="00B10FEC" w:rsidRDefault="00B82EEE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BB5CBC" w14:textId="77777777" w:rsidR="00B10FEC" w:rsidRPr="00B10FEC" w:rsidRDefault="00B10FEC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E1677F" w14:textId="4F412A1C" w:rsidR="00B10FEC" w:rsidRPr="00B10FEC" w:rsidRDefault="00B82EEE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(72</w:t>
            </w:r>
            <w:r w:rsidR="00E506C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F4C4CC1" w14:textId="77777777" w:rsidR="00B10FEC" w:rsidRPr="00B10FEC" w:rsidRDefault="00B10FEC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2944E1" w14:textId="251B704A" w:rsidR="00B10FEC" w:rsidRPr="00B10FEC" w:rsidRDefault="00B82EEE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(72</w:t>
            </w:r>
            <w:r w:rsidR="00E506C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10FEC" w:rsidRPr="00F76876" w14:paraId="2B66B736" w14:textId="77777777" w:rsidTr="00B10FEC">
        <w:tc>
          <w:tcPr>
            <w:tcW w:w="4590" w:type="dxa"/>
            <w:shd w:val="clear" w:color="auto" w:fill="auto"/>
          </w:tcPr>
          <w:p w14:paraId="2EF71BE0" w14:textId="732A467E" w:rsidR="00B10FEC" w:rsidRPr="00B10FEC" w:rsidRDefault="00B10FEC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6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810" w:type="dxa"/>
          </w:tcPr>
          <w:p w14:paraId="58F536B1" w14:textId="77777777" w:rsidR="00B10FEC" w:rsidRPr="00B10FEC" w:rsidRDefault="00B10FEC" w:rsidP="00570A66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4007BB" w14:textId="4BC603D7" w:rsidR="00B10FEC" w:rsidRPr="00B82EEE" w:rsidRDefault="00B82EEE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82E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756C31" w14:textId="77777777" w:rsidR="00B10FEC" w:rsidRPr="00B82EEE" w:rsidRDefault="00B10FEC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CC49D26" w14:textId="7DFD23CC" w:rsidR="00B10FEC" w:rsidRPr="00B82EEE" w:rsidRDefault="002E4220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18,209</w:t>
            </w:r>
          </w:p>
        </w:tc>
        <w:tc>
          <w:tcPr>
            <w:tcW w:w="270" w:type="dxa"/>
          </w:tcPr>
          <w:p w14:paraId="3DCD6C55" w14:textId="77777777" w:rsidR="00B10FEC" w:rsidRPr="00B82EEE" w:rsidRDefault="00B10FEC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C1D532" w14:textId="1760D69B" w:rsidR="00B10FEC" w:rsidRPr="00B82EEE" w:rsidRDefault="00B82EEE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2E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1C8A40" w14:textId="77777777" w:rsidR="00B10FEC" w:rsidRPr="00B82EEE" w:rsidRDefault="00B10FEC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F07DBB" w14:textId="7915B2F9" w:rsidR="00B10FEC" w:rsidRPr="00B82EEE" w:rsidRDefault="00B82EEE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2E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146FE3" w14:textId="77777777" w:rsidR="00B10FEC" w:rsidRPr="00B82EEE" w:rsidRDefault="00B10FEC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153918" w14:textId="47D88D34" w:rsidR="00B10FEC" w:rsidRPr="00B82EEE" w:rsidRDefault="00B82EEE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2E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22,27</w:t>
            </w:r>
            <w:r w:rsidR="00E50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D3C418F" w14:textId="77777777" w:rsidR="00B10FEC" w:rsidRPr="00B82EEE" w:rsidRDefault="00B10FEC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ABDDBF" w14:textId="709C7A15" w:rsidR="00B10FEC" w:rsidRPr="00B82EEE" w:rsidRDefault="00B82EEE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2E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40,48</w:t>
            </w:r>
            <w:r w:rsidR="00E50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</w:tr>
      <w:tr w:rsidR="006F5F9B" w:rsidRPr="00F76876" w14:paraId="4665E612" w14:textId="77777777" w:rsidTr="0053076D">
        <w:tc>
          <w:tcPr>
            <w:tcW w:w="4590" w:type="dxa"/>
            <w:shd w:val="clear" w:color="auto" w:fill="auto"/>
          </w:tcPr>
          <w:p w14:paraId="3EB5E72A" w14:textId="77777777" w:rsidR="006F5F9B" w:rsidRPr="00B10FEC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</w:tcPr>
          <w:p w14:paraId="637217F6" w14:textId="6A246C75" w:rsidR="006F5F9B" w:rsidRPr="00B10FEC" w:rsidRDefault="00AC4C20" w:rsidP="00570A66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70" w:type="dxa"/>
          </w:tcPr>
          <w:p w14:paraId="2B0E332D" w14:textId="0BB2EEE4" w:rsidR="006F5F9B" w:rsidRPr="00B10FEC" w:rsidRDefault="00BB279B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CE1405" w14:textId="77777777" w:rsidR="006F5F9B" w:rsidRPr="00B10FEC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E2F961" w14:textId="237E419A" w:rsidR="006F5F9B" w:rsidRPr="00B10FEC" w:rsidRDefault="002E4220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2,588</w:t>
            </w:r>
          </w:p>
        </w:tc>
        <w:tc>
          <w:tcPr>
            <w:tcW w:w="270" w:type="dxa"/>
          </w:tcPr>
          <w:p w14:paraId="5485D7DA" w14:textId="77777777" w:rsidR="006F5F9B" w:rsidRPr="00B10FEC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B6A954" w14:textId="467A68C9" w:rsidR="006F5F9B" w:rsidRPr="00B10FEC" w:rsidRDefault="002E4220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8ABAE7" w14:textId="77777777" w:rsidR="006F5F9B" w:rsidRPr="00B10FEC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312363" w14:textId="5C22AA16" w:rsidR="006F5F9B" w:rsidRPr="00B10FEC" w:rsidRDefault="002E4220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273CEB" w14:textId="77777777" w:rsidR="006F5F9B" w:rsidRPr="00B10FEC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58E6CE" w14:textId="22910586" w:rsidR="006F5F9B" w:rsidRPr="00B10FEC" w:rsidRDefault="002E4220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5,591</w:t>
            </w:r>
          </w:p>
        </w:tc>
        <w:tc>
          <w:tcPr>
            <w:tcW w:w="270" w:type="dxa"/>
          </w:tcPr>
          <w:p w14:paraId="6D9B21BC" w14:textId="77777777" w:rsidR="006F5F9B" w:rsidRPr="00B10FEC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6A0C47" w14:textId="0DDB4E8B" w:rsidR="006F5F9B" w:rsidRPr="00B10FEC" w:rsidRDefault="002E4220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8,179</w:t>
            </w:r>
          </w:p>
        </w:tc>
      </w:tr>
      <w:tr w:rsidR="00570A66" w:rsidRPr="00F76876" w14:paraId="5A831860" w14:textId="77777777" w:rsidTr="0053076D">
        <w:tc>
          <w:tcPr>
            <w:tcW w:w="4590" w:type="dxa"/>
            <w:shd w:val="clear" w:color="auto" w:fill="auto"/>
          </w:tcPr>
          <w:p w14:paraId="267E60DC" w14:textId="42D9C0ED" w:rsidR="00570A66" w:rsidRPr="00B10FEC" w:rsidRDefault="00604F6E" w:rsidP="0056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 w:hanging="165"/>
              <w:rPr>
                <w:rFonts w:asciiTheme="majorBidi" w:hAnsiTheme="majorBidi"/>
                <w:sz w:val="26"/>
                <w:szCs w:val="26"/>
                <w:cs/>
              </w:rPr>
            </w:pPr>
            <w:r w:rsidRPr="00B10FEC">
              <w:rPr>
                <w:rFonts w:asciiTheme="majorBidi" w:hAnsi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10" w:type="dxa"/>
          </w:tcPr>
          <w:p w14:paraId="595691EA" w14:textId="77777777" w:rsidR="00570A66" w:rsidRPr="00B10FEC" w:rsidRDefault="00570A66" w:rsidP="002754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28AE79" w14:textId="6A83574C" w:rsidR="00570A66" w:rsidRPr="00B10FEC" w:rsidRDefault="00BB279B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8BA4A72" w14:textId="77777777" w:rsidR="00570A66" w:rsidRPr="00B10FEC" w:rsidRDefault="00570A66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DC6E63B" w14:textId="262A0145" w:rsidR="00570A66" w:rsidRPr="00B10FEC" w:rsidRDefault="002E4220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(3,735)</w:t>
            </w:r>
          </w:p>
        </w:tc>
        <w:tc>
          <w:tcPr>
            <w:tcW w:w="270" w:type="dxa"/>
          </w:tcPr>
          <w:p w14:paraId="527B5813" w14:textId="77777777" w:rsidR="00570A66" w:rsidRPr="00B10FEC" w:rsidRDefault="00570A66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EEA771" w14:textId="6112C6DA" w:rsidR="00570A66" w:rsidRPr="00B10FEC" w:rsidRDefault="002E4220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9A9263" w14:textId="77777777" w:rsidR="00570A66" w:rsidRPr="00B10FEC" w:rsidRDefault="00570A66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EEAEDD" w14:textId="38E3ED4D" w:rsidR="00570A66" w:rsidRPr="00B10FEC" w:rsidRDefault="002E4220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B73864" w14:textId="77777777" w:rsidR="00570A66" w:rsidRPr="00B10FEC" w:rsidRDefault="00570A66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FB2195" w14:textId="308DAB84" w:rsidR="00570A66" w:rsidRPr="00B10FEC" w:rsidRDefault="002E4220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440F05" w14:textId="77777777" w:rsidR="00570A66" w:rsidRPr="00B10FEC" w:rsidRDefault="00570A66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010E02" w14:textId="1198CCE2" w:rsidR="00570A66" w:rsidRPr="00B10FEC" w:rsidRDefault="002E4220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(3,735)</w:t>
            </w:r>
          </w:p>
        </w:tc>
      </w:tr>
      <w:tr w:rsidR="0056763A" w:rsidRPr="00F76876" w14:paraId="00DBDB59" w14:textId="77777777" w:rsidTr="0053076D">
        <w:tc>
          <w:tcPr>
            <w:tcW w:w="4590" w:type="dxa"/>
            <w:shd w:val="clear" w:color="auto" w:fill="auto"/>
          </w:tcPr>
          <w:p w14:paraId="1676089C" w14:textId="0CB993E4" w:rsidR="0056763A" w:rsidRPr="00B10FEC" w:rsidRDefault="0056763A" w:rsidP="0056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FEC">
              <w:rPr>
                <w:rFonts w:asciiTheme="majorBidi" w:hAnsi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810" w:type="dxa"/>
          </w:tcPr>
          <w:p w14:paraId="4934FC99" w14:textId="77777777" w:rsidR="0056763A" w:rsidRPr="00B10FEC" w:rsidRDefault="0056763A" w:rsidP="002754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CB4EB4" w14:textId="2CD1593C" w:rsidR="00BB279B" w:rsidRPr="00B10FEC" w:rsidRDefault="00BB279B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97100D" w14:textId="77777777" w:rsidR="0056763A" w:rsidRPr="00B10FEC" w:rsidRDefault="0056763A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4FB98F" w14:textId="347F801F" w:rsidR="0056763A" w:rsidRPr="00B10FEC" w:rsidRDefault="002E4220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058E7FF0" w14:textId="77777777" w:rsidR="0056763A" w:rsidRPr="00B10FEC" w:rsidRDefault="0056763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CEDD9F" w14:textId="28637F40" w:rsidR="0056763A" w:rsidRPr="00B10FEC" w:rsidRDefault="002E4220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1908E3" w14:textId="77777777" w:rsidR="0056763A" w:rsidRPr="00B10FEC" w:rsidRDefault="0056763A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76A410" w14:textId="1B137E9D" w:rsidR="0056763A" w:rsidRPr="00B10FEC" w:rsidRDefault="002E4220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80CB1D" w14:textId="77777777" w:rsidR="0056763A" w:rsidRPr="00B10FEC" w:rsidRDefault="0056763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1FCCE16" w14:textId="45F9A585" w:rsidR="0056763A" w:rsidRPr="00B10FEC" w:rsidRDefault="002E4220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7ADE75" w14:textId="77777777" w:rsidR="0056763A" w:rsidRPr="00B10FEC" w:rsidRDefault="0056763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B535C0" w14:textId="2DF8C388" w:rsidR="0056763A" w:rsidRPr="00B10FEC" w:rsidRDefault="002E4220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6F5F9B" w:rsidRPr="00F76876" w14:paraId="051522B8" w14:textId="77777777" w:rsidTr="0053076D">
        <w:tc>
          <w:tcPr>
            <w:tcW w:w="4590" w:type="dxa"/>
            <w:shd w:val="clear" w:color="auto" w:fill="auto"/>
          </w:tcPr>
          <w:p w14:paraId="6122B74D" w14:textId="43AD532D" w:rsidR="006F5F9B" w:rsidRPr="00B10FEC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65C75"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537334"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0BDEE69C" w14:textId="77777777" w:rsidR="006F5F9B" w:rsidRPr="00B10FEC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4195CA" w14:textId="76592B22" w:rsidR="006F5F9B" w:rsidRPr="00B10FEC" w:rsidRDefault="00BB279B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1C12D1" w14:textId="77777777" w:rsidR="006F5F9B" w:rsidRPr="00B10FEC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AAAC0" w14:textId="1235276E" w:rsidR="006F5F9B" w:rsidRPr="00B10FEC" w:rsidRDefault="002E4220" w:rsidP="002E422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17,066</w:t>
            </w:r>
          </w:p>
        </w:tc>
        <w:tc>
          <w:tcPr>
            <w:tcW w:w="270" w:type="dxa"/>
          </w:tcPr>
          <w:p w14:paraId="70457059" w14:textId="77777777" w:rsidR="006F5F9B" w:rsidRPr="00B10FEC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2F3F60D" w14:textId="0C157CDD" w:rsidR="006F5F9B" w:rsidRPr="00B10FEC" w:rsidRDefault="002E4220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3323F8" w14:textId="77777777" w:rsidR="006F5F9B" w:rsidRPr="00B10FEC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7B35D" w14:textId="55ED0621" w:rsidR="006F5F9B" w:rsidRPr="00B10FEC" w:rsidRDefault="002E4220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A8E18E" w14:textId="77777777" w:rsidR="006F5F9B" w:rsidRPr="00B10FEC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1FE92" w14:textId="569E1D7B" w:rsidR="006F5F9B" w:rsidRPr="00B10FEC" w:rsidRDefault="002E4220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27,86</w:t>
            </w:r>
            <w:r w:rsidR="00E506C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6EFF5CA" w14:textId="77777777" w:rsidR="006F5F9B" w:rsidRPr="00B10FEC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51C8C" w14:textId="7EEC376B" w:rsidR="006F5F9B" w:rsidRPr="00B10FEC" w:rsidRDefault="002E4220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44,92</w:t>
            </w:r>
            <w:r w:rsidR="00E50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  <w:tr w:rsidR="006F5F9B" w:rsidRPr="00F76876" w14:paraId="1E2A4382" w14:textId="77777777" w:rsidTr="0053076D">
        <w:tc>
          <w:tcPr>
            <w:tcW w:w="4590" w:type="dxa"/>
            <w:shd w:val="clear" w:color="auto" w:fill="auto"/>
          </w:tcPr>
          <w:p w14:paraId="16E1AA10" w14:textId="77777777" w:rsidR="006F5F9B" w:rsidRPr="005949DB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A45EAA5" w14:textId="77777777" w:rsidR="006F5F9B" w:rsidRPr="005949DB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47BD0C" w14:textId="77777777" w:rsidR="006F5F9B" w:rsidRPr="005949DB" w:rsidRDefault="006F5F9B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62C2790" w14:textId="77777777" w:rsidR="006F5F9B" w:rsidRPr="005949DB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F68D9D" w14:textId="77777777" w:rsidR="006F5F9B" w:rsidRPr="005949DB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A392C1" w14:textId="77777777" w:rsidR="006F5F9B" w:rsidRPr="005949DB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41E455" w14:textId="77777777" w:rsidR="006F5F9B" w:rsidRPr="005949DB" w:rsidRDefault="006F5F9B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E17223" w14:textId="77777777" w:rsidR="006F5F9B" w:rsidRPr="005949DB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AE479B7" w14:textId="77777777" w:rsidR="006F5F9B" w:rsidRPr="005949DB" w:rsidRDefault="006F5F9B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1E2284" w14:textId="77777777" w:rsidR="006F5F9B" w:rsidRPr="005949DB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11F1545" w14:textId="77777777" w:rsidR="006F5F9B" w:rsidRPr="005949DB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7FC073" w14:textId="77777777" w:rsidR="006F5F9B" w:rsidRPr="005949DB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006C117" w14:textId="77777777" w:rsidR="006F5F9B" w:rsidRPr="005949DB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5F9B" w:rsidRPr="00F76876" w14:paraId="18D2443D" w14:textId="77777777" w:rsidTr="0053076D">
        <w:tc>
          <w:tcPr>
            <w:tcW w:w="4590" w:type="dxa"/>
            <w:shd w:val="clear" w:color="auto" w:fill="auto"/>
          </w:tcPr>
          <w:p w14:paraId="566C95E3" w14:textId="77777777" w:rsidR="006F5F9B" w:rsidRPr="00B10FEC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0F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1EBF0DC4" w14:textId="77777777" w:rsidR="006F5F9B" w:rsidRPr="00B10FEC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7FEC0D" w14:textId="77777777" w:rsidR="006F5F9B" w:rsidRPr="00B10FEC" w:rsidRDefault="006F5F9B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08F6C04" w14:textId="77777777" w:rsidR="006F5F9B" w:rsidRPr="00B10FEC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92F9F42" w14:textId="77777777" w:rsidR="006F5F9B" w:rsidRPr="00B10FEC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2FD7D97" w14:textId="77777777" w:rsidR="006F5F9B" w:rsidRPr="00B10FEC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C8092A" w14:textId="77777777" w:rsidR="006F5F9B" w:rsidRPr="00B10FEC" w:rsidRDefault="006F5F9B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21434BF" w14:textId="77777777" w:rsidR="006F5F9B" w:rsidRPr="00B10FEC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386ED7" w14:textId="77777777" w:rsidR="006F5F9B" w:rsidRPr="00B10FEC" w:rsidRDefault="006F5F9B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00E46D" w14:textId="77777777" w:rsidR="006F5F9B" w:rsidRPr="00B10FEC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481DE2" w14:textId="77777777" w:rsidR="006F5F9B" w:rsidRPr="00B10FEC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AF63B5" w14:textId="77777777" w:rsidR="006F5F9B" w:rsidRPr="00B10FEC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90F34B" w14:textId="77777777" w:rsidR="006F5F9B" w:rsidRPr="00B10FEC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37334" w:rsidRPr="00623946" w14:paraId="35F448C4" w14:textId="77777777" w:rsidTr="0053076D">
        <w:tc>
          <w:tcPr>
            <w:tcW w:w="4590" w:type="dxa"/>
            <w:shd w:val="clear" w:color="auto" w:fill="auto"/>
          </w:tcPr>
          <w:p w14:paraId="55909048" w14:textId="13F04733" w:rsidR="00537334" w:rsidRPr="00B10FEC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25FBF5DF" w14:textId="77777777" w:rsidR="00537334" w:rsidRPr="00B10FEC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142C13" w14:textId="43039FDA" w:rsidR="00537334" w:rsidRPr="00B10FEC" w:rsidRDefault="00537334" w:rsidP="00537334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="00736D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736D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542</w:t>
            </w:r>
          </w:p>
        </w:tc>
        <w:tc>
          <w:tcPr>
            <w:tcW w:w="270" w:type="dxa"/>
          </w:tcPr>
          <w:p w14:paraId="76EBBA5A" w14:textId="77777777" w:rsidR="00537334" w:rsidRPr="00B10FEC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C590CA6" w14:textId="3C2D5459" w:rsidR="00537334" w:rsidRPr="00B10FEC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5,406</w:t>
            </w:r>
          </w:p>
        </w:tc>
        <w:tc>
          <w:tcPr>
            <w:tcW w:w="270" w:type="dxa"/>
          </w:tcPr>
          <w:p w14:paraId="0F47232F" w14:textId="77777777" w:rsidR="00537334" w:rsidRPr="00B10FEC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71D849D" w14:textId="35D3D5E1" w:rsidR="00537334" w:rsidRPr="00B10FEC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505</w:t>
            </w:r>
          </w:p>
        </w:tc>
        <w:tc>
          <w:tcPr>
            <w:tcW w:w="270" w:type="dxa"/>
          </w:tcPr>
          <w:p w14:paraId="027539E7" w14:textId="77777777" w:rsidR="00537334" w:rsidRPr="00B10FEC" w:rsidRDefault="00537334" w:rsidP="005373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63B159A" w14:textId="1BE956E4" w:rsidR="00537334" w:rsidRPr="00B10FEC" w:rsidRDefault="00537334" w:rsidP="005373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736D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E50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</w:t>
            </w:r>
          </w:p>
        </w:tc>
        <w:tc>
          <w:tcPr>
            <w:tcW w:w="270" w:type="dxa"/>
          </w:tcPr>
          <w:p w14:paraId="03B8A81E" w14:textId="77777777" w:rsidR="00537334" w:rsidRPr="00B10FEC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E1631FB" w14:textId="1471E0AA" w:rsidR="00537334" w:rsidRPr="00B10FEC" w:rsidRDefault="00736D0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537334"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270" w:type="dxa"/>
          </w:tcPr>
          <w:p w14:paraId="14885509" w14:textId="77777777" w:rsidR="00537334" w:rsidRPr="00B10FEC" w:rsidRDefault="00537334" w:rsidP="00537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D32EE7E" w14:textId="3B3EDE15" w:rsidR="00537334" w:rsidRPr="00B10FEC" w:rsidRDefault="00537334" w:rsidP="0053733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</w:t>
            </w:r>
            <w:r w:rsidR="007371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E50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264</w:t>
            </w:r>
          </w:p>
        </w:tc>
      </w:tr>
      <w:tr w:rsidR="006F5F9B" w:rsidRPr="00623946" w14:paraId="6DC6D116" w14:textId="77777777" w:rsidTr="0053076D">
        <w:tc>
          <w:tcPr>
            <w:tcW w:w="4590" w:type="dxa"/>
            <w:shd w:val="clear" w:color="auto" w:fill="auto"/>
          </w:tcPr>
          <w:p w14:paraId="77985DBE" w14:textId="7F25C5E8" w:rsidR="006F5F9B" w:rsidRPr="00B10FEC" w:rsidRDefault="006F5F9B" w:rsidP="002573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65C75"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537334"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2B513A5C" w14:textId="77777777" w:rsidR="006F5F9B" w:rsidRPr="00B10FEC" w:rsidRDefault="006F5F9B" w:rsidP="0025733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638AA78" w14:textId="28F9316E" w:rsidR="006F5F9B" w:rsidRPr="00B10FEC" w:rsidRDefault="00BB279B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534,970</w:t>
            </w:r>
          </w:p>
        </w:tc>
        <w:tc>
          <w:tcPr>
            <w:tcW w:w="270" w:type="dxa"/>
          </w:tcPr>
          <w:p w14:paraId="26F0AFA3" w14:textId="77777777" w:rsidR="006F5F9B" w:rsidRPr="00B10FEC" w:rsidRDefault="006F5F9B" w:rsidP="0025733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8EC538" w14:textId="6C95B62A" w:rsidR="006F5F9B" w:rsidRPr="00B10FEC" w:rsidRDefault="002E4220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6,310</w:t>
            </w:r>
          </w:p>
        </w:tc>
        <w:tc>
          <w:tcPr>
            <w:tcW w:w="270" w:type="dxa"/>
          </w:tcPr>
          <w:p w14:paraId="523100B6" w14:textId="77777777" w:rsidR="006F5F9B" w:rsidRPr="00B10FEC" w:rsidRDefault="006F5F9B" w:rsidP="0025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3CF51A43" w14:textId="12D6F932" w:rsidR="006F5F9B" w:rsidRPr="00B10FEC" w:rsidRDefault="002E4220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843</w:t>
            </w:r>
          </w:p>
        </w:tc>
        <w:tc>
          <w:tcPr>
            <w:tcW w:w="270" w:type="dxa"/>
          </w:tcPr>
          <w:p w14:paraId="21FD5582" w14:textId="77777777" w:rsidR="006F5F9B" w:rsidRPr="00B10FEC" w:rsidRDefault="006F5F9B" w:rsidP="0025733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C6158D" w14:textId="01016C9C" w:rsidR="006F5F9B" w:rsidRPr="00B10FEC" w:rsidRDefault="002E4220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458,217</w:t>
            </w:r>
          </w:p>
        </w:tc>
        <w:tc>
          <w:tcPr>
            <w:tcW w:w="270" w:type="dxa"/>
          </w:tcPr>
          <w:p w14:paraId="603573F9" w14:textId="77777777" w:rsidR="006F5F9B" w:rsidRPr="00B10FEC" w:rsidRDefault="006F5F9B" w:rsidP="0025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AF08AC" w14:textId="62B71F83" w:rsidR="006F5F9B" w:rsidRPr="00B10FEC" w:rsidRDefault="002E4220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55,727</w:t>
            </w:r>
          </w:p>
        </w:tc>
        <w:tc>
          <w:tcPr>
            <w:tcW w:w="270" w:type="dxa"/>
          </w:tcPr>
          <w:p w14:paraId="3EEC99EF" w14:textId="77777777" w:rsidR="006F5F9B" w:rsidRPr="00B10FEC" w:rsidRDefault="006F5F9B" w:rsidP="0025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DA2B96" w14:textId="7AB7C487" w:rsidR="006F5F9B" w:rsidRPr="00B10FEC" w:rsidRDefault="002E4220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521,097</w:t>
            </w:r>
          </w:p>
        </w:tc>
      </w:tr>
    </w:tbl>
    <w:p w14:paraId="426753A7" w14:textId="77777777" w:rsidR="00210D7A" w:rsidRDefault="00210D7A" w:rsidP="00210D7A">
      <w:pPr>
        <w:rPr>
          <w:lang w:eastAsia="x-none"/>
        </w:rPr>
        <w:sectPr w:rsidR="00210D7A" w:rsidSect="00EB002E">
          <w:headerReference w:type="default" r:id="rId15"/>
          <w:pgSz w:w="16834" w:h="11909" w:orient="landscape" w:code="9"/>
          <w:pgMar w:top="1152" w:right="691" w:bottom="1152" w:left="1170" w:header="720" w:footer="720" w:gutter="0"/>
          <w:paperSrc w:first="7" w:other="7"/>
          <w:cols w:space="720"/>
          <w:docGrid w:linePitch="360"/>
        </w:sect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990"/>
        <w:gridCol w:w="1710"/>
      </w:tblGrid>
      <w:tr w:rsidR="00F23990" w:rsidRPr="00623946" w14:paraId="7D5018E8" w14:textId="77777777" w:rsidTr="00F23990">
        <w:trPr>
          <w:trHeight w:val="92"/>
          <w:tblHeader/>
        </w:trPr>
        <w:tc>
          <w:tcPr>
            <w:tcW w:w="6480" w:type="dxa"/>
          </w:tcPr>
          <w:p w14:paraId="2311DAE8" w14:textId="0BD420CD" w:rsidR="00F23990" w:rsidRPr="00F23990" w:rsidRDefault="00F23990" w:rsidP="00F2399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07CB65" w14:textId="77777777" w:rsidR="00F23990" w:rsidRPr="00AC49C7" w:rsidRDefault="00F23990" w:rsidP="00F23990">
            <w:pPr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912EF14" w14:textId="186C291E" w:rsidR="00F23990" w:rsidRPr="00AC49C7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9C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</w:t>
            </w:r>
            <w:r w:rsidR="0073717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</w:t>
            </w:r>
            <w:r w:rsidR="0073717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</w:r>
            <w:r w:rsidRPr="00AC49C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23990" w:rsidRPr="00623946" w14:paraId="6B7FB642" w14:textId="77777777" w:rsidTr="00F23990">
        <w:trPr>
          <w:trHeight w:val="80"/>
          <w:tblHeader/>
        </w:trPr>
        <w:tc>
          <w:tcPr>
            <w:tcW w:w="6480" w:type="dxa"/>
          </w:tcPr>
          <w:p w14:paraId="57E7A6AA" w14:textId="77777777" w:rsidR="00F23990" w:rsidRPr="00AC49C7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F1B83A" w14:textId="77777777" w:rsidR="00F23990" w:rsidRPr="00AC49C7" w:rsidRDefault="00F23990" w:rsidP="002754C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  <w:vAlign w:val="bottom"/>
          </w:tcPr>
          <w:p w14:paraId="10356C34" w14:textId="308A68D6" w:rsidR="00F23990" w:rsidRPr="00AC49C7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</w:tr>
      <w:tr w:rsidR="00F23990" w:rsidRPr="009C632E" w14:paraId="5C1F79C0" w14:textId="77777777" w:rsidTr="00736D04">
        <w:trPr>
          <w:trHeight w:val="254"/>
        </w:trPr>
        <w:tc>
          <w:tcPr>
            <w:tcW w:w="6480" w:type="dxa"/>
          </w:tcPr>
          <w:p w14:paraId="427C3E9E" w14:textId="77777777" w:rsidR="00F23990" w:rsidRPr="009C632E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37B182E" w14:textId="77777777" w:rsidR="00F23990" w:rsidRPr="009C632E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45B5BF4" w14:textId="68C9A0DE" w:rsidR="00F23990" w:rsidRPr="009C632E" w:rsidRDefault="00F23990" w:rsidP="00F2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C49C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42935"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23990" w:rsidRPr="009C632E" w14:paraId="06492E8F" w14:textId="77777777" w:rsidTr="00F23990">
        <w:tc>
          <w:tcPr>
            <w:tcW w:w="6480" w:type="dxa"/>
          </w:tcPr>
          <w:p w14:paraId="2F9E4A90" w14:textId="77777777" w:rsidR="00F23990" w:rsidRPr="009C632E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C63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669F41D7" w14:textId="77777777" w:rsidR="00F23990" w:rsidRPr="009C632E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ADB28B" w14:textId="77777777" w:rsidR="00F23990" w:rsidRPr="009C632E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3990" w:rsidRPr="008E75AA" w14:paraId="03920509" w14:textId="77777777" w:rsidTr="00F23990">
        <w:tc>
          <w:tcPr>
            <w:tcW w:w="6480" w:type="dxa"/>
            <w:shd w:val="clear" w:color="auto" w:fill="auto"/>
          </w:tcPr>
          <w:p w14:paraId="408BC54B" w14:textId="66FA2E23" w:rsidR="00F23990" w:rsidRPr="008E75AA" w:rsidRDefault="00F23990" w:rsidP="00FE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5A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8E75A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8E7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8E75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4D1CA191" w14:textId="77777777" w:rsidR="00F23990" w:rsidRPr="008E75AA" w:rsidRDefault="00F23990" w:rsidP="00FE74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E6F10EA" w14:textId="619E2974" w:rsidR="00F23990" w:rsidRPr="00FE7408" w:rsidRDefault="00F23990" w:rsidP="00F2399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FE7408">
              <w:rPr>
                <w:rFonts w:asciiTheme="majorBidi" w:hAnsiTheme="majorBidi" w:cstheme="majorBidi"/>
                <w:sz w:val="30"/>
                <w:szCs w:val="30"/>
              </w:rPr>
              <w:t>11,087</w:t>
            </w:r>
          </w:p>
        </w:tc>
      </w:tr>
      <w:tr w:rsidR="00F23990" w:rsidRPr="009C632E" w14:paraId="2D00B8A5" w14:textId="77777777" w:rsidTr="00F23990">
        <w:tc>
          <w:tcPr>
            <w:tcW w:w="6480" w:type="dxa"/>
          </w:tcPr>
          <w:p w14:paraId="0E2E5695" w14:textId="4456C08F" w:rsidR="00F23990" w:rsidRPr="009C632E" w:rsidRDefault="00F23990" w:rsidP="00FE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32E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9C632E">
              <w:rPr>
                <w:rFonts w:asciiTheme="majorBidi" w:hAnsiTheme="majorBidi" w:cstheme="majorBidi"/>
                <w:sz w:val="30"/>
                <w:szCs w:val="30"/>
                <w:cs/>
              </w:rPr>
              <w:t>พิ่มขึ้น</w:t>
            </w:r>
          </w:p>
        </w:tc>
        <w:tc>
          <w:tcPr>
            <w:tcW w:w="990" w:type="dxa"/>
          </w:tcPr>
          <w:p w14:paraId="22BC4F7F" w14:textId="77777777" w:rsidR="00F23990" w:rsidRPr="009C632E" w:rsidRDefault="00F23990" w:rsidP="00FE74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2D428BE9" w14:textId="258DBFCC" w:rsidR="00F23990" w:rsidRPr="009C632E" w:rsidRDefault="00F23990" w:rsidP="00F2399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136</w:t>
            </w:r>
          </w:p>
        </w:tc>
      </w:tr>
      <w:tr w:rsidR="00F23990" w:rsidRPr="009C632E" w14:paraId="1ECC347D" w14:textId="77777777" w:rsidTr="00F23990">
        <w:tc>
          <w:tcPr>
            <w:tcW w:w="6480" w:type="dxa"/>
          </w:tcPr>
          <w:p w14:paraId="77A8F89E" w14:textId="24CB476E" w:rsidR="00F23990" w:rsidRPr="009C632E" w:rsidRDefault="00F23990" w:rsidP="00FE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2856C441" w14:textId="77777777" w:rsidR="00F23990" w:rsidRPr="009C632E" w:rsidRDefault="00F23990" w:rsidP="00FE74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23B3B906" w14:textId="2C5B2938" w:rsidR="00F23990" w:rsidRPr="009C632E" w:rsidRDefault="00F23990" w:rsidP="00F2399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(117)</w:t>
            </w:r>
          </w:p>
        </w:tc>
      </w:tr>
      <w:tr w:rsidR="00F23990" w:rsidRPr="009C632E" w14:paraId="7F846575" w14:textId="77777777" w:rsidTr="00F23990">
        <w:tc>
          <w:tcPr>
            <w:tcW w:w="6480" w:type="dxa"/>
            <w:shd w:val="clear" w:color="auto" w:fill="auto"/>
          </w:tcPr>
          <w:p w14:paraId="0FB84BDD" w14:textId="58277A29" w:rsidR="00F23990" w:rsidRPr="009C632E" w:rsidRDefault="00F23990" w:rsidP="00FE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2C43206C" w14:textId="77777777" w:rsidR="00F23990" w:rsidRPr="009C632E" w:rsidRDefault="00F23990" w:rsidP="00FE74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63F9F7C" w14:textId="02C1B494" w:rsidR="00F23990" w:rsidRPr="009C632E" w:rsidRDefault="00F23990" w:rsidP="00F2399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11,106</w:t>
            </w:r>
          </w:p>
        </w:tc>
      </w:tr>
      <w:tr w:rsidR="00F23990" w:rsidRPr="009C632E" w14:paraId="470DCE07" w14:textId="77777777" w:rsidTr="00F23990">
        <w:tc>
          <w:tcPr>
            <w:tcW w:w="6480" w:type="dxa"/>
            <w:shd w:val="clear" w:color="auto" w:fill="auto"/>
          </w:tcPr>
          <w:p w14:paraId="76BCF895" w14:textId="0FF7AB5C" w:rsidR="00F23990" w:rsidRPr="009C632E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4A996A28" w14:textId="77777777" w:rsidR="00F23990" w:rsidRPr="009C632E" w:rsidRDefault="00F23990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A8A6E73" w14:textId="41BDFEFA" w:rsidR="00F23990" w:rsidRPr="009C632E" w:rsidRDefault="00F23990" w:rsidP="00F2399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(3,646)</w:t>
            </w:r>
          </w:p>
        </w:tc>
      </w:tr>
      <w:tr w:rsidR="00F23990" w:rsidRPr="00623946" w14:paraId="5A889362" w14:textId="77777777" w:rsidTr="00F23990">
        <w:tc>
          <w:tcPr>
            <w:tcW w:w="6480" w:type="dxa"/>
            <w:shd w:val="clear" w:color="auto" w:fill="auto"/>
          </w:tcPr>
          <w:p w14:paraId="7BBB18F6" w14:textId="27FEA980" w:rsidR="00F23990" w:rsidRPr="009C632E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90" w:type="dxa"/>
          </w:tcPr>
          <w:p w14:paraId="53B99BDD" w14:textId="77777777" w:rsidR="00F23990" w:rsidRPr="009C632E" w:rsidRDefault="00F23990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D48ED" w14:textId="070FC015" w:rsidR="00F23990" w:rsidRPr="009C632E" w:rsidRDefault="00F23990" w:rsidP="00F2399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7,460</w:t>
            </w:r>
          </w:p>
        </w:tc>
      </w:tr>
      <w:tr w:rsidR="00F23990" w:rsidRPr="006C637B" w14:paraId="75E4AF57" w14:textId="77777777" w:rsidTr="00F23990">
        <w:tc>
          <w:tcPr>
            <w:tcW w:w="6480" w:type="dxa"/>
            <w:shd w:val="clear" w:color="auto" w:fill="auto"/>
          </w:tcPr>
          <w:p w14:paraId="448B0994" w14:textId="77777777" w:rsidR="00F23990" w:rsidRPr="00AC49C7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4FB5560" w14:textId="77777777" w:rsidR="00F23990" w:rsidRPr="00AC49C7" w:rsidRDefault="00F23990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5906F8D9" w14:textId="77777777" w:rsidR="00F23990" w:rsidRPr="00AC49C7" w:rsidRDefault="00F23990" w:rsidP="00F2399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23990" w:rsidRPr="00623946" w14:paraId="12913002" w14:textId="77777777" w:rsidTr="00F23990">
        <w:tc>
          <w:tcPr>
            <w:tcW w:w="6480" w:type="dxa"/>
            <w:shd w:val="clear" w:color="auto" w:fill="auto"/>
          </w:tcPr>
          <w:p w14:paraId="6127A353" w14:textId="77777777" w:rsidR="00F23990" w:rsidRPr="00AC49C7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90" w:type="dxa"/>
          </w:tcPr>
          <w:p w14:paraId="48B197C5" w14:textId="77777777" w:rsidR="00F23990" w:rsidRPr="00AC49C7" w:rsidRDefault="00F23990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0183AA1" w14:textId="77777777" w:rsidR="00F23990" w:rsidRPr="00AC49C7" w:rsidRDefault="00F23990" w:rsidP="00F2399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23990" w:rsidRPr="000D7DA0" w14:paraId="7EC7949D" w14:textId="77777777" w:rsidTr="00F23990">
        <w:tc>
          <w:tcPr>
            <w:tcW w:w="6480" w:type="dxa"/>
            <w:shd w:val="clear" w:color="auto" w:fill="auto"/>
          </w:tcPr>
          <w:p w14:paraId="66EB7CDD" w14:textId="0E2075C2" w:rsidR="00F23990" w:rsidRPr="000D7DA0" w:rsidRDefault="00F23990" w:rsidP="00BF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7D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D7DA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D7D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0D7DA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732216B4" w14:textId="77777777" w:rsidR="00F23990" w:rsidRPr="000D7DA0" w:rsidRDefault="00F23990" w:rsidP="00BF19C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DCDF138" w14:textId="2C0E9C4C" w:rsidR="00F23990" w:rsidRPr="00BF19C3" w:rsidRDefault="00F23990" w:rsidP="00F2399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BF19C3">
              <w:rPr>
                <w:rFonts w:asciiTheme="majorBidi" w:hAnsiTheme="majorBidi" w:cstheme="majorBidi"/>
                <w:sz w:val="30"/>
                <w:szCs w:val="30"/>
              </w:rPr>
              <w:t>9,968</w:t>
            </w:r>
          </w:p>
        </w:tc>
      </w:tr>
      <w:tr w:rsidR="00F23990" w:rsidRPr="00623946" w14:paraId="2F0681B1" w14:textId="77777777" w:rsidTr="00F23990">
        <w:tc>
          <w:tcPr>
            <w:tcW w:w="6480" w:type="dxa"/>
            <w:shd w:val="clear" w:color="auto" w:fill="auto"/>
          </w:tcPr>
          <w:p w14:paraId="527F88B3" w14:textId="7F1CD64F" w:rsidR="00F23990" w:rsidRPr="00AC49C7" w:rsidRDefault="00F23990" w:rsidP="00BF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01AC2521" w14:textId="666C2A71" w:rsidR="00F23990" w:rsidRPr="001443A0" w:rsidRDefault="00AC4C20" w:rsidP="00BF19C3">
            <w:pPr>
              <w:pStyle w:val="acctfourfigures"/>
              <w:tabs>
                <w:tab w:val="clear" w:pos="765"/>
              </w:tabs>
              <w:spacing w:line="240" w:lineRule="atLeast"/>
              <w:ind w:left="-114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710" w:type="dxa"/>
            <w:vAlign w:val="bottom"/>
          </w:tcPr>
          <w:p w14:paraId="44191E42" w14:textId="62374915" w:rsidR="00F23990" w:rsidRPr="00AC49C7" w:rsidRDefault="00F23990" w:rsidP="00F2399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</w:p>
        </w:tc>
      </w:tr>
      <w:tr w:rsidR="00F23990" w:rsidRPr="00623946" w14:paraId="4DC7BAAE" w14:textId="77777777" w:rsidTr="00F23990">
        <w:tc>
          <w:tcPr>
            <w:tcW w:w="6480" w:type="dxa"/>
            <w:shd w:val="clear" w:color="auto" w:fill="auto"/>
          </w:tcPr>
          <w:p w14:paraId="2AA3245A" w14:textId="0EABA30F" w:rsidR="00F23990" w:rsidRPr="00AC49C7" w:rsidRDefault="00F23990" w:rsidP="00BF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4FB66823" w14:textId="77777777" w:rsidR="00F23990" w:rsidRDefault="00F23990" w:rsidP="00BF19C3">
            <w:pPr>
              <w:pStyle w:val="acctfourfigures"/>
              <w:tabs>
                <w:tab w:val="clear" w:pos="765"/>
              </w:tabs>
              <w:spacing w:line="240" w:lineRule="atLeast"/>
              <w:ind w:left="-114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3C5DF95" w14:textId="2323AA68" w:rsidR="00F23990" w:rsidRDefault="00F23990" w:rsidP="00F2399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(117)</w:t>
            </w:r>
          </w:p>
        </w:tc>
      </w:tr>
      <w:tr w:rsidR="00F23990" w:rsidRPr="00623946" w14:paraId="4A57AC21" w14:textId="77777777" w:rsidTr="00F23990">
        <w:tc>
          <w:tcPr>
            <w:tcW w:w="6480" w:type="dxa"/>
            <w:shd w:val="clear" w:color="auto" w:fill="auto"/>
          </w:tcPr>
          <w:p w14:paraId="27AA404A" w14:textId="43C23576" w:rsidR="00F23990" w:rsidRPr="00AC49C7" w:rsidRDefault="00F23990" w:rsidP="00BF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2565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49711A51" w14:textId="77777777" w:rsidR="00F23990" w:rsidRPr="00AC49C7" w:rsidRDefault="00F23990" w:rsidP="00BF19C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30B818D" w14:textId="01CEB072" w:rsidR="00F23990" w:rsidRPr="00AC49C7" w:rsidRDefault="00F23990" w:rsidP="00F2399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10,671</w:t>
            </w:r>
          </w:p>
        </w:tc>
      </w:tr>
      <w:tr w:rsidR="00F23990" w:rsidRPr="00623946" w14:paraId="2C05E19F" w14:textId="77777777" w:rsidTr="00F23990">
        <w:tc>
          <w:tcPr>
            <w:tcW w:w="6480" w:type="dxa"/>
            <w:shd w:val="clear" w:color="auto" w:fill="auto"/>
          </w:tcPr>
          <w:p w14:paraId="20734B94" w14:textId="77777777" w:rsidR="00F23990" w:rsidRPr="00AC49C7" w:rsidRDefault="00F23990" w:rsidP="00F2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0227323A" w14:textId="654C4AE7" w:rsidR="00F23990" w:rsidRPr="00AC49C7" w:rsidRDefault="00AC4C20" w:rsidP="00F23990">
            <w:pPr>
              <w:pStyle w:val="acctfourfigures"/>
              <w:tabs>
                <w:tab w:val="clear" w:pos="765"/>
              </w:tabs>
              <w:spacing w:line="240" w:lineRule="atLeast"/>
              <w:ind w:left="-114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710" w:type="dxa"/>
            <w:vAlign w:val="bottom"/>
          </w:tcPr>
          <w:p w14:paraId="34BE9D28" w14:textId="2B1D70E5" w:rsidR="00F23990" w:rsidRPr="009234ED" w:rsidRDefault="00F23990" w:rsidP="00F2399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</w:p>
        </w:tc>
      </w:tr>
      <w:tr w:rsidR="00F23990" w:rsidRPr="00623946" w14:paraId="7C252638" w14:textId="77777777" w:rsidTr="00F23990">
        <w:tc>
          <w:tcPr>
            <w:tcW w:w="6480" w:type="dxa"/>
            <w:shd w:val="clear" w:color="auto" w:fill="auto"/>
          </w:tcPr>
          <w:p w14:paraId="6F94D8D2" w14:textId="44606BE5" w:rsidR="00F23990" w:rsidRPr="00AC49C7" w:rsidRDefault="00F23990" w:rsidP="00F2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3C4EEFE4" w14:textId="77777777" w:rsidR="00F23990" w:rsidRPr="00AC49C7" w:rsidRDefault="00F23990" w:rsidP="00F239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B55E48E" w14:textId="2FE3A637" w:rsidR="00F23990" w:rsidRPr="00AC49C7" w:rsidRDefault="00F23990" w:rsidP="00F2399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(3,646)</w:t>
            </w:r>
          </w:p>
        </w:tc>
      </w:tr>
      <w:tr w:rsidR="00F23990" w:rsidRPr="00623946" w14:paraId="40EB269D" w14:textId="77777777" w:rsidTr="00F23990">
        <w:tc>
          <w:tcPr>
            <w:tcW w:w="6480" w:type="dxa"/>
            <w:shd w:val="clear" w:color="auto" w:fill="auto"/>
          </w:tcPr>
          <w:p w14:paraId="78AD5851" w14:textId="1F75FA9F" w:rsidR="00F23990" w:rsidRPr="00AC49C7" w:rsidRDefault="00F23990" w:rsidP="00F2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2D22072D" w14:textId="77777777" w:rsidR="00F23990" w:rsidRPr="00AC49C7" w:rsidRDefault="00F23990" w:rsidP="00F2399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A049F" w14:textId="2EA7D779" w:rsidR="00F23990" w:rsidRPr="00AC49C7" w:rsidRDefault="00F23990" w:rsidP="00F2399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7,363</w:t>
            </w:r>
          </w:p>
        </w:tc>
      </w:tr>
      <w:tr w:rsidR="00F23990" w:rsidRPr="006C637B" w14:paraId="59F8A98D" w14:textId="77777777" w:rsidTr="00F23990">
        <w:tc>
          <w:tcPr>
            <w:tcW w:w="6480" w:type="dxa"/>
            <w:shd w:val="clear" w:color="auto" w:fill="auto"/>
          </w:tcPr>
          <w:p w14:paraId="183538EB" w14:textId="77777777" w:rsidR="00F23990" w:rsidRPr="006C637B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CD547B7" w14:textId="77777777" w:rsidR="00F23990" w:rsidRPr="006C637B" w:rsidRDefault="00F23990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D2D2819" w14:textId="77777777" w:rsidR="00F23990" w:rsidRPr="006C637B" w:rsidRDefault="00F23990" w:rsidP="00F2399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23990" w:rsidRPr="00623946" w14:paraId="2CBB457E" w14:textId="77777777" w:rsidTr="00F23990">
        <w:tc>
          <w:tcPr>
            <w:tcW w:w="6480" w:type="dxa"/>
            <w:shd w:val="clear" w:color="auto" w:fill="auto"/>
          </w:tcPr>
          <w:p w14:paraId="338D6815" w14:textId="77777777" w:rsidR="00F23990" w:rsidRPr="00623946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52DEA9A5" w14:textId="77777777" w:rsidR="00F23990" w:rsidRPr="00623946" w:rsidRDefault="00F23990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31F0BBD" w14:textId="77777777" w:rsidR="00F23990" w:rsidRPr="00623946" w:rsidRDefault="00F23990" w:rsidP="00F2399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23990" w:rsidRPr="00623946" w14:paraId="756B5282" w14:textId="77777777" w:rsidTr="00F23990">
        <w:tc>
          <w:tcPr>
            <w:tcW w:w="6480" w:type="dxa"/>
            <w:shd w:val="clear" w:color="auto" w:fill="auto"/>
          </w:tcPr>
          <w:p w14:paraId="2765BADB" w14:textId="3BB9EFBB" w:rsidR="00F23990" w:rsidRPr="00257331" w:rsidRDefault="00F23990" w:rsidP="00344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90" w:type="dxa"/>
          </w:tcPr>
          <w:p w14:paraId="04BE335C" w14:textId="77777777" w:rsidR="00F23990" w:rsidRPr="00623946" w:rsidRDefault="00F23990" w:rsidP="003448B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0FC5150F" w14:textId="3E2ED1CC" w:rsidR="00F23990" w:rsidRPr="00AB6D66" w:rsidRDefault="00F23990" w:rsidP="00F2399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</w:t>
            </w:r>
          </w:p>
        </w:tc>
      </w:tr>
      <w:tr w:rsidR="00F23990" w:rsidRPr="00623946" w14:paraId="0A5A68F9" w14:textId="77777777" w:rsidTr="00F23990">
        <w:tc>
          <w:tcPr>
            <w:tcW w:w="6480" w:type="dxa"/>
            <w:shd w:val="clear" w:color="auto" w:fill="auto"/>
          </w:tcPr>
          <w:p w14:paraId="31494415" w14:textId="04F4CE76" w:rsidR="00F23990" w:rsidRPr="00257331" w:rsidRDefault="00F23990" w:rsidP="004B04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62C5A109" w14:textId="77777777" w:rsidR="00F23990" w:rsidRPr="00623946" w:rsidRDefault="00F23990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BFB414" w14:textId="0031E451" w:rsidR="00F23990" w:rsidRPr="00AB6D66" w:rsidRDefault="00F23990" w:rsidP="00F2399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</w:tr>
    </w:tbl>
    <w:p w14:paraId="30E6D2A0" w14:textId="6031B4DA" w:rsidR="006A6710" w:rsidRDefault="006A6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DF405E1" w14:textId="77777777" w:rsidR="006A6710" w:rsidRDefault="006A6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E27B951" w14:textId="33CC1D42" w:rsidR="00EF5D5B" w:rsidRPr="00EF5D5B" w:rsidRDefault="00EF5D5B" w:rsidP="00F8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2186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  <w:r w:rsidR="00F875D0" w:rsidRPr="00421863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และสินทรัพย์ไม่มีตัวตนที่มีอายุ</w:t>
      </w:r>
      <w:r w:rsidR="00A43C12">
        <w:rPr>
          <w:rFonts w:asciiTheme="majorBidi" w:hAnsiTheme="majorBidi" w:cstheme="majorBidi"/>
          <w:i/>
          <w:iCs/>
          <w:sz w:val="30"/>
          <w:szCs w:val="30"/>
        </w:rPr>
        <w:br/>
      </w:r>
      <w:r w:rsidR="00F875D0" w:rsidRPr="00421863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การใช้ประโยชน์ไม่ทราบแน่</w:t>
      </w:r>
      <w:r w:rsidR="00983552" w:rsidRPr="00421863">
        <w:rPr>
          <w:rFonts w:asciiTheme="majorBidi" w:hAnsiTheme="majorBidi" w:cstheme="majorBidi" w:hint="cs"/>
          <w:i/>
          <w:iCs/>
          <w:sz w:val="30"/>
          <w:szCs w:val="30"/>
          <w:cs/>
        </w:rPr>
        <w:t>นอน</w:t>
      </w:r>
    </w:p>
    <w:p w14:paraId="34FD478C" w14:textId="77777777" w:rsidR="00EF5D5B" w:rsidRPr="00623D0A" w:rsidRDefault="00EF5D5B" w:rsidP="00EF5D5B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28"/>
          <w:szCs w:val="28"/>
        </w:rPr>
      </w:pPr>
    </w:p>
    <w:p w14:paraId="73AE87A5" w14:textId="022F5521" w:rsidR="00EF5D5B" w:rsidRPr="00EF5D5B" w:rsidRDefault="00EF5D5B" w:rsidP="00EF5D5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4B9A">
        <w:rPr>
          <w:rFonts w:asciiTheme="majorBidi" w:hAnsiTheme="majorBidi" w:cstheme="majorBidi"/>
          <w:spacing w:val="-4"/>
          <w:sz w:val="30"/>
          <w:szCs w:val="30"/>
          <w:cs/>
        </w:rPr>
        <w:t>เพื่อวัตถุประสงค์ในการทดสอบการด้อยค่า ค่าความนิยม</w:t>
      </w:r>
      <w:r w:rsidR="00F875D0" w:rsidRPr="00D54B9A">
        <w:rPr>
          <w:rFonts w:asciiTheme="majorBidi" w:hAnsiTheme="majorBidi"/>
          <w:spacing w:val="-4"/>
          <w:sz w:val="30"/>
          <w:szCs w:val="30"/>
          <w:cs/>
        </w:rPr>
        <w:t>และ</w:t>
      </w:r>
      <w:r w:rsidR="00F875D0" w:rsidRPr="00D54B9A">
        <w:rPr>
          <w:rFonts w:asciiTheme="majorBidi" w:hAnsiTheme="majorBidi" w:cstheme="majorBidi" w:hint="cs"/>
          <w:spacing w:val="-4"/>
          <w:sz w:val="30"/>
          <w:szCs w:val="30"/>
          <w:cs/>
        </w:rPr>
        <w:t>สินทรัพย์ไม่มีตัวตน</w:t>
      </w:r>
      <w:r w:rsidR="00F875D0" w:rsidRPr="00D54B9A">
        <w:rPr>
          <w:rFonts w:asciiTheme="majorBidi" w:hAnsiTheme="majorBidi"/>
          <w:spacing w:val="-4"/>
          <w:sz w:val="30"/>
          <w:szCs w:val="30"/>
          <w:cs/>
        </w:rPr>
        <w:t>ที่มีอายุการการใช้ประโยชน์ไม่ทราบ</w:t>
      </w:r>
      <w:r w:rsidR="00F875D0" w:rsidRPr="00F875D0">
        <w:rPr>
          <w:rFonts w:asciiTheme="majorBidi" w:hAnsiTheme="majorBidi"/>
          <w:sz w:val="30"/>
          <w:szCs w:val="30"/>
          <w:cs/>
        </w:rPr>
        <w:t>แน่</w:t>
      </w:r>
      <w:r w:rsidR="00983552">
        <w:rPr>
          <w:rFonts w:asciiTheme="majorBidi" w:hAnsiTheme="majorBidi" w:hint="cs"/>
          <w:sz w:val="30"/>
          <w:szCs w:val="30"/>
          <w:cs/>
        </w:rPr>
        <w:t>นอน</w:t>
      </w:r>
      <w:r w:rsidR="00D92A47">
        <w:rPr>
          <w:rFonts w:asciiTheme="majorBidi" w:hAnsiTheme="majorBidi" w:hint="cs"/>
          <w:sz w:val="30"/>
          <w:szCs w:val="30"/>
          <w:cs/>
        </w:rPr>
        <w:t>ซึ่ง</w:t>
      </w:r>
      <w:r w:rsidR="00D92A47" w:rsidRPr="00D92A47">
        <w:rPr>
          <w:rFonts w:asciiTheme="majorBidi" w:hAnsiTheme="majorBidi"/>
          <w:sz w:val="30"/>
          <w:szCs w:val="30"/>
          <w:cs/>
        </w:rPr>
        <w:t xml:space="preserve">เป็นเครื่องหมายการค้า </w:t>
      </w:r>
      <w:r w:rsidRPr="00EF5D5B">
        <w:rPr>
          <w:rFonts w:asciiTheme="majorBidi" w:hAnsiTheme="majorBidi" w:cstheme="majorBidi"/>
          <w:sz w:val="30"/>
          <w:szCs w:val="30"/>
          <w:cs/>
        </w:rPr>
        <w:t>ได้ถูกปันส่วนให้กับหน่วยสินทรัพย์ที่ก่อให้เกิดเงินสดของกลุ่มบริษัท</w:t>
      </w:r>
      <w:r w:rsidR="00F875D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F5D5B">
        <w:rPr>
          <w:rFonts w:asciiTheme="majorBidi" w:hAnsiTheme="majorBidi" w:cstheme="majorBidi"/>
          <w:sz w:val="30"/>
          <w:szCs w:val="30"/>
          <w:cs/>
        </w:rPr>
        <w:t xml:space="preserve">ดังต่อไปนี้ </w:t>
      </w:r>
    </w:p>
    <w:p w14:paraId="0996B137" w14:textId="77777777" w:rsidR="00872DB9" w:rsidRPr="00623D0A" w:rsidRDefault="00872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1"/>
        <w:gridCol w:w="240"/>
        <w:gridCol w:w="1384"/>
        <w:gridCol w:w="242"/>
        <w:gridCol w:w="1285"/>
        <w:gridCol w:w="240"/>
        <w:gridCol w:w="1464"/>
      </w:tblGrid>
      <w:tr w:rsidR="00F875D0" w:rsidRPr="00BA2043" w14:paraId="6D09ACF4" w14:textId="6D2E8229" w:rsidTr="00983552">
        <w:tc>
          <w:tcPr>
            <w:tcW w:w="1618" w:type="pct"/>
          </w:tcPr>
          <w:p w14:paraId="75195096" w14:textId="77777777" w:rsidR="00F875D0" w:rsidRPr="0059197C" w:rsidRDefault="00F875D0" w:rsidP="008106E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82" w:type="pct"/>
            <w:gridSpan w:val="7"/>
          </w:tcPr>
          <w:p w14:paraId="2C44623F" w14:textId="3FABAE60" w:rsidR="00F875D0" w:rsidRPr="0059197C" w:rsidRDefault="00F875D0" w:rsidP="003125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919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C00639" w:rsidRPr="00BA2043" w14:paraId="17838C83" w14:textId="5679CE65" w:rsidTr="00983552">
        <w:tc>
          <w:tcPr>
            <w:tcW w:w="1618" w:type="pct"/>
          </w:tcPr>
          <w:p w14:paraId="33E40675" w14:textId="77777777" w:rsidR="00C00639" w:rsidRPr="0059197C" w:rsidRDefault="00C00639" w:rsidP="008106E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1" w:type="pct"/>
            <w:gridSpan w:val="3"/>
          </w:tcPr>
          <w:p w14:paraId="07FD3269" w14:textId="34A96DD2" w:rsidR="00C00639" w:rsidRPr="00CA3335" w:rsidRDefault="00C00639" w:rsidP="00C006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9197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 w:rsidRPr="0059197C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CC7945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2" w:type="pct"/>
          </w:tcPr>
          <w:p w14:paraId="3C658FE4" w14:textId="77777777" w:rsidR="00C00639" w:rsidRPr="0059197C" w:rsidRDefault="00C00639" w:rsidP="008106E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629" w:type="pct"/>
            <w:gridSpan w:val="3"/>
          </w:tcPr>
          <w:p w14:paraId="19EFEBC9" w14:textId="5097B9FF" w:rsidR="00C00639" w:rsidRPr="0059197C" w:rsidRDefault="00C00639" w:rsidP="00C006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A3335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CC7945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</w:tr>
      <w:tr w:rsidR="00B27331" w:rsidRPr="00BA2043" w14:paraId="24FA9FE0" w14:textId="77777777" w:rsidTr="00B27331">
        <w:tc>
          <w:tcPr>
            <w:tcW w:w="1618" w:type="pct"/>
          </w:tcPr>
          <w:p w14:paraId="69A28D9E" w14:textId="77777777" w:rsidR="00B27331" w:rsidRPr="0059197C" w:rsidRDefault="00B27331" w:rsidP="00CA33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1C1FC4A9" w14:textId="41E690A8" w:rsidR="00B27331" w:rsidRDefault="00B27331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ค่าความนิยม</w:t>
            </w:r>
          </w:p>
        </w:tc>
        <w:tc>
          <w:tcPr>
            <w:tcW w:w="1017" w:type="pct"/>
            <w:gridSpan w:val="3"/>
          </w:tcPr>
          <w:p w14:paraId="41D920C1" w14:textId="27AC1DA9" w:rsidR="00B27331" w:rsidRPr="0059197C" w:rsidRDefault="00B27331" w:rsidP="00B2733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เครื่องหมายการค้า</w:t>
            </w:r>
          </w:p>
        </w:tc>
        <w:tc>
          <w:tcPr>
            <w:tcW w:w="700" w:type="pct"/>
          </w:tcPr>
          <w:p w14:paraId="41CA6E45" w14:textId="41D6F365" w:rsidR="00B27331" w:rsidRPr="0059197C" w:rsidRDefault="00B27331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ค่าความนิยม</w:t>
            </w:r>
          </w:p>
        </w:tc>
        <w:tc>
          <w:tcPr>
            <w:tcW w:w="131" w:type="pct"/>
          </w:tcPr>
          <w:p w14:paraId="0DF524F6" w14:textId="77777777" w:rsidR="00B27331" w:rsidRPr="0059197C" w:rsidRDefault="00B27331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98" w:type="pct"/>
          </w:tcPr>
          <w:p w14:paraId="1097A752" w14:textId="0945478F" w:rsidR="00B27331" w:rsidRPr="0059197C" w:rsidRDefault="00B27331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เครื่องหมายการค้า</w:t>
            </w:r>
          </w:p>
        </w:tc>
      </w:tr>
      <w:tr w:rsidR="00C00639" w:rsidRPr="00BA2043" w14:paraId="07BE5833" w14:textId="71E42C96" w:rsidTr="00983552">
        <w:tc>
          <w:tcPr>
            <w:tcW w:w="1618" w:type="pct"/>
          </w:tcPr>
          <w:p w14:paraId="4C684F48" w14:textId="77777777" w:rsidR="00C00639" w:rsidRPr="0059197C" w:rsidRDefault="00C00639" w:rsidP="008106E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82" w:type="pct"/>
            <w:gridSpan w:val="7"/>
          </w:tcPr>
          <w:p w14:paraId="598F6B14" w14:textId="1526D703" w:rsidR="00C00639" w:rsidRPr="0059197C" w:rsidRDefault="00642935" w:rsidP="00B239D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42935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C00639" w:rsidRPr="0059197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642935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2707A" w:rsidRPr="00BA2043" w14:paraId="08C69E76" w14:textId="77777777" w:rsidTr="00351BF6">
        <w:tc>
          <w:tcPr>
            <w:tcW w:w="1618" w:type="pct"/>
          </w:tcPr>
          <w:p w14:paraId="1D07C78B" w14:textId="4B4D190C" w:rsidR="00A2707A" w:rsidRDefault="00A2707A" w:rsidP="00A270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197C">
              <w:rPr>
                <w:rFonts w:ascii="Angsana New" w:hAnsi="Angsana New"/>
                <w:sz w:val="30"/>
                <w:szCs w:val="30"/>
                <w:cs/>
              </w:rPr>
              <w:t>ธุรกิจผลิตและจำหน่าย</w:t>
            </w:r>
          </w:p>
          <w:p w14:paraId="38E0761F" w14:textId="67C6ACE3" w:rsidR="00A2707A" w:rsidRPr="0059197C" w:rsidRDefault="000E4B35" w:rsidP="00A270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197C">
              <w:rPr>
                <w:rFonts w:ascii="Angsana New" w:hAnsi="Angsana New"/>
                <w:sz w:val="30"/>
                <w:szCs w:val="30"/>
                <w:cs/>
              </w:rPr>
              <w:t>ฉลากที่มี</w:t>
            </w:r>
            <w:r w:rsidR="00A2707A" w:rsidRPr="0059197C">
              <w:rPr>
                <w:rFonts w:ascii="Angsana New" w:hAnsi="Angsana New"/>
                <w:sz w:val="30"/>
                <w:szCs w:val="30"/>
                <w:cs/>
              </w:rPr>
              <w:t>กาวในตัว</w:t>
            </w:r>
          </w:p>
        </w:tc>
        <w:tc>
          <w:tcPr>
            <w:tcW w:w="736" w:type="pct"/>
          </w:tcPr>
          <w:p w14:paraId="162064AC" w14:textId="77777777" w:rsidR="00A2707A" w:rsidRDefault="00A2707A" w:rsidP="0094257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14:paraId="73C2D30D" w14:textId="77777777" w:rsidR="00A2707A" w:rsidRPr="0059197C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14279F3F" w14:textId="77777777" w:rsidR="00A2707A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" w:type="pct"/>
          </w:tcPr>
          <w:p w14:paraId="4F1501BD" w14:textId="77777777" w:rsidR="00A2707A" w:rsidRPr="00C00639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73F07EEE" w14:textId="77777777" w:rsidR="00A2707A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14:paraId="6C427768" w14:textId="77777777" w:rsidR="00A2707A" w:rsidRPr="00C00639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4CEBAFDD" w14:textId="77777777" w:rsidR="00A2707A" w:rsidRDefault="00A2707A" w:rsidP="0094257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C7945" w:rsidRPr="00BA2043" w14:paraId="6DEC6707" w14:textId="6E0BD061" w:rsidTr="00351BF6">
        <w:tc>
          <w:tcPr>
            <w:tcW w:w="1618" w:type="pct"/>
          </w:tcPr>
          <w:p w14:paraId="2C4A4571" w14:textId="77385694" w:rsidR="00CC7945" w:rsidRPr="0059197C" w:rsidRDefault="00CC7945" w:rsidP="00CC79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197C">
              <w:rPr>
                <w:rFonts w:ascii="Angsana New" w:hAnsi="Angsana New"/>
                <w:sz w:val="30"/>
                <w:szCs w:val="30"/>
              </w:rPr>
              <w:t>- PMC</w:t>
            </w:r>
          </w:p>
        </w:tc>
        <w:tc>
          <w:tcPr>
            <w:tcW w:w="736" w:type="pct"/>
          </w:tcPr>
          <w:p w14:paraId="2460F56C" w14:textId="48384A32" w:rsidR="00CC7945" w:rsidRPr="0059197C" w:rsidRDefault="00AD6ED1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328,682</w:t>
            </w:r>
          </w:p>
        </w:tc>
        <w:tc>
          <w:tcPr>
            <w:tcW w:w="131" w:type="pct"/>
          </w:tcPr>
          <w:p w14:paraId="3856BA45" w14:textId="3D955169" w:rsidR="00CC7945" w:rsidRPr="0059197C" w:rsidRDefault="00CC7945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7234C813" w14:textId="160A6ADE" w:rsidR="00CC7945" w:rsidRPr="00F715DC" w:rsidRDefault="00AD6ED1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68,051</w:t>
            </w:r>
          </w:p>
        </w:tc>
        <w:tc>
          <w:tcPr>
            <w:tcW w:w="132" w:type="pct"/>
          </w:tcPr>
          <w:p w14:paraId="493AE935" w14:textId="77777777" w:rsidR="00CC7945" w:rsidRPr="00C00639" w:rsidRDefault="00CC7945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43F57309" w14:textId="03854454" w:rsidR="00CC7945" w:rsidRPr="00C00639" w:rsidRDefault="00CC7945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328,682</w:t>
            </w:r>
          </w:p>
        </w:tc>
        <w:tc>
          <w:tcPr>
            <w:tcW w:w="131" w:type="pct"/>
          </w:tcPr>
          <w:p w14:paraId="705053A0" w14:textId="77777777" w:rsidR="00CC7945" w:rsidRPr="00C00639" w:rsidRDefault="00CC7945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56460B94" w14:textId="148DC7CA" w:rsidR="00CC7945" w:rsidRPr="00F715DC" w:rsidRDefault="00CC7945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68,051</w:t>
            </w:r>
          </w:p>
        </w:tc>
      </w:tr>
      <w:tr w:rsidR="00CC7945" w:rsidRPr="00BA2043" w14:paraId="2E29886D" w14:textId="58370DCC" w:rsidTr="00D55060">
        <w:trPr>
          <w:trHeight w:val="178"/>
        </w:trPr>
        <w:tc>
          <w:tcPr>
            <w:tcW w:w="1618" w:type="pct"/>
          </w:tcPr>
          <w:p w14:paraId="21396790" w14:textId="339E16BB" w:rsidR="00CC7945" w:rsidRPr="0059197C" w:rsidRDefault="00CC7945" w:rsidP="00CC79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197C">
              <w:rPr>
                <w:rFonts w:ascii="Angsana New" w:hAnsi="Angsana New"/>
                <w:sz w:val="30"/>
                <w:szCs w:val="30"/>
              </w:rPr>
              <w:t>- PMCS</w:t>
            </w:r>
          </w:p>
        </w:tc>
        <w:tc>
          <w:tcPr>
            <w:tcW w:w="736" w:type="pct"/>
          </w:tcPr>
          <w:p w14:paraId="336F1286" w14:textId="7B8D8F1B" w:rsidR="00CC7945" w:rsidRPr="00D55060" w:rsidRDefault="00AD6ED1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44,09</w:t>
            </w:r>
            <w:r w:rsidR="00E90FD2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1" w:type="pct"/>
          </w:tcPr>
          <w:p w14:paraId="3246C812" w14:textId="36B406A1" w:rsidR="00CC7945" w:rsidRPr="0059197C" w:rsidRDefault="00CC7945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60761C53" w14:textId="6611A09C" w:rsidR="00CC7945" w:rsidRPr="00F715DC" w:rsidRDefault="00AD6ED1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10,127</w:t>
            </w:r>
          </w:p>
        </w:tc>
        <w:tc>
          <w:tcPr>
            <w:tcW w:w="132" w:type="pct"/>
          </w:tcPr>
          <w:p w14:paraId="5AAA4A0A" w14:textId="77777777" w:rsidR="00CC7945" w:rsidRPr="00C00639" w:rsidRDefault="00CC7945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6A80A94C" w14:textId="2282C459" w:rsidR="00CC7945" w:rsidRPr="00C00639" w:rsidRDefault="00CC7945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D55060">
              <w:rPr>
                <w:rFonts w:ascii="Angsana New" w:hAnsi="Angsana New"/>
                <w:sz w:val="30"/>
                <w:szCs w:val="30"/>
                <w:lang w:val="en-US" w:eastAsia="en-US"/>
              </w:rPr>
              <w:t>44,67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1" w:type="pct"/>
          </w:tcPr>
          <w:p w14:paraId="5ECB5BF3" w14:textId="77777777" w:rsidR="00CC7945" w:rsidRPr="00C00639" w:rsidRDefault="00CC7945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53192D90" w14:textId="30EF5905" w:rsidR="00CC7945" w:rsidRPr="00F715DC" w:rsidRDefault="00CC7945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10,028</w:t>
            </w:r>
          </w:p>
        </w:tc>
      </w:tr>
      <w:tr w:rsidR="00CC7945" w:rsidRPr="00BA2043" w14:paraId="136B6421" w14:textId="77777777" w:rsidTr="00D55060">
        <w:trPr>
          <w:trHeight w:val="178"/>
        </w:trPr>
        <w:tc>
          <w:tcPr>
            <w:tcW w:w="1618" w:type="pct"/>
          </w:tcPr>
          <w:p w14:paraId="6892B017" w14:textId="58DCF5D3" w:rsidR="00CC7945" w:rsidRPr="0094257B" w:rsidRDefault="00CC7945" w:rsidP="00CC79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257B">
              <w:rPr>
                <w:rFonts w:ascii="Angsana New" w:hAnsi="Angsana New" w:hint="cs"/>
                <w:sz w:val="30"/>
                <w:szCs w:val="30"/>
                <w:cs/>
              </w:rPr>
              <w:t>ธุรกิจผลิตภัณฑ์เพื่อสุขภาพ</w:t>
            </w:r>
          </w:p>
        </w:tc>
        <w:tc>
          <w:tcPr>
            <w:tcW w:w="736" w:type="pct"/>
          </w:tcPr>
          <w:p w14:paraId="5E7A4363" w14:textId="77777777" w:rsidR="00CC7945" w:rsidRPr="006E2FD3" w:rsidRDefault="00CC7945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13780F6C" w14:textId="77777777" w:rsidR="00CC7945" w:rsidRPr="0059197C" w:rsidRDefault="00CC7945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7FF46FA2" w14:textId="77777777" w:rsidR="00CC7945" w:rsidRPr="00C9607E" w:rsidRDefault="00CC7945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F6B8C0A" w14:textId="77777777" w:rsidR="00CC7945" w:rsidRPr="00C00639" w:rsidRDefault="00CC7945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3BE854F1" w14:textId="77777777" w:rsidR="00CC7945" w:rsidRDefault="00CC7945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14:paraId="5B0F7E50" w14:textId="77777777" w:rsidR="00CC7945" w:rsidRPr="00C00639" w:rsidRDefault="00CC7945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7C6D97F4" w14:textId="77777777" w:rsidR="00CC7945" w:rsidRDefault="00CC7945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D6ED1" w:rsidRPr="00BA2043" w14:paraId="0B18050F" w14:textId="77777777" w:rsidTr="00D55060">
        <w:trPr>
          <w:trHeight w:val="178"/>
        </w:trPr>
        <w:tc>
          <w:tcPr>
            <w:tcW w:w="1618" w:type="pct"/>
          </w:tcPr>
          <w:p w14:paraId="3289E893" w14:textId="44F62E23" w:rsidR="00AD6ED1" w:rsidRPr="0094257B" w:rsidRDefault="00AD6ED1" w:rsidP="00AD6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257B">
              <w:rPr>
                <w:rFonts w:ascii="Angsana New" w:hAnsi="Angsana New"/>
                <w:sz w:val="30"/>
                <w:szCs w:val="30"/>
              </w:rPr>
              <w:t>- DVK</w:t>
            </w:r>
          </w:p>
        </w:tc>
        <w:tc>
          <w:tcPr>
            <w:tcW w:w="736" w:type="pct"/>
          </w:tcPr>
          <w:p w14:paraId="6FAC1DC6" w14:textId="7F202E3A" w:rsidR="00AD6ED1" w:rsidRPr="00B006EE" w:rsidRDefault="00AD6ED1" w:rsidP="00AD6E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E2FD3">
              <w:rPr>
                <w:rFonts w:ascii="Angsana New" w:hAnsi="Angsana New"/>
                <w:sz w:val="30"/>
                <w:szCs w:val="30"/>
              </w:rPr>
              <w:t>4,231</w:t>
            </w:r>
          </w:p>
        </w:tc>
        <w:tc>
          <w:tcPr>
            <w:tcW w:w="131" w:type="pct"/>
          </w:tcPr>
          <w:p w14:paraId="38FF34FC" w14:textId="77777777" w:rsidR="00AD6ED1" w:rsidRPr="0059197C" w:rsidRDefault="00AD6ED1" w:rsidP="00AD6E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31A06B5C" w14:textId="26EC982C" w:rsidR="00AD6ED1" w:rsidRDefault="00AD6ED1" w:rsidP="00AD6E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Pr="00C9607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132" w:type="pct"/>
          </w:tcPr>
          <w:p w14:paraId="72436AA8" w14:textId="77777777" w:rsidR="00AD6ED1" w:rsidRPr="00C00639" w:rsidRDefault="00AD6ED1" w:rsidP="00AD6E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1F5F9EC0" w14:textId="7760C363" w:rsidR="00AD6ED1" w:rsidRPr="0094257B" w:rsidRDefault="00AD6ED1" w:rsidP="00AD6E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E2FD3">
              <w:rPr>
                <w:rFonts w:ascii="Angsana New" w:hAnsi="Angsana New"/>
                <w:sz w:val="30"/>
                <w:szCs w:val="30"/>
              </w:rPr>
              <w:t>4,231</w:t>
            </w:r>
          </w:p>
        </w:tc>
        <w:tc>
          <w:tcPr>
            <w:tcW w:w="131" w:type="pct"/>
          </w:tcPr>
          <w:p w14:paraId="3259FEFF" w14:textId="77777777" w:rsidR="00AD6ED1" w:rsidRPr="00C00639" w:rsidRDefault="00AD6ED1" w:rsidP="00AD6E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41984EE9" w14:textId="3C8E0BAF" w:rsidR="00AD6ED1" w:rsidRDefault="00AD6ED1" w:rsidP="00AD6E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Pr="00C9607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964</w:t>
            </w:r>
          </w:p>
        </w:tc>
      </w:tr>
      <w:tr w:rsidR="00AD6ED1" w:rsidRPr="00BA2043" w14:paraId="3C31F3AD" w14:textId="77777777" w:rsidTr="00D55060">
        <w:trPr>
          <w:trHeight w:val="178"/>
        </w:trPr>
        <w:tc>
          <w:tcPr>
            <w:tcW w:w="1618" w:type="pct"/>
          </w:tcPr>
          <w:p w14:paraId="7B57CF72" w14:textId="2FCF7632" w:rsidR="00AD6ED1" w:rsidRPr="0094257B" w:rsidRDefault="00AD6ED1" w:rsidP="00AD6E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257B">
              <w:rPr>
                <w:rFonts w:ascii="Angsana New" w:hAnsi="Angsana New"/>
                <w:sz w:val="30"/>
                <w:szCs w:val="30"/>
              </w:rPr>
              <w:t>- DHC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2BE4026" w14:textId="109A7630" w:rsidR="00AD6ED1" w:rsidRPr="00B006EE" w:rsidRDefault="00AD6ED1" w:rsidP="00AD6E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36D04">
              <w:rPr>
                <w:rFonts w:ascii="Angsana New" w:hAnsi="Angsana New"/>
                <w:sz w:val="30"/>
                <w:szCs w:val="30"/>
                <w:lang w:val="en-US" w:eastAsia="en-US"/>
              </w:rPr>
              <w:t>157,958</w:t>
            </w:r>
          </w:p>
        </w:tc>
        <w:tc>
          <w:tcPr>
            <w:tcW w:w="131" w:type="pct"/>
          </w:tcPr>
          <w:p w14:paraId="07AFD5D6" w14:textId="77777777" w:rsidR="00AD6ED1" w:rsidRPr="0059197C" w:rsidRDefault="00AD6ED1" w:rsidP="00AD6E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7FAB3919" w14:textId="5D969B96" w:rsidR="00AD6ED1" w:rsidRDefault="00AD6ED1" w:rsidP="00AD6E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075</w:t>
            </w:r>
          </w:p>
        </w:tc>
        <w:tc>
          <w:tcPr>
            <w:tcW w:w="132" w:type="pct"/>
          </w:tcPr>
          <w:p w14:paraId="66BA636C" w14:textId="77777777" w:rsidR="00AD6ED1" w:rsidRPr="00C00639" w:rsidRDefault="00AD6ED1" w:rsidP="00AD6E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17852371" w14:textId="13658A5D" w:rsidR="00AD6ED1" w:rsidRPr="00736D04" w:rsidRDefault="00AD6ED1" w:rsidP="00AD6E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36D04">
              <w:rPr>
                <w:rFonts w:ascii="Angsana New" w:hAnsi="Angsana New"/>
                <w:sz w:val="30"/>
                <w:szCs w:val="30"/>
                <w:lang w:val="en-US" w:eastAsia="en-US"/>
              </w:rPr>
              <w:t>157,958</w:t>
            </w:r>
          </w:p>
        </w:tc>
        <w:tc>
          <w:tcPr>
            <w:tcW w:w="131" w:type="pct"/>
          </w:tcPr>
          <w:p w14:paraId="69AD6D88" w14:textId="77777777" w:rsidR="00AD6ED1" w:rsidRPr="00C00639" w:rsidRDefault="00AD6ED1" w:rsidP="00AD6E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3D4FDF2F" w14:textId="4DD08B5F" w:rsidR="00AD6ED1" w:rsidRPr="003C5C27" w:rsidRDefault="00AD6ED1" w:rsidP="00AD6E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075</w:t>
            </w:r>
          </w:p>
        </w:tc>
      </w:tr>
      <w:tr w:rsidR="00CC7945" w:rsidRPr="00BA2043" w14:paraId="6BF5C9D6" w14:textId="07F5E115" w:rsidTr="00351BF6">
        <w:tc>
          <w:tcPr>
            <w:tcW w:w="1618" w:type="pct"/>
          </w:tcPr>
          <w:p w14:paraId="0A638322" w14:textId="77777777" w:rsidR="00CC7945" w:rsidRPr="0059197C" w:rsidRDefault="00CC7945" w:rsidP="00CC79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1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2982DCA5" w14:textId="7C27D32F" w:rsidR="00CC7945" w:rsidRPr="0059197C" w:rsidRDefault="00492440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924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534</w:t>
            </w:r>
            <w:r w:rsidRPr="0049244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4924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970</w:t>
            </w:r>
          </w:p>
        </w:tc>
        <w:tc>
          <w:tcPr>
            <w:tcW w:w="131" w:type="pct"/>
          </w:tcPr>
          <w:p w14:paraId="26AA7869" w14:textId="472675D2" w:rsidR="00CC7945" w:rsidRPr="0059197C" w:rsidRDefault="00CC7945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</w:tcPr>
          <w:p w14:paraId="74DA0B70" w14:textId="2DEEB7CE" w:rsidR="00CC7945" w:rsidRPr="00F715DC" w:rsidRDefault="00492440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924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458</w:t>
            </w:r>
            <w:r w:rsidRPr="0049244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4924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217</w:t>
            </w:r>
          </w:p>
        </w:tc>
        <w:tc>
          <w:tcPr>
            <w:tcW w:w="132" w:type="pct"/>
          </w:tcPr>
          <w:p w14:paraId="2ED02368" w14:textId="77777777" w:rsidR="00CC7945" w:rsidRPr="00C00639" w:rsidRDefault="00CC7945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420861D1" w14:textId="0AC53F0F" w:rsidR="00CC7945" w:rsidRPr="00736D04" w:rsidRDefault="00CC7945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36D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="00736D04" w:rsidRPr="00736D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35</w:t>
            </w:r>
            <w:r w:rsidRPr="00736D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736D04" w:rsidRPr="00736D0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542</w:t>
            </w:r>
          </w:p>
        </w:tc>
        <w:tc>
          <w:tcPr>
            <w:tcW w:w="131" w:type="pct"/>
          </w:tcPr>
          <w:p w14:paraId="43697ABB" w14:textId="77777777" w:rsidR="00CC7945" w:rsidRPr="00C00639" w:rsidRDefault="00CC7945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double" w:sz="4" w:space="0" w:color="auto"/>
            </w:tcBorders>
          </w:tcPr>
          <w:p w14:paraId="7EC88817" w14:textId="05985C69" w:rsidR="00CC7945" w:rsidRPr="00F715DC" w:rsidRDefault="00CC7945" w:rsidP="00CC794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="003C5C2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3C5C2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118</w:t>
            </w:r>
          </w:p>
        </w:tc>
      </w:tr>
    </w:tbl>
    <w:p w14:paraId="4F4D0436" w14:textId="77777777" w:rsidR="00872DB9" w:rsidRPr="00623D0A" w:rsidRDefault="00872DB9" w:rsidP="002B5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p w14:paraId="58A773FE" w14:textId="0C72B7E5" w:rsidR="00D33EE4" w:rsidRDefault="00623D0A" w:rsidP="00623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B7843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</w:t>
      </w:r>
      <w:r w:rsidR="007946AF">
        <w:rPr>
          <w:rFonts w:ascii="Angsana New" w:hAnsi="Angsana New" w:hint="cs"/>
          <w:sz w:val="30"/>
          <w:szCs w:val="30"/>
          <w:cs/>
        </w:rPr>
        <w:t>แต่ละหน่วย</w:t>
      </w:r>
      <w:r w:rsidRPr="001B7843">
        <w:rPr>
          <w:rFonts w:ascii="Angsana New" w:hAnsi="Angsana New"/>
          <w:sz w:val="30"/>
          <w:szCs w:val="30"/>
          <w:cs/>
        </w:rPr>
        <w:t>เป็นมูลค่าจากการใช้ ซึ่งมีจำนวน</w:t>
      </w:r>
      <w:r w:rsidR="007946AF">
        <w:rPr>
          <w:rFonts w:ascii="Angsana New" w:hAnsi="Angsana New"/>
          <w:sz w:val="30"/>
          <w:szCs w:val="30"/>
          <w:cs/>
        </w:rPr>
        <w:br/>
      </w:r>
      <w:r w:rsidRPr="007946AF">
        <w:rPr>
          <w:rFonts w:ascii="Angsana New" w:hAnsi="Angsana New"/>
          <w:spacing w:val="-2"/>
          <w:sz w:val="30"/>
          <w:szCs w:val="30"/>
          <w:cs/>
        </w:rPr>
        <w:t>สูงกว่ามูลค่าตามบัญชี จึงไม่มีผลขาดทุนจากการด้อยค่าที่ต้องรับรู้ในงบการเงิน</w:t>
      </w:r>
      <w:r w:rsidRPr="007946AF">
        <w:rPr>
          <w:rFonts w:ascii="Angsana New" w:hAnsi="Angsana New"/>
          <w:spacing w:val="-2"/>
          <w:sz w:val="30"/>
          <w:szCs w:val="30"/>
        </w:rPr>
        <w:t xml:space="preserve"> </w:t>
      </w:r>
      <w:r w:rsidR="00EA0F8C">
        <w:rPr>
          <w:rFonts w:ascii="Angsana New" w:hAnsi="Angsana New" w:hint="cs"/>
          <w:spacing w:val="-2"/>
          <w:sz w:val="30"/>
          <w:szCs w:val="30"/>
          <w:cs/>
        </w:rPr>
        <w:t>สำหรับปีสิ้นสุด</w:t>
      </w:r>
      <w:r w:rsidRPr="007946AF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Pr="007946AF">
        <w:rPr>
          <w:rFonts w:ascii="Angsana New" w:hAnsi="Angsana New"/>
          <w:spacing w:val="-2"/>
          <w:sz w:val="30"/>
          <w:szCs w:val="30"/>
        </w:rPr>
        <w:t xml:space="preserve">31 </w:t>
      </w:r>
      <w:r w:rsidRPr="007946AF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7946AF">
        <w:rPr>
          <w:rFonts w:ascii="Angsana New" w:hAnsi="Angsana New"/>
          <w:spacing w:val="-2"/>
          <w:sz w:val="30"/>
          <w:szCs w:val="30"/>
        </w:rPr>
        <w:t>256</w:t>
      </w:r>
      <w:r w:rsidR="00CC7945">
        <w:rPr>
          <w:rFonts w:ascii="Angsana New" w:hAnsi="Angsana New"/>
          <w:spacing w:val="-2"/>
          <w:sz w:val="30"/>
          <w:szCs w:val="30"/>
        </w:rPr>
        <w:t>6</w:t>
      </w:r>
      <w:r w:rsidRPr="007946AF">
        <w:rPr>
          <w:rFonts w:ascii="Angsana New" w:hAnsi="Angsana New"/>
          <w:spacing w:val="-2"/>
          <w:sz w:val="30"/>
          <w:szCs w:val="30"/>
        </w:rPr>
        <w:t xml:space="preserve"> </w:t>
      </w:r>
      <w:r w:rsidRPr="007946AF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7946AF">
        <w:rPr>
          <w:rFonts w:ascii="Angsana New" w:hAnsi="Angsana New"/>
          <w:spacing w:val="-2"/>
          <w:sz w:val="30"/>
          <w:szCs w:val="30"/>
        </w:rPr>
        <w:t>256</w:t>
      </w:r>
      <w:r w:rsidR="00CC7945">
        <w:rPr>
          <w:rFonts w:ascii="Angsana New" w:hAnsi="Angsana New"/>
          <w:spacing w:val="-2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72DB9" w:rsidRPr="00623D0A">
        <w:rPr>
          <w:rFonts w:ascii="Angsana New" w:hAnsi="Angsana New"/>
          <w:sz w:val="30"/>
          <w:szCs w:val="30"/>
          <w:cs/>
        </w:rPr>
        <w:t>ข้อสมมติที่สำคัญในการประมาณมูลค่าจากการใช้</w:t>
      </w:r>
      <w:r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CC7945">
        <w:rPr>
          <w:rFonts w:ascii="Angsana New" w:hAnsi="Angsana New"/>
          <w:sz w:val="30"/>
          <w:szCs w:val="30"/>
        </w:rPr>
        <w:t>6</w:t>
      </w:r>
      <w:r w:rsidR="00872DB9" w:rsidRPr="00623D0A">
        <w:rPr>
          <w:rFonts w:ascii="Angsana New" w:hAnsi="Angsana New"/>
          <w:sz w:val="30"/>
          <w:szCs w:val="30"/>
          <w:cs/>
        </w:rPr>
        <w:t xml:space="preserve"> </w:t>
      </w:r>
      <w:r w:rsidR="00D33EE4" w:rsidRPr="00623D0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6DB823E" w14:textId="7E85B8F1" w:rsidR="00D33EE4" w:rsidRPr="00623D0A" w:rsidRDefault="00D33EE4" w:rsidP="00A2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1"/>
        <w:gridCol w:w="988"/>
        <w:gridCol w:w="237"/>
        <w:gridCol w:w="940"/>
        <w:gridCol w:w="242"/>
        <w:gridCol w:w="921"/>
        <w:gridCol w:w="237"/>
        <w:gridCol w:w="932"/>
      </w:tblGrid>
      <w:tr w:rsidR="00942E39" w:rsidRPr="00F715DC" w14:paraId="1BA173AE" w14:textId="77777777" w:rsidTr="00723570">
        <w:trPr>
          <w:trHeight w:val="155"/>
        </w:trPr>
        <w:tc>
          <w:tcPr>
            <w:tcW w:w="2550" w:type="pct"/>
          </w:tcPr>
          <w:p w14:paraId="077B155A" w14:textId="2C6417DA" w:rsidR="00942E39" w:rsidRPr="001B7843" w:rsidRDefault="00942E39" w:rsidP="00623D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8" w:type="pct"/>
          </w:tcPr>
          <w:p w14:paraId="17EECF60" w14:textId="475E6E4A" w:rsidR="00942E39" w:rsidRDefault="00E21AC0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PMC</w:t>
            </w:r>
          </w:p>
        </w:tc>
        <w:tc>
          <w:tcPr>
            <w:tcW w:w="129" w:type="pct"/>
          </w:tcPr>
          <w:p w14:paraId="3F9659C3" w14:textId="77777777" w:rsidR="00942E39" w:rsidRPr="00723019" w:rsidRDefault="00942E39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05FE570C" w14:textId="38C0F687" w:rsidR="00942E39" w:rsidRDefault="00E21AC0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PMCS</w:t>
            </w:r>
          </w:p>
        </w:tc>
        <w:tc>
          <w:tcPr>
            <w:tcW w:w="132" w:type="pct"/>
          </w:tcPr>
          <w:p w14:paraId="095E2C99" w14:textId="77777777" w:rsidR="00942E39" w:rsidRPr="00723019" w:rsidRDefault="00942E39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2" w:type="pct"/>
          </w:tcPr>
          <w:p w14:paraId="7CE196C3" w14:textId="0022BDF7" w:rsidR="00942E39" w:rsidRDefault="00E21AC0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DVK</w:t>
            </w:r>
          </w:p>
        </w:tc>
        <w:tc>
          <w:tcPr>
            <w:tcW w:w="129" w:type="pct"/>
          </w:tcPr>
          <w:p w14:paraId="7561A4FB" w14:textId="77777777" w:rsidR="00942E39" w:rsidRPr="00723019" w:rsidRDefault="00942E39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8" w:type="pct"/>
          </w:tcPr>
          <w:p w14:paraId="3E0331FC" w14:textId="37CC48F3" w:rsidR="00942E39" w:rsidRDefault="00E21AC0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DHC</w:t>
            </w:r>
          </w:p>
        </w:tc>
      </w:tr>
      <w:tr w:rsidR="00942E39" w:rsidRPr="00F715DC" w14:paraId="6A9AB6B5" w14:textId="77777777" w:rsidTr="00942E39">
        <w:tc>
          <w:tcPr>
            <w:tcW w:w="2550" w:type="pct"/>
          </w:tcPr>
          <w:p w14:paraId="0A179BF3" w14:textId="77777777" w:rsidR="00942E39" w:rsidRDefault="00942E39" w:rsidP="008F0E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0" w:type="pct"/>
            <w:gridSpan w:val="7"/>
          </w:tcPr>
          <w:p w14:paraId="5D21893C" w14:textId="159034CA" w:rsidR="00942E39" w:rsidRPr="00942E39" w:rsidRDefault="00642935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942E39" w:rsidRPr="00942E3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ร้อยละ</w:t>
            </w: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DE0B0E" w:rsidRPr="00F715DC" w14:paraId="0FC8BF21" w14:textId="77777777" w:rsidTr="00942E39">
        <w:tc>
          <w:tcPr>
            <w:tcW w:w="2550" w:type="pct"/>
          </w:tcPr>
          <w:p w14:paraId="031272F0" w14:textId="0AAF9BAD" w:rsidR="00DE0B0E" w:rsidRPr="0059197C" w:rsidRDefault="00DE0B0E" w:rsidP="00DE0B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  <w:r w:rsidR="00642935" w:rsidRPr="00642935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WACC</w:t>
            </w:r>
            <w:r w:rsidR="00642935" w:rsidRPr="0064293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538" w:type="pct"/>
          </w:tcPr>
          <w:p w14:paraId="488228C8" w14:textId="212BAD1D" w:rsidR="00D55060" w:rsidRPr="00723019" w:rsidRDefault="00682E98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10.86</w:t>
            </w:r>
          </w:p>
        </w:tc>
        <w:tc>
          <w:tcPr>
            <w:tcW w:w="129" w:type="pct"/>
          </w:tcPr>
          <w:p w14:paraId="44634CDC" w14:textId="77777777" w:rsidR="00DE0B0E" w:rsidRPr="00723019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7B58157C" w14:textId="732005FC" w:rsidR="00DE0B0E" w:rsidRPr="00723019" w:rsidRDefault="006F19ED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7.28</w:t>
            </w:r>
          </w:p>
        </w:tc>
        <w:tc>
          <w:tcPr>
            <w:tcW w:w="132" w:type="pct"/>
          </w:tcPr>
          <w:p w14:paraId="7D3D332C" w14:textId="77777777" w:rsidR="00DE0B0E" w:rsidRPr="00723019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2" w:type="pct"/>
          </w:tcPr>
          <w:p w14:paraId="6C702F6C" w14:textId="0AC8F071" w:rsidR="00D55060" w:rsidRPr="00723019" w:rsidRDefault="00A13227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after="0" w:line="240" w:lineRule="auto"/>
              <w:ind w:left="-107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9.71</w:t>
            </w:r>
          </w:p>
        </w:tc>
        <w:tc>
          <w:tcPr>
            <w:tcW w:w="129" w:type="pct"/>
          </w:tcPr>
          <w:p w14:paraId="26D82631" w14:textId="77777777" w:rsidR="00DE0B0E" w:rsidRPr="00723019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8" w:type="pct"/>
          </w:tcPr>
          <w:p w14:paraId="5A9135C5" w14:textId="4EC9004D" w:rsidR="00DE0B0E" w:rsidRPr="00723019" w:rsidRDefault="002563F0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10.</w:t>
            </w:r>
            <w:r w:rsidR="00A362D6">
              <w:rPr>
                <w:rFonts w:ascii="Angsana New" w:hAnsi="Angsana New"/>
                <w:sz w:val="30"/>
                <w:szCs w:val="30"/>
                <w:lang w:val="en-US" w:eastAsia="en-US"/>
              </w:rPr>
              <w:t>96</w:t>
            </w:r>
          </w:p>
        </w:tc>
      </w:tr>
      <w:tr w:rsidR="002563F0" w:rsidRPr="00F715DC" w14:paraId="7D6FBF55" w14:textId="77777777" w:rsidTr="00942E39">
        <w:trPr>
          <w:trHeight w:val="178"/>
        </w:trPr>
        <w:tc>
          <w:tcPr>
            <w:tcW w:w="2550" w:type="pct"/>
          </w:tcPr>
          <w:p w14:paraId="2B24DDB4" w14:textId="7F5B7D13" w:rsidR="002563F0" w:rsidRPr="0059197C" w:rsidRDefault="002563F0" w:rsidP="002563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15" w:hanging="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ประมาณการอัตราการเติบโตของยอดขายและ </w:t>
            </w:r>
            <w:r>
              <w:rPr>
                <w:rFonts w:ascii="Angsana New" w:hAnsi="Angsana New"/>
                <w:sz w:val="30"/>
                <w:szCs w:val="30"/>
              </w:rPr>
              <w:t>EBITDA</w:t>
            </w:r>
          </w:p>
        </w:tc>
        <w:tc>
          <w:tcPr>
            <w:tcW w:w="538" w:type="pct"/>
          </w:tcPr>
          <w:p w14:paraId="5A4208E4" w14:textId="6AE0CD93" w:rsidR="002563F0" w:rsidRPr="00723019" w:rsidRDefault="002563F0" w:rsidP="002563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5.00</w:t>
            </w:r>
          </w:p>
        </w:tc>
        <w:tc>
          <w:tcPr>
            <w:tcW w:w="129" w:type="pct"/>
          </w:tcPr>
          <w:p w14:paraId="325BFCEE" w14:textId="77777777" w:rsidR="002563F0" w:rsidRPr="00723019" w:rsidRDefault="002563F0" w:rsidP="002563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22006069" w14:textId="5A22CD6F" w:rsidR="002563F0" w:rsidRPr="00723019" w:rsidRDefault="002563F0" w:rsidP="002563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3.00</w:t>
            </w:r>
          </w:p>
        </w:tc>
        <w:tc>
          <w:tcPr>
            <w:tcW w:w="132" w:type="pct"/>
          </w:tcPr>
          <w:p w14:paraId="037F6EF2" w14:textId="77777777" w:rsidR="002563F0" w:rsidRPr="00723019" w:rsidRDefault="002563F0" w:rsidP="002563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2" w:type="pct"/>
          </w:tcPr>
          <w:p w14:paraId="242C5A03" w14:textId="10F5071F" w:rsidR="002563F0" w:rsidRPr="00723019" w:rsidRDefault="002563F0" w:rsidP="002563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after="0" w:line="240" w:lineRule="auto"/>
              <w:ind w:left="-107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5.00</w:t>
            </w:r>
          </w:p>
        </w:tc>
        <w:tc>
          <w:tcPr>
            <w:tcW w:w="129" w:type="pct"/>
          </w:tcPr>
          <w:p w14:paraId="5485F676" w14:textId="77777777" w:rsidR="002563F0" w:rsidRPr="00723019" w:rsidRDefault="002563F0" w:rsidP="002563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8" w:type="pct"/>
          </w:tcPr>
          <w:p w14:paraId="4CBCAE18" w14:textId="5A7AAE11" w:rsidR="002563F0" w:rsidRPr="00723019" w:rsidRDefault="002563F0" w:rsidP="002563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5.00</w:t>
            </w:r>
          </w:p>
        </w:tc>
      </w:tr>
      <w:tr w:rsidR="002563F0" w:rsidRPr="00F715DC" w14:paraId="653FB4F2" w14:textId="77777777" w:rsidTr="00942E39">
        <w:tc>
          <w:tcPr>
            <w:tcW w:w="2550" w:type="pct"/>
          </w:tcPr>
          <w:p w14:paraId="430C204E" w14:textId="11DB30AE" w:rsidR="002563F0" w:rsidRPr="00723019" w:rsidRDefault="002563F0" w:rsidP="002563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15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3019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อัตราการเติบโตสำหรับมูลค่าปัจจุบันสุดท้าย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642935">
              <w:rPr>
                <w:rFonts w:ascii="Angsana New" w:hAnsi="Angsana New"/>
                <w:sz w:val="30"/>
                <w:szCs w:val="30"/>
              </w:rPr>
              <w:t>(</w:t>
            </w:r>
            <w:r w:rsidRPr="00723019">
              <w:rPr>
                <w:rFonts w:ascii="Angsana New" w:hAnsi="Angsana New"/>
                <w:sz w:val="30"/>
                <w:szCs w:val="30"/>
              </w:rPr>
              <w:t>Terminal Value)</w:t>
            </w:r>
          </w:p>
        </w:tc>
        <w:tc>
          <w:tcPr>
            <w:tcW w:w="538" w:type="pct"/>
          </w:tcPr>
          <w:p w14:paraId="1ECFEF21" w14:textId="77777777" w:rsidR="002563F0" w:rsidRDefault="002563F0" w:rsidP="002563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3403710" w14:textId="54985EC8" w:rsidR="002563F0" w:rsidRPr="00723019" w:rsidRDefault="002563F0" w:rsidP="002563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1.00</w:t>
            </w:r>
          </w:p>
        </w:tc>
        <w:tc>
          <w:tcPr>
            <w:tcW w:w="129" w:type="pct"/>
          </w:tcPr>
          <w:p w14:paraId="118D3BC7" w14:textId="77777777" w:rsidR="002563F0" w:rsidRPr="00723019" w:rsidRDefault="002563F0" w:rsidP="002563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4A4C628E" w14:textId="77777777" w:rsidR="002563F0" w:rsidRDefault="002563F0" w:rsidP="002563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23B0866" w14:textId="653F37E5" w:rsidR="002563F0" w:rsidRPr="00723019" w:rsidRDefault="002563F0" w:rsidP="002563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1.00</w:t>
            </w:r>
          </w:p>
        </w:tc>
        <w:tc>
          <w:tcPr>
            <w:tcW w:w="132" w:type="pct"/>
          </w:tcPr>
          <w:p w14:paraId="5DBE195A" w14:textId="77777777" w:rsidR="002563F0" w:rsidRPr="00723019" w:rsidRDefault="002563F0" w:rsidP="002563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2" w:type="pct"/>
          </w:tcPr>
          <w:p w14:paraId="231EE982" w14:textId="77777777" w:rsidR="002563F0" w:rsidRDefault="002563F0" w:rsidP="002563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0DF8BE7" w14:textId="73F0F15F" w:rsidR="002563F0" w:rsidRPr="00723019" w:rsidRDefault="002563F0" w:rsidP="002563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after="0" w:line="240" w:lineRule="auto"/>
              <w:ind w:left="-107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1.00</w:t>
            </w:r>
          </w:p>
        </w:tc>
        <w:tc>
          <w:tcPr>
            <w:tcW w:w="129" w:type="pct"/>
          </w:tcPr>
          <w:p w14:paraId="7B070092" w14:textId="4DD7EDE6" w:rsidR="002563F0" w:rsidRPr="00723019" w:rsidRDefault="002563F0" w:rsidP="002563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8" w:type="pct"/>
          </w:tcPr>
          <w:p w14:paraId="2F749DD0" w14:textId="77777777" w:rsidR="002563F0" w:rsidRDefault="002563F0" w:rsidP="002563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6ADD135" w14:textId="27D71406" w:rsidR="002563F0" w:rsidRPr="00723019" w:rsidRDefault="002563F0" w:rsidP="002563F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1.00</w:t>
            </w:r>
          </w:p>
        </w:tc>
      </w:tr>
    </w:tbl>
    <w:p w14:paraId="27793667" w14:textId="77777777" w:rsidR="00D55060" w:rsidRDefault="00D55060" w:rsidP="00623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232403B1" w14:textId="77777777" w:rsidR="00623D0A" w:rsidRDefault="00623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C1DDBDC" w14:textId="650982FD" w:rsidR="00F97B51" w:rsidRDefault="0093514B" w:rsidP="00F97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3514B">
        <w:rPr>
          <w:rFonts w:ascii="Angsana New" w:hAnsi="Angsana New"/>
          <w:sz w:val="30"/>
          <w:szCs w:val="30"/>
          <w:cs/>
        </w:rPr>
        <w:lastRenderedPageBreak/>
        <w:t xml:space="preserve">ประมาณการกระแสเงินสดเป็นการประมาณการสำหรับ </w:t>
      </w:r>
      <w:r w:rsidRPr="0093514B">
        <w:rPr>
          <w:rFonts w:ascii="Angsana New" w:hAnsi="Angsana New"/>
          <w:sz w:val="30"/>
          <w:szCs w:val="30"/>
        </w:rPr>
        <w:t xml:space="preserve">5 </w:t>
      </w:r>
      <w:r w:rsidRPr="0093514B">
        <w:rPr>
          <w:rFonts w:ascii="Angsana New" w:hAnsi="Angsana New"/>
          <w:sz w:val="30"/>
          <w:szCs w:val="30"/>
          <w:cs/>
        </w:rPr>
        <w:t>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ซึ่งอัตราการเติบโตกำหนดจากการประมาณการในระยะยาวของผู้บริหารเกี่ยวกับอัตราการเติบโตของกำไรก่อน</w:t>
      </w:r>
      <w:r w:rsidRPr="0093514B">
        <w:rPr>
          <w:rFonts w:ascii="Angsana New" w:hAnsi="Angsana New" w:hint="cs"/>
          <w:sz w:val="30"/>
          <w:szCs w:val="30"/>
          <w:cs/>
        </w:rPr>
        <w:t>ดอกเบี้ย</w:t>
      </w:r>
      <w:r w:rsidRPr="0093514B">
        <w:rPr>
          <w:rFonts w:ascii="Angsana New" w:hAnsi="Angsana New"/>
          <w:sz w:val="30"/>
          <w:szCs w:val="30"/>
          <w:cs/>
        </w:rPr>
        <w:t xml:space="preserve"> </w:t>
      </w:r>
      <w:r w:rsidRPr="0093514B">
        <w:rPr>
          <w:rFonts w:ascii="Angsana New" w:hAnsi="Angsana New" w:hint="cs"/>
          <w:sz w:val="30"/>
          <w:szCs w:val="30"/>
          <w:cs/>
        </w:rPr>
        <w:t>ค่าใช้จ่าย</w:t>
      </w:r>
      <w:r w:rsidRPr="0093514B">
        <w:rPr>
          <w:rFonts w:ascii="Angsana New" w:hAnsi="Angsana New"/>
          <w:sz w:val="30"/>
          <w:szCs w:val="30"/>
          <w:cs/>
        </w:rPr>
        <w:t>ภาษีเงินได้ ค่าเสื่อมราคา</w:t>
      </w:r>
      <w:r w:rsidRPr="0093514B">
        <w:rPr>
          <w:rFonts w:ascii="Angsana New" w:hAnsi="Angsana New" w:hint="cs"/>
          <w:sz w:val="30"/>
          <w:szCs w:val="30"/>
          <w:cs/>
        </w:rPr>
        <w:t xml:space="preserve"> </w:t>
      </w:r>
      <w:r w:rsidRPr="0093514B">
        <w:rPr>
          <w:rFonts w:ascii="Angsana New" w:hAnsi="Angsana New"/>
          <w:sz w:val="30"/>
          <w:szCs w:val="30"/>
          <w:cs/>
        </w:rPr>
        <w:t>และค่าตัดจำหน่าย</w:t>
      </w:r>
      <w:r w:rsidRPr="0093514B">
        <w:rPr>
          <w:rFonts w:ascii="Angsana New" w:hAnsi="Angsana New"/>
          <w:sz w:val="30"/>
          <w:szCs w:val="30"/>
        </w:rPr>
        <w:t xml:space="preserve"> </w:t>
      </w:r>
      <w:r w:rsidR="00642935" w:rsidRPr="00642935">
        <w:rPr>
          <w:rFonts w:ascii="Angsana New" w:hAnsi="Angsana New"/>
          <w:sz w:val="30"/>
          <w:szCs w:val="30"/>
        </w:rPr>
        <w:t>(</w:t>
      </w:r>
      <w:r w:rsidRPr="0093514B">
        <w:rPr>
          <w:rFonts w:ascii="Angsana New" w:hAnsi="Angsana New"/>
          <w:sz w:val="30"/>
          <w:szCs w:val="30"/>
        </w:rPr>
        <w:t xml:space="preserve">EBITDA) </w:t>
      </w:r>
      <w:r w:rsidRPr="0093514B">
        <w:rPr>
          <w:rFonts w:ascii="Angsana New" w:hAnsi="Angsana New"/>
          <w:sz w:val="30"/>
          <w:szCs w:val="30"/>
          <w:cs/>
        </w:rPr>
        <w:t xml:space="preserve">ประจำปี โดยประมาณการ </w:t>
      </w:r>
      <w:r w:rsidRPr="0093514B">
        <w:rPr>
          <w:rFonts w:ascii="Angsana New" w:hAnsi="Angsana New"/>
          <w:sz w:val="30"/>
          <w:szCs w:val="30"/>
        </w:rPr>
        <w:t xml:space="preserve">EBITDA </w:t>
      </w:r>
      <w:r w:rsidRPr="0093514B">
        <w:rPr>
          <w:rFonts w:ascii="Angsana New" w:hAnsi="Angsana New"/>
          <w:sz w:val="30"/>
          <w:szCs w:val="30"/>
          <w:cs/>
        </w:rPr>
        <w:t>อ้างอิงจากประสบการณ์ในอดีตปรับปรุงด้วยการคาดการณ์ของตลาด อัตราคิดลดที่ใช้เป็นอัตราโดยประมาณที่อ้างอิงกับอัตราถัวเฉลี่ยถ่วงน้ำหนักของเงินทุนของกลุ่มบริษัทและค่าเฉลี่ยของอุตสาหกรรมที่กลุ่มบริษัทดำเนินการอยู่</w:t>
      </w:r>
    </w:p>
    <w:p w14:paraId="48F283DA" w14:textId="1AB90D0D" w:rsidR="00731258" w:rsidRDefault="00731258" w:rsidP="00F97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1C09CD4" w14:textId="12CC8335" w:rsidR="00BC7191" w:rsidRDefault="00731258" w:rsidP="00F97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31258">
        <w:rPr>
          <w:rFonts w:ascii="Angsana New" w:hAnsi="Angsana New"/>
          <w:sz w:val="30"/>
          <w:szCs w:val="30"/>
          <w:cs/>
        </w:rPr>
        <w:t xml:space="preserve">ผู้บริหารได้พิจารณาว่า ณ วันที่ </w:t>
      </w:r>
      <w:r w:rsidRPr="00731258">
        <w:rPr>
          <w:rFonts w:ascii="Angsana New" w:hAnsi="Angsana New"/>
          <w:sz w:val="30"/>
          <w:szCs w:val="30"/>
        </w:rPr>
        <w:t xml:space="preserve">31 </w:t>
      </w:r>
      <w:r w:rsidRPr="0073125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31258">
        <w:rPr>
          <w:rFonts w:ascii="Angsana New" w:hAnsi="Angsana New"/>
          <w:sz w:val="30"/>
          <w:szCs w:val="30"/>
        </w:rPr>
        <w:t>256</w:t>
      </w:r>
      <w:r w:rsidR="00CC7945">
        <w:rPr>
          <w:rFonts w:ascii="Angsana New" w:hAnsi="Angsana New"/>
          <w:sz w:val="30"/>
          <w:szCs w:val="30"/>
        </w:rPr>
        <w:t>6</w:t>
      </w:r>
      <w:r w:rsidRPr="00731258">
        <w:rPr>
          <w:rFonts w:ascii="Angsana New" w:hAnsi="Angsana New"/>
          <w:sz w:val="30"/>
          <w:szCs w:val="30"/>
        </w:rPr>
        <w:t xml:space="preserve"> </w:t>
      </w:r>
      <w:r w:rsidR="00BC7191">
        <w:rPr>
          <w:rFonts w:ascii="Angsana New" w:hAnsi="Angsana New" w:hint="cs"/>
          <w:sz w:val="30"/>
          <w:szCs w:val="30"/>
          <w:cs/>
        </w:rPr>
        <w:t xml:space="preserve">หากอัตราการเติบโตสำหรับ </w:t>
      </w:r>
      <w:r w:rsidR="00BC7191">
        <w:rPr>
          <w:rFonts w:ascii="Angsana New" w:hAnsi="Angsana New"/>
          <w:sz w:val="30"/>
          <w:szCs w:val="30"/>
        </w:rPr>
        <w:t xml:space="preserve">terminal value </w:t>
      </w:r>
      <w:r w:rsidR="00BC7191">
        <w:rPr>
          <w:rFonts w:ascii="Angsana New" w:hAnsi="Angsana New" w:hint="cs"/>
          <w:sz w:val="30"/>
          <w:szCs w:val="30"/>
          <w:cs/>
        </w:rPr>
        <w:t xml:space="preserve">ของแต่ละหน่วยสินทรัพย์ที่ก่อให้เกิดเงินสดลดลงเป็นร้อยละ </w:t>
      </w:r>
      <w:r w:rsidR="00BC7191">
        <w:rPr>
          <w:rFonts w:ascii="Angsana New" w:hAnsi="Angsana New"/>
          <w:sz w:val="30"/>
          <w:szCs w:val="30"/>
        </w:rPr>
        <w:t xml:space="preserve">0 </w:t>
      </w:r>
      <w:r w:rsidR="00BC7191">
        <w:rPr>
          <w:rFonts w:ascii="Angsana New" w:hAnsi="Angsana New" w:hint="cs"/>
          <w:sz w:val="30"/>
          <w:szCs w:val="30"/>
          <w:cs/>
        </w:rPr>
        <w:t>จะไม่มีผลขาดทุนจากการด้อยค่า และหากมีการเปลี่ยนแปลงอัตราคิดลดเป็นจำนวนดังในตาราง</w:t>
      </w:r>
      <w:r w:rsidR="00D16E5A">
        <w:rPr>
          <w:rFonts w:ascii="Angsana New" w:hAnsi="Angsana New" w:hint="cs"/>
          <w:sz w:val="30"/>
          <w:szCs w:val="30"/>
          <w:cs/>
        </w:rPr>
        <w:t>ต่อไปนี้ จะทำให้มูลค่าที่คาดว่าจะได้รับคืนมีจำนวนเท่ากับมูลค่าตามบัญชี</w:t>
      </w:r>
    </w:p>
    <w:p w14:paraId="00BB9E1F" w14:textId="38ADB692" w:rsidR="00731258" w:rsidRDefault="00731258" w:rsidP="00F97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1"/>
        <w:gridCol w:w="988"/>
        <w:gridCol w:w="237"/>
        <w:gridCol w:w="940"/>
        <w:gridCol w:w="242"/>
        <w:gridCol w:w="921"/>
        <w:gridCol w:w="237"/>
        <w:gridCol w:w="932"/>
      </w:tblGrid>
      <w:tr w:rsidR="00731258" w14:paraId="0CE40BAE" w14:textId="77777777" w:rsidTr="00974A81">
        <w:tc>
          <w:tcPr>
            <w:tcW w:w="2550" w:type="pct"/>
          </w:tcPr>
          <w:p w14:paraId="2818CDA7" w14:textId="6F32E734" w:rsidR="00731258" w:rsidRPr="001B7843" w:rsidRDefault="00731258" w:rsidP="00974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8" w:type="pct"/>
          </w:tcPr>
          <w:p w14:paraId="5A96437A" w14:textId="0CB9F6E9" w:rsidR="00731258" w:rsidRDefault="00731258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PMC</w:t>
            </w:r>
          </w:p>
        </w:tc>
        <w:tc>
          <w:tcPr>
            <w:tcW w:w="129" w:type="pct"/>
          </w:tcPr>
          <w:p w14:paraId="51A787EB" w14:textId="77777777" w:rsidR="00731258" w:rsidRPr="00723019" w:rsidRDefault="00731258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23163217" w14:textId="77777777" w:rsidR="00731258" w:rsidRDefault="00731258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PMCS</w:t>
            </w:r>
          </w:p>
        </w:tc>
        <w:tc>
          <w:tcPr>
            <w:tcW w:w="132" w:type="pct"/>
          </w:tcPr>
          <w:p w14:paraId="258C6F87" w14:textId="77777777" w:rsidR="00731258" w:rsidRPr="00723019" w:rsidRDefault="00731258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2" w:type="pct"/>
          </w:tcPr>
          <w:p w14:paraId="179F5959" w14:textId="77777777" w:rsidR="00731258" w:rsidRDefault="00731258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DVK</w:t>
            </w:r>
          </w:p>
        </w:tc>
        <w:tc>
          <w:tcPr>
            <w:tcW w:w="129" w:type="pct"/>
          </w:tcPr>
          <w:p w14:paraId="573373DD" w14:textId="77777777" w:rsidR="00731258" w:rsidRPr="00723019" w:rsidRDefault="00731258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8" w:type="pct"/>
          </w:tcPr>
          <w:p w14:paraId="6BF0B887" w14:textId="77777777" w:rsidR="00731258" w:rsidRDefault="00731258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DHC</w:t>
            </w:r>
          </w:p>
        </w:tc>
      </w:tr>
      <w:tr w:rsidR="00731258" w:rsidRPr="00942E39" w14:paraId="26090322" w14:textId="77777777" w:rsidTr="00974A81">
        <w:tc>
          <w:tcPr>
            <w:tcW w:w="2550" w:type="pct"/>
          </w:tcPr>
          <w:p w14:paraId="23A0D6C6" w14:textId="77777777" w:rsidR="00731258" w:rsidRDefault="00731258" w:rsidP="00974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0" w:type="pct"/>
            <w:gridSpan w:val="7"/>
          </w:tcPr>
          <w:p w14:paraId="6C5C251F" w14:textId="6267B25D" w:rsidR="00731258" w:rsidRPr="00942E39" w:rsidRDefault="00642935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731258" w:rsidRPr="00942E3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ร้อยละ</w:t>
            </w: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731258" w:rsidRPr="00723019" w14:paraId="6A1ADEED" w14:textId="77777777" w:rsidTr="00974A81">
        <w:tc>
          <w:tcPr>
            <w:tcW w:w="2550" w:type="pct"/>
          </w:tcPr>
          <w:p w14:paraId="42CA0658" w14:textId="12FCB414" w:rsidR="00731258" w:rsidRPr="0059197C" w:rsidRDefault="00731258" w:rsidP="00974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  <w:r w:rsidR="004970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42935" w:rsidRPr="00642935">
              <w:rPr>
                <w:rFonts w:ascii="Angsana New" w:hAnsi="Angsana New" w:hint="cs"/>
                <w:sz w:val="30"/>
                <w:szCs w:val="30"/>
              </w:rPr>
              <w:t>(</w:t>
            </w:r>
            <w:r w:rsidR="0045645A">
              <w:rPr>
                <w:rFonts w:ascii="Angsana New" w:hAnsi="Angsana New"/>
                <w:sz w:val="30"/>
                <w:szCs w:val="30"/>
              </w:rPr>
              <w:t>WACC</w:t>
            </w:r>
            <w:r w:rsidR="00642935" w:rsidRPr="0064293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538" w:type="pct"/>
          </w:tcPr>
          <w:p w14:paraId="5B623363" w14:textId="40AA7FB7" w:rsidR="00731258" w:rsidRPr="00723019" w:rsidRDefault="00682E98" w:rsidP="00623D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11.25</w:t>
            </w:r>
          </w:p>
        </w:tc>
        <w:tc>
          <w:tcPr>
            <w:tcW w:w="129" w:type="pct"/>
          </w:tcPr>
          <w:p w14:paraId="615A3980" w14:textId="77777777" w:rsidR="00731258" w:rsidRPr="00723019" w:rsidRDefault="00731258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5D5CC9DA" w14:textId="09B493EB" w:rsidR="00731258" w:rsidRPr="00723019" w:rsidRDefault="00A80EE2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11.66</w:t>
            </w:r>
          </w:p>
        </w:tc>
        <w:tc>
          <w:tcPr>
            <w:tcW w:w="132" w:type="pct"/>
          </w:tcPr>
          <w:p w14:paraId="4BB88EAE" w14:textId="77777777" w:rsidR="00731258" w:rsidRPr="00723019" w:rsidRDefault="00731258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2" w:type="pct"/>
          </w:tcPr>
          <w:p w14:paraId="024684ED" w14:textId="60508477" w:rsidR="00731258" w:rsidRPr="00723019" w:rsidRDefault="00A13227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after="0" w:line="240" w:lineRule="auto"/>
              <w:ind w:left="-107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21.89</w:t>
            </w:r>
          </w:p>
        </w:tc>
        <w:tc>
          <w:tcPr>
            <w:tcW w:w="129" w:type="pct"/>
          </w:tcPr>
          <w:p w14:paraId="66663829" w14:textId="77777777" w:rsidR="00731258" w:rsidRPr="00723019" w:rsidRDefault="00731258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8" w:type="pct"/>
          </w:tcPr>
          <w:p w14:paraId="7A856259" w14:textId="314CF8B4" w:rsidR="00731258" w:rsidRPr="00723019" w:rsidRDefault="002563F0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12.37</w:t>
            </w:r>
          </w:p>
        </w:tc>
      </w:tr>
    </w:tbl>
    <w:p w14:paraId="61E6FB89" w14:textId="77777777" w:rsidR="0093514B" w:rsidRPr="00F97B51" w:rsidRDefault="0093514B" w:rsidP="00D16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C61ACEB" w14:textId="77777777" w:rsidR="00F222F8" w:rsidRPr="00225562" w:rsidRDefault="00F222F8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225562">
        <w:rPr>
          <w:rFonts w:ascii="Angsana New" w:hAnsi="Angsana New" w:hint="cs"/>
          <w:sz w:val="30"/>
          <w:szCs w:val="30"/>
          <w:u w:val="none"/>
          <w:cs/>
          <w:lang w:val="en-US"/>
        </w:rPr>
        <w:t>หนี้สินที่มีภาระดอกเบี้ย</w:t>
      </w:r>
    </w:p>
    <w:p w14:paraId="4A33BBF7" w14:textId="77777777" w:rsidR="0099774F" w:rsidRPr="00F97B51" w:rsidRDefault="0099774F" w:rsidP="007B2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312" w:type="dxa"/>
        <w:tblInd w:w="450" w:type="dxa"/>
        <w:tblLook w:val="01E0" w:firstRow="1" w:lastRow="1" w:firstColumn="1" w:lastColumn="1" w:noHBand="0" w:noVBand="0"/>
      </w:tblPr>
      <w:tblGrid>
        <w:gridCol w:w="3420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99774F" w:rsidRPr="00891863" w14:paraId="7DA055E1" w14:textId="77777777" w:rsidTr="008676E2">
        <w:trPr>
          <w:tblHeader/>
        </w:trPr>
        <w:tc>
          <w:tcPr>
            <w:tcW w:w="3420" w:type="dxa"/>
            <w:vMerge w:val="restart"/>
            <w:shd w:val="clear" w:color="auto" w:fill="auto"/>
          </w:tcPr>
          <w:p w14:paraId="3DBED1AA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5C7E45EA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</w:tcPr>
          <w:p w14:paraId="734D1612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54983D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1B6144FD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774F" w:rsidRPr="00891863" w14:paraId="09304D69" w14:textId="77777777" w:rsidTr="008676E2">
        <w:trPr>
          <w:tblHeader/>
        </w:trPr>
        <w:tc>
          <w:tcPr>
            <w:tcW w:w="3420" w:type="dxa"/>
            <w:vMerge/>
          </w:tcPr>
          <w:p w14:paraId="0B0B8CE1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55285C31" w14:textId="6123FFE0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0865B672" w14:textId="036670BB" w:rsidR="0099774F" w:rsidRPr="0099774F" w:rsidRDefault="00C65C75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C794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114E372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59665073" w14:textId="630B1554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C794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52922EB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562D74BA" w14:textId="5A06C0E1" w:rsidR="0099774F" w:rsidRPr="0099774F" w:rsidRDefault="00C65C75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C794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E3D7DE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7DD2063" w14:textId="53AB3DE1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C794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9774F" w:rsidRPr="00891863" w14:paraId="6D866C11" w14:textId="77777777" w:rsidTr="008676E2">
        <w:trPr>
          <w:tblHeader/>
        </w:trPr>
        <w:tc>
          <w:tcPr>
            <w:tcW w:w="3420" w:type="dxa"/>
          </w:tcPr>
          <w:p w14:paraId="1D1667A6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7F930F1C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0" w:type="dxa"/>
            <w:gridSpan w:val="7"/>
          </w:tcPr>
          <w:p w14:paraId="47B7B423" w14:textId="08F27012" w:rsidR="0099774F" w:rsidRPr="0099774F" w:rsidRDefault="00642935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4293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99774F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99774F" w:rsidRPr="0099774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 w:rsidRPr="0064293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99774F" w:rsidRPr="00891863" w14:paraId="67F07952" w14:textId="77777777" w:rsidTr="008676E2">
        <w:trPr>
          <w:trHeight w:val="182"/>
        </w:trPr>
        <w:tc>
          <w:tcPr>
            <w:tcW w:w="3420" w:type="dxa"/>
          </w:tcPr>
          <w:p w14:paraId="58ECC1B5" w14:textId="77777777" w:rsidR="0099774F" w:rsidRPr="00434625" w:rsidRDefault="0099774F" w:rsidP="0099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4346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ส่วนที่มีหลักประกัน</w:t>
            </w:r>
          </w:p>
        </w:tc>
        <w:tc>
          <w:tcPr>
            <w:tcW w:w="1002" w:type="dxa"/>
          </w:tcPr>
          <w:p w14:paraId="0DD02E93" w14:textId="77777777"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6976D83" w14:textId="77777777"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A50DF3A" w14:textId="77777777"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0B90AD75" w14:textId="77777777"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B1EDF" w14:textId="77777777"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ABC21C8" w14:textId="77777777"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8EE84" w14:textId="77777777"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2A931745" w14:textId="77777777"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7945" w:rsidRPr="00891863" w14:paraId="431BB6EF" w14:textId="77777777" w:rsidTr="008676E2">
        <w:tc>
          <w:tcPr>
            <w:tcW w:w="3420" w:type="dxa"/>
          </w:tcPr>
          <w:p w14:paraId="0F6B3507" w14:textId="77777777" w:rsidR="00CC7945" w:rsidRPr="00434625" w:rsidRDefault="00CC7945" w:rsidP="00CC79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98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137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002" w:type="dxa"/>
          </w:tcPr>
          <w:p w14:paraId="1EDE1926" w14:textId="77777777" w:rsidR="00CC7945" w:rsidRPr="0099774F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97784D8" w14:textId="50127DAD" w:rsidR="00CC7945" w:rsidRPr="0099774F" w:rsidRDefault="00B87829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686,352</w:t>
            </w:r>
          </w:p>
        </w:tc>
        <w:tc>
          <w:tcPr>
            <w:tcW w:w="269" w:type="dxa"/>
          </w:tcPr>
          <w:p w14:paraId="09303B99" w14:textId="77777777" w:rsidR="00CC7945" w:rsidRPr="0099774F" w:rsidRDefault="00CC7945" w:rsidP="00CC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A6B09FE" w14:textId="139C9876" w:rsidR="00CC7945" w:rsidRPr="0099774F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736D0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736D04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176B0B99" w14:textId="77777777" w:rsidR="00CC7945" w:rsidRPr="0099774F" w:rsidRDefault="00CC7945" w:rsidP="00CC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0A8BA83" w14:textId="04215EBC" w:rsidR="00CC7945" w:rsidRPr="00EE0DE5" w:rsidRDefault="00B87829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79,210</w:t>
            </w:r>
          </w:p>
        </w:tc>
        <w:tc>
          <w:tcPr>
            <w:tcW w:w="270" w:type="dxa"/>
          </w:tcPr>
          <w:p w14:paraId="6407E378" w14:textId="77777777" w:rsidR="00CC7945" w:rsidRPr="0099774F" w:rsidRDefault="00CC7945" w:rsidP="00CC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DAE4F0F" w14:textId="2AA7DD4F" w:rsidR="00CC7945" w:rsidRPr="0099774F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105,844</w:t>
            </w:r>
          </w:p>
        </w:tc>
      </w:tr>
      <w:tr w:rsidR="00CC7945" w:rsidRPr="00891863" w14:paraId="53BA3C83" w14:textId="77777777" w:rsidTr="008676E2">
        <w:tc>
          <w:tcPr>
            <w:tcW w:w="3420" w:type="dxa"/>
          </w:tcPr>
          <w:p w14:paraId="1945C96A" w14:textId="77777777" w:rsidR="00CC7945" w:rsidRPr="0099774F" w:rsidRDefault="00CC7945" w:rsidP="00CC794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254CB223" w14:textId="77777777" w:rsidR="00CC7945" w:rsidRPr="0099774F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0A5ABF43" w14:textId="59E960CF" w:rsidR="00CC7945" w:rsidRPr="00045804" w:rsidRDefault="00B87829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686,352</w:t>
            </w:r>
          </w:p>
        </w:tc>
        <w:tc>
          <w:tcPr>
            <w:tcW w:w="269" w:type="dxa"/>
          </w:tcPr>
          <w:p w14:paraId="566818F2" w14:textId="77777777" w:rsidR="00CC7945" w:rsidRPr="00045804" w:rsidRDefault="00CC7945" w:rsidP="00CC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7291F12D" w14:textId="1F14ACAD" w:rsidR="00CC7945" w:rsidRPr="00045804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="00736D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</w:t>
            </w:r>
            <w:r w:rsidR="00736D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0" w:type="dxa"/>
            <w:tcBorders>
              <w:left w:val="nil"/>
            </w:tcBorders>
          </w:tcPr>
          <w:p w14:paraId="63DE2F73" w14:textId="77777777" w:rsidR="00CC7945" w:rsidRPr="00045804" w:rsidRDefault="00CC7945" w:rsidP="00CC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5DCF4264" w14:textId="1AC5A411" w:rsidR="00CC7945" w:rsidRPr="00045804" w:rsidRDefault="00B87829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79,210</w:t>
            </w:r>
          </w:p>
        </w:tc>
        <w:tc>
          <w:tcPr>
            <w:tcW w:w="270" w:type="dxa"/>
          </w:tcPr>
          <w:p w14:paraId="7332DA94" w14:textId="77777777" w:rsidR="00CC7945" w:rsidRPr="00045804" w:rsidRDefault="00CC7945" w:rsidP="00CC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00F86152" w14:textId="6BE71809" w:rsidR="00CC7945" w:rsidRPr="00045804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105,844</w:t>
            </w:r>
          </w:p>
        </w:tc>
      </w:tr>
      <w:tr w:rsidR="00CC7945" w:rsidRPr="00891863" w14:paraId="57656926" w14:textId="77777777" w:rsidTr="008676E2">
        <w:tc>
          <w:tcPr>
            <w:tcW w:w="3420" w:type="dxa"/>
          </w:tcPr>
          <w:p w14:paraId="2AB0507F" w14:textId="77777777" w:rsidR="00CC7945" w:rsidRPr="006E3450" w:rsidRDefault="00CC7945" w:rsidP="00CC794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2" w:type="dxa"/>
          </w:tcPr>
          <w:p w14:paraId="490CF473" w14:textId="77777777" w:rsidR="00CC7945" w:rsidRPr="006E3450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10AB13A" w14:textId="77777777" w:rsidR="00CC7945" w:rsidRPr="006E3450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623DC28E" w14:textId="77777777" w:rsidR="00CC7945" w:rsidRPr="006E3450" w:rsidRDefault="00CC7945" w:rsidP="00CC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65D9C2C" w14:textId="77777777" w:rsidR="00CC7945" w:rsidRPr="006E3450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003D34FB" w14:textId="77777777" w:rsidR="00CC7945" w:rsidRPr="006E3450" w:rsidRDefault="00CC7945" w:rsidP="00CC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726315D" w14:textId="77777777" w:rsidR="00CC7945" w:rsidRPr="006E3450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F408EC3" w14:textId="77777777" w:rsidR="00CC7945" w:rsidRPr="006E3450" w:rsidRDefault="00CC7945" w:rsidP="00CC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0AB185C4" w14:textId="77777777" w:rsidR="00CC7945" w:rsidRPr="006E3450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CC7945" w:rsidRPr="00891863" w14:paraId="24B0DECE" w14:textId="77777777" w:rsidTr="008676E2">
        <w:tc>
          <w:tcPr>
            <w:tcW w:w="3420" w:type="dxa"/>
          </w:tcPr>
          <w:p w14:paraId="687FB271" w14:textId="77777777" w:rsidR="00CC7945" w:rsidRPr="00434625" w:rsidRDefault="00CC7945" w:rsidP="00CC79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4346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ส่วนที่ไม่มีหลักประกัน</w:t>
            </w:r>
          </w:p>
        </w:tc>
        <w:tc>
          <w:tcPr>
            <w:tcW w:w="1002" w:type="dxa"/>
          </w:tcPr>
          <w:p w14:paraId="05ED7883" w14:textId="77777777" w:rsidR="00CC7945" w:rsidRPr="0099774F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234FCCE" w14:textId="77777777" w:rsidR="00CC7945" w:rsidRPr="0099774F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5D31BB0" w14:textId="77777777" w:rsidR="00CC7945" w:rsidRPr="0099774F" w:rsidRDefault="00CC7945" w:rsidP="00CC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4EDA1943" w14:textId="77777777" w:rsidR="00CC7945" w:rsidRPr="0099774F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80685" w14:textId="77777777" w:rsidR="00CC7945" w:rsidRPr="0099774F" w:rsidRDefault="00CC7945" w:rsidP="00CC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EEED45C" w14:textId="77777777" w:rsidR="00CC7945" w:rsidRPr="0099774F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55C887" w14:textId="77777777" w:rsidR="00CC7945" w:rsidRPr="0099774F" w:rsidRDefault="00CC7945" w:rsidP="00CC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04FACDAB" w14:textId="77777777" w:rsidR="00CC7945" w:rsidRPr="0099774F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7945" w:rsidRPr="00891863" w14:paraId="46098D2F" w14:textId="77777777" w:rsidTr="008676E2">
        <w:tc>
          <w:tcPr>
            <w:tcW w:w="3420" w:type="dxa"/>
          </w:tcPr>
          <w:p w14:paraId="30605BD4" w14:textId="77777777" w:rsidR="00CC7945" w:rsidRPr="00E657DC" w:rsidRDefault="00CC7945" w:rsidP="00CC79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46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002" w:type="dxa"/>
          </w:tcPr>
          <w:p w14:paraId="7BAFA96E" w14:textId="77777777" w:rsidR="00CC7945" w:rsidRPr="0099774F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1D03E3DD" w14:textId="2C06552A" w:rsidR="00CC7945" w:rsidRPr="0099774F" w:rsidRDefault="00B87829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149,090</w:t>
            </w:r>
          </w:p>
        </w:tc>
        <w:tc>
          <w:tcPr>
            <w:tcW w:w="269" w:type="dxa"/>
          </w:tcPr>
          <w:p w14:paraId="39495559" w14:textId="77777777" w:rsidR="00CC7945" w:rsidRPr="0099774F" w:rsidRDefault="00CC7945" w:rsidP="00CC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4D5C1CC9" w14:textId="658EED7A" w:rsidR="00CC7945" w:rsidRPr="0099774F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108,764</w:t>
            </w:r>
          </w:p>
        </w:tc>
        <w:tc>
          <w:tcPr>
            <w:tcW w:w="270" w:type="dxa"/>
          </w:tcPr>
          <w:p w14:paraId="61C9229C" w14:textId="77777777" w:rsidR="00CC7945" w:rsidRPr="0099774F" w:rsidRDefault="00CC7945" w:rsidP="00CC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7C41A178" w14:textId="14A29513" w:rsidR="00CC7945" w:rsidRPr="006973D3" w:rsidRDefault="00B87829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7CDC80E3" w14:textId="77777777" w:rsidR="00CC7945" w:rsidRPr="0099774F" w:rsidRDefault="00CC7945" w:rsidP="00CC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32496DE4" w14:textId="4BD5163A" w:rsidR="00CC7945" w:rsidRPr="0099774F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40,000</w:t>
            </w:r>
          </w:p>
        </w:tc>
      </w:tr>
      <w:tr w:rsidR="00CC7945" w:rsidRPr="00891863" w14:paraId="2CB5769F" w14:textId="77777777" w:rsidTr="008676E2">
        <w:tc>
          <w:tcPr>
            <w:tcW w:w="3420" w:type="dxa"/>
          </w:tcPr>
          <w:p w14:paraId="777A173E" w14:textId="6CD28BF2" w:rsidR="00CC7945" w:rsidRPr="008F17A9" w:rsidRDefault="00CC7945" w:rsidP="00CC79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98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F17A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02" w:type="dxa"/>
          </w:tcPr>
          <w:p w14:paraId="21DA9731" w14:textId="77777777" w:rsidR="00CC7945" w:rsidRPr="0099774F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59E6FB68" w14:textId="1CAA8E8C" w:rsidR="00CC7945" w:rsidRPr="0099774F" w:rsidRDefault="00B87829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51,814</w:t>
            </w:r>
          </w:p>
        </w:tc>
        <w:tc>
          <w:tcPr>
            <w:tcW w:w="269" w:type="dxa"/>
          </w:tcPr>
          <w:p w14:paraId="0D479F00" w14:textId="77777777" w:rsidR="00CC7945" w:rsidRPr="0099774F" w:rsidRDefault="00CC7945" w:rsidP="00CC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0FAB6ACA" w14:textId="2ECF69D2" w:rsidR="00CC7945" w:rsidRPr="0099774F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35,184</w:t>
            </w:r>
          </w:p>
        </w:tc>
        <w:tc>
          <w:tcPr>
            <w:tcW w:w="270" w:type="dxa"/>
          </w:tcPr>
          <w:p w14:paraId="3E2C8C2B" w14:textId="77777777" w:rsidR="00CC7945" w:rsidRPr="0099774F" w:rsidRDefault="00CC7945" w:rsidP="00CC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4E0A1DB8" w14:textId="67785621" w:rsidR="00CC7945" w:rsidRPr="006973D3" w:rsidRDefault="00B87829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23,649</w:t>
            </w:r>
          </w:p>
        </w:tc>
        <w:tc>
          <w:tcPr>
            <w:tcW w:w="270" w:type="dxa"/>
          </w:tcPr>
          <w:p w14:paraId="7522FC59" w14:textId="77777777" w:rsidR="00CC7945" w:rsidRPr="0099774F" w:rsidRDefault="00CC7945" w:rsidP="00CC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5A37E0BC" w14:textId="69A0C919" w:rsidR="00CC7945" w:rsidRPr="0099774F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22,407</w:t>
            </w:r>
          </w:p>
        </w:tc>
      </w:tr>
      <w:tr w:rsidR="00CC7945" w:rsidRPr="00891863" w14:paraId="63DF32D6" w14:textId="77777777" w:rsidTr="008676E2">
        <w:tc>
          <w:tcPr>
            <w:tcW w:w="3420" w:type="dxa"/>
          </w:tcPr>
          <w:p w14:paraId="72113E63" w14:textId="77777777" w:rsidR="00CC7945" w:rsidRPr="0099774F" w:rsidRDefault="00CC7945" w:rsidP="00CC794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14:paraId="1A9357E6" w14:textId="77777777" w:rsidR="00CC7945" w:rsidRPr="0099774F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219FD6D1" w14:textId="74795387" w:rsidR="00CC7945" w:rsidRPr="00045804" w:rsidRDefault="00B87829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200,904</w:t>
            </w:r>
          </w:p>
        </w:tc>
        <w:tc>
          <w:tcPr>
            <w:tcW w:w="269" w:type="dxa"/>
          </w:tcPr>
          <w:p w14:paraId="0C00D59D" w14:textId="77777777" w:rsidR="00CC7945" w:rsidRPr="00045804" w:rsidRDefault="00CC7945" w:rsidP="00CC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170F98AB" w14:textId="4C3494BD" w:rsidR="00CC7945" w:rsidRPr="00045804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143,948</w:t>
            </w:r>
          </w:p>
        </w:tc>
        <w:tc>
          <w:tcPr>
            <w:tcW w:w="270" w:type="dxa"/>
          </w:tcPr>
          <w:p w14:paraId="4C60872D" w14:textId="77777777" w:rsidR="00CC7945" w:rsidRPr="00045804" w:rsidRDefault="00CC7945" w:rsidP="00CC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2E2EA5E3" w14:textId="78959FFF" w:rsidR="00CC7945" w:rsidRPr="00045804" w:rsidRDefault="00B87829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53,649</w:t>
            </w:r>
          </w:p>
        </w:tc>
        <w:tc>
          <w:tcPr>
            <w:tcW w:w="270" w:type="dxa"/>
          </w:tcPr>
          <w:p w14:paraId="4E9EB574" w14:textId="77777777" w:rsidR="00CC7945" w:rsidRPr="00045804" w:rsidRDefault="00CC7945" w:rsidP="00CC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39A401A0" w14:textId="5696252C" w:rsidR="00CC7945" w:rsidRPr="00045804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62,407</w:t>
            </w:r>
          </w:p>
        </w:tc>
      </w:tr>
      <w:tr w:rsidR="00CC7945" w:rsidRPr="00891863" w14:paraId="2654864D" w14:textId="77777777" w:rsidTr="008676E2">
        <w:tc>
          <w:tcPr>
            <w:tcW w:w="3420" w:type="dxa"/>
          </w:tcPr>
          <w:p w14:paraId="04AE222C" w14:textId="77777777" w:rsidR="00CC7945" w:rsidRPr="0099774F" w:rsidRDefault="00CC7945" w:rsidP="00CC794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02" w:type="dxa"/>
          </w:tcPr>
          <w:p w14:paraId="2761B113" w14:textId="77777777" w:rsidR="00CC7945" w:rsidRPr="0099774F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9D2FD7E" w14:textId="06FECB2B" w:rsidR="00CC7945" w:rsidRPr="00CD6E5D" w:rsidRDefault="00B87829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887,256</w:t>
            </w:r>
          </w:p>
        </w:tc>
        <w:tc>
          <w:tcPr>
            <w:tcW w:w="269" w:type="dxa"/>
          </w:tcPr>
          <w:p w14:paraId="5E53B193" w14:textId="77777777" w:rsidR="00CC7945" w:rsidRPr="00045804" w:rsidRDefault="00CC7945" w:rsidP="00CC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BD03655" w14:textId="2BCCBBE3" w:rsidR="00CC7945" w:rsidRPr="00045804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  <w:r w:rsidR="00736D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,9</w:t>
            </w:r>
            <w:r w:rsidR="00736D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70" w:type="dxa"/>
          </w:tcPr>
          <w:p w14:paraId="0DC1443B" w14:textId="77777777" w:rsidR="00CC7945" w:rsidRPr="00045804" w:rsidRDefault="00CC7945" w:rsidP="00CC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A634DBF" w14:textId="2513B78D" w:rsidR="00CC7945" w:rsidRPr="00045804" w:rsidRDefault="00B87829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132,859</w:t>
            </w:r>
          </w:p>
        </w:tc>
        <w:tc>
          <w:tcPr>
            <w:tcW w:w="270" w:type="dxa"/>
          </w:tcPr>
          <w:p w14:paraId="5EAA68B5" w14:textId="77777777" w:rsidR="00CC7945" w:rsidRPr="00045804" w:rsidRDefault="00CC7945" w:rsidP="00CC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4A7FDD2B" w14:textId="4661515D" w:rsidR="00CC7945" w:rsidRPr="00045804" w:rsidRDefault="00CC7945" w:rsidP="00CC79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168,251</w:t>
            </w:r>
          </w:p>
        </w:tc>
      </w:tr>
    </w:tbl>
    <w:p w14:paraId="6D86C25F" w14:textId="6E658D40" w:rsidR="0066173E" w:rsidRDefault="00661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ABBB177" w14:textId="77777777" w:rsidR="00841233" w:rsidRDefault="00D16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41233" w:rsidSect="00EB002E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7E60E31" w14:textId="5A778862" w:rsidR="004A72AE" w:rsidRDefault="00D24205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4205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D24205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2566</w:t>
      </w:r>
      <w:r w:rsidRPr="00D2420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="004A72AE" w:rsidRPr="00D24205">
        <w:rPr>
          <w:rFonts w:ascii="Angsana New" w:hAnsi="Angsana New" w:hint="cs"/>
          <w:sz w:val="30"/>
          <w:szCs w:val="30"/>
          <w:cs/>
        </w:rPr>
        <w:t>สัญญาเงินกู้ยืมระยะยาวจากสถาบันการเงิน</w:t>
      </w:r>
      <w:r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36B7F723" w14:textId="4A90C3E5" w:rsidR="00D24205" w:rsidRDefault="00D24205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5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98"/>
        <w:gridCol w:w="986"/>
        <w:gridCol w:w="254"/>
        <w:gridCol w:w="1994"/>
        <w:gridCol w:w="254"/>
        <w:gridCol w:w="1085"/>
        <w:gridCol w:w="236"/>
        <w:gridCol w:w="6163"/>
        <w:gridCol w:w="254"/>
        <w:gridCol w:w="2353"/>
      </w:tblGrid>
      <w:tr w:rsidR="003468AC" w14:paraId="4E178A1E" w14:textId="5D876E70" w:rsidTr="00CB0854">
        <w:trPr>
          <w:trHeight w:val="189"/>
        </w:trPr>
        <w:tc>
          <w:tcPr>
            <w:tcW w:w="342" w:type="pct"/>
          </w:tcPr>
          <w:p w14:paraId="029DAB80" w14:textId="0187266E" w:rsidR="00D24205" w:rsidRPr="00313A70" w:rsidRDefault="00D24205" w:rsidP="00D2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3A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338" w:type="pct"/>
          </w:tcPr>
          <w:p w14:paraId="3B3468A0" w14:textId="3FA8A4E1" w:rsidR="00D24205" w:rsidRPr="00313A70" w:rsidRDefault="00D24205" w:rsidP="00D2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8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ยอดคงเหลือ</w:t>
            </w:r>
          </w:p>
        </w:tc>
        <w:tc>
          <w:tcPr>
            <w:tcW w:w="87" w:type="pct"/>
          </w:tcPr>
          <w:p w14:paraId="649E9046" w14:textId="77777777" w:rsidR="00D24205" w:rsidRPr="00313A70" w:rsidRDefault="00D24205" w:rsidP="00D2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84" w:type="pct"/>
          </w:tcPr>
          <w:p w14:paraId="6CE2D5DD" w14:textId="55287397" w:rsidR="00D24205" w:rsidRPr="00313A70" w:rsidRDefault="00D24205" w:rsidP="0031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วัตถุประสงค์</w:t>
            </w:r>
          </w:p>
        </w:tc>
        <w:tc>
          <w:tcPr>
            <w:tcW w:w="87" w:type="pct"/>
          </w:tcPr>
          <w:p w14:paraId="55335FCB" w14:textId="77777777" w:rsidR="00D24205" w:rsidRPr="00313A70" w:rsidRDefault="00D24205" w:rsidP="00D2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372" w:type="pct"/>
          </w:tcPr>
          <w:p w14:paraId="194CF745" w14:textId="582B9199" w:rsidR="00D24205" w:rsidRPr="00313A70" w:rsidRDefault="00D24205" w:rsidP="0031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81" w:type="pct"/>
          </w:tcPr>
          <w:p w14:paraId="38B6DB46" w14:textId="77777777" w:rsidR="00D24205" w:rsidRPr="00313A70" w:rsidRDefault="00D24205" w:rsidP="00D2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114" w:type="pct"/>
          </w:tcPr>
          <w:p w14:paraId="52A63A4D" w14:textId="6C86A72C" w:rsidR="00D24205" w:rsidRPr="00313A70" w:rsidRDefault="00D24205" w:rsidP="00D2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การค้ำประกัน</w:t>
            </w:r>
          </w:p>
        </w:tc>
        <w:tc>
          <w:tcPr>
            <w:tcW w:w="87" w:type="pct"/>
          </w:tcPr>
          <w:p w14:paraId="09296D1E" w14:textId="77777777" w:rsidR="00D24205" w:rsidRPr="00313A70" w:rsidRDefault="00D24205" w:rsidP="00D2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07" w:type="pct"/>
          </w:tcPr>
          <w:p w14:paraId="2FA4B467" w14:textId="219A0E07" w:rsidR="00D24205" w:rsidRPr="00313A70" w:rsidRDefault="00D24205" w:rsidP="00D2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เงื่อนไข</w:t>
            </w:r>
          </w:p>
        </w:tc>
      </w:tr>
      <w:tr w:rsidR="00841233" w14:paraId="6DC4A8D1" w14:textId="77777777" w:rsidTr="00CB0854">
        <w:tc>
          <w:tcPr>
            <w:tcW w:w="342" w:type="pct"/>
          </w:tcPr>
          <w:p w14:paraId="417D95DB" w14:textId="77777777" w:rsidR="00841233" w:rsidRPr="00313A70" w:rsidRDefault="00841233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38" w:type="pct"/>
          </w:tcPr>
          <w:p w14:paraId="09EACEA6" w14:textId="7039736A" w:rsidR="00841233" w:rsidRPr="00841233" w:rsidRDefault="00841233" w:rsidP="00954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87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84123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US"/>
              </w:rPr>
              <w:t>(</w:t>
            </w:r>
            <w:r w:rsidR="00242691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US"/>
              </w:rPr>
              <w:t>ล้าน</w:t>
            </w:r>
            <w:r w:rsidRPr="0084123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US"/>
              </w:rPr>
              <w:t>บาท)</w:t>
            </w:r>
          </w:p>
        </w:tc>
        <w:tc>
          <w:tcPr>
            <w:tcW w:w="87" w:type="pct"/>
          </w:tcPr>
          <w:p w14:paraId="100672DA" w14:textId="77777777" w:rsidR="00841233" w:rsidRPr="00313A70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84" w:type="pct"/>
          </w:tcPr>
          <w:p w14:paraId="6270BFAE" w14:textId="77777777" w:rsidR="00841233" w:rsidRPr="00313A70" w:rsidRDefault="00841233" w:rsidP="00841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1A764FAE" w14:textId="77777777" w:rsidR="00841233" w:rsidRPr="00313A70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2" w:type="pct"/>
          </w:tcPr>
          <w:p w14:paraId="47DB750A" w14:textId="77777777" w:rsidR="00841233" w:rsidRPr="00313A70" w:rsidRDefault="00841233" w:rsidP="00841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1" w:type="pct"/>
          </w:tcPr>
          <w:p w14:paraId="4925EEA1" w14:textId="77777777" w:rsidR="00841233" w:rsidRPr="00313A70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14" w:type="pct"/>
          </w:tcPr>
          <w:p w14:paraId="4F4062D7" w14:textId="77777777" w:rsidR="00841233" w:rsidRPr="00313A70" w:rsidRDefault="00841233" w:rsidP="00841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1" w:firstLine="8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741CAF77" w14:textId="77777777" w:rsidR="00841233" w:rsidRPr="00313A70" w:rsidRDefault="00841233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7" w:type="pct"/>
          </w:tcPr>
          <w:p w14:paraId="0B844E83" w14:textId="77777777" w:rsidR="00841233" w:rsidRPr="00313A70" w:rsidRDefault="00841233" w:rsidP="00313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468AC" w14:paraId="4E043EB4" w14:textId="5CA9949B" w:rsidTr="00CB0854">
        <w:tc>
          <w:tcPr>
            <w:tcW w:w="342" w:type="pct"/>
          </w:tcPr>
          <w:p w14:paraId="781A7B2F" w14:textId="2302B4CE" w:rsidR="00D24205" w:rsidRPr="00313A70" w:rsidRDefault="00003920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Selic</w:t>
            </w:r>
          </w:p>
        </w:tc>
        <w:tc>
          <w:tcPr>
            <w:tcW w:w="338" w:type="pct"/>
          </w:tcPr>
          <w:p w14:paraId="08E5EF9E" w14:textId="38379451" w:rsidR="00D24205" w:rsidRPr="00313A70" w:rsidRDefault="00841233" w:rsidP="00EB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  <w:r w:rsidR="00242691">
              <w:rPr>
                <w:rFonts w:ascii="Angsana New" w:hAnsi="Angsana New"/>
                <w:sz w:val="24"/>
                <w:szCs w:val="24"/>
                <w:lang w:val="en-US" w:eastAsia="en-US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21</w:t>
            </w:r>
          </w:p>
        </w:tc>
        <w:tc>
          <w:tcPr>
            <w:tcW w:w="87" w:type="pct"/>
          </w:tcPr>
          <w:p w14:paraId="78262A81" w14:textId="77777777" w:rsidR="00D24205" w:rsidRPr="00313A70" w:rsidRDefault="00D24205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84" w:type="pct"/>
          </w:tcPr>
          <w:p w14:paraId="1BDDF37E" w14:textId="2B4F8F73" w:rsidR="00D24205" w:rsidRPr="00313A70" w:rsidRDefault="00313A70" w:rsidP="00841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เงินทุนสำหรับ</w:t>
            </w:r>
            <w:r w:rsidR="00841233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การซื้อธุรกิจ</w:t>
            </w:r>
          </w:p>
        </w:tc>
        <w:tc>
          <w:tcPr>
            <w:tcW w:w="87" w:type="pct"/>
          </w:tcPr>
          <w:p w14:paraId="2CD2F594" w14:textId="77777777" w:rsidR="00D24205" w:rsidRPr="00313A70" w:rsidRDefault="00D24205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2" w:type="pct"/>
          </w:tcPr>
          <w:p w14:paraId="60B68A2B" w14:textId="202DB1BB" w:rsidR="00D24205" w:rsidRPr="00313A70" w:rsidRDefault="00313A70" w:rsidP="00841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1" w:type="pct"/>
          </w:tcPr>
          <w:p w14:paraId="55DF6D62" w14:textId="77777777" w:rsidR="00D24205" w:rsidRPr="00313A70" w:rsidRDefault="00D24205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14" w:type="pct"/>
          </w:tcPr>
          <w:p w14:paraId="40D532A2" w14:textId="7CF0753E" w:rsidR="00D24205" w:rsidRPr="00313A70" w:rsidRDefault="00313A70" w:rsidP="0086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ค้ำประกันโดย</w:t>
            </w:r>
            <w:r w:rsidR="00841233" w:rsidRPr="00841233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="00EB4708">
              <w:rPr>
                <w:rFonts w:ascii="Angsana New" w:hAnsi="Angsana New"/>
                <w:sz w:val="24"/>
                <w:szCs w:val="24"/>
              </w:rPr>
              <w:t>PMC</w:t>
            </w:r>
            <w:r w:rsidR="0084123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 xml:space="preserve">และ </w:t>
            </w:r>
            <w:r w:rsidR="00EB4708">
              <w:rPr>
                <w:rFonts w:ascii="Angsana New" w:hAnsi="Angsana New"/>
                <w:sz w:val="24"/>
                <w:szCs w:val="24"/>
              </w:rPr>
              <w:t>PMCS</w:t>
            </w:r>
            <w:r w:rsidRPr="00313A7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="003B48F6" w:rsidRPr="003B48F6">
              <w:rPr>
                <w:rFonts w:ascii="Angsana New" w:hAnsi="Angsana New"/>
                <w:sz w:val="24"/>
                <w:szCs w:val="24"/>
                <w:cs/>
              </w:rPr>
              <w:t>หลักทรัพย์ที่ใช้เป็นหลักประกัน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ได้แก่ สินค้าของบริษ</w:t>
            </w:r>
            <w:r w:rsidR="00841233">
              <w:rPr>
                <w:rFonts w:ascii="Angsana New" w:hAnsi="Angsana New" w:hint="cs"/>
                <w:sz w:val="24"/>
                <w:szCs w:val="24"/>
                <w:cs/>
              </w:rPr>
              <w:t>ั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ท และสิทธิเรียกร้องที่จะได</w:t>
            </w:r>
            <w:r w:rsidR="00477CD1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 xml:space="preserve">รับชำระจากลูกหนี้ของบริษัทและหุ้นของ </w:t>
            </w:r>
            <w:r w:rsidRPr="00313A70">
              <w:rPr>
                <w:rFonts w:ascii="Angsana New" w:hAnsi="Angsana New"/>
                <w:sz w:val="24"/>
                <w:szCs w:val="24"/>
              </w:rPr>
              <w:t xml:space="preserve">PMC 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ที่เป็นกรรมสิทธิ์ของบริษัท</w:t>
            </w:r>
          </w:p>
        </w:tc>
        <w:tc>
          <w:tcPr>
            <w:tcW w:w="87" w:type="pct"/>
          </w:tcPr>
          <w:p w14:paraId="170DFBD4" w14:textId="77777777" w:rsidR="00D24205" w:rsidRPr="00313A70" w:rsidRDefault="00D24205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7" w:type="pct"/>
          </w:tcPr>
          <w:p w14:paraId="70B6D932" w14:textId="619926CC" w:rsidR="00D24205" w:rsidRPr="00313A70" w:rsidRDefault="00313A70" w:rsidP="003B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การดำรงสัดส่วนการถือหุ้น และการดำรง</w:t>
            </w:r>
            <w:r w:rsidR="00242691" w:rsidRPr="00AF73F1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ส่วนทางการเงิน</w:t>
            </w:r>
          </w:p>
        </w:tc>
      </w:tr>
      <w:tr w:rsidR="00841233" w14:paraId="52887C8D" w14:textId="77777777" w:rsidTr="00CB0854">
        <w:tc>
          <w:tcPr>
            <w:tcW w:w="342" w:type="pct"/>
          </w:tcPr>
          <w:p w14:paraId="645232B7" w14:textId="0CFECF8F" w:rsidR="00841233" w:rsidRPr="00313A70" w:rsidRDefault="00841233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PMC</w:t>
            </w:r>
          </w:p>
        </w:tc>
        <w:tc>
          <w:tcPr>
            <w:tcW w:w="338" w:type="pct"/>
          </w:tcPr>
          <w:p w14:paraId="40709256" w14:textId="544AB453" w:rsidR="00841233" w:rsidRPr="00313A70" w:rsidRDefault="00003920" w:rsidP="00EB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199</w:t>
            </w:r>
            <w:r w:rsidR="00EB7141">
              <w:rPr>
                <w:rFonts w:ascii="Angsana New" w:hAnsi="Angsana New"/>
                <w:sz w:val="24"/>
                <w:szCs w:val="24"/>
                <w:lang w:val="en-US" w:eastAsia="en-US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</w:t>
            </w:r>
            <w:r w:rsidR="00EB7141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87" w:type="pct"/>
          </w:tcPr>
          <w:p w14:paraId="39AAD0BF" w14:textId="77777777" w:rsidR="00841233" w:rsidRPr="00313A70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84" w:type="pct"/>
          </w:tcPr>
          <w:p w14:paraId="6917119E" w14:textId="04A248AB" w:rsidR="00841233" w:rsidRPr="00313A70" w:rsidRDefault="003468AC" w:rsidP="0034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68AC">
              <w:rPr>
                <w:rFonts w:ascii="Angsana New" w:hAnsi="Angsana New"/>
                <w:sz w:val="24"/>
                <w:szCs w:val="24"/>
                <w:cs/>
              </w:rPr>
              <w:t>เงินทุนสำหรับ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การซื้อธุรกิจ</w:t>
            </w:r>
            <w:r w:rsidR="00DD548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D5482">
              <w:rPr>
                <w:rFonts w:ascii="Angsana New" w:hAnsi="Angsana New" w:hint="cs"/>
                <w:sz w:val="24"/>
                <w:szCs w:val="24"/>
                <w:cs/>
              </w:rPr>
              <w:t>และการซื้อเครื่องจักร</w:t>
            </w:r>
          </w:p>
        </w:tc>
        <w:tc>
          <w:tcPr>
            <w:tcW w:w="87" w:type="pct"/>
          </w:tcPr>
          <w:p w14:paraId="350BB942" w14:textId="77777777" w:rsidR="00841233" w:rsidRPr="00313A70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2" w:type="pct"/>
          </w:tcPr>
          <w:p w14:paraId="1DCEF12B" w14:textId="3B5C6EB8" w:rsidR="00841233" w:rsidRPr="00313A70" w:rsidRDefault="003468AC" w:rsidP="00346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1" w:type="pct"/>
          </w:tcPr>
          <w:p w14:paraId="2706D072" w14:textId="77777777" w:rsidR="00841233" w:rsidRPr="00313A70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14" w:type="pct"/>
          </w:tcPr>
          <w:p w14:paraId="4B776660" w14:textId="4F7702A5" w:rsidR="00841233" w:rsidRPr="00313A70" w:rsidRDefault="00E7021C" w:rsidP="00AF7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021C">
              <w:rPr>
                <w:rFonts w:ascii="Angsana New" w:hAnsi="Angsana New"/>
                <w:sz w:val="24"/>
                <w:szCs w:val="24"/>
                <w:cs/>
              </w:rPr>
              <w:t xml:space="preserve">ค้ำประกันโดยบริษัท และ </w:t>
            </w:r>
            <w:r w:rsidR="00242691">
              <w:rPr>
                <w:rFonts w:ascii="Angsana New" w:hAnsi="Angsana New"/>
                <w:sz w:val="24"/>
                <w:szCs w:val="24"/>
              </w:rPr>
              <w:t>PMCS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="003B48F6" w:rsidRPr="003B48F6">
              <w:rPr>
                <w:rFonts w:ascii="Angsana New" w:hAnsi="Angsana New"/>
                <w:sz w:val="24"/>
                <w:szCs w:val="24"/>
                <w:cs/>
              </w:rPr>
              <w:t>หลักทรัพย์ที่ใช้เป็นหลักประกัน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ได้แก่</w:t>
            </w:r>
            <w:r w:rsidRPr="00E7021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F73F1" w:rsidRPr="00AF73F1">
              <w:rPr>
                <w:rFonts w:ascii="Angsana New" w:hAnsi="Angsana New"/>
                <w:sz w:val="24"/>
                <w:szCs w:val="24"/>
                <w:cs/>
              </w:rPr>
              <w:t>ที่ดิน อาคาร และเครื่องจักร</w:t>
            </w:r>
            <w:r w:rsidR="00AF73F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55FC0" w:rsidRPr="00B55FC0">
              <w:rPr>
                <w:rFonts w:ascii="Angsana New" w:hAnsi="Angsana New"/>
                <w:sz w:val="24"/>
                <w:szCs w:val="24"/>
                <w:cs/>
              </w:rPr>
              <w:t>สินค้า</w:t>
            </w:r>
            <w:r w:rsidR="00B55FC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F73F1" w:rsidRPr="00AF73F1">
              <w:rPr>
                <w:rFonts w:ascii="Angsana New" w:hAnsi="Angsana New"/>
                <w:sz w:val="24"/>
                <w:szCs w:val="24"/>
                <w:cs/>
              </w:rPr>
              <w:t xml:space="preserve">และสิทธิเรียกร้องที่จะได้รับชำระจากลูกหนี้ของ </w:t>
            </w:r>
            <w:r w:rsidR="00AF73F1" w:rsidRPr="00AF73F1">
              <w:rPr>
                <w:rFonts w:ascii="Angsana New" w:hAnsi="Angsana New"/>
                <w:sz w:val="24"/>
                <w:szCs w:val="24"/>
              </w:rPr>
              <w:t xml:space="preserve">PMC </w:t>
            </w:r>
            <w:r w:rsidR="00AF73F1" w:rsidRPr="00AF73F1">
              <w:rPr>
                <w:rFonts w:ascii="Angsana New" w:hAnsi="Angsana New"/>
                <w:sz w:val="24"/>
                <w:szCs w:val="24"/>
                <w:cs/>
              </w:rPr>
              <w:t xml:space="preserve">และหุ้นของ </w:t>
            </w:r>
            <w:r w:rsidR="00AF73F1" w:rsidRPr="00AF73F1">
              <w:rPr>
                <w:rFonts w:ascii="Angsana New" w:hAnsi="Angsana New"/>
                <w:sz w:val="24"/>
                <w:szCs w:val="24"/>
              </w:rPr>
              <w:t>PMC</w:t>
            </w:r>
            <w:r w:rsidR="00EB714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AF73F1" w:rsidRPr="00AF73F1">
              <w:rPr>
                <w:rFonts w:ascii="Angsana New" w:hAnsi="Angsana New"/>
                <w:sz w:val="24"/>
                <w:szCs w:val="24"/>
                <w:cs/>
              </w:rPr>
              <w:t>ที่เป็นกรรมสิทธิ์ของบริษัท</w:t>
            </w:r>
          </w:p>
        </w:tc>
        <w:tc>
          <w:tcPr>
            <w:tcW w:w="87" w:type="pct"/>
          </w:tcPr>
          <w:p w14:paraId="3E9F5D39" w14:textId="77777777" w:rsidR="00841233" w:rsidRPr="00313A70" w:rsidRDefault="00841233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7" w:type="pct"/>
          </w:tcPr>
          <w:p w14:paraId="02C82036" w14:textId="1AE19E26" w:rsidR="00841233" w:rsidRPr="00313A70" w:rsidRDefault="00DF67E7" w:rsidP="003B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การดำรง</w:t>
            </w:r>
            <w:r w:rsidR="00242691" w:rsidRPr="00AF73F1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ส่วนทางการเงิน</w:t>
            </w:r>
          </w:p>
        </w:tc>
      </w:tr>
      <w:tr w:rsidR="00841233" w14:paraId="0EA6F432" w14:textId="77777777" w:rsidTr="001A2E4B">
        <w:tc>
          <w:tcPr>
            <w:tcW w:w="342" w:type="pct"/>
          </w:tcPr>
          <w:p w14:paraId="34439387" w14:textId="106CF706" w:rsidR="00841233" w:rsidRPr="00313A70" w:rsidRDefault="00841233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DVK</w:t>
            </w:r>
          </w:p>
        </w:tc>
        <w:tc>
          <w:tcPr>
            <w:tcW w:w="338" w:type="pct"/>
          </w:tcPr>
          <w:p w14:paraId="1F7F6255" w14:textId="29A6BAF5" w:rsidR="00841233" w:rsidRPr="00313A70" w:rsidRDefault="00003920" w:rsidP="00EB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14</w:t>
            </w:r>
            <w:r w:rsidR="00EB7141">
              <w:rPr>
                <w:rFonts w:ascii="Angsana New" w:hAnsi="Angsana New"/>
                <w:sz w:val="24"/>
                <w:szCs w:val="24"/>
                <w:lang w:val="en-US" w:eastAsia="en-US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05</w:t>
            </w:r>
          </w:p>
        </w:tc>
        <w:tc>
          <w:tcPr>
            <w:tcW w:w="87" w:type="pct"/>
          </w:tcPr>
          <w:p w14:paraId="74EC2ADF" w14:textId="77777777" w:rsidR="00841233" w:rsidRPr="00313A70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84" w:type="pct"/>
          </w:tcPr>
          <w:p w14:paraId="23359E9B" w14:textId="1302ADEB" w:rsidR="00841233" w:rsidRPr="00313A70" w:rsidRDefault="00E7021C" w:rsidP="0034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</w:t>
            </w:r>
            <w:r w:rsidR="003468AC" w:rsidRPr="003468AC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  <w:r w:rsidR="003468AC" w:rsidRPr="003468AC">
              <w:rPr>
                <w:rFonts w:ascii="Angsana New" w:hAnsi="Angsana New"/>
                <w:sz w:val="24"/>
                <w:szCs w:val="24"/>
                <w:cs/>
              </w:rPr>
              <w:t>หมุนเวียน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3468AC" w:rsidRPr="003468AC">
              <w:rPr>
                <w:rFonts w:ascii="Angsana New" w:hAnsi="Angsana New"/>
                <w:sz w:val="24"/>
                <w:szCs w:val="24"/>
                <w:cs/>
              </w:rPr>
              <w:t>ภายในกิจการ</w:t>
            </w:r>
          </w:p>
        </w:tc>
        <w:tc>
          <w:tcPr>
            <w:tcW w:w="87" w:type="pct"/>
          </w:tcPr>
          <w:p w14:paraId="5B1261DF" w14:textId="77777777" w:rsidR="00841233" w:rsidRPr="00313A70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2" w:type="pct"/>
          </w:tcPr>
          <w:p w14:paraId="6B417F60" w14:textId="46F64420" w:rsidR="00E7021C" w:rsidRPr="00313A70" w:rsidRDefault="00E7021C" w:rsidP="00E70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อัตราคงที่ และ</w:t>
            </w:r>
            <w:r w:rsidR="003468AC"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="003468AC"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1" w:type="pct"/>
          </w:tcPr>
          <w:p w14:paraId="4AC07E22" w14:textId="77777777" w:rsidR="00841233" w:rsidRPr="00313A70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14" w:type="pct"/>
          </w:tcPr>
          <w:p w14:paraId="55B3CCB8" w14:textId="1D3C6BE8" w:rsidR="00841233" w:rsidRPr="00313A70" w:rsidRDefault="00D7465E" w:rsidP="0058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7465E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อสังหาริมทรัพย์เพื่อการลงทุนและที่ดินพร้อมสิ่งปลูกสร้าง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7465E">
              <w:rPr>
                <w:rFonts w:ascii="Angsana New" w:hAnsi="Angsana New"/>
                <w:sz w:val="24"/>
                <w:szCs w:val="24"/>
                <w:cs/>
              </w:rPr>
              <w:t>และมีบรรษัทสินเชื่ออุตสาหกรรมขนาดย่อม (บสย.) เป็นผู้ค้ำประกัน</w:t>
            </w:r>
          </w:p>
        </w:tc>
        <w:tc>
          <w:tcPr>
            <w:tcW w:w="87" w:type="pct"/>
          </w:tcPr>
          <w:p w14:paraId="6DC19E09" w14:textId="77777777" w:rsidR="00841233" w:rsidRPr="00313A70" w:rsidRDefault="00841233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7" w:type="pct"/>
          </w:tcPr>
          <w:p w14:paraId="37D8AE64" w14:textId="59CE7E59" w:rsidR="00841233" w:rsidRPr="00313A70" w:rsidRDefault="00CB0854" w:rsidP="003B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1233" w14:paraId="23C92CED" w14:textId="77777777" w:rsidTr="001A2E4B">
        <w:tc>
          <w:tcPr>
            <w:tcW w:w="342" w:type="pct"/>
          </w:tcPr>
          <w:p w14:paraId="00EF7D77" w14:textId="6B42358A" w:rsidR="00841233" w:rsidRPr="00313A70" w:rsidRDefault="00841233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DHC</w:t>
            </w:r>
          </w:p>
        </w:tc>
        <w:tc>
          <w:tcPr>
            <w:tcW w:w="338" w:type="pct"/>
          </w:tcPr>
          <w:p w14:paraId="7EACFAFE" w14:textId="745545C6" w:rsidR="00841233" w:rsidRPr="00313A70" w:rsidRDefault="00003920" w:rsidP="00EB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393</w:t>
            </w:r>
            <w:r w:rsidR="00EB7141">
              <w:rPr>
                <w:rFonts w:ascii="Angsana New" w:hAnsi="Angsana New"/>
                <w:sz w:val="24"/>
                <w:szCs w:val="24"/>
                <w:lang w:val="en-US" w:eastAsia="en-US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87" w:type="pct"/>
          </w:tcPr>
          <w:p w14:paraId="4D25EE64" w14:textId="77777777" w:rsidR="00841233" w:rsidRPr="00313A70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84" w:type="pct"/>
          </w:tcPr>
          <w:p w14:paraId="43374AF8" w14:textId="2D9F1F38" w:rsidR="00841233" w:rsidRPr="00313A70" w:rsidRDefault="003468AC" w:rsidP="0058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68AC">
              <w:rPr>
                <w:rFonts w:ascii="Angsana New" w:hAnsi="Angsana New"/>
                <w:sz w:val="24"/>
                <w:szCs w:val="24"/>
                <w:cs/>
              </w:rPr>
              <w:t>เงินทุนสำหรับการซื้อกลุ่มสินทรัพย์</w:t>
            </w:r>
            <w:r w:rsidR="00E7021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58773F" w:rsidRPr="0058773F">
              <w:rPr>
                <w:rFonts w:ascii="Angsana New" w:hAnsi="Angsana New"/>
                <w:sz w:val="24"/>
                <w:szCs w:val="24"/>
                <w:cs/>
              </w:rPr>
              <w:t>และใช้หมุนเวียน</w:t>
            </w:r>
            <w:r w:rsidR="00E7021C" w:rsidRPr="003468AC">
              <w:rPr>
                <w:rFonts w:ascii="Angsana New" w:hAnsi="Angsana New"/>
                <w:sz w:val="24"/>
                <w:szCs w:val="24"/>
                <w:cs/>
              </w:rPr>
              <w:t>ภายในกิจการ</w:t>
            </w:r>
          </w:p>
        </w:tc>
        <w:tc>
          <w:tcPr>
            <w:tcW w:w="87" w:type="pct"/>
          </w:tcPr>
          <w:p w14:paraId="3B43E15D" w14:textId="77777777" w:rsidR="00841233" w:rsidRPr="00313A70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2" w:type="pct"/>
          </w:tcPr>
          <w:p w14:paraId="36297B63" w14:textId="67D4DB1E" w:rsidR="00841233" w:rsidRPr="00313A70" w:rsidRDefault="003468AC" w:rsidP="00346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1" w:type="pct"/>
          </w:tcPr>
          <w:p w14:paraId="706F4D31" w14:textId="77777777" w:rsidR="00841233" w:rsidRPr="00313A70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14" w:type="pct"/>
          </w:tcPr>
          <w:p w14:paraId="78F154E5" w14:textId="5AE9D7A3" w:rsidR="00841233" w:rsidRPr="00313A70" w:rsidRDefault="00E7021C" w:rsidP="00AF7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021C">
              <w:rPr>
                <w:rFonts w:ascii="Angsana New" w:hAnsi="Angsana New"/>
                <w:sz w:val="24"/>
                <w:szCs w:val="24"/>
                <w:cs/>
              </w:rPr>
              <w:t>ค้ำประกันโดยบริษัทและ</w:t>
            </w:r>
            <w:r w:rsidRPr="00E7021C">
              <w:rPr>
                <w:rFonts w:ascii="Angsana New" w:hAnsi="Angsana New"/>
                <w:sz w:val="24"/>
                <w:szCs w:val="24"/>
              </w:rPr>
              <w:t xml:space="preserve">DVK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="0058773F" w:rsidRPr="0058773F">
              <w:rPr>
                <w:rFonts w:ascii="Angsana New" w:hAnsi="Angsana New"/>
                <w:sz w:val="24"/>
                <w:szCs w:val="24"/>
                <w:cs/>
              </w:rPr>
              <w:t xml:space="preserve">จดจำนองที่ดินและสิ่งปลูกสร้าง และจดทะเบียนเครื่องจักร สินค้า สิทธิเรียกร้องที่จะได้รับชำระจากลูกหนี้ และหุ้นสามัญของ </w:t>
            </w:r>
            <w:r w:rsidR="0058773F" w:rsidRPr="0058773F">
              <w:rPr>
                <w:rFonts w:ascii="Angsana New" w:hAnsi="Angsana New"/>
                <w:sz w:val="24"/>
                <w:szCs w:val="24"/>
              </w:rPr>
              <w:t xml:space="preserve">DHC </w:t>
            </w:r>
            <w:r w:rsidR="0058773F" w:rsidRPr="0058773F">
              <w:rPr>
                <w:rFonts w:ascii="Angsana New" w:hAnsi="Angsana New"/>
                <w:sz w:val="24"/>
                <w:szCs w:val="24"/>
                <w:cs/>
              </w:rPr>
              <w:t xml:space="preserve">จำนวน </w:t>
            </w:r>
            <w:r w:rsidR="0058773F" w:rsidRPr="0058773F">
              <w:rPr>
                <w:rFonts w:ascii="Angsana New" w:hAnsi="Angsana New"/>
                <w:sz w:val="24"/>
                <w:szCs w:val="24"/>
              </w:rPr>
              <w:t xml:space="preserve">200 </w:t>
            </w:r>
            <w:r w:rsidR="0058773F" w:rsidRPr="0058773F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="0058773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7" w:type="pct"/>
          </w:tcPr>
          <w:p w14:paraId="5D52DE62" w14:textId="77777777" w:rsidR="00841233" w:rsidRPr="00313A70" w:rsidRDefault="00841233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7" w:type="pct"/>
          </w:tcPr>
          <w:p w14:paraId="4F2A45EB" w14:textId="6326B714" w:rsidR="00841233" w:rsidRPr="00313A70" w:rsidRDefault="00AF73F1" w:rsidP="003B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F73F1">
              <w:rPr>
                <w:rFonts w:ascii="Angsana New" w:hAnsi="Angsana New"/>
                <w:sz w:val="24"/>
                <w:szCs w:val="24"/>
                <w:cs/>
              </w:rPr>
              <w:t>การดำรงอัตราส่วนทางการเงิน และ</w:t>
            </w:r>
            <w:r w:rsidR="00EB7141">
              <w:rPr>
                <w:rFonts w:ascii="Angsana New" w:hAnsi="Angsana New"/>
                <w:sz w:val="24"/>
                <w:szCs w:val="24"/>
              </w:rPr>
              <w:t xml:space="preserve"> Selic </w:t>
            </w:r>
            <w:r w:rsidR="00EB7141">
              <w:rPr>
                <w:rFonts w:ascii="Angsana New" w:hAnsi="Angsana New" w:hint="cs"/>
                <w:sz w:val="24"/>
                <w:szCs w:val="24"/>
                <w:cs/>
              </w:rPr>
              <w:t>ต้อง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ดำรงสัดส่วนการถือหุ้นใน </w:t>
            </w:r>
            <w:r w:rsidRPr="00AF73F1">
              <w:rPr>
                <w:rFonts w:ascii="Angsana New" w:hAnsi="Angsana New"/>
                <w:sz w:val="24"/>
                <w:szCs w:val="24"/>
              </w:rPr>
              <w:t xml:space="preserve">DVK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ไม่ต่ำกว่าร้อยละ </w:t>
            </w:r>
            <w:r>
              <w:rPr>
                <w:rFonts w:ascii="Angsana New" w:hAnsi="Angsana New"/>
                <w:sz w:val="24"/>
                <w:szCs w:val="24"/>
              </w:rPr>
              <w:t>50</w:t>
            </w:r>
            <w:r w:rsidRPr="00AF73F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ของทุนจดทะเบียนทั้งหมดของ </w:t>
            </w:r>
            <w:r w:rsidRPr="00AF73F1">
              <w:rPr>
                <w:rFonts w:ascii="Angsana New" w:hAnsi="Angsana New"/>
                <w:sz w:val="24"/>
                <w:szCs w:val="24"/>
              </w:rPr>
              <w:t>DVK</w:t>
            </w:r>
          </w:p>
        </w:tc>
      </w:tr>
    </w:tbl>
    <w:p w14:paraId="7A5DE1C3" w14:textId="77777777" w:rsidR="002F767A" w:rsidRPr="002F767A" w:rsidRDefault="002F767A" w:rsidP="002F7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0E447C8" w14:textId="05656CD9" w:rsidR="002F767A" w:rsidRDefault="00E7021C" w:rsidP="00242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7"/>
        <w:rPr>
          <w:rFonts w:ascii="Angsana New" w:hAnsi="Angsana New"/>
          <w:spacing w:val="-4"/>
          <w:sz w:val="30"/>
          <w:szCs w:val="30"/>
        </w:rPr>
      </w:pPr>
      <w:r w:rsidRPr="00EB7141">
        <w:rPr>
          <w:rFonts w:ascii="Angsana New" w:hAnsi="Angsana New"/>
          <w:sz w:val="30"/>
          <w:szCs w:val="30"/>
          <w:cs/>
        </w:rPr>
        <w:t xml:space="preserve">ทั้งนี้ </w:t>
      </w:r>
      <w:r w:rsidR="00242691" w:rsidRPr="00EB7141">
        <w:rPr>
          <w:rFonts w:ascii="Angsana New" w:hAnsi="Angsana New"/>
          <w:sz w:val="30"/>
          <w:szCs w:val="30"/>
          <w:cs/>
        </w:rPr>
        <w:t xml:space="preserve">ภาระการค้ำประกันเงินกู้ยืมระยะยาวของ </w:t>
      </w:r>
      <w:r w:rsidR="00242691" w:rsidRPr="00EB7141">
        <w:rPr>
          <w:rFonts w:ascii="Angsana New" w:hAnsi="Angsana New"/>
          <w:sz w:val="30"/>
          <w:szCs w:val="30"/>
        </w:rPr>
        <w:t xml:space="preserve">Selic </w:t>
      </w:r>
      <w:r w:rsidR="00242691" w:rsidRPr="00EB7141">
        <w:rPr>
          <w:rFonts w:ascii="Angsana New" w:hAnsi="Angsana New"/>
          <w:sz w:val="30"/>
          <w:szCs w:val="30"/>
          <w:cs/>
        </w:rPr>
        <w:t xml:space="preserve">โดยมี </w:t>
      </w:r>
      <w:r w:rsidR="00242691" w:rsidRPr="00EB7141">
        <w:rPr>
          <w:rFonts w:ascii="Angsana New" w:hAnsi="Angsana New"/>
          <w:sz w:val="30"/>
          <w:szCs w:val="30"/>
        </w:rPr>
        <w:t xml:space="preserve">PMC </w:t>
      </w:r>
      <w:r w:rsidR="00242691" w:rsidRPr="00EB7141">
        <w:rPr>
          <w:rFonts w:ascii="Angsana New" w:hAnsi="Angsana New"/>
          <w:sz w:val="30"/>
          <w:szCs w:val="30"/>
          <w:cs/>
        </w:rPr>
        <w:t xml:space="preserve">และ </w:t>
      </w:r>
      <w:r w:rsidR="00242691" w:rsidRPr="00EB7141">
        <w:rPr>
          <w:rFonts w:ascii="Angsana New" w:hAnsi="Angsana New"/>
          <w:sz w:val="30"/>
          <w:szCs w:val="30"/>
        </w:rPr>
        <w:t xml:space="preserve">PMCS </w:t>
      </w:r>
      <w:r w:rsidR="00242691" w:rsidRPr="00EB7141">
        <w:rPr>
          <w:rFonts w:ascii="Angsana New" w:hAnsi="Angsana New"/>
          <w:sz w:val="30"/>
          <w:szCs w:val="30"/>
          <w:cs/>
        </w:rPr>
        <w:t xml:space="preserve">เป็นผู้ค้ำประกัน และการค้ำประกันเงินกู้ยืมระยะยาวของ </w:t>
      </w:r>
      <w:r w:rsidR="00242691" w:rsidRPr="00EB7141">
        <w:rPr>
          <w:rFonts w:ascii="Angsana New" w:hAnsi="Angsana New"/>
          <w:sz w:val="30"/>
          <w:szCs w:val="30"/>
        </w:rPr>
        <w:t xml:space="preserve">PMC </w:t>
      </w:r>
      <w:r w:rsidR="00242691" w:rsidRPr="00EB7141">
        <w:rPr>
          <w:rFonts w:ascii="Angsana New" w:hAnsi="Angsana New"/>
          <w:sz w:val="30"/>
          <w:szCs w:val="30"/>
          <w:cs/>
        </w:rPr>
        <w:t xml:space="preserve">โดยมี </w:t>
      </w:r>
      <w:r w:rsidR="00242691" w:rsidRPr="00EB7141">
        <w:rPr>
          <w:rFonts w:ascii="Angsana New" w:hAnsi="Angsana New"/>
          <w:sz w:val="30"/>
          <w:szCs w:val="30"/>
        </w:rPr>
        <w:t xml:space="preserve">Selic </w:t>
      </w:r>
      <w:r w:rsidR="00242691" w:rsidRPr="00EB7141">
        <w:rPr>
          <w:rFonts w:ascii="Angsana New" w:hAnsi="Angsana New"/>
          <w:sz w:val="30"/>
          <w:szCs w:val="30"/>
          <w:cs/>
        </w:rPr>
        <w:t xml:space="preserve">และ </w:t>
      </w:r>
      <w:r w:rsidR="00242691" w:rsidRPr="00EB7141">
        <w:rPr>
          <w:rFonts w:ascii="Angsana New" w:hAnsi="Angsana New"/>
          <w:sz w:val="30"/>
          <w:szCs w:val="30"/>
        </w:rPr>
        <w:t xml:space="preserve">PMCS </w:t>
      </w:r>
      <w:r w:rsidR="00242691" w:rsidRPr="00EB7141">
        <w:rPr>
          <w:rFonts w:ascii="Angsana New" w:hAnsi="Angsana New"/>
          <w:sz w:val="30"/>
          <w:szCs w:val="30"/>
          <w:cs/>
        </w:rPr>
        <w:t>เป็นผู้ค้ำประกันจะสิ้นสุดลง</w:t>
      </w:r>
      <w:r w:rsidR="00242691" w:rsidRPr="00242691">
        <w:rPr>
          <w:rFonts w:ascii="Angsana New" w:hAnsi="Angsana New"/>
          <w:spacing w:val="-4"/>
          <w:sz w:val="30"/>
          <w:szCs w:val="30"/>
          <w:cs/>
        </w:rPr>
        <w:t>เมื่อ</w:t>
      </w:r>
      <w:r w:rsidRPr="00E7021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7021C">
        <w:rPr>
          <w:rFonts w:ascii="Angsana New" w:hAnsi="Angsana New"/>
          <w:spacing w:val="-4"/>
          <w:sz w:val="30"/>
          <w:szCs w:val="30"/>
        </w:rPr>
        <w:t xml:space="preserve">PMC </w:t>
      </w:r>
      <w:r w:rsidRPr="00E7021C">
        <w:rPr>
          <w:rFonts w:ascii="Angsana New" w:hAnsi="Angsana New"/>
          <w:spacing w:val="-4"/>
          <w:sz w:val="30"/>
          <w:szCs w:val="30"/>
          <w:cs/>
        </w:rPr>
        <w:t>ได้เข้าจดทะเบียนในตลาดหลักทรัพย์เรียบร้อยแล้ว</w:t>
      </w:r>
    </w:p>
    <w:p w14:paraId="296D3C8F" w14:textId="77777777" w:rsidR="0058773F" w:rsidRPr="002F767A" w:rsidRDefault="0058773F" w:rsidP="00346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</w:p>
    <w:p w14:paraId="60EB3976" w14:textId="2AF2C63E" w:rsidR="00841233" w:rsidRDefault="00841233" w:rsidP="00346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4"/>
          <w:sz w:val="30"/>
          <w:szCs w:val="30"/>
          <w:cs/>
        </w:rPr>
        <w:sectPr w:rsidR="00841233" w:rsidSect="00841233">
          <w:headerReference w:type="default" r:id="rId16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89"/>
        <w:gridCol w:w="272"/>
        <w:gridCol w:w="1149"/>
        <w:gridCol w:w="272"/>
        <w:gridCol w:w="1169"/>
        <w:gridCol w:w="251"/>
        <w:gridCol w:w="1186"/>
      </w:tblGrid>
      <w:tr w:rsidR="00D7311F" w:rsidRPr="004F1406" w14:paraId="254FE8CA" w14:textId="77777777" w:rsidTr="00073493">
        <w:trPr>
          <w:tblHeader/>
        </w:trPr>
        <w:tc>
          <w:tcPr>
            <w:tcW w:w="2010" w:type="pct"/>
          </w:tcPr>
          <w:p w14:paraId="07BD72CC" w14:textId="4E9B77DE" w:rsidR="00D7311F" w:rsidRPr="00D7311F" w:rsidRDefault="00D7311F" w:rsidP="00D73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bookmarkStart w:id="3" w:name="_Hlk118799135"/>
            <w:r w:rsidRPr="0058773F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</w:p>
        </w:tc>
        <w:tc>
          <w:tcPr>
            <w:tcW w:w="1422" w:type="pct"/>
            <w:gridSpan w:val="3"/>
          </w:tcPr>
          <w:p w14:paraId="09E9C1DF" w14:textId="77777777" w:rsidR="00D7311F" w:rsidRPr="004F1406" w:rsidRDefault="00D7311F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67BF4DFC" w14:textId="77777777" w:rsidR="00D7311F" w:rsidRPr="004F1406" w:rsidRDefault="00D7311F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0" w:type="pct"/>
            <w:gridSpan w:val="3"/>
          </w:tcPr>
          <w:p w14:paraId="311FA028" w14:textId="77777777" w:rsidR="00D7311F" w:rsidRPr="004F1406" w:rsidRDefault="00D7311F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D7311F" w:rsidRPr="004F1406" w14:paraId="5961E02D" w14:textId="77777777" w:rsidTr="00073493">
        <w:trPr>
          <w:tblHeader/>
        </w:trPr>
        <w:tc>
          <w:tcPr>
            <w:tcW w:w="2010" w:type="pct"/>
          </w:tcPr>
          <w:p w14:paraId="05A24116" w14:textId="2560FCF1" w:rsidR="00D7311F" w:rsidRPr="004F1406" w:rsidRDefault="00D7311F" w:rsidP="00D73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firstLine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58773F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8773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58773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58773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58773F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8" w:type="pct"/>
          </w:tcPr>
          <w:p w14:paraId="3CA7A935" w14:textId="77777777" w:rsidR="00D7311F" w:rsidRPr="004F1406" w:rsidRDefault="00D7311F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8" w:type="pct"/>
          </w:tcPr>
          <w:p w14:paraId="07132349" w14:textId="77777777" w:rsidR="00D7311F" w:rsidRPr="004F1406" w:rsidRDefault="00D7311F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043D5082" w14:textId="77777777" w:rsidR="00D7311F" w:rsidRPr="004F1406" w:rsidRDefault="00D7311F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8" w:type="pct"/>
          </w:tcPr>
          <w:p w14:paraId="3F464C6A" w14:textId="77777777" w:rsidR="00D7311F" w:rsidRPr="004F1406" w:rsidRDefault="00D7311F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06EE5966" w14:textId="77777777" w:rsidR="00D7311F" w:rsidRPr="004F1406" w:rsidRDefault="00D7311F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7" w:type="pct"/>
          </w:tcPr>
          <w:p w14:paraId="00E85E33" w14:textId="77777777" w:rsidR="00D7311F" w:rsidRPr="004F1406" w:rsidRDefault="00D7311F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6D726A38" w14:textId="77777777" w:rsidR="00D7311F" w:rsidRPr="004F1406" w:rsidRDefault="00D7311F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</w:tr>
      <w:tr w:rsidR="00D7311F" w:rsidRPr="004F1406" w14:paraId="649D2E42" w14:textId="77777777" w:rsidTr="00073493">
        <w:trPr>
          <w:tblHeader/>
        </w:trPr>
        <w:tc>
          <w:tcPr>
            <w:tcW w:w="2010" w:type="pct"/>
          </w:tcPr>
          <w:p w14:paraId="1AE21111" w14:textId="77777777" w:rsidR="00D7311F" w:rsidRPr="004F1406" w:rsidRDefault="00D7311F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90" w:type="pct"/>
            <w:gridSpan w:val="7"/>
          </w:tcPr>
          <w:p w14:paraId="6DB5702C" w14:textId="77777777" w:rsidR="00D7311F" w:rsidRPr="004F1406" w:rsidRDefault="00D7311F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F140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8624F" w14:paraId="5FEBCEA4" w14:textId="77777777" w:rsidTr="00073493">
        <w:tc>
          <w:tcPr>
            <w:tcW w:w="2010" w:type="pct"/>
          </w:tcPr>
          <w:p w14:paraId="7D0497ED" w14:textId="6E0C9A8C" w:rsidR="00B8624F" w:rsidRPr="004F1406" w:rsidRDefault="00B8624F" w:rsidP="00B8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477CD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48" w:type="pct"/>
          </w:tcPr>
          <w:p w14:paraId="66572845" w14:textId="456D8EB9" w:rsidR="00B8624F" w:rsidRPr="00CA46FF" w:rsidRDefault="00CA46FF" w:rsidP="00EB4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46FF">
              <w:rPr>
                <w:rFonts w:ascii="Angsana New" w:hAnsi="Angsana New"/>
                <w:sz w:val="30"/>
                <w:szCs w:val="30"/>
                <w:lang w:val="en-US" w:eastAsia="en-US"/>
              </w:rPr>
              <w:t>376,779</w:t>
            </w:r>
          </w:p>
        </w:tc>
        <w:tc>
          <w:tcPr>
            <w:tcW w:w="148" w:type="pct"/>
          </w:tcPr>
          <w:p w14:paraId="38B0C86B" w14:textId="77777777" w:rsidR="00B8624F" w:rsidRPr="00CA46FF" w:rsidRDefault="00B8624F" w:rsidP="00B86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7920A265" w14:textId="4365889E" w:rsidR="00B8624F" w:rsidRPr="00CA46FF" w:rsidRDefault="00CA46FF" w:rsidP="00EB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CA46FF">
              <w:rPr>
                <w:rFonts w:ascii="Angsana New" w:hAnsi="Angsana New"/>
                <w:sz w:val="30"/>
                <w:szCs w:val="30"/>
              </w:rPr>
              <w:t>290,253</w:t>
            </w:r>
          </w:p>
        </w:tc>
        <w:tc>
          <w:tcPr>
            <w:tcW w:w="148" w:type="pct"/>
          </w:tcPr>
          <w:p w14:paraId="7402F21A" w14:textId="77777777" w:rsidR="00B8624F" w:rsidRPr="004F1406" w:rsidRDefault="00B8624F" w:rsidP="00B86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41247D5D" w14:textId="3F4617DC" w:rsidR="00B8624F" w:rsidRPr="004F1406" w:rsidRDefault="00B8624F" w:rsidP="00EB4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127,696</w:t>
            </w:r>
          </w:p>
        </w:tc>
        <w:tc>
          <w:tcPr>
            <w:tcW w:w="137" w:type="pct"/>
          </w:tcPr>
          <w:p w14:paraId="2FEA40A3" w14:textId="77777777" w:rsidR="00B8624F" w:rsidRPr="004F1406" w:rsidRDefault="00B8624F" w:rsidP="00B86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4EE5C60D" w14:textId="776EA548" w:rsidR="00B8624F" w:rsidRDefault="00B8624F" w:rsidP="00EB4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121,631</w:t>
            </w:r>
          </w:p>
        </w:tc>
      </w:tr>
      <w:tr w:rsidR="00B8624F" w14:paraId="0BE1AC20" w14:textId="77777777" w:rsidTr="00073493">
        <w:tc>
          <w:tcPr>
            <w:tcW w:w="2010" w:type="pct"/>
          </w:tcPr>
          <w:p w14:paraId="74635552" w14:textId="7491E8B7" w:rsidR="00B8624F" w:rsidRPr="00EA7D5C" w:rsidRDefault="00B8624F" w:rsidP="00B8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48" w:type="pct"/>
          </w:tcPr>
          <w:p w14:paraId="581C56D4" w14:textId="43406D5D" w:rsidR="00B8624F" w:rsidRPr="00813B1B" w:rsidRDefault="00CA46FF" w:rsidP="00B86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CA46FF">
              <w:rPr>
                <w:rFonts w:ascii="Angsana New" w:hAnsi="Angsana New"/>
                <w:sz w:val="30"/>
                <w:szCs w:val="30"/>
                <w:lang w:val="en-US" w:eastAsia="en-US"/>
              </w:rPr>
              <w:t>310,5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93</w:t>
            </w:r>
          </w:p>
        </w:tc>
        <w:tc>
          <w:tcPr>
            <w:tcW w:w="148" w:type="pct"/>
          </w:tcPr>
          <w:p w14:paraId="523BE505" w14:textId="77777777" w:rsidR="00B8624F" w:rsidRPr="00813B1B" w:rsidRDefault="00B8624F" w:rsidP="00B86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26" w:type="pct"/>
          </w:tcPr>
          <w:p w14:paraId="1B42B9E8" w14:textId="3DB82961" w:rsidR="00B8624F" w:rsidRPr="00813B1B" w:rsidRDefault="00CA46FF" w:rsidP="00EB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A46FF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CA46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148" w:type="pct"/>
          </w:tcPr>
          <w:p w14:paraId="69E2C9FA" w14:textId="77777777" w:rsidR="00B8624F" w:rsidRPr="004F1406" w:rsidRDefault="00B8624F" w:rsidP="00B86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005CBC8F" w14:textId="7F0E35C0" w:rsidR="00B8624F" w:rsidRDefault="00B8624F" w:rsidP="00B86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78,303</w:t>
            </w:r>
          </w:p>
        </w:tc>
        <w:tc>
          <w:tcPr>
            <w:tcW w:w="137" w:type="pct"/>
          </w:tcPr>
          <w:p w14:paraId="00BA5A79" w14:textId="77777777" w:rsidR="00B8624F" w:rsidRPr="004F1406" w:rsidRDefault="00B8624F" w:rsidP="00B86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54BA587E" w14:textId="366529A0" w:rsidR="00B8624F" w:rsidRDefault="00B8624F" w:rsidP="00B8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105,481</w:t>
            </w:r>
          </w:p>
        </w:tc>
      </w:tr>
      <w:tr w:rsidR="00D7311F" w14:paraId="118E9CCC" w14:textId="77777777" w:rsidTr="00073493">
        <w:tc>
          <w:tcPr>
            <w:tcW w:w="2010" w:type="pct"/>
          </w:tcPr>
          <w:p w14:paraId="475DD46C" w14:textId="1C999810" w:rsidR="00D7311F" w:rsidRPr="00EA7D5C" w:rsidRDefault="00D7311F" w:rsidP="00D73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477CD1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48" w:type="pct"/>
          </w:tcPr>
          <w:p w14:paraId="75AB0F18" w14:textId="22C72EF8" w:rsidR="00D7311F" w:rsidRDefault="00233A42" w:rsidP="00D73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13,135</w:t>
            </w:r>
          </w:p>
        </w:tc>
        <w:tc>
          <w:tcPr>
            <w:tcW w:w="148" w:type="pct"/>
          </w:tcPr>
          <w:p w14:paraId="3E6F0015" w14:textId="77777777" w:rsidR="00D7311F" w:rsidRPr="004F1406" w:rsidRDefault="00D7311F" w:rsidP="00D73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436302EA" w14:textId="4FF7590F" w:rsidR="00D7311F" w:rsidRDefault="00233A42" w:rsidP="00D73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14,159</w:t>
            </w:r>
          </w:p>
        </w:tc>
        <w:tc>
          <w:tcPr>
            <w:tcW w:w="148" w:type="pct"/>
          </w:tcPr>
          <w:p w14:paraId="4873AA51" w14:textId="77777777" w:rsidR="00D7311F" w:rsidRPr="004F1406" w:rsidRDefault="00D7311F" w:rsidP="00D73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1859C111" w14:textId="74804C01" w:rsidR="00D7311F" w:rsidRDefault="00B8624F" w:rsidP="00EB4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46506245" w14:textId="77777777" w:rsidR="00D7311F" w:rsidRPr="004F1406" w:rsidRDefault="00D7311F" w:rsidP="00D73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14D6DAA5" w14:textId="5F30F6FE" w:rsidR="00D7311F" w:rsidRDefault="00B8624F" w:rsidP="00EB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311F" w14:paraId="60286D7F" w14:textId="77777777" w:rsidTr="00226545">
        <w:tc>
          <w:tcPr>
            <w:tcW w:w="2010" w:type="pct"/>
          </w:tcPr>
          <w:p w14:paraId="68F0064A" w14:textId="22C45199" w:rsidR="00D7311F" w:rsidRPr="00EA7D5C" w:rsidRDefault="00D7311F" w:rsidP="00D73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477CD1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์ และเครื่องจักร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B2E20F8" w14:textId="141F70BD" w:rsidR="00D7311F" w:rsidRPr="00813B1B" w:rsidRDefault="008841B3" w:rsidP="00D73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273,717</w:t>
            </w:r>
          </w:p>
        </w:tc>
        <w:tc>
          <w:tcPr>
            <w:tcW w:w="148" w:type="pct"/>
          </w:tcPr>
          <w:p w14:paraId="13B3AD01" w14:textId="77777777" w:rsidR="00D7311F" w:rsidRPr="00813B1B" w:rsidRDefault="00D7311F" w:rsidP="00D73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F00A9D8" w14:textId="4EAF1BAA" w:rsidR="00D7311F" w:rsidRPr="00813B1B" w:rsidRDefault="008841B3" w:rsidP="00D73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841B3">
              <w:rPr>
                <w:rFonts w:ascii="Angsana New" w:hAnsi="Angsana New"/>
                <w:sz w:val="30"/>
                <w:szCs w:val="30"/>
              </w:rPr>
              <w:t>285,346</w:t>
            </w:r>
          </w:p>
        </w:tc>
        <w:tc>
          <w:tcPr>
            <w:tcW w:w="148" w:type="pct"/>
          </w:tcPr>
          <w:p w14:paraId="0780C34D" w14:textId="77777777" w:rsidR="00D7311F" w:rsidRPr="004F1406" w:rsidRDefault="00D7311F" w:rsidP="00D73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1D10FF3" w14:textId="4790520B" w:rsidR="00D7311F" w:rsidRDefault="003E2475" w:rsidP="00D73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7C5DD935" w14:textId="77777777" w:rsidR="00D7311F" w:rsidRPr="004F1406" w:rsidRDefault="00D7311F" w:rsidP="00D73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3762B0E1" w14:textId="002593EE" w:rsidR="00D7311F" w:rsidRDefault="003E2475" w:rsidP="00EB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6545" w14:paraId="28EE991F" w14:textId="77777777" w:rsidTr="00226545">
        <w:tc>
          <w:tcPr>
            <w:tcW w:w="2010" w:type="pct"/>
          </w:tcPr>
          <w:p w14:paraId="2410ED17" w14:textId="1DEB5730" w:rsidR="00226545" w:rsidRPr="00226545" w:rsidRDefault="00226545" w:rsidP="00D73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65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38645FBA" w14:textId="03AAF7EF" w:rsidR="00226545" w:rsidRPr="00226545" w:rsidRDefault="00226545" w:rsidP="00D73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974,224</w:t>
            </w:r>
          </w:p>
        </w:tc>
        <w:tc>
          <w:tcPr>
            <w:tcW w:w="148" w:type="pct"/>
          </w:tcPr>
          <w:p w14:paraId="7DB92A46" w14:textId="77777777" w:rsidR="00226545" w:rsidRPr="00226545" w:rsidRDefault="00226545" w:rsidP="00D73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4397B91D" w14:textId="69C5B67C" w:rsidR="00226545" w:rsidRPr="00226545" w:rsidRDefault="00226545" w:rsidP="00D73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900,351</w:t>
            </w:r>
          </w:p>
        </w:tc>
        <w:tc>
          <w:tcPr>
            <w:tcW w:w="148" w:type="pct"/>
          </w:tcPr>
          <w:p w14:paraId="2EA566C7" w14:textId="77777777" w:rsidR="00226545" w:rsidRPr="00226545" w:rsidRDefault="00226545" w:rsidP="00D73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A64A096" w14:textId="42F15964" w:rsidR="00226545" w:rsidRPr="00226545" w:rsidRDefault="00226545" w:rsidP="00D73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209,599</w:t>
            </w:r>
          </w:p>
        </w:tc>
        <w:tc>
          <w:tcPr>
            <w:tcW w:w="137" w:type="pct"/>
          </w:tcPr>
          <w:p w14:paraId="21714820" w14:textId="77777777" w:rsidR="00226545" w:rsidRPr="00226545" w:rsidRDefault="00226545" w:rsidP="00D73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11E8BEDB" w14:textId="0332F69B" w:rsidR="00226545" w:rsidRPr="00226545" w:rsidRDefault="00226545" w:rsidP="00EB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227,112</w:t>
            </w:r>
          </w:p>
        </w:tc>
      </w:tr>
    </w:tbl>
    <w:p w14:paraId="00563F0C" w14:textId="77777777" w:rsidR="00D7311F" w:rsidRDefault="00D73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highlight w:val="yellow"/>
          <w:cs/>
        </w:rPr>
      </w:pPr>
    </w:p>
    <w:p w14:paraId="124660DA" w14:textId="1F09F617" w:rsidR="00920526" w:rsidRPr="00D41829" w:rsidRDefault="001A2A4B" w:rsidP="001A2A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41829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D41829">
        <w:rPr>
          <w:rFonts w:ascii="Angsana New" w:hAnsi="Angsana New"/>
          <w:spacing w:val="-4"/>
          <w:sz w:val="30"/>
          <w:szCs w:val="30"/>
        </w:rPr>
        <w:t xml:space="preserve">31 </w:t>
      </w:r>
      <w:r w:rsidRPr="00D41829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D41829">
        <w:rPr>
          <w:rFonts w:ascii="Angsana New" w:hAnsi="Angsana New"/>
          <w:spacing w:val="-4"/>
          <w:sz w:val="30"/>
          <w:szCs w:val="30"/>
        </w:rPr>
        <w:t xml:space="preserve">2566 </w:t>
      </w:r>
      <w:r w:rsidRPr="00D41829">
        <w:rPr>
          <w:rFonts w:ascii="Angsana New" w:hAnsi="Angsana New" w:hint="cs"/>
          <w:spacing w:val="-4"/>
          <w:sz w:val="30"/>
          <w:szCs w:val="30"/>
          <w:cs/>
        </w:rPr>
        <w:t>กลุ่มบริษัทมีวงเงินสินเชื่อ</w:t>
      </w:r>
      <w:r w:rsidR="00920526" w:rsidRPr="00D41829">
        <w:rPr>
          <w:rFonts w:ascii="Angsana New" w:hAnsi="Angsana New" w:hint="cs"/>
          <w:spacing w:val="-4"/>
          <w:sz w:val="30"/>
          <w:szCs w:val="30"/>
          <w:cs/>
        </w:rPr>
        <w:t>ที่ยังไม่ได้เบิกใช้ ดังนี้</w:t>
      </w:r>
    </w:p>
    <w:p w14:paraId="7B80D5AF" w14:textId="18929B9A" w:rsidR="00920526" w:rsidRDefault="00920526" w:rsidP="001A2A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highlight w:val="yellow"/>
          <w:cs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89"/>
        <w:gridCol w:w="272"/>
        <w:gridCol w:w="1149"/>
        <w:gridCol w:w="272"/>
        <w:gridCol w:w="1169"/>
        <w:gridCol w:w="251"/>
        <w:gridCol w:w="1186"/>
      </w:tblGrid>
      <w:tr w:rsidR="00920526" w:rsidRPr="004F1406" w14:paraId="76400714" w14:textId="77777777" w:rsidTr="00523806">
        <w:trPr>
          <w:tblHeader/>
        </w:trPr>
        <w:tc>
          <w:tcPr>
            <w:tcW w:w="2010" w:type="pct"/>
          </w:tcPr>
          <w:p w14:paraId="77BA4AA8" w14:textId="77777777" w:rsidR="00920526" w:rsidRPr="004F1406" w:rsidRDefault="00920526" w:rsidP="0052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40CEFF80" w14:textId="77777777" w:rsidR="00920526" w:rsidRPr="004F1406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602C9DB3" w14:textId="77777777" w:rsidR="00920526" w:rsidRPr="004F1406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0" w:type="pct"/>
            <w:gridSpan w:val="3"/>
          </w:tcPr>
          <w:p w14:paraId="2AAAD1D1" w14:textId="77777777" w:rsidR="00920526" w:rsidRPr="004F1406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920526" w:rsidRPr="004F1406" w14:paraId="490F65D8" w14:textId="77777777" w:rsidTr="004C5EC7">
        <w:trPr>
          <w:trHeight w:val="74"/>
          <w:tblHeader/>
        </w:trPr>
        <w:tc>
          <w:tcPr>
            <w:tcW w:w="2010" w:type="pct"/>
          </w:tcPr>
          <w:p w14:paraId="115C8766" w14:textId="77777777" w:rsidR="00920526" w:rsidRPr="004F1406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14:paraId="25C314B8" w14:textId="77777777" w:rsidR="00920526" w:rsidRPr="004F1406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8" w:type="pct"/>
          </w:tcPr>
          <w:p w14:paraId="47FEA751" w14:textId="77777777" w:rsidR="00920526" w:rsidRPr="004F1406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0F65AB6A" w14:textId="77777777" w:rsidR="00920526" w:rsidRPr="004F1406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8" w:type="pct"/>
          </w:tcPr>
          <w:p w14:paraId="4A6DC4F1" w14:textId="77777777" w:rsidR="00920526" w:rsidRPr="004F1406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70293DAB" w14:textId="77777777" w:rsidR="00920526" w:rsidRPr="004F1406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7" w:type="pct"/>
          </w:tcPr>
          <w:p w14:paraId="792FCD71" w14:textId="77777777" w:rsidR="00920526" w:rsidRPr="004F1406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39E95FDD" w14:textId="77777777" w:rsidR="00920526" w:rsidRPr="004F1406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</w:tr>
      <w:tr w:rsidR="00920526" w:rsidRPr="004F1406" w14:paraId="2E62A9B7" w14:textId="77777777" w:rsidTr="00523806">
        <w:trPr>
          <w:tblHeader/>
        </w:trPr>
        <w:tc>
          <w:tcPr>
            <w:tcW w:w="2010" w:type="pct"/>
          </w:tcPr>
          <w:p w14:paraId="6EC2F106" w14:textId="77777777" w:rsidR="00920526" w:rsidRPr="004F1406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90" w:type="pct"/>
            <w:gridSpan w:val="7"/>
          </w:tcPr>
          <w:p w14:paraId="47A5600D" w14:textId="77777777" w:rsidR="00920526" w:rsidRPr="004F1406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F140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920526" w14:paraId="3ABF13A4" w14:textId="77777777" w:rsidTr="00523806">
        <w:tc>
          <w:tcPr>
            <w:tcW w:w="2010" w:type="pct"/>
          </w:tcPr>
          <w:p w14:paraId="63F2EBA1" w14:textId="77777777" w:rsidR="00920526" w:rsidRPr="004F1406" w:rsidRDefault="00920526" w:rsidP="0052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A7D5C">
              <w:rPr>
                <w:rFonts w:ascii="Angsana New" w:hAnsi="Angsana New" w:hint="cs"/>
                <w:sz w:val="30"/>
                <w:szCs w:val="30"/>
                <w:cs/>
              </w:rPr>
              <w:t>วงเงินกู้ยืมระยะยาวจากสถาบันการเงิน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ที่ยังไม่ได้เบิกใช้</w:t>
            </w:r>
          </w:p>
        </w:tc>
        <w:tc>
          <w:tcPr>
            <w:tcW w:w="648" w:type="pct"/>
          </w:tcPr>
          <w:p w14:paraId="794662EA" w14:textId="77777777" w:rsidR="00920526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C4DACA3" w14:textId="35ABC751" w:rsidR="00920526" w:rsidRPr="004F1406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  <w:r w:rsidR="009B1AD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,760</w:t>
            </w:r>
          </w:p>
        </w:tc>
        <w:tc>
          <w:tcPr>
            <w:tcW w:w="148" w:type="pct"/>
          </w:tcPr>
          <w:p w14:paraId="6AE4A5FB" w14:textId="77777777" w:rsidR="00920526" w:rsidRPr="004F1406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60C073EF" w14:textId="77777777" w:rsidR="00920526" w:rsidRDefault="00920526" w:rsidP="0052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  <w:p w14:paraId="522C8B70" w14:textId="77777777" w:rsidR="00920526" w:rsidRDefault="00920526" w:rsidP="00EB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314,540</w:t>
            </w:r>
          </w:p>
        </w:tc>
        <w:tc>
          <w:tcPr>
            <w:tcW w:w="148" w:type="pct"/>
          </w:tcPr>
          <w:p w14:paraId="11EE2BF2" w14:textId="77777777" w:rsidR="00920526" w:rsidRPr="004F1406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791897BC" w14:textId="77777777" w:rsidR="00920526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F8209AC" w14:textId="77777777" w:rsidR="00920526" w:rsidRPr="004F1406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200,000</w:t>
            </w:r>
          </w:p>
        </w:tc>
        <w:tc>
          <w:tcPr>
            <w:tcW w:w="137" w:type="pct"/>
          </w:tcPr>
          <w:p w14:paraId="7AB9E76B" w14:textId="77777777" w:rsidR="00920526" w:rsidRPr="004F1406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48EFEF34" w14:textId="77777777" w:rsidR="00920526" w:rsidRDefault="00920526" w:rsidP="0052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  <w:p w14:paraId="37B87722" w14:textId="77777777" w:rsidR="00920526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63808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920526" w14:paraId="1288A40B" w14:textId="77777777" w:rsidTr="00226545">
        <w:tc>
          <w:tcPr>
            <w:tcW w:w="2010" w:type="pct"/>
          </w:tcPr>
          <w:p w14:paraId="4F614E92" w14:textId="77777777" w:rsidR="00920526" w:rsidRPr="00EA7D5C" w:rsidRDefault="00920526" w:rsidP="0052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723570">
              <w:rPr>
                <w:rFonts w:ascii="Angsana New" w:hAnsi="Angsana New" w:hint="cs"/>
                <w:sz w:val="30"/>
                <w:szCs w:val="30"/>
                <w:cs/>
              </w:rPr>
              <w:t>วงเงินกู้ระยะสั้นจากสถาบันการเงิน</w:t>
            </w:r>
            <w:r w:rsidRPr="0072357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23570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ที่ยังไม่ได้เบิกใช้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631028A1" w14:textId="77777777" w:rsidR="00920526" w:rsidRPr="00813B1B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  <w:p w14:paraId="7DF39069" w14:textId="3391A658" w:rsidR="00920526" w:rsidRPr="00813B1B" w:rsidRDefault="000458BF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869</w:t>
            </w:r>
            <w:r w:rsidR="004C5EC7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180</w:t>
            </w:r>
          </w:p>
        </w:tc>
        <w:tc>
          <w:tcPr>
            <w:tcW w:w="148" w:type="pct"/>
          </w:tcPr>
          <w:p w14:paraId="03F809E1" w14:textId="77777777" w:rsidR="00920526" w:rsidRPr="00813B1B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D9FA86C" w14:textId="77777777" w:rsidR="00920526" w:rsidRPr="00813B1B" w:rsidRDefault="00920526" w:rsidP="0052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510D0D1A" w14:textId="230D8CCF" w:rsidR="00920526" w:rsidRPr="00813B1B" w:rsidRDefault="004C5EC7" w:rsidP="0052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C5EC7">
              <w:rPr>
                <w:rFonts w:ascii="Angsana New" w:hAnsi="Angsana New"/>
                <w:sz w:val="30"/>
                <w:szCs w:val="30"/>
              </w:rPr>
              <w:t>7</w:t>
            </w:r>
            <w:r w:rsidR="004B4EC5">
              <w:rPr>
                <w:rFonts w:ascii="Angsana New" w:hAnsi="Angsana New"/>
                <w:sz w:val="30"/>
                <w:szCs w:val="30"/>
              </w:rPr>
              <w:t>63</w:t>
            </w:r>
            <w:r w:rsidRPr="004C5EC7">
              <w:rPr>
                <w:rFonts w:ascii="Angsana New" w:hAnsi="Angsana New"/>
                <w:sz w:val="30"/>
                <w:szCs w:val="30"/>
              </w:rPr>
              <w:t>,</w:t>
            </w:r>
            <w:r w:rsidR="004B4EC5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148" w:type="pct"/>
          </w:tcPr>
          <w:p w14:paraId="7CBC7E6D" w14:textId="77777777" w:rsidR="00920526" w:rsidRPr="004F1406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64B0F96" w14:textId="77777777" w:rsidR="00920526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8A1CE39" w14:textId="5B8A4E42" w:rsidR="00920526" w:rsidRDefault="004B4EC5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</w:t>
            </w:r>
            <w:r w:rsidR="007A3C2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93378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7A3C2B">
              <w:rPr>
                <w:rFonts w:ascii="Angsana New" w:hAnsi="Angsana New"/>
                <w:sz w:val="30"/>
                <w:szCs w:val="30"/>
                <w:lang w:val="en-US" w:eastAsia="en-US"/>
              </w:rPr>
              <w:t>180</w:t>
            </w:r>
          </w:p>
        </w:tc>
        <w:tc>
          <w:tcPr>
            <w:tcW w:w="137" w:type="pct"/>
          </w:tcPr>
          <w:p w14:paraId="22714DA8" w14:textId="77777777" w:rsidR="00920526" w:rsidRPr="004F1406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6FBCDD8D" w14:textId="77777777" w:rsidR="00920526" w:rsidRDefault="00920526" w:rsidP="0052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  <w:p w14:paraId="3B8C5AEA" w14:textId="14AD0991" w:rsidR="00920526" w:rsidRDefault="002F40B4" w:rsidP="0052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B4EC5">
              <w:rPr>
                <w:rFonts w:ascii="Angsana New" w:hAnsi="Angsana New"/>
                <w:sz w:val="30"/>
                <w:szCs w:val="30"/>
              </w:rPr>
              <w:t>8</w:t>
            </w:r>
            <w:r w:rsidR="007A3C2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A3C2B">
              <w:rPr>
                <w:rFonts w:ascii="Angsana New" w:hAnsi="Angsana New"/>
                <w:sz w:val="30"/>
                <w:szCs w:val="30"/>
              </w:rPr>
              <w:t>722</w:t>
            </w:r>
          </w:p>
        </w:tc>
      </w:tr>
      <w:tr w:rsidR="00226545" w14:paraId="25CB3EA4" w14:textId="77777777" w:rsidTr="00226545">
        <w:tc>
          <w:tcPr>
            <w:tcW w:w="2010" w:type="pct"/>
          </w:tcPr>
          <w:p w14:paraId="6A5390D0" w14:textId="73764DE8" w:rsidR="00226545" w:rsidRPr="00226545" w:rsidRDefault="00226545" w:rsidP="0052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65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22E77C97" w14:textId="495F9721" w:rsidR="00226545" w:rsidRPr="00226545" w:rsidRDefault="000458BF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1,097</w:t>
            </w:r>
            <w:r w:rsidR="00226545" w:rsidRPr="0022654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940</w:t>
            </w:r>
          </w:p>
        </w:tc>
        <w:tc>
          <w:tcPr>
            <w:tcW w:w="148" w:type="pct"/>
          </w:tcPr>
          <w:p w14:paraId="25A37E74" w14:textId="77777777" w:rsidR="00226545" w:rsidRPr="00226545" w:rsidRDefault="00226545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0C36FA91" w14:textId="7E5DF8E3" w:rsidR="00226545" w:rsidRPr="00226545" w:rsidRDefault="00226545" w:rsidP="0052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6545">
              <w:rPr>
                <w:rFonts w:ascii="Angsana New" w:hAnsi="Angsana New"/>
                <w:b/>
                <w:bCs/>
                <w:sz w:val="30"/>
                <w:szCs w:val="30"/>
              </w:rPr>
              <w:t>1,0</w:t>
            </w:r>
            <w:r w:rsidR="004B4EC5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Pr="002265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B4EC5">
              <w:rPr>
                <w:rFonts w:ascii="Angsana New" w:hAnsi="Angsana New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148" w:type="pct"/>
          </w:tcPr>
          <w:p w14:paraId="343738A9" w14:textId="77777777" w:rsidR="00226545" w:rsidRPr="00226545" w:rsidRDefault="00226545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58576C6" w14:textId="669943B9" w:rsidR="00226545" w:rsidRPr="00226545" w:rsidRDefault="004B4EC5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</w:t>
            </w:r>
            <w:r w:rsidR="0022654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2,180</w:t>
            </w:r>
          </w:p>
        </w:tc>
        <w:tc>
          <w:tcPr>
            <w:tcW w:w="137" w:type="pct"/>
          </w:tcPr>
          <w:p w14:paraId="2C2A596E" w14:textId="77777777" w:rsidR="00226545" w:rsidRPr="00226545" w:rsidRDefault="00226545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6FB5A015" w14:textId="4410C05C" w:rsidR="00226545" w:rsidRPr="00226545" w:rsidRDefault="00226545" w:rsidP="0052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B4EC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2,722</w:t>
            </w:r>
          </w:p>
        </w:tc>
      </w:tr>
      <w:bookmarkEnd w:id="3"/>
    </w:tbl>
    <w:p w14:paraId="1F5B6810" w14:textId="78BCD0FD" w:rsidR="00720C8F" w:rsidRPr="00920526" w:rsidRDefault="00720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  <w:lang w:val="th-TH" w:eastAsia="x-none"/>
        </w:rPr>
      </w:pPr>
    </w:p>
    <w:p w14:paraId="4DEDC704" w14:textId="0D0BF8FB" w:rsidR="004516E2" w:rsidRPr="00C10DB3" w:rsidRDefault="004516E2" w:rsidP="004516E2">
      <w:pPr>
        <w:ind w:firstLine="540"/>
        <w:rPr>
          <w:rFonts w:ascii="Angsana New" w:hAnsi="Angsana New"/>
          <w:b/>
          <w:bCs/>
          <w:i/>
          <w:iCs/>
          <w:color w:val="FF0000"/>
          <w:sz w:val="30"/>
          <w:szCs w:val="30"/>
          <w:cs/>
          <w:lang w:eastAsia="x-none"/>
        </w:rPr>
      </w:pPr>
      <w:r w:rsidRPr="00EB65E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การเปลี่ยนแปลงของหนี้สินที่เกิดจากกิจกรรมจัดหาเงิน</w:t>
      </w:r>
    </w:p>
    <w:p w14:paraId="4BE703B4" w14:textId="77777777" w:rsidR="0069589A" w:rsidRPr="00D66FBB" w:rsidRDefault="0069589A" w:rsidP="00695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  <w:lang w:val="th-TH"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530"/>
        <w:gridCol w:w="270"/>
        <w:gridCol w:w="1530"/>
        <w:gridCol w:w="270"/>
        <w:gridCol w:w="1530"/>
      </w:tblGrid>
      <w:tr w:rsidR="001155B7" w:rsidRPr="008034FC" w14:paraId="40203BF1" w14:textId="77777777" w:rsidTr="00C65E07">
        <w:trPr>
          <w:cantSplit/>
          <w:tblHeader/>
        </w:trPr>
        <w:tc>
          <w:tcPr>
            <w:tcW w:w="4050" w:type="dxa"/>
          </w:tcPr>
          <w:p w14:paraId="244D6E59" w14:textId="77777777" w:rsidR="001155B7" w:rsidRPr="00D66FBB" w:rsidRDefault="001155B7" w:rsidP="005B5B2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1AA82856" w14:textId="1F1E2975" w:rsidR="001155B7" w:rsidRPr="00D66FBB" w:rsidRDefault="001155B7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  <w:r w:rsidRPr="00D66FBB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CA3969" w:rsidRPr="008034FC" w14:paraId="29117C16" w14:textId="77777777" w:rsidTr="00C65E07">
        <w:trPr>
          <w:cantSplit/>
          <w:tblHeader/>
        </w:trPr>
        <w:tc>
          <w:tcPr>
            <w:tcW w:w="4050" w:type="dxa"/>
          </w:tcPr>
          <w:p w14:paraId="76B808E2" w14:textId="77777777" w:rsidR="00CA3969" w:rsidRPr="00D66FBB" w:rsidRDefault="00CA3969" w:rsidP="00CA3969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A70E37B" w14:textId="77777777" w:rsidR="001155B7" w:rsidRPr="00D66FBB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eastAsia="Calibri" w:hAnsi="Angsana New" w:cs="Angsana New" w:hint="cs"/>
                <w:b w:val="0"/>
                <w:spacing w:val="-4"/>
                <w:sz w:val="26"/>
                <w:szCs w:val="26"/>
                <w:cs/>
                <w:lang w:val="en-US" w:bidi="th-TH"/>
              </w:rPr>
              <w:t>เงินกู้ยืมจาก</w:t>
            </w:r>
          </w:p>
          <w:p w14:paraId="0D39CFD3" w14:textId="1DBDEE6F" w:rsidR="00CA3969" w:rsidRPr="00D66FBB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6"/>
                <w:szCs w:val="26"/>
                <w:cs/>
                <w:lang w:val="en-US" w:bidi="th-TH"/>
              </w:rPr>
            </w:pPr>
            <w:r w:rsidRPr="00D66FBB">
              <w:rPr>
                <w:rFonts w:ascii="Angsana New" w:eastAsia="Calibri" w:hAnsi="Angsana New" w:cs="Angsana New" w:hint="cs"/>
                <w:b w:val="0"/>
                <w:spacing w:val="-4"/>
                <w:sz w:val="26"/>
                <w:szCs w:val="26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270" w:type="dxa"/>
            <w:vAlign w:val="bottom"/>
          </w:tcPr>
          <w:p w14:paraId="54EDA8CE" w14:textId="77777777" w:rsidR="00CA3969" w:rsidRPr="00D66FBB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C71CE63" w14:textId="77D58E73" w:rsidR="00CA3969" w:rsidRPr="00D66FBB" w:rsidRDefault="00CA3969" w:rsidP="005C6CAB">
            <w:pPr>
              <w:pStyle w:val="acctmergecolhdg"/>
              <w:spacing w:line="240" w:lineRule="auto"/>
              <w:ind w:left="-80" w:right="-79"/>
              <w:rPr>
                <w:rFonts w:ascii="Angsana New" w:eastAsiaTheme="minorHAns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  <w:r w:rsidRPr="00D66FBB">
              <w:rPr>
                <w:rFonts w:ascii="Angsana New" w:eastAsiaTheme="minorHAnsi" w:hAnsi="Angsana New" w:cs="Angsana New"/>
                <w:b w:val="0"/>
                <w:sz w:val="26"/>
                <w:szCs w:val="26"/>
                <w:cs/>
                <w:lang w:val="en-US" w:bidi="th-TH"/>
              </w:rPr>
              <w:t>หนี้สินตาม</w:t>
            </w:r>
            <w:r w:rsidR="002F767A" w:rsidRPr="00D66FBB">
              <w:rPr>
                <w:rFonts w:ascii="Angsana New" w:eastAsiaTheme="minorHAnsi" w:hAnsi="Angsana New" w:cs="Angsana New"/>
                <w:b w:val="0"/>
                <w:sz w:val="26"/>
                <w:szCs w:val="26"/>
                <w:lang w:val="en-US" w:bidi="th-TH"/>
              </w:rPr>
              <w:br/>
            </w:r>
            <w:r w:rsidRPr="00D66FBB">
              <w:rPr>
                <w:rFonts w:ascii="Angsana New" w:eastAsiaTheme="minorHAnsi" w:hAnsi="Angsana New" w:cs="Angsana New"/>
                <w:b w:val="0"/>
                <w:sz w:val="26"/>
                <w:szCs w:val="26"/>
                <w:cs/>
                <w:lang w:val="en-US" w:bidi="th-TH"/>
              </w:rPr>
              <w:t>สัญญาเช่า</w:t>
            </w:r>
          </w:p>
        </w:tc>
        <w:tc>
          <w:tcPr>
            <w:tcW w:w="270" w:type="dxa"/>
          </w:tcPr>
          <w:p w14:paraId="750786DA" w14:textId="77777777" w:rsidR="00CA3969" w:rsidRPr="00D66FBB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62231B38" w14:textId="77777777" w:rsidR="005C6CAB" w:rsidRPr="00D66FBB" w:rsidRDefault="005C6CAB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  <w:p w14:paraId="3CCD3FB3" w14:textId="5D24A6E2" w:rsidR="00CA3969" w:rsidRPr="00D66FBB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eastAsia="Calibri" w:hAnsi="Angsana New" w:cs="Angsana New" w:hint="cs"/>
                <w:b w:val="0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1155B7" w:rsidRPr="008034FC" w14:paraId="69261733" w14:textId="77777777" w:rsidTr="00C65E07">
        <w:trPr>
          <w:cantSplit/>
          <w:tblHeader/>
        </w:trPr>
        <w:tc>
          <w:tcPr>
            <w:tcW w:w="4050" w:type="dxa"/>
          </w:tcPr>
          <w:p w14:paraId="5CEC5110" w14:textId="1469251B" w:rsidR="001155B7" w:rsidRPr="00D66FBB" w:rsidRDefault="001155B7" w:rsidP="005B5B2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4D985C9F" w14:textId="706117A2" w:rsidR="001155B7" w:rsidRPr="00D66FBB" w:rsidRDefault="00737171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</w:t>
            </w:r>
            <w:r w:rsidR="001155B7" w:rsidRPr="00D66FBB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CA3969" w:rsidRPr="008034FC" w14:paraId="53F4B83C" w14:textId="77777777" w:rsidTr="00C65E07">
        <w:trPr>
          <w:cantSplit/>
        </w:trPr>
        <w:tc>
          <w:tcPr>
            <w:tcW w:w="4050" w:type="dxa"/>
          </w:tcPr>
          <w:p w14:paraId="20AACF9F" w14:textId="34046E94" w:rsidR="00CA3969" w:rsidRPr="00D66FBB" w:rsidRDefault="00CA3969" w:rsidP="00CA39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D66FB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C65E0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  <w:t>6</w:t>
            </w:r>
          </w:p>
        </w:tc>
        <w:tc>
          <w:tcPr>
            <w:tcW w:w="1530" w:type="dxa"/>
            <w:vAlign w:val="bottom"/>
          </w:tcPr>
          <w:p w14:paraId="53EBD1FD" w14:textId="77777777" w:rsidR="00CA3969" w:rsidRPr="00D66FBB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0DD712" w14:textId="77777777" w:rsidR="00CA3969" w:rsidRPr="00D66FBB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F00958B" w14:textId="77777777" w:rsidR="00CA3969" w:rsidRPr="00D66FBB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Theme="minorHAns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75E4B0" w14:textId="77777777" w:rsidR="00CA3969" w:rsidRPr="00D66FBB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19D3230F" w14:textId="77777777" w:rsidR="00CA3969" w:rsidRPr="00D66FBB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</w:tr>
      <w:tr w:rsidR="00C65E07" w:rsidRPr="008034FC" w14:paraId="1290F21E" w14:textId="77777777" w:rsidTr="00C65E07">
        <w:trPr>
          <w:cantSplit/>
        </w:trPr>
        <w:tc>
          <w:tcPr>
            <w:tcW w:w="4050" w:type="dxa"/>
          </w:tcPr>
          <w:p w14:paraId="33EEEA83" w14:textId="77777777" w:rsidR="00C65E07" w:rsidRPr="00D66FBB" w:rsidRDefault="00C65E07" w:rsidP="00C65E07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6FB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66FBB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D66FBB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6FA76B4B" w14:textId="5500D897" w:rsidR="00C65E07" w:rsidRPr="00C65E07" w:rsidRDefault="00C65E07" w:rsidP="009D4B41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65E07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38199B">
              <w:rPr>
                <w:rFonts w:ascii="Angsana New" w:hAnsi="Angsana New" w:cs="Angsana New"/>
                <w:sz w:val="26"/>
                <w:szCs w:val="26"/>
                <w:lang w:val="en-US"/>
              </w:rPr>
              <w:t>48</w:t>
            </w:r>
            <w:r w:rsidRPr="00C65E0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38199B">
              <w:rPr>
                <w:rFonts w:ascii="Angsana New" w:hAnsi="Angsana New" w:cs="Angsana New"/>
                <w:sz w:val="26"/>
                <w:szCs w:val="26"/>
                <w:lang w:val="en-US"/>
              </w:rPr>
              <w:t>808</w:t>
            </w:r>
          </w:p>
        </w:tc>
        <w:tc>
          <w:tcPr>
            <w:tcW w:w="270" w:type="dxa"/>
            <w:vAlign w:val="bottom"/>
          </w:tcPr>
          <w:p w14:paraId="49F6CDAE" w14:textId="77777777" w:rsidR="00C65E07" w:rsidRPr="00C65E07" w:rsidRDefault="00C65E07" w:rsidP="00C65E0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C3D6035" w14:textId="75FB4DF1" w:rsidR="00C65E07" w:rsidRPr="00C65E07" w:rsidRDefault="00C65E07" w:rsidP="009D4B41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5E0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35,184</w:t>
            </w:r>
          </w:p>
        </w:tc>
        <w:tc>
          <w:tcPr>
            <w:tcW w:w="270" w:type="dxa"/>
          </w:tcPr>
          <w:p w14:paraId="79A09C7B" w14:textId="77777777" w:rsidR="00C65E07" w:rsidRPr="00C65E07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21A0029C" w14:textId="528DACCB" w:rsidR="00C65E07" w:rsidRPr="00C65E07" w:rsidRDefault="00C65E07" w:rsidP="009D4B41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65E0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88</w:t>
            </w:r>
            <w:r w:rsidR="0022556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Pr="00C65E0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22556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992</w:t>
            </w:r>
          </w:p>
        </w:tc>
      </w:tr>
      <w:tr w:rsidR="00225562" w:rsidRPr="008034FC" w14:paraId="7E8FAD3D" w14:textId="77777777" w:rsidTr="00C65E07">
        <w:trPr>
          <w:cantSplit/>
        </w:trPr>
        <w:tc>
          <w:tcPr>
            <w:tcW w:w="4050" w:type="dxa"/>
          </w:tcPr>
          <w:p w14:paraId="5DA51B66" w14:textId="6AAC146F" w:rsidR="00225562" w:rsidRPr="00D66FBB" w:rsidRDefault="00225562" w:rsidP="002255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66FBB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530" w:type="dxa"/>
            <w:vAlign w:val="bottom"/>
          </w:tcPr>
          <w:p w14:paraId="2219023B" w14:textId="194C5220" w:rsidR="00225562" w:rsidRPr="00D66FBB" w:rsidRDefault="00225562" w:rsidP="009D4B41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(305,601)</w:t>
            </w:r>
          </w:p>
        </w:tc>
        <w:tc>
          <w:tcPr>
            <w:tcW w:w="270" w:type="dxa"/>
            <w:vAlign w:val="bottom"/>
          </w:tcPr>
          <w:p w14:paraId="68602946" w14:textId="77777777" w:rsidR="00225562" w:rsidRPr="00D66FBB" w:rsidRDefault="00225562" w:rsidP="0022556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C1C5418" w14:textId="2F5D1A44" w:rsidR="00225562" w:rsidRPr="00D66FBB" w:rsidRDefault="00367291" w:rsidP="009D4B41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(13,</w:t>
            </w:r>
            <w:r w:rsidR="00BA0B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188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5D30B9C" w14:textId="77777777" w:rsidR="00225562" w:rsidRPr="00D66FBB" w:rsidRDefault="00225562" w:rsidP="0022556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37AF180" w14:textId="20F5C1A6" w:rsidR="00225562" w:rsidRPr="00D66FBB" w:rsidRDefault="00225562" w:rsidP="0022556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</w:t>
            </w:r>
            <w:r w:rsidR="0036729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BA0B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789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225562" w:rsidRPr="008034FC" w14:paraId="5EA05864" w14:textId="77777777" w:rsidTr="00C65E07">
        <w:trPr>
          <w:cantSplit/>
        </w:trPr>
        <w:tc>
          <w:tcPr>
            <w:tcW w:w="4050" w:type="dxa"/>
          </w:tcPr>
          <w:p w14:paraId="51073F5C" w14:textId="4ECF5898" w:rsidR="00225562" w:rsidRPr="00D66FBB" w:rsidRDefault="00225562" w:rsidP="002255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Theme="majorBidi" w:hAnsiTheme="majorBidi"/>
                <w:sz w:val="26"/>
                <w:szCs w:val="26"/>
                <w:cs/>
              </w:rPr>
            </w:pPr>
            <w:r w:rsidRPr="00D66FBB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1E167BA0" w14:textId="6C352231" w:rsidR="00225562" w:rsidRPr="00D66FBB" w:rsidRDefault="00225562" w:rsidP="009D4B41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291,530</w:t>
            </w:r>
          </w:p>
        </w:tc>
        <w:tc>
          <w:tcPr>
            <w:tcW w:w="270" w:type="dxa"/>
            <w:vAlign w:val="bottom"/>
          </w:tcPr>
          <w:p w14:paraId="5F915C60" w14:textId="77777777" w:rsidR="00225562" w:rsidRPr="00D66FBB" w:rsidRDefault="00225562" w:rsidP="0022556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691B201" w14:textId="476846E7" w:rsidR="00225562" w:rsidRPr="00D66FBB" w:rsidRDefault="00367291" w:rsidP="009D4B41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31,057</w:t>
            </w:r>
          </w:p>
        </w:tc>
        <w:tc>
          <w:tcPr>
            <w:tcW w:w="270" w:type="dxa"/>
          </w:tcPr>
          <w:p w14:paraId="7E66B61D" w14:textId="77777777" w:rsidR="00225562" w:rsidRPr="00D66FBB" w:rsidRDefault="00225562" w:rsidP="0022556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5656A00" w14:textId="63C441E7" w:rsidR="00225562" w:rsidRPr="00D66FBB" w:rsidRDefault="00225562" w:rsidP="0022556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="0036729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36729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587</w:t>
            </w:r>
          </w:p>
        </w:tc>
      </w:tr>
      <w:tr w:rsidR="005D23F7" w:rsidRPr="008034FC" w14:paraId="2611A75F" w14:textId="77777777" w:rsidTr="00C65E07">
        <w:trPr>
          <w:cantSplit/>
        </w:trPr>
        <w:tc>
          <w:tcPr>
            <w:tcW w:w="4050" w:type="dxa"/>
          </w:tcPr>
          <w:p w14:paraId="45992C2F" w14:textId="12CD8DE5" w:rsidR="005D23F7" w:rsidRPr="00D66FBB" w:rsidRDefault="00736D04" w:rsidP="005D23F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36D04">
              <w:rPr>
                <w:rFonts w:asciiTheme="majorBidi" w:hAnsiTheme="majorBidi" w:hint="cs"/>
                <w:sz w:val="26"/>
                <w:szCs w:val="26"/>
                <w:cs/>
              </w:rPr>
              <w:t>ค่าธรรมเนียมเงินกู้ตัดจำหน่าย</w:t>
            </w:r>
          </w:p>
        </w:tc>
        <w:tc>
          <w:tcPr>
            <w:tcW w:w="1530" w:type="dxa"/>
            <w:vAlign w:val="bottom"/>
          </w:tcPr>
          <w:p w14:paraId="2040F1C6" w14:textId="6A6C4540" w:rsidR="005D23F7" w:rsidRPr="00D66FBB" w:rsidRDefault="00225562" w:rsidP="009D4B41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705</w:t>
            </w:r>
          </w:p>
        </w:tc>
        <w:tc>
          <w:tcPr>
            <w:tcW w:w="270" w:type="dxa"/>
            <w:vAlign w:val="bottom"/>
          </w:tcPr>
          <w:p w14:paraId="76880594" w14:textId="77777777" w:rsidR="005D23F7" w:rsidRPr="00D66FBB" w:rsidRDefault="005D23F7" w:rsidP="005D23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B4AF800" w14:textId="0674D5E0" w:rsidR="005D23F7" w:rsidRPr="00D66FBB" w:rsidRDefault="00367291" w:rsidP="009D4B41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18EDF1" w14:textId="77777777" w:rsidR="005D23F7" w:rsidRPr="00D66FBB" w:rsidRDefault="005D23F7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56D1D80" w14:textId="5F1E8A84" w:rsidR="005D23F7" w:rsidRPr="00D66FBB" w:rsidRDefault="00367291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705</w:t>
            </w:r>
          </w:p>
        </w:tc>
      </w:tr>
      <w:tr w:rsidR="005D23F7" w:rsidRPr="008034FC" w14:paraId="271B287A" w14:textId="77777777" w:rsidTr="00C65E07">
        <w:trPr>
          <w:cantSplit/>
        </w:trPr>
        <w:tc>
          <w:tcPr>
            <w:tcW w:w="4050" w:type="dxa"/>
          </w:tcPr>
          <w:p w14:paraId="1A9C8BD7" w14:textId="51A851C4" w:rsidR="005D23F7" w:rsidRPr="00D66FBB" w:rsidRDefault="005D23F7" w:rsidP="00CA39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66FBB">
              <w:rPr>
                <w:rFonts w:asciiTheme="majorBidi" w:hAnsiTheme="majorBidi" w:hint="cs"/>
                <w:sz w:val="26"/>
                <w:szCs w:val="26"/>
                <w:cs/>
              </w:rPr>
              <w:t>ผลกระทบของการเปลี่ยนแปลงของ</w:t>
            </w:r>
          </w:p>
        </w:tc>
        <w:tc>
          <w:tcPr>
            <w:tcW w:w="1530" w:type="dxa"/>
            <w:vAlign w:val="bottom"/>
          </w:tcPr>
          <w:p w14:paraId="02AD8423" w14:textId="77777777" w:rsidR="005D23F7" w:rsidRPr="00D66FBB" w:rsidRDefault="005D23F7" w:rsidP="009D4B41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5B2DBB3" w14:textId="77777777" w:rsidR="005D23F7" w:rsidRPr="00D66FBB" w:rsidRDefault="005D23F7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9A34995" w14:textId="77777777" w:rsidR="005D23F7" w:rsidRPr="00D66FBB" w:rsidRDefault="005D23F7" w:rsidP="009D4B41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84AA4A9" w14:textId="77777777" w:rsidR="005D23F7" w:rsidRPr="00D66FBB" w:rsidRDefault="005D23F7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029B9E79" w14:textId="77777777" w:rsidR="005D23F7" w:rsidRPr="00D66FBB" w:rsidRDefault="005D23F7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5D23F7" w:rsidRPr="008034FC" w14:paraId="63D223F1" w14:textId="77777777" w:rsidTr="00C65E07">
        <w:trPr>
          <w:cantSplit/>
        </w:trPr>
        <w:tc>
          <w:tcPr>
            <w:tcW w:w="4050" w:type="dxa"/>
          </w:tcPr>
          <w:p w14:paraId="5CFBE687" w14:textId="20FB21CE" w:rsidR="005D23F7" w:rsidRPr="00D66FBB" w:rsidRDefault="005D23F7" w:rsidP="005D23F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firstLine="7"/>
              <w:rPr>
                <w:rFonts w:ascii="Angsana New" w:hAnsi="Angsana New"/>
                <w:sz w:val="26"/>
                <w:szCs w:val="26"/>
                <w:cs/>
              </w:rPr>
            </w:pPr>
            <w:r w:rsidRPr="00D66FBB">
              <w:rPr>
                <w:rFonts w:asciiTheme="majorBidi" w:hAnsiTheme="majorBidi" w:hint="cs"/>
                <w:sz w:val="26"/>
                <w:szCs w:val="26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46C7A0B5" w14:textId="3E83AD12" w:rsidR="005D23F7" w:rsidRPr="00D66FBB" w:rsidRDefault="00225562" w:rsidP="009D4B41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36D2D85" w14:textId="77777777" w:rsidR="005D23F7" w:rsidRPr="00D66FBB" w:rsidRDefault="005D23F7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E784B7E" w14:textId="1A303E2B" w:rsidR="005D23F7" w:rsidRPr="00D66FBB" w:rsidRDefault="00367291" w:rsidP="009D4B41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</w:t>
            </w:r>
            <w:r w:rsidR="00BA0B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239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7F4E423" w14:textId="77777777" w:rsidR="005D23F7" w:rsidRPr="00D66FBB" w:rsidRDefault="005D23F7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8E0D180" w14:textId="6AA8F6B8" w:rsidR="005D23F7" w:rsidRPr="00D66FBB" w:rsidRDefault="00225562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</w:t>
            </w:r>
            <w:r w:rsidR="00BA0B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239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CA3969" w:rsidRPr="008034FC" w14:paraId="167843AF" w14:textId="77777777" w:rsidTr="00C65E07">
        <w:trPr>
          <w:cantSplit/>
        </w:trPr>
        <w:tc>
          <w:tcPr>
            <w:tcW w:w="4050" w:type="dxa"/>
          </w:tcPr>
          <w:p w14:paraId="73F4D431" w14:textId="77777777" w:rsidR="00CA3969" w:rsidRPr="00D66FBB" w:rsidRDefault="00CA3969" w:rsidP="00CA396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6F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66FBB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D66F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D4C1F" w14:textId="0D8F5BAF" w:rsidR="00CA3969" w:rsidRPr="00D66FBB" w:rsidRDefault="00225562" w:rsidP="009D4B41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835,442</w:t>
            </w:r>
          </w:p>
        </w:tc>
        <w:tc>
          <w:tcPr>
            <w:tcW w:w="270" w:type="dxa"/>
            <w:vAlign w:val="bottom"/>
          </w:tcPr>
          <w:p w14:paraId="3667CEAD" w14:textId="77777777" w:rsidR="00CA3969" w:rsidRPr="00D66FBB" w:rsidRDefault="00CA3969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0883B" w14:textId="2BB4EAA4" w:rsidR="00CA3969" w:rsidRPr="00D66FBB" w:rsidRDefault="00225562" w:rsidP="009D4B41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51,814</w:t>
            </w:r>
          </w:p>
        </w:tc>
        <w:tc>
          <w:tcPr>
            <w:tcW w:w="270" w:type="dxa"/>
          </w:tcPr>
          <w:p w14:paraId="432720EA" w14:textId="77777777" w:rsidR="00CA3969" w:rsidRPr="00D66FBB" w:rsidRDefault="00CA3969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696E9" w14:textId="34145B98" w:rsidR="00CA3969" w:rsidRPr="00D66FBB" w:rsidRDefault="00225562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887,256</w:t>
            </w:r>
          </w:p>
        </w:tc>
      </w:tr>
      <w:tr w:rsidR="00C65E07" w:rsidRPr="008034FC" w14:paraId="21F6368B" w14:textId="77777777" w:rsidTr="00C65E07">
        <w:trPr>
          <w:cantSplit/>
        </w:trPr>
        <w:tc>
          <w:tcPr>
            <w:tcW w:w="4050" w:type="dxa"/>
          </w:tcPr>
          <w:p w14:paraId="52078765" w14:textId="69ECE635" w:rsidR="00C65E07" w:rsidRPr="00D66FBB" w:rsidRDefault="00C65E07" w:rsidP="00C65E07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</w:rPr>
            </w:pPr>
            <w:r w:rsidRPr="00D66FB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lastRenderedPageBreak/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530" w:type="dxa"/>
            <w:vAlign w:val="bottom"/>
          </w:tcPr>
          <w:p w14:paraId="05E20A3B" w14:textId="77777777" w:rsidR="00C65E07" w:rsidRPr="00D66FBB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BAF396C" w14:textId="77777777" w:rsidR="00C65E07" w:rsidRPr="00D66FBB" w:rsidRDefault="00C65E07" w:rsidP="00C65E0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1C3AC2B9" w14:textId="77777777" w:rsidR="00C65E07" w:rsidRPr="00D66FBB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54CE88F" w14:textId="77777777" w:rsidR="00C65E07" w:rsidRPr="00D66FBB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42827603" w14:textId="77777777" w:rsidR="00C65E07" w:rsidRPr="00D66FBB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C65E07" w:rsidRPr="008034FC" w14:paraId="3A869E6C" w14:textId="77777777" w:rsidTr="00C65E07">
        <w:trPr>
          <w:cantSplit/>
        </w:trPr>
        <w:tc>
          <w:tcPr>
            <w:tcW w:w="4050" w:type="dxa"/>
          </w:tcPr>
          <w:p w14:paraId="59298288" w14:textId="48F7351E" w:rsidR="00C65E07" w:rsidRPr="00736D04" w:rsidRDefault="00C65E07" w:rsidP="00C65E07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6D0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36D04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736D04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28817E2A" w14:textId="0227829F" w:rsidR="00C65E07" w:rsidRPr="00736D0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36D04">
              <w:rPr>
                <w:rFonts w:ascii="Angsana New" w:hAnsi="Angsana New" w:cs="Angsana New"/>
                <w:sz w:val="26"/>
                <w:szCs w:val="26"/>
                <w:lang w:val="en-US"/>
              </w:rPr>
              <w:t>463,631</w:t>
            </w:r>
          </w:p>
        </w:tc>
        <w:tc>
          <w:tcPr>
            <w:tcW w:w="270" w:type="dxa"/>
            <w:vAlign w:val="bottom"/>
          </w:tcPr>
          <w:p w14:paraId="63B405F5" w14:textId="77777777" w:rsidR="00C65E07" w:rsidRPr="00736D04" w:rsidRDefault="00C65E07" w:rsidP="00C65E0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C557D0C" w14:textId="3F97797D" w:rsidR="00C65E07" w:rsidRPr="00736D0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736D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43,065</w:t>
            </w:r>
          </w:p>
        </w:tc>
        <w:tc>
          <w:tcPr>
            <w:tcW w:w="270" w:type="dxa"/>
          </w:tcPr>
          <w:p w14:paraId="46AADE32" w14:textId="77777777" w:rsidR="00C65E07" w:rsidRPr="00736D0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41AFDC8" w14:textId="2C4189D5" w:rsidR="00C65E07" w:rsidRPr="00736D0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736D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506,696</w:t>
            </w:r>
          </w:p>
        </w:tc>
      </w:tr>
      <w:tr w:rsidR="00092C31" w:rsidRPr="008034FC" w14:paraId="660792A3" w14:textId="77777777" w:rsidTr="00C65E07">
        <w:trPr>
          <w:cantSplit/>
        </w:trPr>
        <w:tc>
          <w:tcPr>
            <w:tcW w:w="4050" w:type="dxa"/>
          </w:tcPr>
          <w:p w14:paraId="59787AFC" w14:textId="7F61EC1D" w:rsidR="00092C31" w:rsidRPr="00736D04" w:rsidRDefault="00092C31" w:rsidP="00092C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36D04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530" w:type="dxa"/>
            <w:vAlign w:val="bottom"/>
          </w:tcPr>
          <w:p w14:paraId="7E130902" w14:textId="4B34FE1A" w:rsidR="00092C31" w:rsidRPr="00736D04" w:rsidRDefault="00092C31" w:rsidP="00092C31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36D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(39</w:t>
            </w:r>
            <w:r w:rsidR="00D418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Pr="00736D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D418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625</w:t>
            </w:r>
            <w:r w:rsidRPr="00736D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21D65E1" w14:textId="77777777" w:rsidR="00092C31" w:rsidRPr="00736D04" w:rsidRDefault="00092C31" w:rsidP="00092C3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CDA4BB7" w14:textId="13114D18" w:rsidR="00092C31" w:rsidRPr="00736D04" w:rsidRDefault="00092C31" w:rsidP="00092C31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36D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(10,8</w:t>
            </w:r>
            <w:r w:rsidR="00BA0B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73</w:t>
            </w:r>
            <w:r w:rsidRPr="00736D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D97A9BD" w14:textId="77777777" w:rsidR="00092C31" w:rsidRPr="00736D04" w:rsidRDefault="00092C31" w:rsidP="00092C3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4B17AAFD" w14:textId="7099B34D" w:rsidR="00092C31" w:rsidRPr="00736D04" w:rsidRDefault="00092C31" w:rsidP="00092C31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36D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(40</w:t>
            </w:r>
            <w:r w:rsidR="00A467A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Pr="00736D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BA0B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498</w:t>
            </w:r>
            <w:r w:rsidRPr="00736D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C65E07" w:rsidRPr="008034FC" w14:paraId="4EE0DF14" w14:textId="77777777" w:rsidTr="00C65E07">
        <w:trPr>
          <w:cantSplit/>
        </w:trPr>
        <w:tc>
          <w:tcPr>
            <w:tcW w:w="4050" w:type="dxa"/>
          </w:tcPr>
          <w:p w14:paraId="6AA51DD7" w14:textId="3AF0D30B" w:rsidR="00C65E07" w:rsidRPr="00736D04" w:rsidRDefault="00C65E07" w:rsidP="00C65E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/>
                <w:sz w:val="26"/>
                <w:szCs w:val="26"/>
                <w:cs/>
              </w:rPr>
            </w:pPr>
            <w:r w:rsidRPr="00736D04">
              <w:rPr>
                <w:rFonts w:asciiTheme="majorBidi" w:hAnsi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5B76BADD" w14:textId="6BFFB2B6" w:rsidR="00C65E07" w:rsidRPr="00736D0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36D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747,144</w:t>
            </w:r>
          </w:p>
        </w:tc>
        <w:tc>
          <w:tcPr>
            <w:tcW w:w="270" w:type="dxa"/>
            <w:vAlign w:val="bottom"/>
          </w:tcPr>
          <w:p w14:paraId="74EB907D" w14:textId="77777777" w:rsidR="00C65E07" w:rsidRPr="00736D04" w:rsidRDefault="00C65E07" w:rsidP="00C65E0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C13144F" w14:textId="517C806E" w:rsidR="00C65E07" w:rsidRPr="00736D0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36D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3,231</w:t>
            </w:r>
          </w:p>
        </w:tc>
        <w:tc>
          <w:tcPr>
            <w:tcW w:w="270" w:type="dxa"/>
          </w:tcPr>
          <w:p w14:paraId="52FEC8C7" w14:textId="77777777" w:rsidR="00C65E07" w:rsidRPr="00736D0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13696F56" w14:textId="59DB0560" w:rsidR="00C65E07" w:rsidRPr="00736D0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36D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="003819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</w:t>
            </w:r>
            <w:r w:rsidRPr="00736D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3819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375</w:t>
            </w:r>
          </w:p>
        </w:tc>
      </w:tr>
      <w:tr w:rsidR="002F40B4" w:rsidRPr="008034FC" w14:paraId="1E898705" w14:textId="77777777" w:rsidTr="00C65E07">
        <w:trPr>
          <w:cantSplit/>
        </w:trPr>
        <w:tc>
          <w:tcPr>
            <w:tcW w:w="4050" w:type="dxa"/>
          </w:tcPr>
          <w:p w14:paraId="064FFA2B" w14:textId="555CA905" w:rsidR="002F40B4" w:rsidRPr="00736D04" w:rsidRDefault="002F40B4" w:rsidP="00C65E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จ่ายค่าธรรมเนียมเงินกู้</w:t>
            </w:r>
          </w:p>
        </w:tc>
        <w:tc>
          <w:tcPr>
            <w:tcW w:w="1530" w:type="dxa"/>
            <w:vAlign w:val="bottom"/>
          </w:tcPr>
          <w:p w14:paraId="453D0748" w14:textId="0EE46054" w:rsidR="002F40B4" w:rsidRPr="00736D04" w:rsidRDefault="002F40B4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(3,130)</w:t>
            </w:r>
          </w:p>
        </w:tc>
        <w:tc>
          <w:tcPr>
            <w:tcW w:w="270" w:type="dxa"/>
            <w:vAlign w:val="bottom"/>
          </w:tcPr>
          <w:p w14:paraId="514D2FD2" w14:textId="77777777" w:rsidR="002F40B4" w:rsidRPr="00736D04" w:rsidRDefault="002F40B4" w:rsidP="00C65E0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9305CE3" w14:textId="6A50292A" w:rsidR="002F40B4" w:rsidRPr="00736D04" w:rsidRDefault="002F40B4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6842E2" w14:textId="77777777" w:rsidR="002F40B4" w:rsidRPr="00736D04" w:rsidRDefault="002F40B4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0DDAD0D0" w14:textId="42CF72F5" w:rsidR="002F40B4" w:rsidRPr="00736D04" w:rsidRDefault="002F40B4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(3,130)</w:t>
            </w:r>
          </w:p>
        </w:tc>
      </w:tr>
      <w:tr w:rsidR="00C65E07" w:rsidRPr="008034FC" w14:paraId="04A7FA15" w14:textId="77777777" w:rsidTr="00C65E07">
        <w:trPr>
          <w:cantSplit/>
        </w:trPr>
        <w:tc>
          <w:tcPr>
            <w:tcW w:w="4050" w:type="dxa"/>
          </w:tcPr>
          <w:p w14:paraId="1DCF5D1C" w14:textId="72C9465B" w:rsidR="00C65E07" w:rsidRPr="00736D04" w:rsidRDefault="00092C31" w:rsidP="00C65E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/>
                <w:sz w:val="26"/>
                <w:szCs w:val="26"/>
                <w:cs/>
              </w:rPr>
            </w:pPr>
            <w:r w:rsidRPr="00736D04">
              <w:rPr>
                <w:rFonts w:asciiTheme="majorBidi" w:hAnsiTheme="majorBidi" w:hint="cs"/>
                <w:sz w:val="26"/>
                <w:szCs w:val="26"/>
                <w:cs/>
              </w:rPr>
              <w:t>ค่าธรรมเนียมเงินกู้ตัดจำหน่าย</w:t>
            </w:r>
          </w:p>
        </w:tc>
        <w:tc>
          <w:tcPr>
            <w:tcW w:w="1530" w:type="dxa"/>
            <w:vAlign w:val="bottom"/>
          </w:tcPr>
          <w:p w14:paraId="3733CF2B" w14:textId="625946E2" w:rsidR="00C65E07" w:rsidRPr="00736D04" w:rsidRDefault="00D41829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1,077</w:t>
            </w:r>
          </w:p>
        </w:tc>
        <w:tc>
          <w:tcPr>
            <w:tcW w:w="270" w:type="dxa"/>
            <w:vAlign w:val="bottom"/>
          </w:tcPr>
          <w:p w14:paraId="599F6FD9" w14:textId="77777777" w:rsidR="00C65E07" w:rsidRPr="00736D04" w:rsidRDefault="00C65E07" w:rsidP="00C65E0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492BFC2" w14:textId="710C473D" w:rsidR="00C65E07" w:rsidRPr="00736D04" w:rsidRDefault="00092C31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36D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D34CD8" w14:textId="77777777" w:rsidR="00C65E07" w:rsidRPr="00736D0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7137CC5D" w14:textId="4686C83B" w:rsidR="00C65E07" w:rsidRPr="00736D04" w:rsidRDefault="00A467A5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1,077</w:t>
            </w:r>
          </w:p>
        </w:tc>
      </w:tr>
      <w:tr w:rsidR="00720C8F" w:rsidRPr="008034FC" w14:paraId="56CBE0D2" w14:textId="77777777" w:rsidTr="00C65E07">
        <w:trPr>
          <w:cantSplit/>
        </w:trPr>
        <w:tc>
          <w:tcPr>
            <w:tcW w:w="4050" w:type="dxa"/>
          </w:tcPr>
          <w:p w14:paraId="1D04ECC7" w14:textId="778D7FAD" w:rsidR="00720C8F" w:rsidRPr="00736D04" w:rsidRDefault="00720C8F" w:rsidP="00720C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/>
                <w:sz w:val="26"/>
                <w:szCs w:val="26"/>
                <w:cs/>
              </w:rPr>
            </w:pPr>
            <w:r w:rsidRPr="00736D04">
              <w:rPr>
                <w:rFonts w:asciiTheme="majorBidi" w:hAnsiTheme="majorBidi"/>
                <w:sz w:val="26"/>
                <w:szCs w:val="26"/>
                <w:cs/>
              </w:rPr>
              <w:t>การเปลี่ยนแปลงที่เกิด</w:t>
            </w:r>
            <w:r w:rsidRPr="00736D04">
              <w:rPr>
                <w:rFonts w:asciiTheme="majorBidi" w:hAnsiTheme="majorBidi" w:hint="cs"/>
                <w:sz w:val="26"/>
                <w:szCs w:val="26"/>
                <w:cs/>
              </w:rPr>
              <w:t>จากการซื้อธุรกิจ</w:t>
            </w:r>
          </w:p>
        </w:tc>
        <w:tc>
          <w:tcPr>
            <w:tcW w:w="1530" w:type="dxa"/>
            <w:vAlign w:val="bottom"/>
          </w:tcPr>
          <w:p w14:paraId="60FC5087" w14:textId="0A6816CC" w:rsidR="00720C8F" w:rsidRDefault="00720C8F" w:rsidP="00720C8F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36D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34,711</w:t>
            </w:r>
          </w:p>
        </w:tc>
        <w:tc>
          <w:tcPr>
            <w:tcW w:w="270" w:type="dxa"/>
            <w:vAlign w:val="bottom"/>
          </w:tcPr>
          <w:p w14:paraId="4AAA3AC3" w14:textId="77777777" w:rsidR="00720C8F" w:rsidRPr="00736D04" w:rsidRDefault="00720C8F" w:rsidP="00720C8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F9D1E02" w14:textId="563F48D4" w:rsidR="00720C8F" w:rsidRPr="00736D04" w:rsidRDefault="00720C8F" w:rsidP="00720C8F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36D04">
              <w:rPr>
                <w:rFonts w:ascii="Angsana New" w:hAnsi="Angsana New" w:cs="Angsana New"/>
                <w:sz w:val="26"/>
                <w:szCs w:val="26"/>
              </w:rPr>
              <w:t>915</w:t>
            </w:r>
          </w:p>
        </w:tc>
        <w:tc>
          <w:tcPr>
            <w:tcW w:w="270" w:type="dxa"/>
          </w:tcPr>
          <w:p w14:paraId="49952464" w14:textId="77777777" w:rsidR="00720C8F" w:rsidRPr="00736D04" w:rsidRDefault="00720C8F" w:rsidP="00720C8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79A1FF4B" w14:textId="54D9DA1C" w:rsidR="00720C8F" w:rsidRDefault="00720C8F" w:rsidP="00720C8F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35,626</w:t>
            </w:r>
          </w:p>
        </w:tc>
      </w:tr>
      <w:tr w:rsidR="00C65E07" w:rsidRPr="008034FC" w14:paraId="2C299B13" w14:textId="77777777" w:rsidTr="00C65E07">
        <w:trPr>
          <w:cantSplit/>
        </w:trPr>
        <w:tc>
          <w:tcPr>
            <w:tcW w:w="4050" w:type="dxa"/>
          </w:tcPr>
          <w:p w14:paraId="0A04BC59" w14:textId="4CB34F95" w:rsidR="00C65E07" w:rsidRPr="00736D04" w:rsidRDefault="00C65E07" w:rsidP="00C65E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/>
                <w:sz w:val="26"/>
                <w:szCs w:val="26"/>
                <w:cs/>
              </w:rPr>
            </w:pPr>
            <w:r w:rsidRPr="00736D04">
              <w:rPr>
                <w:rFonts w:asciiTheme="majorBidi" w:hAnsiTheme="majorBidi" w:hint="cs"/>
                <w:sz w:val="26"/>
                <w:szCs w:val="26"/>
                <w:cs/>
              </w:rPr>
              <w:t>ผลกระทบของการเปลี่ยนแปลงของ</w:t>
            </w:r>
          </w:p>
        </w:tc>
        <w:tc>
          <w:tcPr>
            <w:tcW w:w="1530" w:type="dxa"/>
            <w:vAlign w:val="bottom"/>
          </w:tcPr>
          <w:p w14:paraId="72BA53EF" w14:textId="77777777" w:rsidR="00C65E07" w:rsidRPr="00736D0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132DB1A" w14:textId="77777777" w:rsidR="00C65E07" w:rsidRPr="00736D04" w:rsidRDefault="00C65E07" w:rsidP="00C65E0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70C6836" w14:textId="77777777" w:rsidR="00C65E07" w:rsidRPr="00736D0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206AB85" w14:textId="77777777" w:rsidR="00C65E07" w:rsidRPr="00736D0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14EEE73C" w14:textId="77777777" w:rsidR="00C65E07" w:rsidRPr="00736D0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C65E07" w:rsidRPr="008034FC" w14:paraId="16E639AA" w14:textId="77777777" w:rsidTr="00C65E07">
        <w:trPr>
          <w:cantSplit/>
        </w:trPr>
        <w:tc>
          <w:tcPr>
            <w:tcW w:w="4050" w:type="dxa"/>
          </w:tcPr>
          <w:p w14:paraId="5030F588" w14:textId="45D4DB4E" w:rsidR="00C65E07" w:rsidRPr="00736D04" w:rsidRDefault="00C65E07" w:rsidP="00C65E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firstLine="7"/>
              <w:rPr>
                <w:rFonts w:asciiTheme="majorBidi" w:hAnsiTheme="majorBidi"/>
                <w:sz w:val="26"/>
                <w:szCs w:val="26"/>
                <w:cs/>
              </w:rPr>
            </w:pPr>
            <w:r w:rsidRPr="00736D04">
              <w:rPr>
                <w:rFonts w:asciiTheme="majorBidi" w:hAnsiTheme="majorBidi" w:hint="cs"/>
                <w:sz w:val="26"/>
                <w:szCs w:val="26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0148476A" w14:textId="08F581E0" w:rsidR="00C65E07" w:rsidRPr="00736D0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36D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E85B4A" w14:textId="77777777" w:rsidR="00C65E07" w:rsidRPr="00736D04" w:rsidRDefault="00C65E07" w:rsidP="00C65E0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902FF0D" w14:textId="54F2053C" w:rsidR="00C65E07" w:rsidRPr="00736D0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36D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(1,1</w:t>
            </w:r>
            <w:r w:rsidR="00BA0B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54</w:t>
            </w:r>
            <w:r w:rsidRPr="00736D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2FF5A82" w14:textId="77777777" w:rsidR="00C65E07" w:rsidRPr="00736D0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293FFD54" w14:textId="7778C14A" w:rsidR="00C65E07" w:rsidRPr="00736D0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36D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(1,1</w:t>
            </w:r>
            <w:r w:rsidR="00BA0B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54</w:t>
            </w:r>
            <w:r w:rsidRPr="00736D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C65E07" w:rsidRPr="00736D04" w14:paraId="64C06557" w14:textId="77777777" w:rsidTr="00C65E07">
        <w:trPr>
          <w:cantSplit/>
        </w:trPr>
        <w:tc>
          <w:tcPr>
            <w:tcW w:w="4050" w:type="dxa"/>
          </w:tcPr>
          <w:p w14:paraId="4B91522D" w14:textId="0F15A2AB" w:rsidR="00C65E07" w:rsidRPr="00736D04" w:rsidRDefault="00C65E07" w:rsidP="00C65E07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6D0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36D04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736D0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A75D2" w14:textId="17CF2B0F" w:rsidR="00C65E07" w:rsidRPr="00736D0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22556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8</w:t>
            </w:r>
            <w:r w:rsidR="00225562" w:rsidRPr="0022556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48</w:t>
            </w:r>
            <w:r w:rsidRPr="0022556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,</w:t>
            </w:r>
            <w:r w:rsidR="00225562" w:rsidRPr="0022556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8</w:t>
            </w:r>
            <w:r w:rsidR="0022556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08</w:t>
            </w:r>
          </w:p>
        </w:tc>
        <w:tc>
          <w:tcPr>
            <w:tcW w:w="270" w:type="dxa"/>
            <w:vAlign w:val="bottom"/>
          </w:tcPr>
          <w:p w14:paraId="25C0BBAA" w14:textId="77777777" w:rsidR="00C65E07" w:rsidRPr="00736D04" w:rsidRDefault="00C65E07" w:rsidP="00C65E0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C32B6" w14:textId="5C51230B" w:rsidR="00C65E07" w:rsidRPr="00736D0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736D0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35,184</w:t>
            </w:r>
          </w:p>
        </w:tc>
        <w:tc>
          <w:tcPr>
            <w:tcW w:w="270" w:type="dxa"/>
          </w:tcPr>
          <w:p w14:paraId="196254AC" w14:textId="77777777" w:rsidR="00C65E07" w:rsidRPr="00736D0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571B54" w14:textId="4412B35A" w:rsidR="00C65E07" w:rsidRPr="00736D0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  <w:r w:rsidRPr="0022556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88</w:t>
            </w:r>
            <w:r w:rsidR="00225562" w:rsidRPr="0022556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Pr="0022556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,9</w:t>
            </w:r>
            <w:r w:rsidR="00225562" w:rsidRPr="0022556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</w:t>
            </w:r>
          </w:p>
        </w:tc>
      </w:tr>
    </w:tbl>
    <w:p w14:paraId="478850D3" w14:textId="320BC096" w:rsidR="008B6F37" w:rsidRPr="00C65E07" w:rsidRDefault="008B6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highlight w:val="yellow"/>
          <w:cs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69589A" w:rsidRPr="00321B98" w14:paraId="02C8CD7B" w14:textId="77777777" w:rsidTr="00C65E07">
        <w:trPr>
          <w:cantSplit/>
          <w:tblHeader/>
        </w:trPr>
        <w:tc>
          <w:tcPr>
            <w:tcW w:w="3690" w:type="dxa"/>
          </w:tcPr>
          <w:p w14:paraId="50EAF0A1" w14:textId="77777777" w:rsidR="0069589A" w:rsidRPr="008B6F37" w:rsidRDefault="0069589A" w:rsidP="005B5B2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490" w:type="dxa"/>
            <w:gridSpan w:val="7"/>
          </w:tcPr>
          <w:p w14:paraId="601E3AF6" w14:textId="77777777" w:rsidR="0069589A" w:rsidRPr="008B6F37" w:rsidRDefault="0069589A" w:rsidP="005B5B2A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B6F3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21B98" w:rsidRPr="00321B98" w14:paraId="0DDF08D4" w14:textId="77777777" w:rsidTr="00C65E07">
        <w:trPr>
          <w:cantSplit/>
          <w:tblHeader/>
        </w:trPr>
        <w:tc>
          <w:tcPr>
            <w:tcW w:w="3690" w:type="dxa"/>
          </w:tcPr>
          <w:p w14:paraId="6C7FA08D" w14:textId="77777777" w:rsidR="00321B98" w:rsidRPr="008B6F37" w:rsidRDefault="00321B98" w:rsidP="00321B98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73F3C41" w14:textId="77777777" w:rsidR="00321B98" w:rsidRPr="008B6F37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6"/>
                <w:szCs w:val="26"/>
                <w:cs/>
                <w:lang w:val="en-US" w:bidi="th-TH"/>
              </w:rPr>
            </w:pPr>
            <w:r w:rsidRPr="008B6F37">
              <w:rPr>
                <w:rFonts w:ascii="Angsana New" w:eastAsia="Calibri" w:hAnsi="Angsana New" w:cs="Angsana New" w:hint="cs"/>
                <w:b w:val="0"/>
                <w:spacing w:val="-4"/>
                <w:sz w:val="26"/>
                <w:szCs w:val="26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270" w:type="dxa"/>
            <w:vAlign w:val="bottom"/>
          </w:tcPr>
          <w:p w14:paraId="4FF78445" w14:textId="77777777" w:rsidR="00321B98" w:rsidRPr="008B6F37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72A10DD" w14:textId="77777777" w:rsidR="00321B98" w:rsidRPr="008B6F37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  <w:r w:rsidRPr="008B6F37">
              <w:rPr>
                <w:rFonts w:ascii="Angsana New" w:eastAsia="Calibri" w:hAnsi="Angsana New" w:cs="Angsana New" w:hint="cs"/>
                <w:b w:val="0"/>
                <w:sz w:val="26"/>
                <w:szCs w:val="26"/>
                <w:cs/>
                <w:lang w:val="en-US" w:bidi="th-TH"/>
              </w:rPr>
              <w:t>เงินกู้ยืมจากกิจการ</w:t>
            </w:r>
          </w:p>
          <w:p w14:paraId="659A323E" w14:textId="3CA81493" w:rsidR="00321B98" w:rsidRPr="008B6F37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  <w:r w:rsidRPr="008B6F37">
              <w:rPr>
                <w:rFonts w:ascii="Angsana New" w:eastAsia="Calibri" w:hAnsi="Angsana New" w:cs="Angsana New" w:hint="cs"/>
                <w:b w:val="0"/>
                <w:sz w:val="26"/>
                <w:szCs w:val="26"/>
                <w:cs/>
                <w:lang w:val="en-US" w:bidi="th-TH"/>
              </w:rPr>
              <w:t>ที่เกี่ยวข้องกัน</w:t>
            </w:r>
          </w:p>
        </w:tc>
        <w:tc>
          <w:tcPr>
            <w:tcW w:w="270" w:type="dxa"/>
            <w:vAlign w:val="bottom"/>
          </w:tcPr>
          <w:p w14:paraId="678652EE" w14:textId="77777777" w:rsidR="00321B98" w:rsidRPr="008B6F37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F94991B" w14:textId="77777777" w:rsidR="00321B98" w:rsidRPr="008B6F37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Theme="minorHAnsi" w:hAnsi="Angsana New" w:cs="Angsana New"/>
                <w:b w:val="0"/>
                <w:sz w:val="26"/>
                <w:szCs w:val="26"/>
                <w:lang w:val="en-US" w:bidi="th-TH"/>
              </w:rPr>
            </w:pPr>
            <w:r w:rsidRPr="008B6F37">
              <w:rPr>
                <w:rFonts w:ascii="Angsana New" w:eastAsiaTheme="minorHAnsi" w:hAnsi="Angsana New" w:cs="Angsana New"/>
                <w:b w:val="0"/>
                <w:sz w:val="26"/>
                <w:szCs w:val="26"/>
                <w:cs/>
                <w:lang w:val="en-US" w:bidi="th-TH"/>
              </w:rPr>
              <w:t>หนี้สินตาม</w:t>
            </w:r>
          </w:p>
          <w:p w14:paraId="27286F92" w14:textId="1828D4A9" w:rsidR="00321B98" w:rsidRPr="008B6F37" w:rsidRDefault="00321B98" w:rsidP="005C6CAB">
            <w:pPr>
              <w:pStyle w:val="acctmergecolhdg"/>
              <w:spacing w:line="240" w:lineRule="auto"/>
              <w:ind w:left="-79" w:right="-79"/>
              <w:rPr>
                <w:rFonts w:ascii="Angsana New" w:eastAsiaTheme="minorHAns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  <w:r w:rsidRPr="008B6F37">
              <w:rPr>
                <w:rFonts w:ascii="Angsana New" w:eastAsiaTheme="minorHAnsi" w:hAnsi="Angsana New" w:cs="Angsana New"/>
                <w:b w:val="0"/>
                <w:sz w:val="26"/>
                <w:szCs w:val="26"/>
                <w:cs/>
                <w:lang w:val="en-US" w:bidi="th-TH"/>
              </w:rPr>
              <w:t>สัญญาเช่า</w:t>
            </w:r>
            <w:r w:rsidRPr="008B6F37">
              <w:rPr>
                <w:rFonts w:ascii="Angsana New" w:eastAsiaTheme="minorHAnsi" w:hAnsi="Angsana New" w:cs="Angsana New"/>
                <w:b w:val="0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554CF839" w14:textId="77777777" w:rsidR="00321B98" w:rsidRPr="008B6F37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2E1CE9A8" w14:textId="77777777" w:rsidR="005C6CAB" w:rsidRPr="008B6F37" w:rsidRDefault="005C6CAB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  <w:p w14:paraId="7F80A85B" w14:textId="77777777" w:rsidR="005C6CAB" w:rsidRPr="008B6F37" w:rsidRDefault="005C6CAB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  <w:p w14:paraId="76D2BE64" w14:textId="263CA487" w:rsidR="00321B98" w:rsidRPr="008B6F37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  <w:r w:rsidRPr="008B6F37">
              <w:rPr>
                <w:rFonts w:ascii="Angsana New" w:eastAsia="Calibri" w:hAnsi="Angsana New" w:cs="Angsana New" w:hint="cs"/>
                <w:b w:val="0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321B98" w:rsidRPr="00321B98" w14:paraId="4EEB432E" w14:textId="77777777" w:rsidTr="00C65E07">
        <w:trPr>
          <w:cantSplit/>
          <w:tblHeader/>
        </w:trPr>
        <w:tc>
          <w:tcPr>
            <w:tcW w:w="3690" w:type="dxa"/>
          </w:tcPr>
          <w:p w14:paraId="4062624A" w14:textId="77777777" w:rsidR="00321B98" w:rsidRPr="008B6F37" w:rsidRDefault="00321B98" w:rsidP="00321B98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90" w:type="dxa"/>
            <w:gridSpan w:val="7"/>
          </w:tcPr>
          <w:p w14:paraId="19619058" w14:textId="3DB22C60" w:rsidR="00321B98" w:rsidRPr="008B6F37" w:rsidRDefault="00642935" w:rsidP="00321B9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642935">
              <w:rPr>
                <w:rFonts w:ascii="Angsana New" w:hAnsi="Angsana New" w:cs="Angsana New" w:hint="cs"/>
                <w:i/>
                <w:iCs/>
                <w:sz w:val="26"/>
                <w:szCs w:val="26"/>
                <w:lang w:val="en-US" w:bidi="th-TH"/>
              </w:rPr>
              <w:t>(</w:t>
            </w:r>
            <w:r w:rsidR="00321B98" w:rsidRPr="008B6F3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642935">
              <w:rPr>
                <w:rFonts w:ascii="Angsana New" w:hAnsi="Angsana New" w:cs="Angsana New" w:hint="cs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321B98" w:rsidRPr="00321B98" w14:paraId="14861769" w14:textId="77777777" w:rsidTr="00C65E07">
        <w:trPr>
          <w:cantSplit/>
        </w:trPr>
        <w:tc>
          <w:tcPr>
            <w:tcW w:w="3690" w:type="dxa"/>
          </w:tcPr>
          <w:p w14:paraId="327D12EE" w14:textId="7CFA6695" w:rsidR="00321B98" w:rsidRPr="008B6F37" w:rsidRDefault="00C65C75" w:rsidP="00321B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6F37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C65E0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490" w:type="dxa"/>
            <w:gridSpan w:val="7"/>
          </w:tcPr>
          <w:p w14:paraId="034BF86D" w14:textId="77777777" w:rsidR="00321B98" w:rsidRPr="008B6F37" w:rsidRDefault="00321B98" w:rsidP="00321B9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</w:tr>
      <w:tr w:rsidR="00C65E07" w:rsidRPr="00321B98" w14:paraId="01D61C15" w14:textId="77777777" w:rsidTr="00C65E07">
        <w:trPr>
          <w:cantSplit/>
        </w:trPr>
        <w:tc>
          <w:tcPr>
            <w:tcW w:w="3690" w:type="dxa"/>
          </w:tcPr>
          <w:p w14:paraId="773CD842" w14:textId="77777777" w:rsidR="00C65E07" w:rsidRPr="008B6F37" w:rsidRDefault="00C65E07" w:rsidP="00C65E07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6F3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8B6F37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8B6F37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744146E5" w14:textId="660B49EE" w:rsidR="00C65E07" w:rsidRPr="00C65E07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5E07">
              <w:rPr>
                <w:rFonts w:ascii="Angsana New" w:hAnsi="Angsana New" w:cs="Angsana New"/>
                <w:sz w:val="26"/>
                <w:szCs w:val="26"/>
                <w:lang w:val="en-US"/>
              </w:rPr>
              <w:t>145,844</w:t>
            </w:r>
          </w:p>
        </w:tc>
        <w:tc>
          <w:tcPr>
            <w:tcW w:w="270" w:type="dxa"/>
            <w:vAlign w:val="bottom"/>
          </w:tcPr>
          <w:p w14:paraId="0749C731" w14:textId="77777777" w:rsidR="00C65E07" w:rsidRPr="00C65E07" w:rsidRDefault="00C65E07" w:rsidP="00C65E0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6B49FD" w14:textId="1DDA5510" w:rsidR="00C65E07" w:rsidRPr="00C65E07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65E0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30248AD" w14:textId="77777777" w:rsidR="00C65E07" w:rsidRPr="00C65E07" w:rsidRDefault="00C65E07" w:rsidP="00C65E0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AADF8D" w14:textId="3DFE2670" w:rsidR="00C65E07" w:rsidRPr="00C65E07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5E0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22,407</w:t>
            </w:r>
          </w:p>
        </w:tc>
        <w:tc>
          <w:tcPr>
            <w:tcW w:w="270" w:type="dxa"/>
          </w:tcPr>
          <w:p w14:paraId="0B4F01BD" w14:textId="77777777" w:rsidR="00C65E07" w:rsidRPr="00C65E07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025725" w14:textId="01CD30C4" w:rsidR="00C65E07" w:rsidRPr="00C65E07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65E0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168,251</w:t>
            </w:r>
          </w:p>
        </w:tc>
      </w:tr>
      <w:tr w:rsidR="00321B98" w:rsidRPr="00321B98" w14:paraId="7D5BB5FD" w14:textId="77777777" w:rsidTr="00C65E07">
        <w:trPr>
          <w:cantSplit/>
        </w:trPr>
        <w:tc>
          <w:tcPr>
            <w:tcW w:w="3690" w:type="dxa"/>
          </w:tcPr>
          <w:p w14:paraId="0E000C00" w14:textId="4D5E2186" w:rsidR="00321B98" w:rsidRPr="008B6F37" w:rsidRDefault="00321B98" w:rsidP="00321B9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B6F37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170" w:type="dxa"/>
            <w:vAlign w:val="bottom"/>
          </w:tcPr>
          <w:p w14:paraId="32D92296" w14:textId="27040448" w:rsidR="00321B98" w:rsidRPr="008B6F37" w:rsidRDefault="00B82223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(36,760)</w:t>
            </w:r>
          </w:p>
        </w:tc>
        <w:tc>
          <w:tcPr>
            <w:tcW w:w="270" w:type="dxa"/>
            <w:vAlign w:val="bottom"/>
          </w:tcPr>
          <w:p w14:paraId="4F10A304" w14:textId="77777777" w:rsidR="00321B98" w:rsidRPr="008B6F37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C4AB814" w14:textId="175A4D5A" w:rsidR="00321B98" w:rsidRPr="008B6F37" w:rsidRDefault="00B82223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984B91F" w14:textId="77777777" w:rsidR="00321B98" w:rsidRPr="008B6F37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BEBCA5" w14:textId="42F2E519" w:rsidR="00321B98" w:rsidRPr="008B6F37" w:rsidRDefault="00B82223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4F317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4F317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460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757CC5F" w14:textId="77777777" w:rsidR="00321B98" w:rsidRPr="008B6F37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2704C73A" w14:textId="376AAA49" w:rsidR="00643C78" w:rsidRPr="008B6F37" w:rsidRDefault="00B82223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</w:t>
            </w:r>
            <w:r w:rsidR="004F317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4F317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220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EB65EC" w:rsidRPr="00321B98" w14:paraId="474904C6" w14:textId="77777777" w:rsidTr="00C65E07">
        <w:trPr>
          <w:cantSplit/>
        </w:trPr>
        <w:tc>
          <w:tcPr>
            <w:tcW w:w="3690" w:type="dxa"/>
          </w:tcPr>
          <w:p w14:paraId="338FE246" w14:textId="59E75DF5" w:rsidR="00EB65EC" w:rsidRPr="00EB65EC" w:rsidRDefault="00007C0C" w:rsidP="00EB65E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1E85B04" w14:textId="6024FE5E" w:rsidR="00EB65EC" w:rsidRDefault="00B82223" w:rsidP="00EB65E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F87C26" w14:textId="77777777" w:rsidR="00EB65EC" w:rsidRPr="008B6F37" w:rsidRDefault="00EB65EC" w:rsidP="00EB65E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CBF9387" w14:textId="7E562340" w:rsidR="00EB65EC" w:rsidRDefault="00B82223" w:rsidP="00EB65E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C8B4DBA" w14:textId="77777777" w:rsidR="00EB65EC" w:rsidRPr="008B6F37" w:rsidRDefault="00EB65EC" w:rsidP="00EB65E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31AE6F" w14:textId="62E2A968" w:rsidR="00EB65EC" w:rsidRDefault="004F3173" w:rsidP="00EB65E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5,702</w:t>
            </w:r>
          </w:p>
        </w:tc>
        <w:tc>
          <w:tcPr>
            <w:tcW w:w="270" w:type="dxa"/>
          </w:tcPr>
          <w:p w14:paraId="47FDDEAC" w14:textId="77777777" w:rsidR="00EB65EC" w:rsidRPr="008B6F37" w:rsidRDefault="00EB65EC" w:rsidP="00EB65E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71543A2F" w14:textId="6A222A2F" w:rsidR="00EB65EC" w:rsidRDefault="004F3173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5,702</w:t>
            </w:r>
          </w:p>
        </w:tc>
      </w:tr>
      <w:tr w:rsidR="005D23F7" w:rsidRPr="00321B98" w14:paraId="21DDC45D" w14:textId="77777777" w:rsidTr="00C65E07">
        <w:trPr>
          <w:cantSplit/>
        </w:trPr>
        <w:tc>
          <w:tcPr>
            <w:tcW w:w="3690" w:type="dxa"/>
          </w:tcPr>
          <w:p w14:paraId="4BFF5930" w14:textId="2E9D0BCB" w:rsidR="005D23F7" w:rsidRPr="005D23F7" w:rsidRDefault="00736D04" w:rsidP="005D23F7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36D04">
              <w:rPr>
                <w:rFonts w:asciiTheme="majorBidi" w:hAnsiTheme="majorBidi" w:hint="cs"/>
                <w:sz w:val="26"/>
                <w:szCs w:val="26"/>
                <w:cs/>
              </w:rPr>
              <w:t>ค่าธรรมเนียมเงินกู้ตัดจำหน่าย</w:t>
            </w:r>
          </w:p>
        </w:tc>
        <w:tc>
          <w:tcPr>
            <w:tcW w:w="1170" w:type="dxa"/>
            <w:vAlign w:val="bottom"/>
          </w:tcPr>
          <w:p w14:paraId="1E0D72DD" w14:textId="04DFC63D" w:rsidR="005D23F7" w:rsidRPr="008B6F37" w:rsidRDefault="00B82223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126</w:t>
            </w:r>
          </w:p>
        </w:tc>
        <w:tc>
          <w:tcPr>
            <w:tcW w:w="270" w:type="dxa"/>
            <w:vAlign w:val="bottom"/>
          </w:tcPr>
          <w:p w14:paraId="04FC4C66" w14:textId="77777777" w:rsidR="005D23F7" w:rsidRPr="008B6F37" w:rsidRDefault="005D23F7" w:rsidP="005D23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E0B9CCD" w14:textId="499338DF" w:rsidR="005D23F7" w:rsidRPr="008B6F37" w:rsidRDefault="00B82223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E8B43B4" w14:textId="77777777" w:rsidR="005D23F7" w:rsidRPr="008B6F37" w:rsidRDefault="005D23F7" w:rsidP="005D23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B14B6C" w14:textId="15B6ABBA" w:rsidR="005D23F7" w:rsidRPr="008B6F37" w:rsidRDefault="00720C8F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A751F8" w14:textId="77777777" w:rsidR="005D23F7" w:rsidRPr="008B6F37" w:rsidRDefault="005D23F7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21004181" w14:textId="4A454B67" w:rsidR="005D23F7" w:rsidRPr="008B6F37" w:rsidRDefault="00720C8F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126</w:t>
            </w:r>
          </w:p>
        </w:tc>
      </w:tr>
      <w:tr w:rsidR="00321B98" w:rsidRPr="00321B98" w14:paraId="22989264" w14:textId="77777777" w:rsidTr="00C65E07">
        <w:trPr>
          <w:cantSplit/>
        </w:trPr>
        <w:tc>
          <w:tcPr>
            <w:tcW w:w="3690" w:type="dxa"/>
          </w:tcPr>
          <w:p w14:paraId="4C8C65FD" w14:textId="77777777" w:rsidR="00321B98" w:rsidRPr="008B6F37" w:rsidRDefault="00321B98" w:rsidP="00321B9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6F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B6F37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8B6F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17F3D" w14:textId="1D03016C" w:rsidR="00321B98" w:rsidRPr="008B6F37" w:rsidRDefault="00B82223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109,210</w:t>
            </w:r>
          </w:p>
        </w:tc>
        <w:tc>
          <w:tcPr>
            <w:tcW w:w="270" w:type="dxa"/>
            <w:vAlign w:val="bottom"/>
          </w:tcPr>
          <w:p w14:paraId="22EB2951" w14:textId="77777777" w:rsidR="00321B98" w:rsidRPr="008B6F37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CE051" w14:textId="2FF9AF22" w:rsidR="00321B98" w:rsidRPr="008B6F37" w:rsidRDefault="00B82223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7565FBD" w14:textId="77777777" w:rsidR="00321B98" w:rsidRPr="008B6F37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3A71B" w14:textId="725BFE20" w:rsidR="00321B98" w:rsidRPr="008B6F37" w:rsidRDefault="00B82223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4F317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4F317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649</w:t>
            </w:r>
          </w:p>
        </w:tc>
        <w:tc>
          <w:tcPr>
            <w:tcW w:w="270" w:type="dxa"/>
          </w:tcPr>
          <w:p w14:paraId="3C4EA1A8" w14:textId="77777777" w:rsidR="00321B98" w:rsidRPr="008B6F37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9C849F" w14:textId="0B1DEFC1" w:rsidR="00321B98" w:rsidRPr="008B6F37" w:rsidRDefault="00B82223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132,859</w:t>
            </w:r>
          </w:p>
        </w:tc>
      </w:tr>
      <w:tr w:rsidR="00321B98" w:rsidRPr="00321B98" w14:paraId="392A50DD" w14:textId="77777777" w:rsidTr="00C65E07">
        <w:trPr>
          <w:cantSplit/>
        </w:trPr>
        <w:tc>
          <w:tcPr>
            <w:tcW w:w="3690" w:type="dxa"/>
          </w:tcPr>
          <w:p w14:paraId="5234DCDF" w14:textId="77777777" w:rsidR="00321B98" w:rsidRPr="002315F5" w:rsidRDefault="00321B98" w:rsidP="00321B9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510A28FC" w14:textId="77777777" w:rsidR="00321B98" w:rsidRPr="002315F5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DD31A73" w14:textId="77777777" w:rsidR="00321B98" w:rsidRPr="002315F5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76AA6B84" w14:textId="77777777" w:rsidR="00321B98" w:rsidRPr="002315F5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2EB9A92" w14:textId="77777777" w:rsidR="00321B98" w:rsidRPr="002315F5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23959102" w14:textId="77777777" w:rsidR="00321B98" w:rsidRPr="002315F5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BE8B586" w14:textId="77777777" w:rsidR="00321B98" w:rsidRPr="002315F5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9889E35" w14:textId="77777777" w:rsidR="00321B98" w:rsidRPr="002315F5" w:rsidRDefault="00321B98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5C6CAB" w:rsidRPr="00321B98" w14:paraId="244D9438" w14:textId="77777777" w:rsidTr="00C65E07">
        <w:trPr>
          <w:cantSplit/>
        </w:trPr>
        <w:tc>
          <w:tcPr>
            <w:tcW w:w="3690" w:type="dxa"/>
          </w:tcPr>
          <w:p w14:paraId="617A109F" w14:textId="4F549159" w:rsidR="005C6CAB" w:rsidRPr="008B6F37" w:rsidRDefault="005C6CAB" w:rsidP="00A9487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B6F3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C65E0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22DC8C4A" w14:textId="77777777" w:rsidR="005C6CAB" w:rsidRPr="008B6F37" w:rsidRDefault="005C6CAB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FEB546" w14:textId="77777777" w:rsidR="005C6CAB" w:rsidRPr="008B6F37" w:rsidRDefault="005C6CAB" w:rsidP="00A948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7CEF5C" w14:textId="77777777" w:rsidR="005C6CAB" w:rsidRPr="008B6F37" w:rsidRDefault="005C6CAB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AF7675B" w14:textId="77777777" w:rsidR="005C6CAB" w:rsidRPr="008B6F37" w:rsidRDefault="005C6CAB" w:rsidP="00A948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44CAC0" w14:textId="77777777" w:rsidR="005C6CAB" w:rsidRPr="008B6F37" w:rsidRDefault="005C6CAB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A230688" w14:textId="77777777" w:rsidR="005C6CAB" w:rsidRPr="008B6F37" w:rsidRDefault="005C6CAB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2CBE86FE" w14:textId="77777777" w:rsidR="005C6CAB" w:rsidRPr="008B6F37" w:rsidRDefault="005C6CAB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C65E07" w:rsidRPr="00321B98" w14:paraId="073AB7DC" w14:textId="77777777" w:rsidTr="00C65E07">
        <w:trPr>
          <w:cantSplit/>
        </w:trPr>
        <w:tc>
          <w:tcPr>
            <w:tcW w:w="3690" w:type="dxa"/>
          </w:tcPr>
          <w:p w14:paraId="2EEBBFBF" w14:textId="37CF1028" w:rsidR="00C65E07" w:rsidRPr="008B6F37" w:rsidRDefault="00C65E07" w:rsidP="00C65E07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6F3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8B6F37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8B6F37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2527D8A2" w14:textId="071DE4C8" w:rsidR="00C65E07" w:rsidRPr="008B6F37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0FA1">
              <w:rPr>
                <w:rFonts w:ascii="Angsana New" w:hAnsi="Angsana New" w:cs="Angsana New"/>
                <w:sz w:val="26"/>
                <w:szCs w:val="26"/>
                <w:lang w:val="en-US"/>
              </w:rPr>
              <w:t>147,978</w:t>
            </w:r>
          </w:p>
        </w:tc>
        <w:tc>
          <w:tcPr>
            <w:tcW w:w="270" w:type="dxa"/>
            <w:vAlign w:val="bottom"/>
          </w:tcPr>
          <w:p w14:paraId="04AE74F4" w14:textId="77777777" w:rsidR="00C65E07" w:rsidRPr="008B6F37" w:rsidRDefault="00C65E07" w:rsidP="00C65E0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3C96DAA" w14:textId="135F2498" w:rsidR="00C65E07" w:rsidRPr="008B6F37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DA0FA1">
              <w:rPr>
                <w:rFonts w:ascii="Angsana New" w:hAnsi="Angsana New" w:cs="Angsana New"/>
                <w:sz w:val="26"/>
                <w:szCs w:val="26"/>
              </w:rPr>
              <w:t>107,240</w:t>
            </w:r>
          </w:p>
        </w:tc>
        <w:tc>
          <w:tcPr>
            <w:tcW w:w="270" w:type="dxa"/>
            <w:vAlign w:val="bottom"/>
          </w:tcPr>
          <w:p w14:paraId="5180CF00" w14:textId="77777777" w:rsidR="00C65E07" w:rsidRPr="008B6F37" w:rsidRDefault="00C65E07" w:rsidP="00C65E0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920E56" w14:textId="0D2B74C9" w:rsidR="00C65E07" w:rsidRPr="008B6F37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A0F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25,135</w:t>
            </w:r>
          </w:p>
        </w:tc>
        <w:tc>
          <w:tcPr>
            <w:tcW w:w="270" w:type="dxa"/>
          </w:tcPr>
          <w:p w14:paraId="5F3CE330" w14:textId="77777777" w:rsidR="00C65E07" w:rsidRPr="008B6F37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3DE4A27F" w14:textId="4B54868D" w:rsidR="00C65E07" w:rsidRPr="008B6F37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A0F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280,353</w:t>
            </w:r>
          </w:p>
        </w:tc>
      </w:tr>
      <w:tr w:rsidR="00736D04" w:rsidRPr="00321B98" w14:paraId="10AFECF6" w14:textId="77777777" w:rsidTr="00C65E07">
        <w:trPr>
          <w:cantSplit/>
        </w:trPr>
        <w:tc>
          <w:tcPr>
            <w:tcW w:w="3690" w:type="dxa"/>
          </w:tcPr>
          <w:p w14:paraId="72AC1E9A" w14:textId="2F38EB38" w:rsidR="00736D04" w:rsidRPr="00932A47" w:rsidRDefault="00736D04" w:rsidP="00736D04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32A47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170" w:type="dxa"/>
            <w:vAlign w:val="bottom"/>
          </w:tcPr>
          <w:p w14:paraId="501EF62D" w14:textId="7C53CE3D" w:rsidR="00736D04" w:rsidRPr="00932A47" w:rsidRDefault="00736D04" w:rsidP="00736D0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(32,260)</w:t>
            </w:r>
          </w:p>
        </w:tc>
        <w:tc>
          <w:tcPr>
            <w:tcW w:w="270" w:type="dxa"/>
            <w:vAlign w:val="bottom"/>
          </w:tcPr>
          <w:p w14:paraId="4ED6FC7B" w14:textId="77777777" w:rsidR="00736D04" w:rsidRPr="00932A47" w:rsidRDefault="00736D04" w:rsidP="00736D0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8A0D63F" w14:textId="47AACBBD" w:rsidR="00736D04" w:rsidRPr="00932A47" w:rsidRDefault="00736D04" w:rsidP="00736D0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(107,240)</w:t>
            </w:r>
          </w:p>
        </w:tc>
        <w:tc>
          <w:tcPr>
            <w:tcW w:w="270" w:type="dxa"/>
            <w:vAlign w:val="bottom"/>
          </w:tcPr>
          <w:p w14:paraId="3D480761" w14:textId="77777777" w:rsidR="00736D04" w:rsidRPr="00932A47" w:rsidRDefault="00736D04" w:rsidP="00736D0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4FDB93" w14:textId="7E56E73A" w:rsidR="00736D04" w:rsidRPr="00932A47" w:rsidRDefault="00736D04" w:rsidP="00736D0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(4,192)</w:t>
            </w:r>
          </w:p>
        </w:tc>
        <w:tc>
          <w:tcPr>
            <w:tcW w:w="270" w:type="dxa"/>
          </w:tcPr>
          <w:p w14:paraId="05A746E3" w14:textId="77777777" w:rsidR="00736D04" w:rsidRPr="00932A47" w:rsidRDefault="00736D04" w:rsidP="00736D0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0971FE9" w14:textId="51C439C2" w:rsidR="00736D04" w:rsidRPr="00932A47" w:rsidRDefault="00736D04" w:rsidP="00736D04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(143,</w:t>
            </w:r>
            <w:r w:rsidR="007265E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692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C65E07" w:rsidRPr="00321B98" w14:paraId="6454C3CD" w14:textId="77777777" w:rsidTr="00085AB6">
        <w:trPr>
          <w:cantSplit/>
        </w:trPr>
        <w:tc>
          <w:tcPr>
            <w:tcW w:w="3690" w:type="dxa"/>
          </w:tcPr>
          <w:p w14:paraId="30388555" w14:textId="34B62950" w:rsidR="00C65E07" w:rsidRPr="005D23F7" w:rsidRDefault="00C65E07" w:rsidP="00C65E07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035FD7D6" w14:textId="2C5AC2FB" w:rsidR="00C65E07" w:rsidRPr="003902C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30,000</w:t>
            </w:r>
          </w:p>
        </w:tc>
        <w:tc>
          <w:tcPr>
            <w:tcW w:w="270" w:type="dxa"/>
            <w:vAlign w:val="bottom"/>
          </w:tcPr>
          <w:p w14:paraId="0EE7EAF0" w14:textId="77777777" w:rsidR="00C65E07" w:rsidRPr="005D23F7" w:rsidRDefault="00C65E07" w:rsidP="00C65E0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22CA385" w14:textId="30F6E70F" w:rsidR="00C65E07" w:rsidRPr="003902C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58A1735" w14:textId="77777777" w:rsidR="00C65E07" w:rsidRPr="005D23F7" w:rsidRDefault="00C65E07" w:rsidP="00C65E0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0DA929B1" w14:textId="0B0AF60E" w:rsidR="00C65E07" w:rsidRPr="003902C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1,464</w:t>
            </w:r>
          </w:p>
        </w:tc>
        <w:tc>
          <w:tcPr>
            <w:tcW w:w="270" w:type="dxa"/>
          </w:tcPr>
          <w:p w14:paraId="2DB1322F" w14:textId="77777777" w:rsidR="00C65E07" w:rsidRPr="003902C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01DF0879" w14:textId="3E8E3521" w:rsidR="00C65E07" w:rsidRPr="003902C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31,464</w:t>
            </w:r>
          </w:p>
        </w:tc>
      </w:tr>
      <w:tr w:rsidR="00C65E07" w:rsidRPr="00321B98" w14:paraId="6F155E12" w14:textId="77777777" w:rsidTr="00085AB6">
        <w:trPr>
          <w:cantSplit/>
        </w:trPr>
        <w:tc>
          <w:tcPr>
            <w:tcW w:w="3690" w:type="dxa"/>
          </w:tcPr>
          <w:p w14:paraId="37F21CBE" w14:textId="59DA329A" w:rsidR="00C65E07" w:rsidRPr="005D23F7" w:rsidRDefault="00736D04" w:rsidP="00C65E07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736D04">
              <w:rPr>
                <w:rFonts w:asciiTheme="majorBidi" w:hAnsiTheme="majorBidi" w:hint="cs"/>
                <w:sz w:val="26"/>
                <w:szCs w:val="26"/>
                <w:cs/>
              </w:rPr>
              <w:t>ค่าธรรมเนียมเงินกู้ตัดจำหน่าย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45787E" w14:textId="37189A85" w:rsidR="00C65E07" w:rsidRPr="005D23F7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126</w:t>
            </w:r>
          </w:p>
        </w:tc>
        <w:tc>
          <w:tcPr>
            <w:tcW w:w="270" w:type="dxa"/>
            <w:vAlign w:val="bottom"/>
          </w:tcPr>
          <w:p w14:paraId="2A2C60F4" w14:textId="77777777" w:rsidR="00C65E07" w:rsidRPr="005D23F7" w:rsidRDefault="00C65E07" w:rsidP="00C65E0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9028B1" w14:textId="26215D08" w:rsidR="00C65E07" w:rsidRPr="005D23F7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C75BCAE" w14:textId="77777777" w:rsidR="00C65E07" w:rsidRPr="005D23F7" w:rsidRDefault="00C65E07" w:rsidP="00C65E0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D449C2" w14:textId="0B70A03F" w:rsidR="00C65E07" w:rsidRPr="003902C4" w:rsidRDefault="00000572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1E7C8D" w14:textId="77777777" w:rsidR="00C65E07" w:rsidRPr="003902C4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9D2EB2" w14:textId="066EBFDF" w:rsidR="00C65E07" w:rsidRPr="003902C4" w:rsidRDefault="00000572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126</w:t>
            </w:r>
          </w:p>
        </w:tc>
      </w:tr>
      <w:tr w:rsidR="00C65E07" w:rsidRPr="00321B98" w14:paraId="4DE6DBED" w14:textId="77777777" w:rsidTr="00C65E07">
        <w:trPr>
          <w:cantSplit/>
        </w:trPr>
        <w:tc>
          <w:tcPr>
            <w:tcW w:w="3690" w:type="dxa"/>
          </w:tcPr>
          <w:p w14:paraId="48225F80" w14:textId="3AA7E600" w:rsidR="00C65E07" w:rsidRPr="008B6F37" w:rsidRDefault="00C65E07" w:rsidP="00C65E07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6F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B6F37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8B6F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68BF0" w14:textId="488739A7" w:rsidR="00C65E07" w:rsidRPr="008B6F37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145,844</w:t>
            </w:r>
          </w:p>
        </w:tc>
        <w:tc>
          <w:tcPr>
            <w:tcW w:w="270" w:type="dxa"/>
            <w:vAlign w:val="bottom"/>
          </w:tcPr>
          <w:p w14:paraId="1B23593F" w14:textId="77777777" w:rsidR="00C65E07" w:rsidRPr="008B6F37" w:rsidRDefault="00C65E07" w:rsidP="00C65E0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37E4F" w14:textId="647A985F" w:rsidR="00C65E07" w:rsidRPr="008B6F37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AB16DED" w14:textId="77777777" w:rsidR="00C65E07" w:rsidRPr="008B6F37" w:rsidRDefault="00C65E07" w:rsidP="00C65E0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2CCAD" w14:textId="4BA556B7" w:rsidR="00C65E07" w:rsidRPr="008B6F37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22,407</w:t>
            </w:r>
          </w:p>
        </w:tc>
        <w:tc>
          <w:tcPr>
            <w:tcW w:w="270" w:type="dxa"/>
          </w:tcPr>
          <w:p w14:paraId="5902EFCC" w14:textId="77777777" w:rsidR="00C65E07" w:rsidRPr="008B6F37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B654FA" w14:textId="12D1AAF0" w:rsidR="00C65E07" w:rsidRPr="008B6F37" w:rsidRDefault="00C65E07" w:rsidP="00C65E07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168,251</w:t>
            </w:r>
          </w:p>
        </w:tc>
      </w:tr>
    </w:tbl>
    <w:p w14:paraId="1B304957" w14:textId="00173199" w:rsidR="00EF36B9" w:rsidRDefault="00EF3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14D67926" w14:textId="77777777" w:rsidR="00EF36B9" w:rsidRDefault="00EF3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508CE92" w14:textId="1265D30A" w:rsidR="00F222F8" w:rsidRPr="00BB788F" w:rsidRDefault="00F222F8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BB788F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เจ้าหนี้อื่น</w:t>
      </w:r>
    </w:p>
    <w:p w14:paraId="5DE98676" w14:textId="77777777" w:rsidR="00BA5A30" w:rsidRPr="00C65E07" w:rsidRDefault="00BA5A30" w:rsidP="00BA5A30">
      <w:pPr>
        <w:rPr>
          <w:rFonts w:asciiTheme="majorBidi" w:hAnsiTheme="majorBidi" w:cstheme="majorBidi"/>
          <w:sz w:val="16"/>
          <w:szCs w:val="16"/>
          <w:cs/>
          <w:lang w:val="th-TH" w:eastAsia="x-none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84"/>
        <w:gridCol w:w="1184"/>
        <w:gridCol w:w="253"/>
        <w:gridCol w:w="1192"/>
        <w:gridCol w:w="274"/>
        <w:gridCol w:w="1168"/>
        <w:gridCol w:w="253"/>
        <w:gridCol w:w="1184"/>
      </w:tblGrid>
      <w:tr w:rsidR="00504F5D" w:rsidRPr="009664BA" w14:paraId="59F9A8BF" w14:textId="77777777" w:rsidTr="006B3586">
        <w:trPr>
          <w:tblHeader/>
        </w:trPr>
        <w:tc>
          <w:tcPr>
            <w:tcW w:w="1519" w:type="pct"/>
          </w:tcPr>
          <w:p w14:paraId="62D84B62" w14:textId="77777777" w:rsidR="00504F5D" w:rsidRPr="009664BA" w:rsidRDefault="00504F5D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14:paraId="1ED0EBBC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2" w:type="pct"/>
            <w:gridSpan w:val="3"/>
          </w:tcPr>
          <w:p w14:paraId="4FF04BCF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</w:tcPr>
          <w:p w14:paraId="50992D19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pct"/>
            <w:gridSpan w:val="3"/>
          </w:tcPr>
          <w:p w14:paraId="1F63FD50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04F5D" w:rsidRPr="009664BA" w14:paraId="117D96D8" w14:textId="77777777" w:rsidTr="006B3586">
        <w:trPr>
          <w:tblHeader/>
        </w:trPr>
        <w:tc>
          <w:tcPr>
            <w:tcW w:w="1519" w:type="pct"/>
          </w:tcPr>
          <w:p w14:paraId="59CB9A8D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1" w:type="pct"/>
          </w:tcPr>
          <w:p w14:paraId="72F4F407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45" w:type="pct"/>
          </w:tcPr>
          <w:p w14:paraId="3A42A475" w14:textId="2AA44C2C" w:rsidR="00504F5D" w:rsidRPr="00EB695A" w:rsidRDefault="00C65C75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69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8" w:type="pct"/>
          </w:tcPr>
          <w:p w14:paraId="29ABF658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5165FA4" w14:textId="4AC2DB81" w:rsidR="00504F5D" w:rsidRPr="00EB695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69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9" w:type="pct"/>
          </w:tcPr>
          <w:p w14:paraId="065FEFF9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2985CB52" w14:textId="2E7689CA" w:rsidR="00504F5D" w:rsidRPr="00EB695A" w:rsidRDefault="00C65C75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69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8" w:type="pct"/>
          </w:tcPr>
          <w:p w14:paraId="0CD5D48C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0247A47A" w14:textId="15C3EE0E" w:rsidR="00504F5D" w:rsidRPr="00EB695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69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504F5D" w:rsidRPr="009664BA" w14:paraId="19B1D95E" w14:textId="77777777" w:rsidTr="006B3586">
        <w:trPr>
          <w:tblHeader/>
        </w:trPr>
        <w:tc>
          <w:tcPr>
            <w:tcW w:w="1519" w:type="pct"/>
          </w:tcPr>
          <w:p w14:paraId="1A108AA1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14:paraId="07A308C6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9" w:type="pct"/>
            <w:gridSpan w:val="7"/>
          </w:tcPr>
          <w:p w14:paraId="149455F2" w14:textId="4E279839" w:rsidR="00504F5D" w:rsidRPr="009664BA" w:rsidRDefault="00642935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504F5D"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61113C" w:rsidRPr="009664BA" w14:paraId="74A212FB" w14:textId="77777777" w:rsidTr="006B3586">
        <w:tc>
          <w:tcPr>
            <w:tcW w:w="1519" w:type="pct"/>
          </w:tcPr>
          <w:p w14:paraId="05D485D9" w14:textId="7A7EC269" w:rsidR="0061113C" w:rsidRPr="0061113C" w:rsidRDefault="0061113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113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481" w:type="pct"/>
          </w:tcPr>
          <w:p w14:paraId="451F8C3B" w14:textId="77777777" w:rsidR="0061113C" w:rsidRDefault="0061113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45" w:type="pct"/>
          </w:tcPr>
          <w:p w14:paraId="66538853" w14:textId="77777777" w:rsidR="0061113C" w:rsidRDefault="0061113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2DA1D0A3" w14:textId="77777777" w:rsidR="0061113C" w:rsidRPr="009664BA" w:rsidRDefault="0061113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</w:tcPr>
          <w:p w14:paraId="33CDDA0D" w14:textId="77777777" w:rsidR="0061113C" w:rsidRDefault="0061113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B330095" w14:textId="77777777" w:rsidR="0061113C" w:rsidRPr="009664BA" w:rsidRDefault="0061113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6EAA487D" w14:textId="77777777" w:rsidR="0061113C" w:rsidRDefault="0061113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15ABE710" w14:textId="77777777" w:rsidR="0061113C" w:rsidRPr="009664BA" w:rsidRDefault="0061113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7ECC09D4" w14:textId="77777777" w:rsidR="0061113C" w:rsidRDefault="0061113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3586" w:rsidRPr="009664BA" w14:paraId="2BF77CEF" w14:textId="77777777" w:rsidTr="006B3586">
        <w:tc>
          <w:tcPr>
            <w:tcW w:w="1519" w:type="pct"/>
          </w:tcPr>
          <w:p w14:paraId="56ECA451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3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81" w:type="pct"/>
          </w:tcPr>
          <w:p w14:paraId="4F68A7F8" w14:textId="09EDD60E" w:rsidR="006B3586" w:rsidRPr="002C6346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7D00A830" w14:textId="57D2E551" w:rsidR="006B3586" w:rsidRPr="005B7538" w:rsidRDefault="00E95A9E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138" w:type="pct"/>
          </w:tcPr>
          <w:p w14:paraId="1D412423" w14:textId="77777777" w:rsidR="006B3586" w:rsidRPr="005B7538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67141F5D" w14:textId="71D01E1E" w:rsidR="006B3586" w:rsidRPr="005B7538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1,521</w:t>
            </w:r>
          </w:p>
        </w:tc>
        <w:tc>
          <w:tcPr>
            <w:tcW w:w="149" w:type="pct"/>
          </w:tcPr>
          <w:p w14:paraId="0A042C06" w14:textId="77777777" w:rsidR="006B3586" w:rsidRPr="005B7538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5D19919C" w14:textId="7C60D429" w:rsidR="006B3586" w:rsidRPr="005B7538" w:rsidRDefault="00E95A9E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138" w:type="pct"/>
          </w:tcPr>
          <w:p w14:paraId="38F3E6B0" w14:textId="77777777" w:rsidR="006B3586" w:rsidRPr="005B7538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7FE5BFAE" w14:textId="07CF38BD" w:rsidR="006B3586" w:rsidRPr="005B7538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</w:p>
        </w:tc>
      </w:tr>
      <w:tr w:rsidR="006B3586" w:rsidRPr="00940E36" w14:paraId="74BBF2D2" w14:textId="77777777" w:rsidTr="006B3586">
        <w:tc>
          <w:tcPr>
            <w:tcW w:w="1519" w:type="pct"/>
          </w:tcPr>
          <w:p w14:paraId="5080A714" w14:textId="77777777" w:rsidR="006B3586" w:rsidRPr="00F064A7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81" w:type="pct"/>
          </w:tcPr>
          <w:p w14:paraId="72968454" w14:textId="77777777" w:rsidR="006B3586" w:rsidRPr="00F064A7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135F7118" w14:textId="77777777" w:rsidR="006B3586" w:rsidRPr="00F064A7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" w:type="pct"/>
          </w:tcPr>
          <w:p w14:paraId="4F8272D2" w14:textId="77777777" w:rsidR="006B3586" w:rsidRPr="00F064A7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5A7BB89B" w14:textId="77777777" w:rsidR="006B3586" w:rsidRPr="00F064A7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9" w:type="pct"/>
          </w:tcPr>
          <w:p w14:paraId="5765F5BD" w14:textId="77777777" w:rsidR="006B3586" w:rsidRPr="00F064A7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7D912EEB" w14:textId="77777777" w:rsidR="006B3586" w:rsidRPr="00F064A7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" w:type="pct"/>
          </w:tcPr>
          <w:p w14:paraId="45C1F6B7" w14:textId="77777777" w:rsidR="006B3586" w:rsidRPr="00F064A7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3D22A25F" w14:textId="77777777" w:rsidR="006B3586" w:rsidRPr="00F064A7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B3586" w:rsidRPr="009664BA" w14:paraId="544C8CB2" w14:textId="77777777" w:rsidTr="006B3586">
        <w:tc>
          <w:tcPr>
            <w:tcW w:w="1519" w:type="pct"/>
          </w:tcPr>
          <w:p w14:paraId="695F5A19" w14:textId="30F0F5BB" w:rsidR="006B3586" w:rsidRPr="007B235D" w:rsidRDefault="006B3586" w:rsidP="006B3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81" w:type="pct"/>
          </w:tcPr>
          <w:p w14:paraId="0A105C02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30A673EC" w14:textId="77777777" w:rsidR="006B3586" w:rsidRPr="002A71C0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7CB9EB3D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3828072" w14:textId="77777777" w:rsidR="006B3586" w:rsidRPr="009664BA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0863D80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78F23828" w14:textId="77777777" w:rsidR="006B3586" w:rsidRPr="009664BA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7F613C81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05B294F" w14:textId="77777777" w:rsidR="006B3586" w:rsidRPr="009664BA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3586" w:rsidRPr="009664BA" w14:paraId="4EE5601C" w14:textId="77777777" w:rsidTr="006B3586">
        <w:tc>
          <w:tcPr>
            <w:tcW w:w="1519" w:type="pct"/>
          </w:tcPr>
          <w:p w14:paraId="63D863CE" w14:textId="77777777" w:rsidR="006B3586" w:rsidRPr="00657DFF" w:rsidRDefault="006B3586" w:rsidP="006B3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0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57DFF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481" w:type="pct"/>
          </w:tcPr>
          <w:p w14:paraId="7F79D2E3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7F9C54BC" w14:textId="28B9D800" w:rsidR="006B3586" w:rsidRPr="002A71C0" w:rsidRDefault="006C7BB4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40,671</w:t>
            </w:r>
          </w:p>
        </w:tc>
        <w:tc>
          <w:tcPr>
            <w:tcW w:w="138" w:type="pct"/>
          </w:tcPr>
          <w:p w14:paraId="2B6B9D52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A7F115A" w14:textId="6CEA92BD" w:rsidR="006B3586" w:rsidRPr="009664BA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28,871</w:t>
            </w:r>
          </w:p>
        </w:tc>
        <w:tc>
          <w:tcPr>
            <w:tcW w:w="149" w:type="pct"/>
          </w:tcPr>
          <w:p w14:paraId="57C99D3C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6CA1E415" w14:textId="3E8AA601" w:rsidR="006B3586" w:rsidRPr="009664BA" w:rsidRDefault="00CD268C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7,772</w:t>
            </w:r>
          </w:p>
        </w:tc>
        <w:tc>
          <w:tcPr>
            <w:tcW w:w="138" w:type="pct"/>
          </w:tcPr>
          <w:p w14:paraId="19B7D8F1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3D0A4AD3" w14:textId="75FF3559" w:rsidR="006B3586" w:rsidRPr="009664BA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7,306</w:t>
            </w:r>
          </w:p>
        </w:tc>
      </w:tr>
      <w:tr w:rsidR="006C7BB4" w:rsidRPr="009664BA" w14:paraId="6F6809EF" w14:textId="77777777" w:rsidTr="006B3586">
        <w:tc>
          <w:tcPr>
            <w:tcW w:w="1519" w:type="pct"/>
          </w:tcPr>
          <w:p w14:paraId="06942019" w14:textId="1B31EF87" w:rsidR="006C7BB4" w:rsidRPr="00657DFF" w:rsidRDefault="006C7BB4" w:rsidP="006C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0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481" w:type="pct"/>
          </w:tcPr>
          <w:p w14:paraId="7BA01DF2" w14:textId="77777777" w:rsidR="006C7BB4" w:rsidRPr="009664BA" w:rsidRDefault="006C7BB4" w:rsidP="006C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48A9B5F7" w14:textId="65BECC3B" w:rsidR="006C7BB4" w:rsidRDefault="006C7BB4" w:rsidP="006C7B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9,194</w:t>
            </w:r>
          </w:p>
        </w:tc>
        <w:tc>
          <w:tcPr>
            <w:tcW w:w="138" w:type="pct"/>
          </w:tcPr>
          <w:p w14:paraId="31B691AF" w14:textId="77777777" w:rsidR="006C7BB4" w:rsidRPr="009664BA" w:rsidRDefault="006C7BB4" w:rsidP="006C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3FFAEF4" w14:textId="63ADEA7E" w:rsidR="006C7BB4" w:rsidRDefault="006C7BB4" w:rsidP="006C7B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1,715</w:t>
            </w:r>
          </w:p>
        </w:tc>
        <w:tc>
          <w:tcPr>
            <w:tcW w:w="149" w:type="pct"/>
          </w:tcPr>
          <w:p w14:paraId="42E7B250" w14:textId="77777777" w:rsidR="006C7BB4" w:rsidRPr="009664BA" w:rsidRDefault="006C7BB4" w:rsidP="006C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4DB08193" w14:textId="2209D5AB" w:rsidR="006C7BB4" w:rsidRDefault="006C7BB4" w:rsidP="006C7B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4,448</w:t>
            </w:r>
          </w:p>
        </w:tc>
        <w:tc>
          <w:tcPr>
            <w:tcW w:w="138" w:type="pct"/>
          </w:tcPr>
          <w:p w14:paraId="0767CE6E" w14:textId="77777777" w:rsidR="006C7BB4" w:rsidRPr="009664BA" w:rsidRDefault="006C7BB4" w:rsidP="006C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34670643" w14:textId="6E56B831" w:rsidR="006C7BB4" w:rsidRDefault="006C7BB4" w:rsidP="006C7B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1,610</w:t>
            </w:r>
          </w:p>
        </w:tc>
      </w:tr>
      <w:tr w:rsidR="006C7BB4" w:rsidRPr="009664BA" w14:paraId="54BA3078" w14:textId="77777777" w:rsidTr="006B3586">
        <w:tc>
          <w:tcPr>
            <w:tcW w:w="1519" w:type="pct"/>
          </w:tcPr>
          <w:p w14:paraId="1C17A48D" w14:textId="3D5B8A9A" w:rsidR="006C7BB4" w:rsidRPr="009664BA" w:rsidRDefault="006C7BB4" w:rsidP="006C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เจ้าหนี้ค่าขนส่ง</w:t>
            </w:r>
          </w:p>
        </w:tc>
        <w:tc>
          <w:tcPr>
            <w:tcW w:w="481" w:type="pct"/>
          </w:tcPr>
          <w:p w14:paraId="52107403" w14:textId="77777777" w:rsidR="006C7BB4" w:rsidRPr="009664BA" w:rsidRDefault="006C7BB4" w:rsidP="006C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5C3F792B" w14:textId="7BE10FEE" w:rsidR="006C7BB4" w:rsidRDefault="006C7BB4" w:rsidP="006C7B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6,359</w:t>
            </w:r>
          </w:p>
        </w:tc>
        <w:tc>
          <w:tcPr>
            <w:tcW w:w="138" w:type="pct"/>
          </w:tcPr>
          <w:p w14:paraId="0A185DE9" w14:textId="77777777" w:rsidR="006C7BB4" w:rsidRPr="009664BA" w:rsidRDefault="006C7BB4" w:rsidP="006C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63D76DB6" w14:textId="042D2370" w:rsidR="006C7BB4" w:rsidRDefault="006C7BB4" w:rsidP="006C7B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3,729</w:t>
            </w:r>
          </w:p>
        </w:tc>
        <w:tc>
          <w:tcPr>
            <w:tcW w:w="149" w:type="pct"/>
          </w:tcPr>
          <w:p w14:paraId="5A98D68D" w14:textId="77777777" w:rsidR="006C7BB4" w:rsidRPr="009664BA" w:rsidRDefault="006C7BB4" w:rsidP="006C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46BCD98" w14:textId="52B52A79" w:rsidR="006C7BB4" w:rsidRDefault="006C7BB4" w:rsidP="006C7B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1,122</w:t>
            </w:r>
          </w:p>
        </w:tc>
        <w:tc>
          <w:tcPr>
            <w:tcW w:w="138" w:type="pct"/>
          </w:tcPr>
          <w:p w14:paraId="26BB090D" w14:textId="77777777" w:rsidR="006C7BB4" w:rsidRPr="009664BA" w:rsidRDefault="006C7BB4" w:rsidP="006C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7057007A" w14:textId="0B2B32EF" w:rsidR="006C7BB4" w:rsidRDefault="006C7BB4" w:rsidP="006C7B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1,657</w:t>
            </w:r>
          </w:p>
        </w:tc>
      </w:tr>
      <w:tr w:rsidR="006C7BB4" w:rsidRPr="009664BA" w14:paraId="384677B6" w14:textId="77777777" w:rsidTr="006B3586">
        <w:tc>
          <w:tcPr>
            <w:tcW w:w="1519" w:type="pct"/>
          </w:tcPr>
          <w:p w14:paraId="2BA092BB" w14:textId="134DBF89" w:rsidR="006C7BB4" w:rsidRPr="009664BA" w:rsidRDefault="006C7BB4" w:rsidP="006C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481" w:type="pct"/>
          </w:tcPr>
          <w:p w14:paraId="4A29C788" w14:textId="77777777" w:rsidR="006C7BB4" w:rsidRPr="009664BA" w:rsidRDefault="006C7BB4" w:rsidP="006C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3FD87DB4" w14:textId="28B9B3E7" w:rsidR="006C7BB4" w:rsidRDefault="006C7BB4" w:rsidP="006C7B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4,533</w:t>
            </w:r>
          </w:p>
        </w:tc>
        <w:tc>
          <w:tcPr>
            <w:tcW w:w="138" w:type="pct"/>
          </w:tcPr>
          <w:p w14:paraId="6F5B3F4D" w14:textId="77777777" w:rsidR="006C7BB4" w:rsidRPr="009664BA" w:rsidRDefault="006C7BB4" w:rsidP="006C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1A984FCE" w14:textId="7737632E" w:rsidR="006C7BB4" w:rsidRDefault="006C7BB4" w:rsidP="006C7B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1,889</w:t>
            </w:r>
          </w:p>
        </w:tc>
        <w:tc>
          <w:tcPr>
            <w:tcW w:w="149" w:type="pct"/>
          </w:tcPr>
          <w:p w14:paraId="603A5BCA" w14:textId="77777777" w:rsidR="006C7BB4" w:rsidRPr="009664BA" w:rsidRDefault="006C7BB4" w:rsidP="006C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9E038F0" w14:textId="22E4D9BE" w:rsidR="006C7BB4" w:rsidRDefault="006C7BB4" w:rsidP="006C7B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9F51FE2" w14:textId="77777777" w:rsidR="006C7BB4" w:rsidRPr="009664BA" w:rsidRDefault="006C7BB4" w:rsidP="006C7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7BD512FD" w14:textId="40821595" w:rsidR="006C7BB4" w:rsidRDefault="006C7BB4" w:rsidP="006C7B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3586" w:rsidRPr="009664BA" w14:paraId="05BFD20D" w14:textId="77777777" w:rsidTr="006B3586">
        <w:tc>
          <w:tcPr>
            <w:tcW w:w="1519" w:type="pct"/>
          </w:tcPr>
          <w:p w14:paraId="1DA3992F" w14:textId="548D862D" w:rsidR="006B3586" w:rsidRDefault="006B3586" w:rsidP="006B3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เช็คจ่ายลงวันที่ล่วงหน้า</w:t>
            </w:r>
          </w:p>
        </w:tc>
        <w:tc>
          <w:tcPr>
            <w:tcW w:w="481" w:type="pct"/>
          </w:tcPr>
          <w:p w14:paraId="283863D0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1659DDD5" w14:textId="7581EF19" w:rsidR="006B3586" w:rsidRDefault="00CD268C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  <w:tc>
          <w:tcPr>
            <w:tcW w:w="138" w:type="pct"/>
          </w:tcPr>
          <w:p w14:paraId="10A001DC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6574015A" w14:textId="3BA0F89E" w:rsidR="006B3586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5,265</w:t>
            </w:r>
          </w:p>
        </w:tc>
        <w:tc>
          <w:tcPr>
            <w:tcW w:w="149" w:type="pct"/>
          </w:tcPr>
          <w:p w14:paraId="2E64CEE2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6C61913C" w14:textId="30237C73" w:rsidR="006B3586" w:rsidRDefault="00CD268C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38" w:type="pct"/>
          </w:tcPr>
          <w:p w14:paraId="760DA288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04211F71" w14:textId="77B5EBFA" w:rsidR="006B3586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3586" w:rsidRPr="009664BA" w14:paraId="76D4F431" w14:textId="77777777" w:rsidTr="006B3586">
        <w:trPr>
          <w:trHeight w:val="70"/>
        </w:trPr>
        <w:tc>
          <w:tcPr>
            <w:tcW w:w="1519" w:type="pct"/>
          </w:tcPr>
          <w:p w14:paraId="38DAC298" w14:textId="3D44C918" w:rsidR="006B3586" w:rsidRPr="000B190E" w:rsidRDefault="006B3586" w:rsidP="006B3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190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481" w:type="pct"/>
          </w:tcPr>
          <w:p w14:paraId="3B682433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25419058" w14:textId="763013B4" w:rsidR="006B3586" w:rsidRPr="005B7538" w:rsidRDefault="006C7BB4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E95A9E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138" w:type="pct"/>
          </w:tcPr>
          <w:p w14:paraId="5F4B554F" w14:textId="77777777" w:rsidR="006B3586" w:rsidRPr="005B7538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6814B3A1" w14:textId="178081F8" w:rsidR="006B3586" w:rsidRPr="005B7538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9501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501B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  <w:tc>
          <w:tcPr>
            <w:tcW w:w="149" w:type="pct"/>
          </w:tcPr>
          <w:p w14:paraId="7D3C11F5" w14:textId="77777777" w:rsidR="006B3586" w:rsidRPr="005B7538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0489E87B" w14:textId="20BA7655" w:rsidR="006B3586" w:rsidRPr="005B7538" w:rsidRDefault="00CD268C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E95A9E"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  <w:tc>
          <w:tcPr>
            <w:tcW w:w="138" w:type="pct"/>
          </w:tcPr>
          <w:p w14:paraId="39A86F8E" w14:textId="77777777" w:rsidR="006B3586" w:rsidRPr="005B7538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0DCC6F42" w14:textId="60E9072B" w:rsidR="006B3586" w:rsidRPr="005B7538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9A79A4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</w:tr>
      <w:tr w:rsidR="006B3586" w:rsidRPr="009664BA" w14:paraId="513DBACE" w14:textId="77777777" w:rsidTr="006B3586">
        <w:trPr>
          <w:trHeight w:val="70"/>
        </w:trPr>
        <w:tc>
          <w:tcPr>
            <w:tcW w:w="1519" w:type="pct"/>
          </w:tcPr>
          <w:p w14:paraId="75FC0F6B" w14:textId="77777777" w:rsidR="006B3586" w:rsidRPr="009664BA" w:rsidRDefault="006B3586" w:rsidP="006B3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61E8697D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14:paraId="2C23D6B9" w14:textId="25180A63" w:rsidR="006B3586" w:rsidRDefault="0049501B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78,1</w:t>
            </w:r>
            <w:r w:rsidR="00E9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8" w:type="pct"/>
          </w:tcPr>
          <w:p w14:paraId="75F149C6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14:paraId="44A83793" w14:textId="678E9424" w:rsidR="006B3586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950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950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</w:t>
            </w:r>
          </w:p>
        </w:tc>
        <w:tc>
          <w:tcPr>
            <w:tcW w:w="149" w:type="pct"/>
          </w:tcPr>
          <w:p w14:paraId="0468EBFB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14:paraId="4831AD09" w14:textId="523A2ED3" w:rsidR="006B3586" w:rsidRDefault="00CD268C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</w:t>
            </w:r>
            <w:r w:rsidR="00E9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138" w:type="pct"/>
          </w:tcPr>
          <w:p w14:paraId="34C81C98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14:paraId="7BFDC364" w14:textId="5A95A209" w:rsidR="006B3586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A79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A79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</w:p>
        </w:tc>
      </w:tr>
      <w:tr w:rsidR="006B3586" w:rsidRPr="009664BA" w14:paraId="014DB595" w14:textId="77777777" w:rsidTr="006B3586">
        <w:trPr>
          <w:trHeight w:val="70"/>
        </w:trPr>
        <w:tc>
          <w:tcPr>
            <w:tcW w:w="1519" w:type="pct"/>
          </w:tcPr>
          <w:p w14:paraId="5A2A255F" w14:textId="19EECF0B" w:rsidR="006B3586" w:rsidRPr="009664BA" w:rsidRDefault="006B3586" w:rsidP="006B3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481" w:type="pct"/>
          </w:tcPr>
          <w:p w14:paraId="1DE8A2A1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00B3AA4C" w14:textId="756193F0" w:rsidR="006B3586" w:rsidRPr="002A71C0" w:rsidRDefault="0049501B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79,059</w:t>
            </w:r>
          </w:p>
        </w:tc>
        <w:tc>
          <w:tcPr>
            <w:tcW w:w="138" w:type="pct"/>
          </w:tcPr>
          <w:p w14:paraId="0798D4BE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0D263A2B" w14:textId="119C4D24" w:rsidR="006B3586" w:rsidRPr="009664BA" w:rsidRDefault="0049501B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6B3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047</w:t>
            </w:r>
          </w:p>
        </w:tc>
        <w:tc>
          <w:tcPr>
            <w:tcW w:w="149" w:type="pct"/>
          </w:tcPr>
          <w:p w14:paraId="0E924AFE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1D53B96C" w14:textId="256847C3" w:rsidR="006B3586" w:rsidRPr="009664BA" w:rsidRDefault="00CD268C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</w:t>
            </w:r>
            <w:r w:rsidR="004950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517</w:t>
            </w:r>
          </w:p>
        </w:tc>
        <w:tc>
          <w:tcPr>
            <w:tcW w:w="138" w:type="pct"/>
          </w:tcPr>
          <w:p w14:paraId="2FFD167A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1B5404ED" w14:textId="2CE82024" w:rsidR="006B3586" w:rsidRPr="009664BA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A79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A79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</w:t>
            </w:r>
          </w:p>
        </w:tc>
      </w:tr>
      <w:tr w:rsidR="006B3586" w:rsidRPr="009664BA" w14:paraId="6956DDC3" w14:textId="77777777" w:rsidTr="006B3586">
        <w:trPr>
          <w:trHeight w:val="70"/>
        </w:trPr>
        <w:tc>
          <w:tcPr>
            <w:tcW w:w="1519" w:type="pct"/>
          </w:tcPr>
          <w:p w14:paraId="27CEF50E" w14:textId="77777777" w:rsidR="006B3586" w:rsidRPr="00406355" w:rsidRDefault="006B3586" w:rsidP="006B3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81" w:type="pct"/>
          </w:tcPr>
          <w:p w14:paraId="499BD222" w14:textId="77777777" w:rsidR="006B3586" w:rsidRPr="00406355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79D93718" w14:textId="77777777" w:rsidR="006B3586" w:rsidRPr="00406355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1D237E45" w14:textId="77777777" w:rsidR="006B3586" w:rsidRPr="00406355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</w:tcPr>
          <w:p w14:paraId="75AFDBEE" w14:textId="77777777" w:rsidR="006B3586" w:rsidRPr="00406355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76952282" w14:textId="77777777" w:rsidR="006B3586" w:rsidRPr="00406355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5259C88A" w14:textId="77777777" w:rsidR="006B3586" w:rsidRPr="00406355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596F44F3" w14:textId="77777777" w:rsidR="006B3586" w:rsidRPr="00406355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1CB510EC" w14:textId="77777777" w:rsidR="006B3586" w:rsidRPr="00406355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B3586" w:rsidRPr="009664BA" w14:paraId="405AD559" w14:textId="77777777" w:rsidTr="006B3586">
        <w:trPr>
          <w:trHeight w:val="70"/>
        </w:trPr>
        <w:tc>
          <w:tcPr>
            <w:tcW w:w="1519" w:type="pct"/>
          </w:tcPr>
          <w:p w14:paraId="3DEAD888" w14:textId="233D8836" w:rsidR="006B3586" w:rsidRPr="0061113C" w:rsidRDefault="006B3586" w:rsidP="006B3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11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เจ้าหนี้ไม่หมุนเวียนอื่น</w:t>
            </w:r>
          </w:p>
        </w:tc>
        <w:tc>
          <w:tcPr>
            <w:tcW w:w="481" w:type="pct"/>
          </w:tcPr>
          <w:p w14:paraId="7581BEB5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0D7E15C6" w14:textId="4A195444" w:rsidR="006B3586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391615B0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</w:tcPr>
          <w:p w14:paraId="1F4AC2BA" w14:textId="22C3BC3E" w:rsidR="006B3586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21D1F7B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024D7739" w14:textId="1B6C3F43" w:rsidR="006B3586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70E36865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F28EEB7" w14:textId="48B679D2" w:rsidR="006B3586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3586" w:rsidRPr="009664BA" w14:paraId="3CD120FA" w14:textId="77777777" w:rsidTr="006B3586">
        <w:trPr>
          <w:trHeight w:val="70"/>
        </w:trPr>
        <w:tc>
          <w:tcPr>
            <w:tcW w:w="1519" w:type="pct"/>
          </w:tcPr>
          <w:p w14:paraId="4957BE4A" w14:textId="489645B5" w:rsidR="006B3586" w:rsidRPr="009664BA" w:rsidRDefault="006B3586" w:rsidP="006B3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เงินลงทุนค้างจ่าย</w:t>
            </w:r>
          </w:p>
        </w:tc>
        <w:tc>
          <w:tcPr>
            <w:tcW w:w="481" w:type="pct"/>
          </w:tcPr>
          <w:p w14:paraId="462BF6A6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1FA20903" w14:textId="1D84F7BE" w:rsidR="006B3586" w:rsidRPr="006048F0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048F0">
              <w:rPr>
                <w:rFonts w:asciiTheme="majorBidi" w:hAnsiTheme="majorBidi" w:cstheme="majorBidi"/>
                <w:sz w:val="30"/>
                <w:szCs w:val="30"/>
              </w:rPr>
              <w:t>206,000</w:t>
            </w:r>
          </w:p>
        </w:tc>
        <w:tc>
          <w:tcPr>
            <w:tcW w:w="138" w:type="pct"/>
          </w:tcPr>
          <w:p w14:paraId="26406F3D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10F84504" w14:textId="1DD5C312" w:rsidR="006B3586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48F0">
              <w:rPr>
                <w:rFonts w:asciiTheme="majorBidi" w:hAnsiTheme="majorBidi" w:cstheme="majorBidi"/>
                <w:sz w:val="30"/>
                <w:szCs w:val="30"/>
              </w:rPr>
              <w:t>206,000</w:t>
            </w:r>
          </w:p>
        </w:tc>
        <w:tc>
          <w:tcPr>
            <w:tcW w:w="149" w:type="pct"/>
          </w:tcPr>
          <w:p w14:paraId="1F7C535E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7F96F75D" w14:textId="1120EEC5" w:rsidR="006B3586" w:rsidRPr="006048F0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8F0">
              <w:rPr>
                <w:rFonts w:asciiTheme="majorBidi" w:hAnsiTheme="majorBidi" w:cstheme="majorBidi"/>
                <w:sz w:val="30"/>
                <w:szCs w:val="30"/>
              </w:rPr>
              <w:t>206,000</w:t>
            </w:r>
          </w:p>
        </w:tc>
        <w:tc>
          <w:tcPr>
            <w:tcW w:w="138" w:type="pct"/>
          </w:tcPr>
          <w:p w14:paraId="5D9CB028" w14:textId="77777777" w:rsidR="006B3586" w:rsidRPr="009664BA" w:rsidRDefault="006B3586" w:rsidP="006B3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5F1ED4A8" w14:textId="0529CD24" w:rsidR="006B3586" w:rsidRDefault="006B3586" w:rsidP="006B3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48F0">
              <w:rPr>
                <w:rFonts w:asciiTheme="majorBidi" w:hAnsiTheme="majorBidi" w:cstheme="majorBidi"/>
                <w:sz w:val="30"/>
                <w:szCs w:val="30"/>
              </w:rPr>
              <w:t>206,000</w:t>
            </w:r>
          </w:p>
        </w:tc>
      </w:tr>
    </w:tbl>
    <w:p w14:paraId="463E0236" w14:textId="77777777" w:rsidR="00AD3DB0" w:rsidRDefault="00AD3DB0" w:rsidP="00BD4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9A917F" w14:textId="5785E20D" w:rsidR="00BD4DCF" w:rsidRDefault="00BD4DCF" w:rsidP="00BD4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0ACB">
        <w:rPr>
          <w:rFonts w:ascii="Angsana New" w:hAnsi="Angsana New"/>
          <w:sz w:val="30"/>
          <w:szCs w:val="30"/>
          <w:cs/>
        </w:rPr>
        <w:t>เงินลงทุนค้างจ่าย</w:t>
      </w:r>
      <w:r w:rsidR="00130ACB" w:rsidRPr="00130ACB">
        <w:rPr>
          <w:rFonts w:ascii="Angsana New" w:hAnsi="Angsana New" w:hint="cs"/>
          <w:sz w:val="30"/>
          <w:szCs w:val="30"/>
          <w:cs/>
        </w:rPr>
        <w:t xml:space="preserve">เป็นรายการจากการซื้อบริษัทย่อยในปี </w:t>
      </w:r>
      <w:r w:rsidR="00130ACB" w:rsidRPr="00130ACB">
        <w:rPr>
          <w:rFonts w:ascii="Angsana New" w:hAnsi="Angsana New"/>
          <w:sz w:val="30"/>
          <w:szCs w:val="30"/>
        </w:rPr>
        <w:t xml:space="preserve">2562 </w:t>
      </w:r>
      <w:r w:rsidR="00130ACB" w:rsidRPr="00130ACB">
        <w:rPr>
          <w:rFonts w:ascii="Angsana New" w:hAnsi="Angsana New" w:hint="cs"/>
          <w:sz w:val="30"/>
          <w:szCs w:val="30"/>
          <w:cs/>
        </w:rPr>
        <w:t>โดย</w:t>
      </w:r>
      <w:r w:rsidRPr="00130ACB">
        <w:rPr>
          <w:rFonts w:ascii="Angsana New" w:hAnsi="Angsana New"/>
          <w:sz w:val="30"/>
          <w:szCs w:val="30"/>
          <w:cs/>
        </w:rPr>
        <w:t>จะจ่ายให้กับผู้ถือหุ้นเดิมที่ขายหุ้นให้กับบริษัทตามข้อตกลงในสัญญาซื้อขายหุ้นเมื่อบรรลุเงื่อนไขตามที่กำหนดไว้ โดย</w:t>
      </w:r>
      <w:r w:rsidR="005B7538">
        <w:rPr>
          <w:rFonts w:ascii="Angsana New" w:hAnsi="Angsana New" w:hint="cs"/>
          <w:sz w:val="30"/>
          <w:szCs w:val="30"/>
          <w:cs/>
        </w:rPr>
        <w:t>จะ</w:t>
      </w:r>
      <w:r w:rsidRPr="00130ACB">
        <w:rPr>
          <w:rFonts w:ascii="Angsana New" w:hAnsi="Angsana New"/>
          <w:sz w:val="30"/>
          <w:szCs w:val="30"/>
          <w:cs/>
        </w:rPr>
        <w:t xml:space="preserve">แบ่งจ่ายชำระเป็น </w:t>
      </w:r>
      <w:r w:rsidR="00647E94" w:rsidRPr="00130ACB">
        <w:rPr>
          <w:rFonts w:ascii="Angsana New" w:hAnsi="Angsana New"/>
          <w:sz w:val="30"/>
          <w:szCs w:val="30"/>
        </w:rPr>
        <w:t>2</w:t>
      </w:r>
      <w:r w:rsidRPr="00130ACB">
        <w:rPr>
          <w:rFonts w:ascii="Angsana New" w:hAnsi="Angsana New"/>
          <w:sz w:val="30"/>
          <w:szCs w:val="30"/>
          <w:cs/>
        </w:rPr>
        <w:t xml:space="preserve"> งวด</w:t>
      </w:r>
    </w:p>
    <w:p w14:paraId="23DED0D9" w14:textId="77777777" w:rsidR="005B7538" w:rsidRPr="005E00C2" w:rsidRDefault="005B7538" w:rsidP="00BD4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E102B3" w14:textId="685AB857" w:rsidR="00156E34" w:rsidRPr="00B00286" w:rsidRDefault="00156E34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B00286">
        <w:rPr>
          <w:rFonts w:ascii="Angsana New" w:hAnsi="Angsana New" w:hint="cs"/>
          <w:sz w:val="30"/>
          <w:szCs w:val="30"/>
          <w:u w:val="none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05EED61D" w14:textId="77777777" w:rsidR="001C57F7" w:rsidRPr="005E00C2" w:rsidRDefault="001C5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698D16E" w14:textId="77777777" w:rsidR="00C869EE" w:rsidRDefault="00C869EE" w:rsidP="00C86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C869E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FA739F6" w14:textId="77777777" w:rsidR="00C869EE" w:rsidRPr="005E00C2" w:rsidRDefault="00C869EE" w:rsidP="00C86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D675367" w14:textId="655250E8" w:rsidR="00460EEB" w:rsidRDefault="00C869EE" w:rsidP="00C86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86C0F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C869EE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Pr="00C869EE">
        <w:rPr>
          <w:rFonts w:asciiTheme="majorBidi" w:hAnsiTheme="majorBidi" w:cstheme="majorBidi"/>
          <w:sz w:val="30"/>
          <w:szCs w:val="30"/>
        </w:rPr>
        <w:t xml:space="preserve">2541 </w:t>
      </w:r>
      <w:r w:rsidRPr="00C869EE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</w:t>
      </w:r>
      <w:r w:rsidRPr="00DA4174">
        <w:rPr>
          <w:rFonts w:asciiTheme="majorBidi" w:hAnsiTheme="majorBidi" w:cstheme="majorBidi"/>
          <w:sz w:val="30"/>
          <w:szCs w:val="30"/>
          <w:cs/>
        </w:rPr>
        <w:t>งาน</w:t>
      </w:r>
      <w:r w:rsidR="00503038" w:rsidRPr="00DA4174">
        <w:rPr>
          <w:rFonts w:asciiTheme="majorBidi" w:hAnsiTheme="majorBidi" w:cstheme="majorBidi"/>
          <w:sz w:val="30"/>
          <w:szCs w:val="30"/>
        </w:rPr>
        <w:t xml:space="preserve"> </w:t>
      </w:r>
      <w:r w:rsidR="00503038" w:rsidRPr="00DA4174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DA4174" w:rsidRPr="00DA417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03038" w:rsidRPr="00DA4174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10"/>
        <w:gridCol w:w="1158"/>
        <w:gridCol w:w="236"/>
        <w:gridCol w:w="1126"/>
        <w:gridCol w:w="261"/>
        <w:gridCol w:w="1176"/>
        <w:gridCol w:w="261"/>
        <w:gridCol w:w="1227"/>
      </w:tblGrid>
      <w:tr w:rsidR="001C57F7" w:rsidRPr="00623946" w14:paraId="1072161E" w14:textId="77777777" w:rsidTr="002F4FB9">
        <w:trPr>
          <w:tblHeader/>
        </w:trPr>
        <w:tc>
          <w:tcPr>
            <w:tcW w:w="2880" w:type="dxa"/>
            <w:vMerge w:val="restart"/>
            <w:shd w:val="clear" w:color="auto" w:fill="auto"/>
            <w:vAlign w:val="bottom"/>
          </w:tcPr>
          <w:p w14:paraId="466BB9C1" w14:textId="34F16EB5" w:rsidR="001C57F7" w:rsidRPr="001C57F7" w:rsidRDefault="00460EEB" w:rsidP="0094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="001C57F7" w:rsidRPr="0094755F">
              <w:rPr>
                <w:rFonts w:asciiTheme="majorBidi" w:hAnsiTheme="majorBidi"/>
                <w:bCs/>
                <w:i/>
                <w:iCs/>
                <w:spacing w:val="-4"/>
                <w:sz w:val="30"/>
                <w:szCs w:val="30"/>
                <w:cs/>
              </w:rPr>
              <w:t>มูลค่าปัจจุบันของภาระผูกพันตาม</w:t>
            </w:r>
            <w:r w:rsidR="001C57F7" w:rsidRPr="001C57F7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810" w:type="dxa"/>
          </w:tcPr>
          <w:p w14:paraId="2DC1ED64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3BCEBB9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01ABDC3F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64" w:type="dxa"/>
            <w:gridSpan w:val="3"/>
            <w:vAlign w:val="bottom"/>
          </w:tcPr>
          <w:p w14:paraId="392D0DAA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A19" w:rsidRPr="00623946" w14:paraId="2A470E53" w14:textId="77777777" w:rsidTr="002F4FB9">
        <w:trPr>
          <w:tblHeader/>
        </w:trPr>
        <w:tc>
          <w:tcPr>
            <w:tcW w:w="2880" w:type="dxa"/>
            <w:vMerge/>
            <w:shd w:val="clear" w:color="auto" w:fill="auto"/>
          </w:tcPr>
          <w:p w14:paraId="03C741D6" w14:textId="77777777" w:rsidR="001C57F7" w:rsidRPr="001C57F7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E35666B" w14:textId="2A6A64F0" w:rsidR="001C57F7" w:rsidRPr="00623946" w:rsidRDefault="001C57F7" w:rsidP="007B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4" w:hanging="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31A6C8C6" w14:textId="3B3012E1" w:rsidR="001C57F7" w:rsidRPr="00623946" w:rsidRDefault="00C65C75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4FB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66712CB8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1ECD720D" w14:textId="473D1E3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4F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1" w:type="dxa"/>
            <w:vAlign w:val="bottom"/>
          </w:tcPr>
          <w:p w14:paraId="4A9D2314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0957A59D" w14:textId="03EC2CC2" w:rsidR="001C57F7" w:rsidRPr="00623946" w:rsidRDefault="00C65C75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4FB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  <w:vAlign w:val="bottom"/>
          </w:tcPr>
          <w:p w14:paraId="0279285E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D0E57B1" w14:textId="708F4A6F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4F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06EA0" w:rsidRPr="00623946" w14:paraId="1F2E76CE" w14:textId="77777777" w:rsidTr="00BB788F">
        <w:trPr>
          <w:tblHeader/>
        </w:trPr>
        <w:tc>
          <w:tcPr>
            <w:tcW w:w="2880" w:type="dxa"/>
          </w:tcPr>
          <w:p w14:paraId="02FD5BA6" w14:textId="77777777" w:rsidR="00406EA0" w:rsidRPr="00623946" w:rsidRDefault="00406EA0" w:rsidP="007653E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CB1AC72" w14:textId="77777777" w:rsidR="00406EA0" w:rsidRPr="00623946" w:rsidRDefault="00406EA0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45" w:type="dxa"/>
            <w:gridSpan w:val="7"/>
          </w:tcPr>
          <w:p w14:paraId="573173A5" w14:textId="10FB3AA7" w:rsidR="00406EA0" w:rsidRPr="00623946" w:rsidRDefault="006C2236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</w:t>
            </w:r>
            <w:r w:rsidR="00231233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rtl/>
              </w:rPr>
              <w:t>(</w:t>
            </w:r>
            <w:proofErr w:type="gramEnd"/>
          </w:p>
        </w:tc>
      </w:tr>
      <w:tr w:rsidR="002F4FB9" w:rsidRPr="00623946" w14:paraId="4A96672A" w14:textId="77777777" w:rsidTr="002F4FB9">
        <w:tc>
          <w:tcPr>
            <w:tcW w:w="2880" w:type="dxa"/>
          </w:tcPr>
          <w:p w14:paraId="54908BF6" w14:textId="77777777" w:rsidR="002F4FB9" w:rsidRPr="00623946" w:rsidRDefault="002F4FB9" w:rsidP="002F4FB9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48562F03" w14:textId="77777777" w:rsidR="002F4FB9" w:rsidRPr="00623946" w:rsidRDefault="002F4FB9" w:rsidP="002F4FB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2D566D58" w14:textId="2AF79D5F" w:rsidR="002F4FB9" w:rsidRPr="007B634D" w:rsidRDefault="00E4260B" w:rsidP="002F4FB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28,121</w:t>
            </w:r>
          </w:p>
        </w:tc>
        <w:tc>
          <w:tcPr>
            <w:tcW w:w="236" w:type="dxa"/>
          </w:tcPr>
          <w:p w14:paraId="67AD87FB" w14:textId="77777777" w:rsidR="002F4FB9" w:rsidRPr="00623946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07469F2C" w14:textId="7220ED86" w:rsidR="002F4FB9" w:rsidRPr="00623946" w:rsidRDefault="002F4FB9" w:rsidP="002F4FB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B634D">
              <w:rPr>
                <w:rFonts w:asciiTheme="majorBidi" w:hAnsiTheme="majorBidi" w:cstheme="majorBidi"/>
                <w:sz w:val="30"/>
                <w:szCs w:val="30"/>
              </w:rPr>
              <w:t>23,673</w:t>
            </w:r>
          </w:p>
        </w:tc>
        <w:tc>
          <w:tcPr>
            <w:tcW w:w="261" w:type="dxa"/>
          </w:tcPr>
          <w:p w14:paraId="3B551F8B" w14:textId="77777777" w:rsidR="002F4FB9" w:rsidRPr="00623946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4BA7F90D" w14:textId="72DED784" w:rsidR="002F4FB9" w:rsidRPr="007B634D" w:rsidRDefault="00E4260B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17,798</w:t>
            </w:r>
          </w:p>
        </w:tc>
        <w:tc>
          <w:tcPr>
            <w:tcW w:w="261" w:type="dxa"/>
          </w:tcPr>
          <w:p w14:paraId="060A5499" w14:textId="77777777" w:rsidR="002F4FB9" w:rsidRPr="00623946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55C2222" w14:textId="02F601F9" w:rsidR="002F4FB9" w:rsidRPr="00623946" w:rsidRDefault="002F4FB9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B634D">
              <w:rPr>
                <w:rFonts w:asciiTheme="majorBidi" w:hAnsiTheme="majorBidi" w:cstheme="majorBidi"/>
                <w:sz w:val="30"/>
                <w:szCs w:val="30"/>
              </w:rPr>
              <w:t>19,291</w:t>
            </w:r>
          </w:p>
        </w:tc>
      </w:tr>
      <w:tr w:rsidR="002F4FB9" w:rsidRPr="00623946" w14:paraId="7822733B" w14:textId="77777777" w:rsidTr="002F4FB9">
        <w:tc>
          <w:tcPr>
            <w:tcW w:w="2880" w:type="dxa"/>
          </w:tcPr>
          <w:p w14:paraId="1CD383CE" w14:textId="77777777" w:rsidR="002F4FB9" w:rsidRPr="00EC4215" w:rsidRDefault="002F4FB9" w:rsidP="002F4FB9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10" w:type="dxa"/>
          </w:tcPr>
          <w:p w14:paraId="797446C1" w14:textId="77777777" w:rsidR="002F4FB9" w:rsidRPr="00420CE3" w:rsidRDefault="002F4FB9" w:rsidP="002F4FB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8" w:type="dxa"/>
          </w:tcPr>
          <w:p w14:paraId="7CCB60E8" w14:textId="77777777" w:rsidR="002F4FB9" w:rsidRPr="00420CE3" w:rsidRDefault="002F4FB9" w:rsidP="002F4FB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1519BCB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52D289CB" w14:textId="77777777" w:rsidR="002F4FB9" w:rsidRPr="00420CE3" w:rsidRDefault="002F4FB9" w:rsidP="002F4FB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</w:tcPr>
          <w:p w14:paraId="71FD22C9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172C6465" w14:textId="77777777" w:rsidR="002F4FB9" w:rsidRPr="00420CE3" w:rsidRDefault="002F4FB9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</w:tcPr>
          <w:p w14:paraId="1D143569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B51B1E5" w14:textId="77777777" w:rsidR="002F4FB9" w:rsidRPr="00420CE3" w:rsidRDefault="002F4FB9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F4FB9" w:rsidRPr="00623946" w14:paraId="2CEF4349" w14:textId="77777777" w:rsidTr="002F4FB9">
        <w:tc>
          <w:tcPr>
            <w:tcW w:w="2880" w:type="dxa"/>
          </w:tcPr>
          <w:p w14:paraId="5CABA4DB" w14:textId="77777777" w:rsidR="002F4FB9" w:rsidRPr="00420CE3" w:rsidRDefault="002F4FB9" w:rsidP="002F4FB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</w:t>
            </w:r>
            <w:r w:rsidRPr="00420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810" w:type="dxa"/>
          </w:tcPr>
          <w:p w14:paraId="3FE03A4E" w14:textId="77777777" w:rsidR="002F4FB9" w:rsidRPr="00420CE3" w:rsidRDefault="002F4FB9" w:rsidP="002F4FB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</w:tcPr>
          <w:p w14:paraId="18298686" w14:textId="2FEEE9F1" w:rsidR="002F4FB9" w:rsidRPr="00F76F87" w:rsidRDefault="00E4260B" w:rsidP="002F4FB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4,75</w:t>
            </w:r>
            <w:r w:rsidR="00B002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C1A8166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6FE2DACD" w14:textId="1C125375" w:rsidR="002F4FB9" w:rsidRPr="00420CE3" w:rsidRDefault="002F4FB9" w:rsidP="002F4FB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3,066</w:t>
            </w:r>
          </w:p>
        </w:tc>
        <w:tc>
          <w:tcPr>
            <w:tcW w:w="261" w:type="dxa"/>
          </w:tcPr>
          <w:p w14:paraId="6CF0E5E1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70AFC8DE" w14:textId="6962A29B" w:rsidR="002F4FB9" w:rsidRPr="00420CE3" w:rsidRDefault="00C04BE4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2,018</w:t>
            </w:r>
          </w:p>
        </w:tc>
        <w:tc>
          <w:tcPr>
            <w:tcW w:w="261" w:type="dxa"/>
          </w:tcPr>
          <w:p w14:paraId="22B9EEA7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20535D6" w14:textId="1BED9723" w:rsidR="002F4FB9" w:rsidRPr="00420CE3" w:rsidRDefault="002F4FB9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1,886</w:t>
            </w:r>
          </w:p>
        </w:tc>
      </w:tr>
      <w:tr w:rsidR="002F4FB9" w:rsidRPr="00623946" w14:paraId="5DDA95B4" w14:textId="77777777" w:rsidTr="002F4FB9">
        <w:tc>
          <w:tcPr>
            <w:tcW w:w="2880" w:type="dxa"/>
          </w:tcPr>
          <w:p w14:paraId="16B75339" w14:textId="77777777" w:rsidR="002F4FB9" w:rsidRPr="00420CE3" w:rsidRDefault="002F4FB9" w:rsidP="002F4FB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10" w:type="dxa"/>
          </w:tcPr>
          <w:p w14:paraId="12007A77" w14:textId="77777777" w:rsidR="002F4FB9" w:rsidRPr="00420CE3" w:rsidRDefault="002F4FB9" w:rsidP="002F4FB9">
            <w:pPr>
              <w:pStyle w:val="acctfourfigures"/>
              <w:tabs>
                <w:tab w:val="clear" w:pos="765"/>
              </w:tabs>
              <w:spacing w:line="240" w:lineRule="atLeast"/>
              <w:ind w:left="-120" w:right="-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</w:tcPr>
          <w:p w14:paraId="3766E905" w14:textId="187204CF" w:rsidR="002F4FB9" w:rsidRPr="00420CE3" w:rsidRDefault="00E4260B" w:rsidP="002F4FB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</w:t>
            </w:r>
            <w:r w:rsidR="00B002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</w:tcPr>
          <w:p w14:paraId="02062ABB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41A1E71B" w14:textId="707D4A25" w:rsidR="002F4FB9" w:rsidRPr="00420CE3" w:rsidRDefault="002F4FB9" w:rsidP="002F4FB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462</w:t>
            </w:r>
          </w:p>
        </w:tc>
        <w:tc>
          <w:tcPr>
            <w:tcW w:w="261" w:type="dxa"/>
          </w:tcPr>
          <w:p w14:paraId="7B2BBFDD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586C75F3" w14:textId="644BA939" w:rsidR="002F4FB9" w:rsidRPr="00420CE3" w:rsidRDefault="00C04BE4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367</w:t>
            </w:r>
          </w:p>
        </w:tc>
        <w:tc>
          <w:tcPr>
            <w:tcW w:w="261" w:type="dxa"/>
          </w:tcPr>
          <w:p w14:paraId="53F5BE12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589ADBB" w14:textId="1C5BB214" w:rsidR="002F4FB9" w:rsidRPr="00420CE3" w:rsidRDefault="002F4FB9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320</w:t>
            </w:r>
          </w:p>
        </w:tc>
      </w:tr>
      <w:tr w:rsidR="00681C6F" w:rsidRPr="00623946" w14:paraId="68436FF2" w14:textId="77777777" w:rsidTr="002F4FB9">
        <w:tc>
          <w:tcPr>
            <w:tcW w:w="2880" w:type="dxa"/>
          </w:tcPr>
          <w:p w14:paraId="79149E21" w14:textId="77777777" w:rsidR="00681C6F" w:rsidRPr="00156FDE" w:rsidRDefault="00681C6F" w:rsidP="002F4FB9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7035FD6" w14:textId="77777777" w:rsidR="00681C6F" w:rsidRPr="00420CE3" w:rsidRDefault="00681C6F" w:rsidP="002F4FB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4780545B" w14:textId="77777777" w:rsidR="00681C6F" w:rsidRDefault="00681C6F" w:rsidP="002F4FB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1310911" w14:textId="77777777" w:rsidR="00681C6F" w:rsidRPr="00420CE3" w:rsidRDefault="00681C6F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71359B21" w14:textId="77777777" w:rsidR="00681C6F" w:rsidRPr="00420CE3" w:rsidRDefault="00681C6F" w:rsidP="002F4FB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308D258B" w14:textId="77777777" w:rsidR="00681C6F" w:rsidRPr="00420CE3" w:rsidRDefault="00681C6F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31E61658" w14:textId="77777777" w:rsidR="00681C6F" w:rsidRDefault="00681C6F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62F4076E" w14:textId="77777777" w:rsidR="00681C6F" w:rsidRPr="00420CE3" w:rsidRDefault="00681C6F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46CE0285" w14:textId="77777777" w:rsidR="00681C6F" w:rsidRPr="00420CE3" w:rsidRDefault="00681C6F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F4FB9" w:rsidRPr="00623946" w14:paraId="3D063C83" w14:textId="77777777" w:rsidTr="002F4FB9">
        <w:tc>
          <w:tcPr>
            <w:tcW w:w="2880" w:type="dxa"/>
          </w:tcPr>
          <w:p w14:paraId="640A4374" w14:textId="28205713" w:rsidR="002F4FB9" w:rsidRPr="007B2C91" w:rsidRDefault="002F4FB9" w:rsidP="002F4FB9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6F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10" w:type="dxa"/>
          </w:tcPr>
          <w:p w14:paraId="78CAB2D2" w14:textId="77777777" w:rsidR="002F4FB9" w:rsidRPr="00420CE3" w:rsidRDefault="002F4FB9" w:rsidP="002F4FB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133B21E5" w14:textId="77777777" w:rsidR="002F4FB9" w:rsidRDefault="002F4FB9" w:rsidP="002F4FB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E900E8E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578B388C" w14:textId="77777777" w:rsidR="002F4FB9" w:rsidRPr="00420CE3" w:rsidRDefault="002F4FB9" w:rsidP="002F4FB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13054055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4B81BED1" w14:textId="77777777" w:rsidR="002F4FB9" w:rsidRDefault="002F4FB9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4B822BC5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BD60838" w14:textId="77777777" w:rsidR="002F4FB9" w:rsidRPr="00420CE3" w:rsidRDefault="002F4FB9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F4FB9" w:rsidRPr="00623946" w14:paraId="21152CF2" w14:textId="77777777" w:rsidTr="002F4FB9">
        <w:tc>
          <w:tcPr>
            <w:tcW w:w="2880" w:type="dxa"/>
          </w:tcPr>
          <w:p w14:paraId="334C4435" w14:textId="1D640BAD" w:rsidR="002F4FB9" w:rsidRPr="007B2C91" w:rsidRDefault="00642935" w:rsidP="002F4FB9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29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F4FB9" w:rsidRPr="00156FDE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642935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2F4FB9" w:rsidRPr="00156F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ขาดทุนจากการประมาณ</w:t>
            </w:r>
          </w:p>
        </w:tc>
        <w:tc>
          <w:tcPr>
            <w:tcW w:w="810" w:type="dxa"/>
          </w:tcPr>
          <w:p w14:paraId="0FE17E32" w14:textId="77777777" w:rsidR="002F4FB9" w:rsidRPr="00420CE3" w:rsidRDefault="002F4FB9" w:rsidP="002F4FB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58B30EF1" w14:textId="77777777" w:rsidR="002F4FB9" w:rsidRDefault="002F4FB9" w:rsidP="002F4FB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8511807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0A13B4A4" w14:textId="77777777" w:rsidR="002F4FB9" w:rsidRPr="00420CE3" w:rsidRDefault="002F4FB9" w:rsidP="002F4FB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3105A0DD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3FF91B59" w14:textId="77777777" w:rsidR="002F4FB9" w:rsidRDefault="002F4FB9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529AEFBC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CEBE74D" w14:textId="77777777" w:rsidR="002F4FB9" w:rsidRPr="00420CE3" w:rsidRDefault="002F4FB9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F4FB9" w:rsidRPr="00623946" w14:paraId="6D06E75F" w14:textId="77777777" w:rsidTr="002F4FB9">
        <w:tc>
          <w:tcPr>
            <w:tcW w:w="2880" w:type="dxa"/>
          </w:tcPr>
          <w:p w14:paraId="446A0DB1" w14:textId="6C47801E" w:rsidR="002F4FB9" w:rsidRPr="007B2C91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6FDE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810" w:type="dxa"/>
          </w:tcPr>
          <w:p w14:paraId="339C079C" w14:textId="77777777" w:rsidR="002F4FB9" w:rsidRPr="00420CE3" w:rsidRDefault="002F4FB9" w:rsidP="002F4FB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03DCAA04" w14:textId="77777777" w:rsidR="002F4FB9" w:rsidRDefault="002F4FB9" w:rsidP="002F4FB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37313B9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30C889DB" w14:textId="77777777" w:rsidR="002F4FB9" w:rsidRPr="00420CE3" w:rsidRDefault="002F4FB9" w:rsidP="002F4FB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185D74BF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5454833A" w14:textId="77777777" w:rsidR="002F4FB9" w:rsidRDefault="002F4FB9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493B189E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7B2C4959" w14:textId="77777777" w:rsidR="002F4FB9" w:rsidRPr="00420CE3" w:rsidRDefault="002F4FB9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F4FB9" w:rsidRPr="00623946" w14:paraId="6FFCEB70" w14:textId="77777777" w:rsidTr="002F4FB9">
        <w:tc>
          <w:tcPr>
            <w:tcW w:w="2880" w:type="dxa"/>
          </w:tcPr>
          <w:p w14:paraId="708D340B" w14:textId="11B53DEE" w:rsidR="002F4FB9" w:rsidRPr="00F76F87" w:rsidRDefault="002F4FB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3" w:right="-111" w:hanging="18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76F8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810" w:type="dxa"/>
          </w:tcPr>
          <w:p w14:paraId="7412782D" w14:textId="77777777" w:rsidR="002F4FB9" w:rsidRPr="00420CE3" w:rsidRDefault="002F4FB9" w:rsidP="002F4FB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0399476B" w14:textId="54F6964F" w:rsidR="002F4FB9" w:rsidRDefault="00E4260B" w:rsidP="002F4FB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(58</w:t>
            </w:r>
            <w:r w:rsidR="00B002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A558B18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2EC5EC8A" w14:textId="39E1208D" w:rsidR="002F4FB9" w:rsidRPr="00420CE3" w:rsidRDefault="002F4FB9" w:rsidP="002F4FB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3,141</w:t>
            </w:r>
          </w:p>
        </w:tc>
        <w:tc>
          <w:tcPr>
            <w:tcW w:w="261" w:type="dxa"/>
          </w:tcPr>
          <w:p w14:paraId="7A103548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5AD9127A" w14:textId="2A4E7089" w:rsidR="002F4FB9" w:rsidRDefault="00C04BE4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(583)</w:t>
            </w:r>
          </w:p>
        </w:tc>
        <w:tc>
          <w:tcPr>
            <w:tcW w:w="261" w:type="dxa"/>
          </w:tcPr>
          <w:p w14:paraId="54A6ADF5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96C6F77" w14:textId="0C06005B" w:rsidR="002F4FB9" w:rsidRPr="00420CE3" w:rsidRDefault="002F4FB9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3,141</w:t>
            </w:r>
          </w:p>
        </w:tc>
      </w:tr>
      <w:tr w:rsidR="002F4FB9" w:rsidRPr="00623946" w14:paraId="17BF69F2" w14:textId="77777777" w:rsidTr="002F4FB9">
        <w:tc>
          <w:tcPr>
            <w:tcW w:w="2880" w:type="dxa"/>
          </w:tcPr>
          <w:p w14:paraId="79F641A3" w14:textId="2385AD4E" w:rsidR="002F4FB9" w:rsidRPr="007B634D" w:rsidRDefault="002F4FB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810" w:type="dxa"/>
          </w:tcPr>
          <w:p w14:paraId="7740F98E" w14:textId="77777777" w:rsidR="002F4FB9" w:rsidRPr="00420CE3" w:rsidRDefault="002F4FB9" w:rsidP="002F4FB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12B2B9CB" w14:textId="206DDF28" w:rsidR="002F4FB9" w:rsidRDefault="00E4260B" w:rsidP="002F4FB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236" w:type="dxa"/>
          </w:tcPr>
          <w:p w14:paraId="6D8E684D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0B443DB9" w14:textId="0681B835" w:rsidR="002F4FB9" w:rsidRPr="00420CE3" w:rsidRDefault="002F4FB9" w:rsidP="002F4FB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(1,869)</w:t>
            </w:r>
          </w:p>
        </w:tc>
        <w:tc>
          <w:tcPr>
            <w:tcW w:w="261" w:type="dxa"/>
          </w:tcPr>
          <w:p w14:paraId="54009D79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36A61ECC" w14:textId="1E400639" w:rsidR="002F4FB9" w:rsidRDefault="00C04BE4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1DF84AE8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95E751B" w14:textId="39175F6F" w:rsidR="002F4FB9" w:rsidRPr="00420CE3" w:rsidRDefault="002F4FB9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(1,557)</w:t>
            </w:r>
          </w:p>
        </w:tc>
      </w:tr>
      <w:tr w:rsidR="002F4FB9" w:rsidRPr="00623946" w14:paraId="21F74332" w14:textId="77777777" w:rsidTr="002F4FB9">
        <w:tc>
          <w:tcPr>
            <w:tcW w:w="2880" w:type="dxa"/>
          </w:tcPr>
          <w:p w14:paraId="25503A4A" w14:textId="3C881961" w:rsidR="002F4FB9" w:rsidRPr="007B634D" w:rsidRDefault="002F4FB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3" w:right="-111" w:hanging="18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7B634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การ</w:t>
            </w:r>
            <w:r w:rsidRPr="007B634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ปรับปรุง</w:t>
            </w:r>
            <w:r w:rsidRPr="007B634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จากประสบการณ์</w:t>
            </w:r>
          </w:p>
        </w:tc>
        <w:tc>
          <w:tcPr>
            <w:tcW w:w="810" w:type="dxa"/>
          </w:tcPr>
          <w:p w14:paraId="11D8E667" w14:textId="77777777" w:rsidR="002F4FB9" w:rsidRPr="00420CE3" w:rsidRDefault="002F4FB9" w:rsidP="002F4FB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490BB5C4" w14:textId="46845E6F" w:rsidR="002F4FB9" w:rsidRDefault="00E4260B" w:rsidP="002F4FB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236" w:type="dxa"/>
          </w:tcPr>
          <w:p w14:paraId="6148EA75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45576491" w14:textId="28FFD723" w:rsidR="002F4FB9" w:rsidRPr="00420CE3" w:rsidRDefault="002F4FB9" w:rsidP="002F4FB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(6,310)</w:t>
            </w:r>
          </w:p>
        </w:tc>
        <w:tc>
          <w:tcPr>
            <w:tcW w:w="261" w:type="dxa"/>
          </w:tcPr>
          <w:p w14:paraId="44B9F541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2D028BA4" w14:textId="193B7301" w:rsidR="002F4FB9" w:rsidRDefault="00C04BE4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55B3E1ED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70EF28A5" w14:textId="47524699" w:rsidR="002F4FB9" w:rsidRPr="00420CE3" w:rsidRDefault="002F4FB9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(5,254)</w:t>
            </w:r>
          </w:p>
        </w:tc>
      </w:tr>
      <w:tr w:rsidR="002F4FB9" w:rsidRPr="00623946" w14:paraId="0D4CD0BD" w14:textId="77777777" w:rsidTr="002F4FB9">
        <w:tc>
          <w:tcPr>
            <w:tcW w:w="2880" w:type="dxa"/>
          </w:tcPr>
          <w:p w14:paraId="28D5918E" w14:textId="46F0C001" w:rsidR="002F4FB9" w:rsidRPr="00053982" w:rsidRDefault="002F4FB9" w:rsidP="002F4FB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เพิ่มจากการซื้อธุรกิจ</w:t>
            </w:r>
          </w:p>
        </w:tc>
        <w:tc>
          <w:tcPr>
            <w:tcW w:w="810" w:type="dxa"/>
          </w:tcPr>
          <w:p w14:paraId="243DB267" w14:textId="4EAF0748" w:rsidR="002F4FB9" w:rsidRPr="009B11D7" w:rsidRDefault="002F4FB9" w:rsidP="002F4FB9">
            <w:pPr>
              <w:pStyle w:val="acctfourfigures"/>
              <w:tabs>
                <w:tab w:val="clear" w:pos="765"/>
              </w:tabs>
              <w:spacing w:line="240" w:lineRule="atLeast"/>
              <w:ind w:left="-79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6DF1EDA3" w14:textId="5F279CC4" w:rsidR="002F4FB9" w:rsidRPr="00053982" w:rsidRDefault="00E4260B" w:rsidP="002F4FB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5366658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43013FF8" w14:textId="175374A3" w:rsidR="002F4FB9" w:rsidRDefault="002F4FB9" w:rsidP="002F4FB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5,987</w:t>
            </w:r>
          </w:p>
        </w:tc>
        <w:tc>
          <w:tcPr>
            <w:tcW w:w="261" w:type="dxa"/>
          </w:tcPr>
          <w:p w14:paraId="21FFECA1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7225A6AA" w14:textId="18B7ACFB" w:rsidR="002F4FB9" w:rsidRPr="00420CE3" w:rsidRDefault="00C04BE4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2977C138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723C45C0" w14:textId="3E8B5ACB" w:rsidR="002F4FB9" w:rsidRDefault="002F4FB9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F4FB9" w:rsidRPr="00623946" w14:paraId="635BD938" w14:textId="77777777" w:rsidTr="002F4FB9">
        <w:tc>
          <w:tcPr>
            <w:tcW w:w="2880" w:type="dxa"/>
          </w:tcPr>
          <w:p w14:paraId="4910934B" w14:textId="77777777" w:rsidR="002F4FB9" w:rsidRPr="00053982" w:rsidRDefault="002F4FB9" w:rsidP="002F4FB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39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10" w:type="dxa"/>
          </w:tcPr>
          <w:p w14:paraId="1BEF8D4C" w14:textId="77777777" w:rsidR="002F4FB9" w:rsidRPr="00420CE3" w:rsidRDefault="002F4FB9" w:rsidP="002F4FB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500C6969" w14:textId="15ED1CA0" w:rsidR="002F4FB9" w:rsidRPr="00420CE3" w:rsidRDefault="00E4260B" w:rsidP="002F4FB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(476)</w:t>
            </w:r>
          </w:p>
        </w:tc>
        <w:tc>
          <w:tcPr>
            <w:tcW w:w="236" w:type="dxa"/>
          </w:tcPr>
          <w:p w14:paraId="0734C1F5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0E017B32" w14:textId="76682B1F" w:rsidR="002F4FB9" w:rsidRPr="00420CE3" w:rsidRDefault="002F4FB9" w:rsidP="002F4FB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(29)</w:t>
            </w:r>
          </w:p>
        </w:tc>
        <w:tc>
          <w:tcPr>
            <w:tcW w:w="261" w:type="dxa"/>
          </w:tcPr>
          <w:p w14:paraId="69DFE090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4CB6E561" w14:textId="0F451D45" w:rsidR="002F4FB9" w:rsidRPr="00420CE3" w:rsidRDefault="00C04BE4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(17)</w:t>
            </w:r>
          </w:p>
        </w:tc>
        <w:tc>
          <w:tcPr>
            <w:tcW w:w="261" w:type="dxa"/>
          </w:tcPr>
          <w:p w14:paraId="1F8A97C0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2EC6E9A" w14:textId="096AE1DE" w:rsidR="002F4FB9" w:rsidRPr="00420CE3" w:rsidRDefault="002F4FB9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(29)</w:t>
            </w:r>
          </w:p>
        </w:tc>
      </w:tr>
      <w:tr w:rsidR="002F4FB9" w:rsidRPr="00623946" w14:paraId="0202F5EC" w14:textId="77777777" w:rsidTr="002F4FB9">
        <w:tc>
          <w:tcPr>
            <w:tcW w:w="2880" w:type="dxa"/>
          </w:tcPr>
          <w:p w14:paraId="412710AB" w14:textId="77777777" w:rsidR="002F4FB9" w:rsidRPr="00420CE3" w:rsidRDefault="002F4FB9" w:rsidP="002F4FB9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12B73CB3" w14:textId="77777777" w:rsidR="002F4FB9" w:rsidRPr="00420CE3" w:rsidRDefault="002F4FB9" w:rsidP="002F4FB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1AA06AEF" w14:textId="15FEE295" w:rsidR="002F4FB9" w:rsidRPr="00420CE3" w:rsidRDefault="00E4260B" w:rsidP="002F4FB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33,121</w:t>
            </w:r>
          </w:p>
        </w:tc>
        <w:tc>
          <w:tcPr>
            <w:tcW w:w="236" w:type="dxa"/>
          </w:tcPr>
          <w:p w14:paraId="17330661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1B886985" w14:textId="01D96EA4" w:rsidR="002F4FB9" w:rsidRPr="00420CE3" w:rsidRDefault="002F4FB9" w:rsidP="002F4FB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28,121</w:t>
            </w:r>
          </w:p>
        </w:tc>
        <w:tc>
          <w:tcPr>
            <w:tcW w:w="261" w:type="dxa"/>
          </w:tcPr>
          <w:p w14:paraId="5B44C238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77DBD34E" w14:textId="1058B1C8" w:rsidR="002F4FB9" w:rsidRPr="00420CE3" w:rsidRDefault="00C04BE4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19,583</w:t>
            </w:r>
          </w:p>
        </w:tc>
        <w:tc>
          <w:tcPr>
            <w:tcW w:w="261" w:type="dxa"/>
          </w:tcPr>
          <w:p w14:paraId="474645EE" w14:textId="77777777" w:rsidR="002F4FB9" w:rsidRPr="00420CE3" w:rsidRDefault="002F4FB9" w:rsidP="002F4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6DF59932" w14:textId="773830D5" w:rsidR="002F4FB9" w:rsidRPr="00420CE3" w:rsidRDefault="002F4FB9" w:rsidP="002F4F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17,798</w:t>
            </w:r>
          </w:p>
        </w:tc>
      </w:tr>
    </w:tbl>
    <w:p w14:paraId="17DC1D14" w14:textId="0ADFB01E" w:rsidR="003B7A7B" w:rsidRPr="00AD3DB0" w:rsidRDefault="003B7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pacing w:val="-10"/>
          <w:sz w:val="24"/>
          <w:szCs w:val="24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690"/>
        <w:gridCol w:w="1258"/>
        <w:gridCol w:w="236"/>
        <w:gridCol w:w="1116"/>
        <w:gridCol w:w="236"/>
        <w:gridCol w:w="1204"/>
        <w:gridCol w:w="270"/>
        <w:gridCol w:w="1170"/>
      </w:tblGrid>
      <w:tr w:rsidR="00D47A6B" w:rsidRPr="00623946" w14:paraId="6D706252" w14:textId="77777777" w:rsidTr="00923A2B">
        <w:trPr>
          <w:tblHeader/>
        </w:trPr>
        <w:tc>
          <w:tcPr>
            <w:tcW w:w="3690" w:type="dxa"/>
            <w:vMerge w:val="restart"/>
          </w:tcPr>
          <w:p w14:paraId="49826920" w14:textId="77777777" w:rsidR="00D47A6B" w:rsidRPr="00D47A6B" w:rsidRDefault="00D47A6B" w:rsidP="00D47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 w:hanging="160"/>
              <w:jc w:val="both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D47A6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D47A6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D47A6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610" w:type="dxa"/>
            <w:gridSpan w:val="3"/>
          </w:tcPr>
          <w:p w14:paraId="2B07E00C" w14:textId="77777777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82AE3A8" w14:textId="77777777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506C7FD1" w14:textId="77777777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7A6B" w:rsidRPr="00623946" w14:paraId="404C4F62" w14:textId="77777777" w:rsidTr="00923A2B">
        <w:trPr>
          <w:tblHeader/>
        </w:trPr>
        <w:tc>
          <w:tcPr>
            <w:tcW w:w="3690" w:type="dxa"/>
            <w:vMerge/>
          </w:tcPr>
          <w:p w14:paraId="0B78C520" w14:textId="77777777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32F0E4E" w14:textId="5538FFFC" w:rsidR="00D47A6B" w:rsidRPr="00EC4215" w:rsidRDefault="00C65C75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4FB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448A39" w14:textId="77777777" w:rsidR="00D47A6B" w:rsidRPr="00EC4215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37775E9" w14:textId="3DAAB4D4" w:rsidR="00D47A6B" w:rsidRPr="00EC4215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4F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8F3573E" w14:textId="77777777" w:rsidR="00D47A6B" w:rsidRPr="00EC4215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3A66B912" w14:textId="5771E0DA" w:rsidR="00D47A6B" w:rsidRPr="00EC4215" w:rsidRDefault="00C65C75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4FB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11D6AF53" w14:textId="77777777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410B713" w14:textId="17189C34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4F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575A5" w:rsidRPr="00623946" w14:paraId="7FD93B5A" w14:textId="77777777" w:rsidTr="00923A2B">
        <w:trPr>
          <w:tblHeader/>
        </w:trPr>
        <w:tc>
          <w:tcPr>
            <w:tcW w:w="3690" w:type="dxa"/>
          </w:tcPr>
          <w:p w14:paraId="4A8E49A1" w14:textId="77777777" w:rsidR="002575A5" w:rsidRPr="00623946" w:rsidRDefault="002575A5" w:rsidP="007653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FAB75F6" w14:textId="57E64C53" w:rsidR="002575A5" w:rsidRPr="00623946" w:rsidRDefault="00642935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639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="002575A5"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45639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15BD" w:rsidRPr="00623946" w14:paraId="55A4CA85" w14:textId="77777777" w:rsidTr="00923A2B">
        <w:tc>
          <w:tcPr>
            <w:tcW w:w="3690" w:type="dxa"/>
          </w:tcPr>
          <w:p w14:paraId="4BC6D57E" w14:textId="77777777" w:rsidR="00C815BD" w:rsidRPr="00623946" w:rsidRDefault="00C815BD" w:rsidP="00C815B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58" w:type="dxa"/>
          </w:tcPr>
          <w:p w14:paraId="25F92EE6" w14:textId="03590C2F" w:rsidR="00C815BD" w:rsidRPr="00EC4215" w:rsidRDefault="00C815BD" w:rsidP="00C81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11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2.25</w:t>
            </w:r>
            <w:r w:rsidRPr="00EC4215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3.</w:t>
            </w:r>
            <w:r w:rsidR="00595E3C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6388E526" w14:textId="77777777" w:rsidR="00C815BD" w:rsidRPr="00EC4215" w:rsidRDefault="00C815BD" w:rsidP="00C81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14:paraId="15CBDA78" w14:textId="4ADADB8D" w:rsidR="00C815BD" w:rsidRPr="00EC4215" w:rsidRDefault="00C815BD" w:rsidP="00C81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2.25</w:t>
            </w:r>
            <w:r w:rsidRPr="00EC4215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3.44</w:t>
            </w:r>
          </w:p>
        </w:tc>
        <w:tc>
          <w:tcPr>
            <w:tcW w:w="236" w:type="dxa"/>
          </w:tcPr>
          <w:p w14:paraId="4888E424" w14:textId="77777777" w:rsidR="00C815BD" w:rsidRPr="00EC4215" w:rsidRDefault="00C815BD" w:rsidP="00C81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6A51BE9" w14:textId="5E04DF67" w:rsidR="00C815BD" w:rsidRPr="00EC4215" w:rsidRDefault="00C815BD" w:rsidP="00C81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2.25</w:t>
            </w:r>
          </w:p>
        </w:tc>
        <w:tc>
          <w:tcPr>
            <w:tcW w:w="270" w:type="dxa"/>
          </w:tcPr>
          <w:p w14:paraId="472C8386" w14:textId="77777777" w:rsidR="00C815BD" w:rsidRPr="00623946" w:rsidRDefault="00C815BD" w:rsidP="00C81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E8945" w14:textId="465052FC" w:rsidR="00C815BD" w:rsidRPr="00623946" w:rsidRDefault="00C815BD" w:rsidP="00C81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2.25</w:t>
            </w:r>
          </w:p>
        </w:tc>
      </w:tr>
      <w:tr w:rsidR="00C815BD" w:rsidRPr="00623946" w14:paraId="4D8BC9F8" w14:textId="77777777" w:rsidTr="00923A2B">
        <w:tc>
          <w:tcPr>
            <w:tcW w:w="3690" w:type="dxa"/>
          </w:tcPr>
          <w:p w14:paraId="2DFA41D6" w14:textId="77777777" w:rsidR="00C815BD" w:rsidRPr="00623946" w:rsidRDefault="00C815BD" w:rsidP="00C815B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58" w:type="dxa"/>
          </w:tcPr>
          <w:p w14:paraId="74BC6955" w14:textId="16DE8476" w:rsidR="00C815BD" w:rsidRPr="00EC4215" w:rsidRDefault="00C815BD" w:rsidP="00C81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11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EC4215"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  <w:t>4.00 - 5.00</w:t>
            </w:r>
          </w:p>
        </w:tc>
        <w:tc>
          <w:tcPr>
            <w:tcW w:w="236" w:type="dxa"/>
          </w:tcPr>
          <w:p w14:paraId="7B21E3BA" w14:textId="77777777" w:rsidR="00C815BD" w:rsidRPr="00EC4215" w:rsidRDefault="00C815BD" w:rsidP="00C81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14:paraId="5E2A4E87" w14:textId="3DCA1508" w:rsidR="00C815BD" w:rsidRPr="00EC4215" w:rsidRDefault="00C815BD" w:rsidP="00C81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4215"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  <w:t>4.00 - 5.00</w:t>
            </w:r>
          </w:p>
        </w:tc>
        <w:tc>
          <w:tcPr>
            <w:tcW w:w="236" w:type="dxa"/>
          </w:tcPr>
          <w:p w14:paraId="181389E8" w14:textId="77777777" w:rsidR="00C815BD" w:rsidRPr="00EC4215" w:rsidRDefault="00C815BD" w:rsidP="00C81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09E3C3C" w14:textId="7BFB5A1E" w:rsidR="00C815BD" w:rsidRPr="00EC4215" w:rsidRDefault="00C815BD" w:rsidP="00C81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EC42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.00</w:t>
            </w:r>
          </w:p>
        </w:tc>
        <w:tc>
          <w:tcPr>
            <w:tcW w:w="270" w:type="dxa"/>
          </w:tcPr>
          <w:p w14:paraId="1179910F" w14:textId="77777777" w:rsidR="00C815BD" w:rsidRPr="00623946" w:rsidRDefault="00C815BD" w:rsidP="00C81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BE95F5" w14:textId="306F86BD" w:rsidR="00C815BD" w:rsidRPr="00623946" w:rsidRDefault="00C815BD" w:rsidP="00C81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EC42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.00</w:t>
            </w:r>
          </w:p>
        </w:tc>
      </w:tr>
    </w:tbl>
    <w:p w14:paraId="4750EEF5" w14:textId="77777777" w:rsidR="00DD56AD" w:rsidRPr="00AD3DB0" w:rsidRDefault="00DD56AD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78BB821" w14:textId="66F7B112" w:rsidR="002575A5" w:rsidRPr="00623946" w:rsidRDefault="002575A5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ข้อสมมติเกี่ยวกับ</w:t>
      </w:r>
      <w:r w:rsidRPr="00CE0D50">
        <w:rPr>
          <w:rFonts w:asciiTheme="majorBidi" w:hAnsiTheme="majorBidi" w:cstheme="majorBidi"/>
          <w:sz w:val="30"/>
          <w:szCs w:val="30"/>
          <w:cs/>
        </w:rPr>
        <w:t>อัตรามรณะในอนาคตถือตามข้อมูลทางสถิติที่เผยแพร่</w:t>
      </w:r>
      <w:r w:rsidRPr="00623946">
        <w:rPr>
          <w:rFonts w:asciiTheme="majorBidi" w:hAnsiTheme="majorBidi" w:cstheme="majorBidi"/>
          <w:sz w:val="30"/>
          <w:szCs w:val="30"/>
          <w:cs/>
        </w:rPr>
        <w:t>ทั่วไปและตารางมรณะ</w:t>
      </w:r>
    </w:p>
    <w:p w14:paraId="4623C000" w14:textId="77777777" w:rsidR="002575A5" w:rsidRPr="00AD3DB0" w:rsidRDefault="002575A5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p w14:paraId="64899D22" w14:textId="73680475" w:rsidR="002575A5" w:rsidRPr="00640618" w:rsidRDefault="002575A5" w:rsidP="00CE0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30"/>
          <w:szCs w:val="30"/>
        </w:rPr>
      </w:pP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7712DD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C65C7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2F4FB9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7712D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</w:t>
      </w:r>
      <w:r w:rsidRPr="000A3E9F">
        <w:rPr>
          <w:rFonts w:asciiTheme="majorBidi" w:hAnsiTheme="majorBidi" w:cstheme="majorBidi"/>
          <w:spacing w:val="-2"/>
          <w:sz w:val="30"/>
          <w:szCs w:val="30"/>
          <w:cs/>
        </w:rPr>
        <w:t>ไว้เป็น</w:t>
      </w:r>
      <w:r w:rsidR="00640618" w:rsidRPr="000A3E9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0A3E9F" w:rsidRPr="000A3E9F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E81CC3" w:rsidRPr="000A3E9F">
        <w:rPr>
          <w:rFonts w:asciiTheme="majorBidi" w:hAnsiTheme="majorBidi" w:cstheme="majorBidi"/>
          <w:spacing w:val="-2"/>
          <w:sz w:val="30"/>
          <w:szCs w:val="30"/>
        </w:rPr>
        <w:t xml:space="preserve"> - </w:t>
      </w:r>
      <w:r w:rsidR="000A3E9F" w:rsidRPr="000A3E9F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975771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7712D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br/>
      </w:r>
      <w:r w:rsidR="00642935" w:rsidRPr="00642935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2F4FB9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E81CC3"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="0050303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- 1</w:t>
      </w:r>
      <w:r w:rsidR="002F4FB9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ปี</w:t>
      </w:r>
      <w:r w:rsidR="00642935" w:rsidRPr="00642935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2861F78C" w14:textId="1AD5AF7C" w:rsidR="00DD56AD" w:rsidRPr="00AD3DB0" w:rsidRDefault="00DD5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4"/>
          <w:szCs w:val="24"/>
          <w:cs/>
        </w:rPr>
      </w:pPr>
    </w:p>
    <w:p w14:paraId="2A584F20" w14:textId="77777777" w:rsidR="00EF36B9" w:rsidRDefault="00EF3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AF544DF" w14:textId="02F273FC" w:rsidR="002575A5" w:rsidRPr="00E37AB3" w:rsidRDefault="002575A5" w:rsidP="002575A5">
      <w:pPr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E37AB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3E5FFDB9" w14:textId="77777777" w:rsidR="002575A5" w:rsidRPr="00EF36B9" w:rsidRDefault="002575A5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6"/>
          <w:szCs w:val="16"/>
          <w:cs/>
        </w:rPr>
      </w:pPr>
    </w:p>
    <w:p w14:paraId="03956C77" w14:textId="4968A004" w:rsidR="004270C5" w:rsidRDefault="004270C5" w:rsidP="0042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70C5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270C5">
        <w:rPr>
          <w:rFonts w:asciiTheme="majorBidi" w:hAnsiTheme="majorBidi" w:cstheme="majorBidi"/>
          <w:sz w:val="30"/>
          <w:szCs w:val="30"/>
          <w:cs/>
        </w:rPr>
        <w:t>โดยถือว่าข้อสมมติอื่น</w:t>
      </w:r>
      <w:r w:rsidR="004D01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70C5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4DCF97F0" w14:textId="77777777" w:rsidR="003969B2" w:rsidRPr="00C226DF" w:rsidRDefault="003969B2" w:rsidP="0042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690"/>
        <w:gridCol w:w="1270"/>
        <w:gridCol w:w="233"/>
        <w:gridCol w:w="1067"/>
        <w:gridCol w:w="236"/>
        <w:gridCol w:w="1260"/>
        <w:gridCol w:w="236"/>
        <w:gridCol w:w="1188"/>
      </w:tblGrid>
      <w:tr w:rsidR="00481D1C" w:rsidRPr="005C61E7" w14:paraId="77186BBE" w14:textId="77777777" w:rsidTr="00923A2B">
        <w:trPr>
          <w:trHeight w:val="20"/>
          <w:tblHeader/>
        </w:trPr>
        <w:tc>
          <w:tcPr>
            <w:tcW w:w="3690" w:type="dxa"/>
            <w:vMerge w:val="restart"/>
            <w:vAlign w:val="bottom"/>
          </w:tcPr>
          <w:p w14:paraId="3285C50A" w14:textId="65F02020" w:rsidR="00481D1C" w:rsidRPr="00481D1C" w:rsidRDefault="00481D1C" w:rsidP="00481D1C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  <w:r w:rsidR="00373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5490" w:type="dxa"/>
            <w:gridSpan w:val="7"/>
          </w:tcPr>
          <w:p w14:paraId="50E4DDA9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1D1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81D1C" w:rsidRPr="005C61E7" w14:paraId="0B92CDD2" w14:textId="77777777" w:rsidTr="00923A2B">
        <w:trPr>
          <w:trHeight w:val="20"/>
          <w:tblHeader/>
        </w:trPr>
        <w:tc>
          <w:tcPr>
            <w:tcW w:w="3690" w:type="dxa"/>
            <w:vMerge/>
          </w:tcPr>
          <w:p w14:paraId="7EEA3F92" w14:textId="77777777" w:rsidR="00481D1C" w:rsidRPr="00481D1C" w:rsidRDefault="00481D1C" w:rsidP="00B823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0" w:type="dxa"/>
            <w:gridSpan w:val="3"/>
          </w:tcPr>
          <w:p w14:paraId="7B95C570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BC44E34" w14:textId="77777777" w:rsidR="00481D1C" w:rsidRPr="00481D1C" w:rsidRDefault="00481D1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74F8E5BF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5219D" w:rsidRPr="005C61E7" w14:paraId="51C6170F" w14:textId="77777777" w:rsidTr="00923A2B">
        <w:trPr>
          <w:trHeight w:val="20"/>
          <w:tblHeader/>
        </w:trPr>
        <w:tc>
          <w:tcPr>
            <w:tcW w:w="3690" w:type="dxa"/>
          </w:tcPr>
          <w:p w14:paraId="19EEA777" w14:textId="77777777" w:rsidR="00A5219D" w:rsidRPr="00A5219D" w:rsidRDefault="00A5219D" w:rsidP="00B823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0" w:type="dxa"/>
          </w:tcPr>
          <w:p w14:paraId="739B4037" w14:textId="6433EEAA" w:rsidR="00A5219D" w:rsidRPr="00A5219D" w:rsidRDefault="00C65C75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23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3" w:type="dxa"/>
          </w:tcPr>
          <w:p w14:paraId="25FB82D5" w14:textId="77777777" w:rsidR="00A5219D" w:rsidRPr="00A5219D" w:rsidRDefault="00A5219D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3CD6DACE" w14:textId="3E595EB1" w:rsidR="00A5219D" w:rsidRPr="00A5219D" w:rsidRDefault="00A5219D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923A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</w:tcPr>
          <w:p w14:paraId="1994D7DF" w14:textId="77777777" w:rsidR="00A5219D" w:rsidRPr="00A5219D" w:rsidRDefault="00A5219D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2A40FA" w14:textId="63502C4E" w:rsidR="00A5219D" w:rsidRPr="00A5219D" w:rsidRDefault="00C65C75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23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360BB526" w14:textId="77777777" w:rsidR="00A5219D" w:rsidRPr="00A5219D" w:rsidRDefault="00A5219D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7A31563B" w14:textId="19D930A1" w:rsidR="00A5219D" w:rsidRPr="00A5219D" w:rsidRDefault="00A5219D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923A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A5219D" w:rsidRPr="005C61E7" w14:paraId="4482C76B" w14:textId="77777777" w:rsidTr="00923A2B">
        <w:trPr>
          <w:trHeight w:val="20"/>
          <w:tblHeader/>
        </w:trPr>
        <w:tc>
          <w:tcPr>
            <w:tcW w:w="3690" w:type="dxa"/>
          </w:tcPr>
          <w:p w14:paraId="376F7D95" w14:textId="77777777" w:rsidR="00A5219D" w:rsidRPr="00A5219D" w:rsidRDefault="00A5219D" w:rsidP="00B82331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4B317C85" w14:textId="60CF4058" w:rsidR="00A5219D" w:rsidRPr="00A5219D" w:rsidRDefault="00642935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81D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A5219D" w:rsidRPr="00A5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23A2B" w:rsidRPr="005C61E7" w14:paraId="2A5ABAC2" w14:textId="77777777" w:rsidTr="00923A2B">
        <w:trPr>
          <w:trHeight w:val="20"/>
        </w:trPr>
        <w:tc>
          <w:tcPr>
            <w:tcW w:w="3690" w:type="dxa"/>
          </w:tcPr>
          <w:p w14:paraId="68292A30" w14:textId="2FA727B5" w:rsidR="00923A2B" w:rsidRPr="00A5219D" w:rsidRDefault="00923A2B" w:rsidP="00923A2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70" w:type="dxa"/>
            <w:vAlign w:val="center"/>
          </w:tcPr>
          <w:p w14:paraId="0E4456DF" w14:textId="3110FF82" w:rsidR="00923A2B" w:rsidRPr="00A5219D" w:rsidRDefault="00622F2D" w:rsidP="00923A2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(3,199)</w:t>
            </w:r>
          </w:p>
        </w:tc>
        <w:tc>
          <w:tcPr>
            <w:tcW w:w="233" w:type="dxa"/>
            <w:vAlign w:val="center"/>
          </w:tcPr>
          <w:p w14:paraId="6EC55DE9" w14:textId="77777777" w:rsidR="00923A2B" w:rsidRPr="00A5219D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24B096A0" w14:textId="616982F3" w:rsidR="00923A2B" w:rsidRPr="00A5219D" w:rsidRDefault="00923A2B" w:rsidP="00923A2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(2,762)</w:t>
            </w:r>
          </w:p>
        </w:tc>
        <w:tc>
          <w:tcPr>
            <w:tcW w:w="236" w:type="dxa"/>
            <w:vAlign w:val="center"/>
          </w:tcPr>
          <w:p w14:paraId="258F5005" w14:textId="77777777" w:rsidR="00923A2B" w:rsidRPr="00A5219D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5FD85C5" w14:textId="622943F3" w:rsidR="00923A2B" w:rsidRPr="00A5219D" w:rsidRDefault="00622F2D" w:rsidP="00923A2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3,722</w:t>
            </w:r>
          </w:p>
        </w:tc>
        <w:tc>
          <w:tcPr>
            <w:tcW w:w="236" w:type="dxa"/>
            <w:vAlign w:val="center"/>
          </w:tcPr>
          <w:p w14:paraId="6A0181A6" w14:textId="77777777" w:rsidR="00923A2B" w:rsidRPr="00A5219D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56D7A827" w14:textId="4206CD29" w:rsidR="00923A2B" w:rsidRPr="00A5219D" w:rsidRDefault="00923A2B" w:rsidP="00923A2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3,224</w:t>
            </w:r>
          </w:p>
        </w:tc>
      </w:tr>
      <w:tr w:rsidR="00923A2B" w:rsidRPr="005C61E7" w14:paraId="0E1D1490" w14:textId="77777777" w:rsidTr="00923A2B">
        <w:trPr>
          <w:trHeight w:val="20"/>
        </w:trPr>
        <w:tc>
          <w:tcPr>
            <w:tcW w:w="3690" w:type="dxa"/>
          </w:tcPr>
          <w:p w14:paraId="75BB6F1A" w14:textId="23A2E417" w:rsidR="00923A2B" w:rsidRPr="00A5219D" w:rsidRDefault="00923A2B" w:rsidP="00923A2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70" w:type="dxa"/>
          </w:tcPr>
          <w:p w14:paraId="32A2355A" w14:textId="49954A5C" w:rsidR="00923A2B" w:rsidRPr="00A5219D" w:rsidRDefault="00622F2D" w:rsidP="00923A2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3,780</w:t>
            </w:r>
          </w:p>
        </w:tc>
        <w:tc>
          <w:tcPr>
            <w:tcW w:w="233" w:type="dxa"/>
          </w:tcPr>
          <w:p w14:paraId="13E58FBF" w14:textId="77777777" w:rsidR="00923A2B" w:rsidRPr="00A5219D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68C841E4" w14:textId="2E1BF153" w:rsidR="00923A2B" w:rsidRPr="00A5219D" w:rsidRDefault="00923A2B" w:rsidP="00923A2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3,063</w:t>
            </w:r>
          </w:p>
        </w:tc>
        <w:tc>
          <w:tcPr>
            <w:tcW w:w="236" w:type="dxa"/>
          </w:tcPr>
          <w:p w14:paraId="6594A7CF" w14:textId="77777777" w:rsidR="00923A2B" w:rsidRPr="00A5219D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F6A431" w14:textId="454EB8D7" w:rsidR="00923A2B" w:rsidRPr="00A5219D" w:rsidRDefault="00622F2D" w:rsidP="00923A2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(3,285)</w:t>
            </w:r>
          </w:p>
        </w:tc>
        <w:tc>
          <w:tcPr>
            <w:tcW w:w="236" w:type="dxa"/>
          </w:tcPr>
          <w:p w14:paraId="1B05A62C" w14:textId="77777777" w:rsidR="00923A2B" w:rsidRPr="00A5219D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42C4AC91" w14:textId="11C9A09A" w:rsidR="00923A2B" w:rsidRPr="00A5219D" w:rsidRDefault="00923A2B" w:rsidP="00923A2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(2,663)</w:t>
            </w:r>
          </w:p>
        </w:tc>
      </w:tr>
    </w:tbl>
    <w:p w14:paraId="2CD66880" w14:textId="77777777" w:rsidR="00485F29" w:rsidRPr="00C226DF" w:rsidRDefault="00485F29" w:rsidP="00A30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690"/>
        <w:gridCol w:w="1270"/>
        <w:gridCol w:w="233"/>
        <w:gridCol w:w="1067"/>
        <w:gridCol w:w="236"/>
        <w:gridCol w:w="1260"/>
        <w:gridCol w:w="236"/>
        <w:gridCol w:w="1188"/>
      </w:tblGrid>
      <w:tr w:rsidR="00481D1C" w:rsidRPr="005C61E7" w14:paraId="70215463" w14:textId="77777777" w:rsidTr="00923A2B">
        <w:trPr>
          <w:trHeight w:val="20"/>
          <w:tblHeader/>
        </w:trPr>
        <w:tc>
          <w:tcPr>
            <w:tcW w:w="3690" w:type="dxa"/>
            <w:vMerge w:val="restart"/>
            <w:vAlign w:val="bottom"/>
          </w:tcPr>
          <w:p w14:paraId="092E4E9D" w14:textId="19D0D4C6" w:rsidR="00481D1C" w:rsidRPr="00481D1C" w:rsidRDefault="00481D1C" w:rsidP="00B82331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  <w:r w:rsidR="00EE54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5490" w:type="dxa"/>
            <w:gridSpan w:val="7"/>
          </w:tcPr>
          <w:p w14:paraId="508A9921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1D1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81D1C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81D1C" w:rsidRPr="005C61E7" w14:paraId="6126E6CD" w14:textId="77777777" w:rsidTr="00923A2B">
        <w:trPr>
          <w:trHeight w:val="20"/>
          <w:tblHeader/>
        </w:trPr>
        <w:tc>
          <w:tcPr>
            <w:tcW w:w="3690" w:type="dxa"/>
            <w:vMerge/>
          </w:tcPr>
          <w:p w14:paraId="49AF4C28" w14:textId="77777777" w:rsidR="00481D1C" w:rsidRPr="00481D1C" w:rsidRDefault="00481D1C" w:rsidP="00B823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0" w:type="dxa"/>
            <w:gridSpan w:val="3"/>
          </w:tcPr>
          <w:p w14:paraId="65096D7A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5B9BE15" w14:textId="77777777" w:rsidR="00481D1C" w:rsidRPr="00481D1C" w:rsidRDefault="00481D1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31BE0086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503038" w:rsidRPr="005C61E7" w14:paraId="1213CEDB" w14:textId="77777777" w:rsidTr="00923A2B">
        <w:trPr>
          <w:trHeight w:val="20"/>
          <w:tblHeader/>
        </w:trPr>
        <w:tc>
          <w:tcPr>
            <w:tcW w:w="3690" w:type="dxa"/>
          </w:tcPr>
          <w:p w14:paraId="2C71234F" w14:textId="77777777" w:rsidR="00503038" w:rsidRPr="00A5219D" w:rsidRDefault="00503038" w:rsidP="0050303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0" w:type="dxa"/>
          </w:tcPr>
          <w:p w14:paraId="0B646991" w14:textId="647BF9A6" w:rsidR="00503038" w:rsidRPr="00A5219D" w:rsidRDefault="00C65C75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23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3" w:type="dxa"/>
          </w:tcPr>
          <w:p w14:paraId="26328751" w14:textId="77777777" w:rsidR="00503038" w:rsidRPr="00A5219D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7B7DE545" w14:textId="46ECF4D3" w:rsidR="00503038" w:rsidRPr="00A5219D" w:rsidRDefault="00503038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923A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</w:tcPr>
          <w:p w14:paraId="27D186C6" w14:textId="77777777" w:rsidR="00503038" w:rsidRPr="00A5219D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2C1367" w14:textId="4221411C" w:rsidR="00503038" w:rsidRPr="00A5219D" w:rsidRDefault="00C65C75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23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31F1161C" w14:textId="77777777" w:rsidR="00503038" w:rsidRPr="00A5219D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8E9F2C9" w14:textId="7047E7F3" w:rsidR="00503038" w:rsidRPr="00E37AB3" w:rsidRDefault="00503038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923A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481D1C" w:rsidRPr="005C61E7" w14:paraId="1488E3C3" w14:textId="77777777" w:rsidTr="00923A2B">
        <w:trPr>
          <w:trHeight w:val="20"/>
          <w:tblHeader/>
        </w:trPr>
        <w:tc>
          <w:tcPr>
            <w:tcW w:w="3690" w:type="dxa"/>
          </w:tcPr>
          <w:p w14:paraId="1CF36620" w14:textId="77777777" w:rsidR="00481D1C" w:rsidRPr="00A5219D" w:rsidRDefault="00481D1C" w:rsidP="00B82331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40A1A6CD" w14:textId="1903F870" w:rsidR="00481D1C" w:rsidRPr="00A5219D" w:rsidRDefault="00642935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81D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481D1C" w:rsidRPr="00A5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23A2B" w:rsidRPr="005C61E7" w14:paraId="1B12199C" w14:textId="77777777" w:rsidTr="00923A2B">
        <w:trPr>
          <w:trHeight w:val="20"/>
        </w:trPr>
        <w:tc>
          <w:tcPr>
            <w:tcW w:w="3690" w:type="dxa"/>
          </w:tcPr>
          <w:p w14:paraId="629668C9" w14:textId="20824BFF" w:rsidR="00923A2B" w:rsidRPr="00A5219D" w:rsidRDefault="00923A2B" w:rsidP="00923A2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70" w:type="dxa"/>
            <w:vAlign w:val="center"/>
          </w:tcPr>
          <w:p w14:paraId="3F3EC2A8" w14:textId="12182FA3" w:rsidR="00923A2B" w:rsidRPr="00A5219D" w:rsidRDefault="00622F2D" w:rsidP="00923A2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(1,607</w:t>
            </w:r>
            <w:r w:rsidR="00352F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65BE867D" w14:textId="77777777" w:rsidR="00923A2B" w:rsidRPr="00A5219D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593A52FC" w14:textId="527D4B1F" w:rsidR="00923A2B" w:rsidRPr="00A5219D" w:rsidRDefault="00923A2B" w:rsidP="00923A2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(1,547)</w:t>
            </w:r>
          </w:p>
        </w:tc>
        <w:tc>
          <w:tcPr>
            <w:tcW w:w="236" w:type="dxa"/>
            <w:vAlign w:val="center"/>
          </w:tcPr>
          <w:p w14:paraId="2D8E64C4" w14:textId="77777777" w:rsidR="00923A2B" w:rsidRPr="00A5219D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ABC772A" w14:textId="4871DD0F" w:rsidR="00923A2B" w:rsidRPr="00A5219D" w:rsidRDefault="00622F2D" w:rsidP="00923A2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1,844</w:t>
            </w:r>
          </w:p>
        </w:tc>
        <w:tc>
          <w:tcPr>
            <w:tcW w:w="236" w:type="dxa"/>
            <w:vAlign w:val="center"/>
          </w:tcPr>
          <w:p w14:paraId="3B34566F" w14:textId="77777777" w:rsidR="00923A2B" w:rsidRPr="00A5219D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61E4A16F" w14:textId="1082CB4D" w:rsidR="00923A2B" w:rsidRPr="00A5219D" w:rsidRDefault="00923A2B" w:rsidP="00923A2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1,786</w:t>
            </w:r>
          </w:p>
        </w:tc>
      </w:tr>
      <w:tr w:rsidR="00923A2B" w:rsidRPr="005C61E7" w14:paraId="26E8C80A" w14:textId="77777777" w:rsidTr="00923A2B">
        <w:trPr>
          <w:trHeight w:val="20"/>
        </w:trPr>
        <w:tc>
          <w:tcPr>
            <w:tcW w:w="3690" w:type="dxa"/>
          </w:tcPr>
          <w:p w14:paraId="206D39EF" w14:textId="39F1F872" w:rsidR="00923A2B" w:rsidRPr="00A5219D" w:rsidRDefault="00923A2B" w:rsidP="00923A2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70" w:type="dxa"/>
          </w:tcPr>
          <w:p w14:paraId="19544B83" w14:textId="38DD1407" w:rsidR="00923A2B" w:rsidRPr="00A5219D" w:rsidRDefault="00622F2D" w:rsidP="00923A2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1,896</w:t>
            </w:r>
          </w:p>
        </w:tc>
        <w:tc>
          <w:tcPr>
            <w:tcW w:w="233" w:type="dxa"/>
          </w:tcPr>
          <w:p w14:paraId="51E19138" w14:textId="77777777" w:rsidR="00923A2B" w:rsidRPr="00A5219D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558CE6C3" w14:textId="46A25379" w:rsidR="00923A2B" w:rsidRPr="00A5219D" w:rsidRDefault="00923A2B" w:rsidP="00923A2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1,663</w:t>
            </w:r>
          </w:p>
        </w:tc>
        <w:tc>
          <w:tcPr>
            <w:tcW w:w="236" w:type="dxa"/>
          </w:tcPr>
          <w:p w14:paraId="197DA361" w14:textId="77777777" w:rsidR="00923A2B" w:rsidRPr="00A5219D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F1803B" w14:textId="1AA6A3E4" w:rsidR="00923A2B" w:rsidRPr="00A5219D" w:rsidRDefault="00352FF5" w:rsidP="00923A2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22F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1,665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62D10F8E" w14:textId="77777777" w:rsidR="00923A2B" w:rsidRPr="00A5219D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94E964D" w14:textId="0AE332EA" w:rsidR="00923A2B" w:rsidRPr="00A5219D" w:rsidRDefault="00923A2B" w:rsidP="00923A2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(1,460)</w:t>
            </w:r>
          </w:p>
        </w:tc>
      </w:tr>
    </w:tbl>
    <w:p w14:paraId="6071EF77" w14:textId="4BFCF44E" w:rsidR="00923A2B" w:rsidRDefault="00923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eastAsia="x-none"/>
        </w:rPr>
      </w:pPr>
    </w:p>
    <w:p w14:paraId="79085EE8" w14:textId="52E22E87" w:rsidR="000345CF" w:rsidRDefault="000345CF" w:rsidP="007F7CD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ทุนเรือนหุ้น</w:t>
      </w:r>
    </w:p>
    <w:p w14:paraId="512DF293" w14:textId="60663D64" w:rsidR="000345CF" w:rsidRPr="00C226DF" w:rsidRDefault="000345CF" w:rsidP="000345CF">
      <w:pPr>
        <w:rPr>
          <w:rFonts w:asciiTheme="majorBidi" w:hAnsiTheme="majorBidi" w:cstheme="majorBidi"/>
          <w:sz w:val="16"/>
          <w:szCs w:val="16"/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70"/>
        <w:gridCol w:w="1170"/>
        <w:gridCol w:w="269"/>
        <w:gridCol w:w="1171"/>
        <w:gridCol w:w="270"/>
        <w:gridCol w:w="1170"/>
        <w:gridCol w:w="270"/>
        <w:gridCol w:w="1170"/>
      </w:tblGrid>
      <w:tr w:rsidR="00FC17BF" w:rsidRPr="007A06A8" w14:paraId="6D2CA1B5" w14:textId="77777777" w:rsidTr="00D92376">
        <w:trPr>
          <w:tblHeader/>
        </w:trPr>
        <w:tc>
          <w:tcPr>
            <w:tcW w:w="2700" w:type="dxa"/>
          </w:tcPr>
          <w:p w14:paraId="48679692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4908464A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5D7D6A42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F625CF7" w14:textId="43159A0C" w:rsidR="00FC17BF" w:rsidRPr="008F626F" w:rsidRDefault="00C65C75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3A2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B95344A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603DC70" w14:textId="2339711A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3A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C17BF" w:rsidRPr="007A06A8" w14:paraId="55BDEC1C" w14:textId="77777777" w:rsidTr="00D92376">
        <w:trPr>
          <w:tblHeader/>
        </w:trPr>
        <w:tc>
          <w:tcPr>
            <w:tcW w:w="2700" w:type="dxa"/>
          </w:tcPr>
          <w:p w14:paraId="6444819B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332D0408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61006FE2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D12E28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3BE49471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B1F79B5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118CF99C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509BE1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7778E824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6EB25F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FC17BF" w:rsidRPr="007A06A8" w14:paraId="3AEB6CFD" w14:textId="77777777" w:rsidTr="00D92376">
        <w:trPr>
          <w:tblHeader/>
        </w:trPr>
        <w:tc>
          <w:tcPr>
            <w:tcW w:w="2700" w:type="dxa"/>
          </w:tcPr>
          <w:p w14:paraId="7217C2EA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49D758F" w14:textId="14AFF812" w:rsidR="00FC17BF" w:rsidRPr="008F626F" w:rsidRDefault="00737171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FC17BF"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77B3ADD0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31FED9D" w14:textId="4692E9AC" w:rsidR="00FC17BF" w:rsidRPr="008F626F" w:rsidRDefault="00737171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FC17BF"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="00FC17BF"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FC17BF"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C17BF" w:rsidRPr="007A06A8" w14:paraId="773053F3" w14:textId="77777777" w:rsidTr="00D92376">
        <w:tc>
          <w:tcPr>
            <w:tcW w:w="2700" w:type="dxa"/>
          </w:tcPr>
          <w:p w14:paraId="74C0EE4A" w14:textId="77777777" w:rsidR="00FC17BF" w:rsidRPr="008F626F" w:rsidRDefault="00FC17BF" w:rsidP="00833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hanging="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2882788E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7BA2D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8E1AFA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6ADBF5D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629324C1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F5F560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D347FB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7D3570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77C793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7BF" w:rsidRPr="007A06A8" w14:paraId="0B14F6B0" w14:textId="77777777" w:rsidTr="00D92376">
        <w:tc>
          <w:tcPr>
            <w:tcW w:w="2700" w:type="dxa"/>
          </w:tcPr>
          <w:p w14:paraId="141193BB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F626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015D298E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FDE09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5FAF9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33A2A00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796A3277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1EF1B8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2C0EAA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3B5C1D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497B88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3A2B" w:rsidRPr="007A06A8" w14:paraId="1FDEBFB6" w14:textId="77777777" w:rsidTr="00665BD6">
        <w:tc>
          <w:tcPr>
            <w:tcW w:w="2700" w:type="dxa"/>
          </w:tcPr>
          <w:p w14:paraId="3E486F17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7BDAA52F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0E00087E" w14:textId="77777777" w:rsidR="00923A2B" w:rsidRPr="008F626F" w:rsidRDefault="00923A2B" w:rsidP="00923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528C89" w14:textId="0DDE2924" w:rsidR="00923A2B" w:rsidRPr="008F626F" w:rsidRDefault="00923A2B" w:rsidP="00923A2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4216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591,283</w:t>
            </w:r>
          </w:p>
        </w:tc>
        <w:tc>
          <w:tcPr>
            <w:tcW w:w="269" w:type="dxa"/>
          </w:tcPr>
          <w:p w14:paraId="23E6378B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51ED85D1" w14:textId="21D50148" w:rsidR="00923A2B" w:rsidRPr="008F626F" w:rsidRDefault="00923A2B" w:rsidP="00923A2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216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295,642</w:t>
            </w:r>
          </w:p>
        </w:tc>
        <w:tc>
          <w:tcPr>
            <w:tcW w:w="270" w:type="dxa"/>
          </w:tcPr>
          <w:p w14:paraId="20339737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3CEF38" w14:textId="03A30315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E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457,99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1AB23A2C" w14:textId="77777777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26E6328" w14:textId="3C879E9C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228,999</w:t>
            </w:r>
          </w:p>
        </w:tc>
      </w:tr>
      <w:tr w:rsidR="00923A2B" w:rsidRPr="007A06A8" w14:paraId="704745C5" w14:textId="77777777" w:rsidTr="00D92376">
        <w:tc>
          <w:tcPr>
            <w:tcW w:w="2700" w:type="dxa"/>
          </w:tcPr>
          <w:p w14:paraId="3F6D7C37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</w:tcPr>
          <w:p w14:paraId="66430E50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90614" w14:textId="77777777" w:rsidR="00923A2B" w:rsidRPr="008F626F" w:rsidRDefault="00923A2B" w:rsidP="00923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BB0022" w14:textId="77777777" w:rsidR="00923A2B" w:rsidRPr="008F626F" w:rsidRDefault="00923A2B" w:rsidP="00923A2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5011481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57C983E" w14:textId="77777777" w:rsidR="00923A2B" w:rsidRPr="008F626F" w:rsidRDefault="00923A2B" w:rsidP="00923A2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95445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52BB6D" w14:textId="77777777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ED0EB3" w14:textId="77777777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659DB84" w14:textId="77777777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923A2B" w:rsidRPr="009310BB" w14:paraId="54403DCE" w14:textId="77777777" w:rsidTr="00D92376">
        <w:tc>
          <w:tcPr>
            <w:tcW w:w="2700" w:type="dxa"/>
          </w:tcPr>
          <w:p w14:paraId="794C8947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83B6C98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6AC1CA2C" w14:textId="77777777" w:rsidR="00923A2B" w:rsidRPr="008F626F" w:rsidRDefault="00923A2B" w:rsidP="00923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75FAB7" w14:textId="5DED0B72" w:rsidR="00923A2B" w:rsidRPr="008F626F" w:rsidRDefault="00923A2B" w:rsidP="00923A2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421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41FF434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8E851CD" w14:textId="5C1D203D" w:rsidR="00923A2B" w:rsidRPr="008F626F" w:rsidRDefault="00923A2B" w:rsidP="00923A2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16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96CFF5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B4C378" w14:textId="6FFE9B34" w:rsidR="00923A2B" w:rsidRPr="008F626F" w:rsidRDefault="00642935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9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(</w:t>
            </w:r>
            <w:r w:rsidR="00923A2B" w:rsidRPr="00313A5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</w:t>
            </w:r>
            <w:r w:rsidRPr="006429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0BBA7CA" w14:textId="77777777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A20B803" w14:textId="169E74AF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3A2B" w:rsidRPr="007A06A8" w14:paraId="6F05449B" w14:textId="77777777" w:rsidTr="00D92376">
        <w:trPr>
          <w:trHeight w:val="272"/>
        </w:trPr>
        <w:tc>
          <w:tcPr>
            <w:tcW w:w="2700" w:type="dxa"/>
          </w:tcPr>
          <w:p w14:paraId="3F8FE546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0E5B7551" w14:textId="77777777" w:rsidR="00923A2B" w:rsidRPr="008F626F" w:rsidRDefault="00923A2B" w:rsidP="00923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B05175" w14:textId="77777777" w:rsidR="00923A2B" w:rsidRPr="008F626F" w:rsidRDefault="00923A2B" w:rsidP="00923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31D5B6" w14:textId="77777777" w:rsidR="00923A2B" w:rsidRPr="008F626F" w:rsidRDefault="00923A2B" w:rsidP="00923A2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AE089A5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30D79AD" w14:textId="77777777" w:rsidR="00923A2B" w:rsidRPr="008F626F" w:rsidRDefault="00923A2B" w:rsidP="00923A2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01A9B3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D83FA7" w14:textId="77777777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0E9474" w14:textId="77777777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E61F51D" w14:textId="77777777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3A2B" w:rsidRPr="007A06A8" w14:paraId="4116EBA2" w14:textId="77777777" w:rsidTr="00D92376">
        <w:tc>
          <w:tcPr>
            <w:tcW w:w="2700" w:type="dxa"/>
          </w:tcPr>
          <w:p w14:paraId="3825DDCD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FBAE61B" w14:textId="77777777" w:rsidR="00923A2B" w:rsidRPr="008F626F" w:rsidRDefault="00923A2B" w:rsidP="00923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601A4B1C" w14:textId="77777777" w:rsidR="00923A2B" w:rsidRPr="008F626F" w:rsidRDefault="00923A2B" w:rsidP="00923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C05EF1" w14:textId="0C08D365" w:rsidR="00923A2B" w:rsidRPr="008F626F" w:rsidRDefault="00923A2B" w:rsidP="00923A2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269" w:type="dxa"/>
          </w:tcPr>
          <w:p w14:paraId="4E07215C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0297B026" w14:textId="7A0A67E5" w:rsidR="00923A2B" w:rsidRPr="008F626F" w:rsidRDefault="00923A2B" w:rsidP="00923A2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35,000</w:t>
            </w:r>
          </w:p>
        </w:tc>
        <w:tc>
          <w:tcPr>
            <w:tcW w:w="270" w:type="dxa"/>
          </w:tcPr>
          <w:p w14:paraId="104D6099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7F894E" w14:textId="56B6EC68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133,286</w:t>
            </w:r>
          </w:p>
        </w:tc>
        <w:tc>
          <w:tcPr>
            <w:tcW w:w="270" w:type="dxa"/>
          </w:tcPr>
          <w:p w14:paraId="4EC336E6" w14:textId="77777777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1DECEC" w14:textId="66CD9664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13A5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13A5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643</w:t>
            </w:r>
          </w:p>
        </w:tc>
      </w:tr>
      <w:tr w:rsidR="00923A2B" w:rsidRPr="007A06A8" w14:paraId="271E94F8" w14:textId="77777777" w:rsidTr="00D92376">
        <w:tc>
          <w:tcPr>
            <w:tcW w:w="2700" w:type="dxa"/>
          </w:tcPr>
          <w:p w14:paraId="275A6DC9" w14:textId="4D2DAAE6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533279E1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7A9FFA" w14:textId="77777777" w:rsidR="00923A2B" w:rsidRPr="008F626F" w:rsidRDefault="00923A2B" w:rsidP="00923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582199" w14:textId="77777777" w:rsidR="00923A2B" w:rsidRPr="008F626F" w:rsidRDefault="00923A2B" w:rsidP="00923A2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10DB403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5BFB13A" w14:textId="77777777" w:rsidR="00923A2B" w:rsidRPr="008F626F" w:rsidRDefault="00923A2B" w:rsidP="00923A2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EEB9F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A1D54E" w14:textId="77777777" w:rsidR="00923A2B" w:rsidRPr="008F626F" w:rsidRDefault="00923A2B" w:rsidP="00923A2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0E110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46E07A" w14:textId="77777777" w:rsidR="00923A2B" w:rsidRPr="008F626F" w:rsidRDefault="00923A2B" w:rsidP="00923A2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3A2B" w:rsidRPr="007A06A8" w14:paraId="662998E9" w14:textId="77777777" w:rsidTr="00D92376">
        <w:tc>
          <w:tcPr>
            <w:tcW w:w="2700" w:type="dxa"/>
          </w:tcPr>
          <w:p w14:paraId="5B45B01B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B81D6A0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5F13714B" w14:textId="77777777" w:rsidR="00923A2B" w:rsidRPr="008F626F" w:rsidRDefault="00923A2B" w:rsidP="00923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7EE3ACB" w14:textId="0366D5E5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661,283</w:t>
            </w:r>
          </w:p>
        </w:tc>
        <w:tc>
          <w:tcPr>
            <w:tcW w:w="269" w:type="dxa"/>
          </w:tcPr>
          <w:p w14:paraId="59522A7A" w14:textId="77777777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40347505" w14:textId="778C25E5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330,642</w:t>
            </w:r>
          </w:p>
        </w:tc>
        <w:tc>
          <w:tcPr>
            <w:tcW w:w="270" w:type="dxa"/>
          </w:tcPr>
          <w:p w14:paraId="377A0D78" w14:textId="77777777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638776" w14:textId="6E2E4B25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56E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91,283</w:t>
            </w:r>
          </w:p>
        </w:tc>
        <w:tc>
          <w:tcPr>
            <w:tcW w:w="270" w:type="dxa"/>
          </w:tcPr>
          <w:p w14:paraId="6550B605" w14:textId="77777777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63DD31" w14:textId="5655CC73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295,642</w:t>
            </w:r>
          </w:p>
        </w:tc>
      </w:tr>
      <w:tr w:rsidR="00853FE9" w:rsidRPr="007A06A8" w14:paraId="6B9ACD3A" w14:textId="77777777" w:rsidTr="00D055E8">
        <w:tc>
          <w:tcPr>
            <w:tcW w:w="2700" w:type="dxa"/>
          </w:tcPr>
          <w:p w14:paraId="64DC0300" w14:textId="77777777" w:rsidR="00853FE9" w:rsidRPr="00C226D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810" w:type="dxa"/>
          </w:tcPr>
          <w:p w14:paraId="676C0777" w14:textId="77777777" w:rsidR="00853FE9" w:rsidRPr="00C226DF" w:rsidRDefault="00853FE9" w:rsidP="0085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66752B9" w14:textId="77777777" w:rsidR="00853FE9" w:rsidRPr="00C226DF" w:rsidRDefault="00853FE9" w:rsidP="0085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DD4BAA" w14:textId="77777777" w:rsidR="00853FE9" w:rsidRPr="00C226D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75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14:paraId="28AC8509" w14:textId="77777777" w:rsidR="00853FE9" w:rsidRPr="00C226D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7D7880A9" w14:textId="77777777" w:rsidR="00853FE9" w:rsidRPr="00C226D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90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12ECBDCC" w14:textId="77777777" w:rsidR="00853FE9" w:rsidRPr="00C226D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39EBE4" w14:textId="77777777" w:rsidR="00853FE9" w:rsidRPr="00C226D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105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C1B46D3" w14:textId="77777777" w:rsidR="00853FE9" w:rsidRPr="00C226D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78BA96" w14:textId="77777777" w:rsidR="00853FE9" w:rsidRPr="00C226D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0" w:right="-105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853FE9" w:rsidRPr="007A06A8" w14:paraId="4410C2E3" w14:textId="77777777" w:rsidTr="00D92376">
        <w:tc>
          <w:tcPr>
            <w:tcW w:w="2700" w:type="dxa"/>
          </w:tcPr>
          <w:p w14:paraId="2CC027E0" w14:textId="77777777" w:rsidR="00853FE9" w:rsidRPr="008F626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810" w:type="dxa"/>
          </w:tcPr>
          <w:p w14:paraId="62C69550" w14:textId="77777777" w:rsidR="00853FE9" w:rsidRPr="008F626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B0F33" w14:textId="77777777" w:rsidR="00853FE9" w:rsidRPr="008F626F" w:rsidRDefault="00853FE9" w:rsidP="0085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63225E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52A6051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65BDDA1E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6590CF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711BDC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46856A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878F9B8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53FE9" w:rsidRPr="007A06A8" w14:paraId="6195DE2B" w14:textId="77777777" w:rsidTr="00D92376">
        <w:tc>
          <w:tcPr>
            <w:tcW w:w="2700" w:type="dxa"/>
          </w:tcPr>
          <w:p w14:paraId="52115D66" w14:textId="77777777" w:rsidR="00853FE9" w:rsidRPr="008F626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F626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7F38F136" w14:textId="77777777" w:rsidR="00853FE9" w:rsidRPr="008F626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A98AE" w14:textId="77777777" w:rsidR="00853FE9" w:rsidRPr="008F626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1032FC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E80DD57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10B82CBF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996293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6743F3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A66AA4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255D33E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3A2B" w:rsidRPr="007A06A8" w14:paraId="2BD17B71" w14:textId="77777777" w:rsidTr="00D92376">
        <w:tc>
          <w:tcPr>
            <w:tcW w:w="2700" w:type="dxa"/>
          </w:tcPr>
          <w:p w14:paraId="4D790025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36077431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57015317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DD8AA5" w14:textId="3FC220F8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16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591,283</w:t>
            </w:r>
          </w:p>
        </w:tc>
        <w:tc>
          <w:tcPr>
            <w:tcW w:w="269" w:type="dxa"/>
          </w:tcPr>
          <w:p w14:paraId="161CCE5C" w14:textId="77777777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6A2560E8" w14:textId="28DEC4C0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16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295,642</w:t>
            </w:r>
          </w:p>
        </w:tc>
        <w:tc>
          <w:tcPr>
            <w:tcW w:w="270" w:type="dxa"/>
          </w:tcPr>
          <w:p w14:paraId="37039B0B" w14:textId="77777777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5FCB04" w14:textId="6CA3E5A0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74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457,998</w:t>
            </w:r>
          </w:p>
        </w:tc>
        <w:tc>
          <w:tcPr>
            <w:tcW w:w="270" w:type="dxa"/>
          </w:tcPr>
          <w:p w14:paraId="15FC2003" w14:textId="77777777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464D87A" w14:textId="1A338069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228,999</w:t>
            </w:r>
          </w:p>
        </w:tc>
      </w:tr>
      <w:tr w:rsidR="00923A2B" w:rsidRPr="007A06A8" w14:paraId="153BDA46" w14:textId="77777777" w:rsidTr="00D92376">
        <w:tc>
          <w:tcPr>
            <w:tcW w:w="2700" w:type="dxa"/>
          </w:tcPr>
          <w:p w14:paraId="1E795D98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310844E5" w14:textId="77777777" w:rsidR="00923A2B" w:rsidRPr="008F626F" w:rsidRDefault="00923A2B" w:rsidP="00923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47D345" w14:textId="77777777" w:rsidR="00923A2B" w:rsidRPr="008F626F" w:rsidRDefault="00923A2B" w:rsidP="00923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80BBE2" w14:textId="77777777" w:rsidR="00923A2B" w:rsidRPr="008F626F" w:rsidRDefault="00923A2B" w:rsidP="00923A2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8B4A153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49DA6EC" w14:textId="77777777" w:rsidR="00923A2B" w:rsidRPr="008F626F" w:rsidRDefault="00923A2B" w:rsidP="00923A2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9874D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684719" w14:textId="77777777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7C77C6" w14:textId="77777777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A0BE422" w14:textId="77777777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3A2B" w:rsidRPr="007A06A8" w14:paraId="50772C76" w14:textId="77777777" w:rsidTr="00D92376">
        <w:tc>
          <w:tcPr>
            <w:tcW w:w="2700" w:type="dxa"/>
          </w:tcPr>
          <w:p w14:paraId="343174D0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85B310B" w14:textId="77777777" w:rsidR="00923A2B" w:rsidRPr="008F626F" w:rsidRDefault="00923A2B" w:rsidP="00923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0D7558E7" w14:textId="77777777" w:rsidR="00923A2B" w:rsidRPr="008F626F" w:rsidRDefault="00923A2B" w:rsidP="00923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E04A97" w14:textId="44839CB4" w:rsidR="00923A2B" w:rsidRPr="008F626F" w:rsidRDefault="00923A2B" w:rsidP="00923A2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19,691</w:t>
            </w:r>
          </w:p>
        </w:tc>
        <w:tc>
          <w:tcPr>
            <w:tcW w:w="269" w:type="dxa"/>
          </w:tcPr>
          <w:p w14:paraId="5C9A774B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2CDF5C6D" w14:textId="38B1CB04" w:rsidR="00923A2B" w:rsidRPr="008F626F" w:rsidRDefault="00923A2B" w:rsidP="00923A2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9,845</w:t>
            </w:r>
          </w:p>
        </w:tc>
        <w:tc>
          <w:tcPr>
            <w:tcW w:w="270" w:type="dxa"/>
          </w:tcPr>
          <w:p w14:paraId="0FE995D2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255310" w14:textId="2792EF4B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  <w:r w:rsidRPr="00C774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</w:t>
            </w:r>
          </w:p>
        </w:tc>
        <w:tc>
          <w:tcPr>
            <w:tcW w:w="270" w:type="dxa"/>
          </w:tcPr>
          <w:p w14:paraId="25F04203" w14:textId="77777777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214595" w14:textId="61959BFC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13A5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13A5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643</w:t>
            </w:r>
          </w:p>
        </w:tc>
      </w:tr>
      <w:tr w:rsidR="00923A2B" w:rsidRPr="007A06A8" w14:paraId="465AE33D" w14:textId="77777777" w:rsidTr="00D92376">
        <w:tc>
          <w:tcPr>
            <w:tcW w:w="2700" w:type="dxa"/>
          </w:tcPr>
          <w:p w14:paraId="06F181B6" w14:textId="6C021989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7A09EA98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79D45C" w14:textId="77777777" w:rsidR="00923A2B" w:rsidRPr="008F626F" w:rsidRDefault="00923A2B" w:rsidP="00923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D4B31B" w14:textId="77777777" w:rsidR="00923A2B" w:rsidRPr="008F626F" w:rsidRDefault="00923A2B" w:rsidP="00923A2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7E7B294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EBAB234" w14:textId="77777777" w:rsidR="00923A2B" w:rsidRPr="008F626F" w:rsidRDefault="00923A2B" w:rsidP="00923A2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36EF4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AD43613" w14:textId="77777777" w:rsidR="00923A2B" w:rsidRPr="008F626F" w:rsidRDefault="00923A2B" w:rsidP="00923A2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B298D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E5FE55" w14:textId="77777777" w:rsidR="00923A2B" w:rsidRPr="008F626F" w:rsidRDefault="00923A2B" w:rsidP="00923A2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3A2B" w:rsidRPr="007A06A8" w14:paraId="0401FEA5" w14:textId="77777777" w:rsidTr="00D92376">
        <w:tc>
          <w:tcPr>
            <w:tcW w:w="2700" w:type="dxa"/>
          </w:tcPr>
          <w:p w14:paraId="27CC6544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755ADD4" w14:textId="77777777" w:rsidR="00923A2B" w:rsidRPr="008F626F" w:rsidRDefault="00923A2B" w:rsidP="0092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5CFA8CD5" w14:textId="77777777" w:rsidR="00923A2B" w:rsidRPr="008F626F" w:rsidRDefault="00923A2B" w:rsidP="00923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F9BA06" w14:textId="39A661A0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610,974</w:t>
            </w:r>
          </w:p>
        </w:tc>
        <w:tc>
          <w:tcPr>
            <w:tcW w:w="269" w:type="dxa"/>
          </w:tcPr>
          <w:p w14:paraId="11622836" w14:textId="77777777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7DAD63A6" w14:textId="659F96DC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305,487</w:t>
            </w:r>
          </w:p>
        </w:tc>
        <w:tc>
          <w:tcPr>
            <w:tcW w:w="270" w:type="dxa"/>
          </w:tcPr>
          <w:p w14:paraId="7FD4D4CE" w14:textId="77777777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2F4ECA2" w14:textId="50B13D0D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774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C774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283</w:t>
            </w:r>
          </w:p>
        </w:tc>
        <w:tc>
          <w:tcPr>
            <w:tcW w:w="270" w:type="dxa"/>
          </w:tcPr>
          <w:p w14:paraId="2926B7D4" w14:textId="77777777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D67039A" w14:textId="5A21C54D" w:rsidR="00923A2B" w:rsidRPr="008F626F" w:rsidRDefault="00923A2B" w:rsidP="00923A2B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295,642</w:t>
            </w:r>
          </w:p>
        </w:tc>
      </w:tr>
    </w:tbl>
    <w:p w14:paraId="6A41F099" w14:textId="70BDB120" w:rsidR="003969B2" w:rsidRPr="00C226DF" w:rsidRDefault="0039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E324E59" w14:textId="77777777" w:rsidR="00923A2B" w:rsidRDefault="00923A2B" w:rsidP="00923A2B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เมื่อวันที่ </w:t>
      </w:r>
      <w:r>
        <w:rPr>
          <w:rFonts w:ascii="Angsana New" w:hAnsi="Angsana New"/>
          <w:spacing w:val="-2"/>
          <w:sz w:val="30"/>
          <w:szCs w:val="30"/>
          <w:lang w:eastAsia="x-none"/>
        </w:rPr>
        <w:t xml:space="preserve">25 </w:t>
      </w:r>
      <w:r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พฤษภาคม</w:t>
      </w:r>
      <w:r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/>
          <w:spacing w:val="-2"/>
          <w:sz w:val="30"/>
          <w:szCs w:val="30"/>
          <w:lang w:eastAsia="x-none"/>
        </w:rPr>
        <w:t>256</w:t>
      </w:r>
      <w:r>
        <w:rPr>
          <w:rFonts w:ascii="Angsana New" w:hAnsi="Angsana New"/>
          <w:spacing w:val="-2"/>
          <w:sz w:val="30"/>
          <w:szCs w:val="30"/>
          <w:lang w:eastAsia="x-none"/>
        </w:rPr>
        <w:t>6</w:t>
      </w:r>
      <w:r w:rsidRPr="005D4585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>บริษัทได้จดทะเบียนเพิ่มทุนกับกระทรวงพาณิชย์</w:t>
      </w:r>
      <w:r w:rsidRPr="005D4585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จำนวน </w:t>
      </w:r>
      <w:r>
        <w:rPr>
          <w:rFonts w:ascii="Angsana New" w:hAnsi="Angsana New"/>
          <w:spacing w:val="-2"/>
          <w:sz w:val="30"/>
          <w:szCs w:val="30"/>
          <w:lang w:eastAsia="x-none"/>
        </w:rPr>
        <w:t>35</w:t>
      </w:r>
      <w:r w:rsidRPr="005D4585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ล้านบาท</w:t>
      </w: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>จากทุนจดทะเบียน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 xml:space="preserve">เดิม </w:t>
      </w:r>
      <w:r>
        <w:rPr>
          <w:rFonts w:ascii="Angsana New" w:hAnsi="Angsana New"/>
          <w:sz w:val="30"/>
          <w:szCs w:val="30"/>
          <w:lang w:eastAsia="x-none"/>
        </w:rPr>
        <w:t xml:space="preserve">295,641,516 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>บาท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 xml:space="preserve">เป็น </w:t>
      </w:r>
      <w:r>
        <w:rPr>
          <w:rFonts w:ascii="Angsana New" w:hAnsi="Angsana New"/>
          <w:sz w:val="30"/>
          <w:szCs w:val="30"/>
          <w:lang w:eastAsia="x-none"/>
        </w:rPr>
        <w:t xml:space="preserve">330,641,516 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 xml:space="preserve">บาท </w:t>
      </w:r>
      <w:r>
        <w:rPr>
          <w:rFonts w:ascii="Angsana New" w:hAnsi="Angsana New" w:hint="cs"/>
          <w:sz w:val="30"/>
          <w:szCs w:val="30"/>
          <w:cs/>
          <w:lang w:eastAsia="x-none"/>
        </w:rPr>
        <w:t>โดยมีรายละเอียดดังนี้</w:t>
      </w:r>
    </w:p>
    <w:p w14:paraId="0AF4620F" w14:textId="77777777" w:rsidR="00923A2B" w:rsidRPr="002F5A3A" w:rsidRDefault="00923A2B" w:rsidP="00923A2B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491"/>
        <w:gridCol w:w="222"/>
        <w:gridCol w:w="1527"/>
      </w:tblGrid>
      <w:tr w:rsidR="00923A2B" w:rsidRPr="00E25AC8" w14:paraId="21A282D6" w14:textId="77777777" w:rsidTr="005C724C">
        <w:trPr>
          <w:trHeight w:val="20"/>
        </w:trPr>
        <w:tc>
          <w:tcPr>
            <w:tcW w:w="6030" w:type="dxa"/>
          </w:tcPr>
          <w:p w14:paraId="5C6295FD" w14:textId="77777777" w:rsidR="00923A2B" w:rsidRPr="000946BA" w:rsidRDefault="00923A2B" w:rsidP="005C72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วัตถุประสงค์</w:t>
            </w:r>
          </w:p>
        </w:tc>
        <w:tc>
          <w:tcPr>
            <w:tcW w:w="1491" w:type="dxa"/>
          </w:tcPr>
          <w:p w14:paraId="4D21021F" w14:textId="146FF889" w:rsidR="00923A2B" w:rsidRPr="000946BA" w:rsidRDefault="00923A2B" w:rsidP="005C72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47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จำนวนหุ้น</w:t>
            </w:r>
            <w:r w:rsidRPr="000946BA"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 xml:space="preserve"> </w:t>
            </w:r>
            <w:r w:rsidR="00642935" w:rsidRPr="00642935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lang w:eastAsia="x-none"/>
              </w:rPr>
              <w:t>(</w:t>
            </w:r>
            <w:r w:rsidRPr="000946BA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eastAsia="x-none"/>
              </w:rPr>
              <w:t>หุ้น</w:t>
            </w:r>
            <w:r w:rsidR="00642935" w:rsidRPr="00642935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0" w:type="auto"/>
          </w:tcPr>
          <w:p w14:paraId="065B38BB" w14:textId="77777777" w:rsidR="00923A2B" w:rsidRPr="000946BA" w:rsidRDefault="00923A2B" w:rsidP="005C724C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27" w:type="dxa"/>
          </w:tcPr>
          <w:p w14:paraId="749C0CC3" w14:textId="230C0823" w:rsidR="00923A2B" w:rsidRPr="000946BA" w:rsidRDefault="00923A2B" w:rsidP="005C72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7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จำนวนเงิน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 xml:space="preserve"> </w:t>
            </w:r>
            <w:r w:rsidR="00642935" w:rsidRPr="00642935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lang w:eastAsia="x-none"/>
              </w:rPr>
              <w:t>(</w:t>
            </w:r>
            <w:r w:rsidRPr="000946BA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eastAsia="x-none"/>
              </w:rPr>
              <w:t>บาท</w:t>
            </w:r>
            <w:r w:rsidR="00642935" w:rsidRPr="00642935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lang w:eastAsia="x-none"/>
              </w:rPr>
              <w:t>)</w:t>
            </w:r>
          </w:p>
        </w:tc>
      </w:tr>
      <w:tr w:rsidR="00923A2B" w:rsidRPr="00E25AC8" w14:paraId="224955B5" w14:textId="77777777" w:rsidTr="005C724C">
        <w:trPr>
          <w:trHeight w:val="20"/>
        </w:trPr>
        <w:tc>
          <w:tcPr>
            <w:tcW w:w="6030" w:type="dxa"/>
          </w:tcPr>
          <w:p w14:paraId="72821817" w14:textId="77777777" w:rsidR="00923A2B" w:rsidRPr="00B36D11" w:rsidRDefault="00923A2B" w:rsidP="005C72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เพิ่มทุนแบบมอบอำนาจทั่วไป</w:t>
            </w:r>
          </w:p>
        </w:tc>
        <w:tc>
          <w:tcPr>
            <w:tcW w:w="1491" w:type="dxa"/>
          </w:tcPr>
          <w:p w14:paraId="03E32E15" w14:textId="77777777" w:rsidR="00923A2B" w:rsidRPr="00B36D11" w:rsidRDefault="00923A2B" w:rsidP="005C72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50,000,000</w:t>
            </w:r>
          </w:p>
        </w:tc>
        <w:tc>
          <w:tcPr>
            <w:tcW w:w="0" w:type="auto"/>
          </w:tcPr>
          <w:p w14:paraId="3D6B9BB1" w14:textId="77777777" w:rsidR="00923A2B" w:rsidRPr="000946BA" w:rsidRDefault="00923A2B" w:rsidP="005C724C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527" w:type="dxa"/>
          </w:tcPr>
          <w:p w14:paraId="6440BAC0" w14:textId="77777777" w:rsidR="00923A2B" w:rsidRPr="00B36D11" w:rsidRDefault="00923A2B" w:rsidP="005C72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25,000,000</w:t>
            </w:r>
          </w:p>
        </w:tc>
      </w:tr>
      <w:tr w:rsidR="00923A2B" w:rsidRPr="00E25AC8" w14:paraId="25FC2498" w14:textId="77777777" w:rsidTr="005C724C">
        <w:trPr>
          <w:trHeight w:val="20"/>
        </w:trPr>
        <w:tc>
          <w:tcPr>
            <w:tcW w:w="6030" w:type="dxa"/>
          </w:tcPr>
          <w:p w14:paraId="7269C131" w14:textId="77777777" w:rsidR="00923A2B" w:rsidRPr="00B36D11" w:rsidRDefault="00923A2B" w:rsidP="005C72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รองรับการจ่ายหุ้นปันผล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5E2556BB" w14:textId="77777777" w:rsidR="00923A2B" w:rsidRPr="00B36D11" w:rsidRDefault="00923A2B" w:rsidP="005C72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20,000,000</w:t>
            </w:r>
          </w:p>
        </w:tc>
        <w:tc>
          <w:tcPr>
            <w:tcW w:w="0" w:type="auto"/>
          </w:tcPr>
          <w:p w14:paraId="597D2D5B" w14:textId="77777777" w:rsidR="00923A2B" w:rsidRPr="000946BA" w:rsidRDefault="00923A2B" w:rsidP="005C724C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3241EBB4" w14:textId="77777777" w:rsidR="00923A2B" w:rsidRPr="00B36D11" w:rsidRDefault="00923A2B" w:rsidP="005C72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10,000,000</w:t>
            </w:r>
          </w:p>
        </w:tc>
      </w:tr>
      <w:tr w:rsidR="00923A2B" w:rsidRPr="00E25AC8" w14:paraId="632038BA" w14:textId="77777777" w:rsidTr="005C724C">
        <w:trPr>
          <w:trHeight w:val="20"/>
        </w:trPr>
        <w:tc>
          <w:tcPr>
            <w:tcW w:w="6030" w:type="dxa"/>
          </w:tcPr>
          <w:p w14:paraId="5514AAA4" w14:textId="77777777" w:rsidR="00923A2B" w:rsidRPr="00B36D11" w:rsidRDefault="00923A2B" w:rsidP="005C72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</w:tcPr>
          <w:p w14:paraId="14E3441A" w14:textId="77777777" w:rsidR="00923A2B" w:rsidRPr="00B36D11" w:rsidRDefault="00923A2B" w:rsidP="005C72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  <w:t>70,000,000</w:t>
            </w:r>
          </w:p>
        </w:tc>
        <w:tc>
          <w:tcPr>
            <w:tcW w:w="0" w:type="auto"/>
          </w:tcPr>
          <w:p w14:paraId="6DB849D9" w14:textId="77777777" w:rsidR="00923A2B" w:rsidRPr="003C0B1C" w:rsidRDefault="00923A2B" w:rsidP="005C724C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highlight w:val="cyan"/>
                <w:lang w:eastAsia="x-none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</w:tcPr>
          <w:p w14:paraId="51F5F0B5" w14:textId="77777777" w:rsidR="00923A2B" w:rsidRPr="00B36D11" w:rsidRDefault="00923A2B" w:rsidP="005C72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  <w:t>35,000,000</w:t>
            </w:r>
          </w:p>
        </w:tc>
      </w:tr>
    </w:tbl>
    <w:p w14:paraId="209923CC" w14:textId="2DFF0BDF" w:rsidR="00C45308" w:rsidRPr="00AD3DB0" w:rsidRDefault="00C45308" w:rsidP="00C46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81BB017" w14:textId="5701974B" w:rsidR="00547280" w:rsidRPr="00547280" w:rsidRDefault="00547280" w:rsidP="00CC0C8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4" w:name="_Hlk91453355"/>
      <w:r w:rsidRPr="00547280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14:paraId="3193B0A5" w14:textId="09EC74CC" w:rsidR="00547280" w:rsidRPr="00C226DF" w:rsidRDefault="00547280" w:rsidP="00CC0C8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07F2C6" w14:textId="7D82860F" w:rsidR="00547280" w:rsidRPr="00547280" w:rsidRDefault="00547280" w:rsidP="00C45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728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47280">
        <w:rPr>
          <w:rFonts w:asciiTheme="majorBidi" w:hAnsiTheme="majorBidi" w:cstheme="majorBidi"/>
          <w:sz w:val="30"/>
          <w:szCs w:val="30"/>
        </w:rPr>
        <w:t>2535</w:t>
      </w:r>
      <w:r w:rsidRPr="0054728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547280">
        <w:rPr>
          <w:rFonts w:asciiTheme="majorBidi" w:hAnsiTheme="majorBidi" w:cstheme="majorBidi"/>
          <w:sz w:val="30"/>
          <w:szCs w:val="30"/>
        </w:rPr>
        <w:t>51</w:t>
      </w:r>
      <w:r w:rsidRPr="00547280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</w:t>
      </w:r>
      <w:r w:rsidRPr="00C45308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มูลค่าหุ้นที่จดทะเบียนไว้ บริษัทต้องนำค่าหุ้นส่วนเกินนี้ตั้งเป็นทุนสำรอง </w:t>
      </w:r>
      <w:r w:rsidR="00642935" w:rsidRPr="00642935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C45308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C45308">
        <w:rPr>
          <w:rFonts w:asciiTheme="majorBidi" w:hAnsiTheme="majorBidi" w:cstheme="majorBidi"/>
          <w:spacing w:val="-2"/>
          <w:sz w:val="30"/>
          <w:szCs w:val="30"/>
          <w:cs/>
        </w:rPr>
        <w:t>ส่วนเกินมูลค่าหุ้น</w:t>
      </w:r>
      <w:r w:rsidRPr="00C45308">
        <w:rPr>
          <w:rFonts w:asciiTheme="majorBidi" w:hAnsiTheme="majorBidi" w:cstheme="majorBidi"/>
          <w:spacing w:val="-2"/>
          <w:sz w:val="30"/>
          <w:szCs w:val="30"/>
        </w:rPr>
        <w:t>”</w:t>
      </w:r>
      <w:r w:rsidR="00642935" w:rsidRPr="00642935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C4530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ส่วนเกินมูลค่าหุ้นนี้</w:t>
      </w:r>
      <w:r w:rsidRPr="00547280">
        <w:rPr>
          <w:rFonts w:asciiTheme="majorBidi" w:hAnsiTheme="majorBidi" w:cstheme="majorBidi"/>
          <w:sz w:val="30"/>
          <w:szCs w:val="30"/>
          <w:cs/>
        </w:rPr>
        <w:t>จะนำไปจ่ายเป็นเงินปันผลไม่ได้</w:t>
      </w:r>
    </w:p>
    <w:bookmarkEnd w:id="4"/>
    <w:p w14:paraId="339EB6DC" w14:textId="61F1FD68" w:rsidR="00E519E8" w:rsidRPr="00C226DF" w:rsidRDefault="00E51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2B548A8B" w14:textId="56B43A67" w:rsidR="0068387C" w:rsidRDefault="0068387C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F43B4">
        <w:rPr>
          <w:rFonts w:ascii="Angsana New" w:hAnsi="Angsana New"/>
          <w:sz w:val="30"/>
          <w:szCs w:val="30"/>
          <w:u w:val="none"/>
          <w:cs/>
          <w:lang w:val="en-US"/>
        </w:rPr>
        <w:t>สำรอง</w:t>
      </w:r>
      <w:r w:rsidR="00221DF6">
        <w:rPr>
          <w:rFonts w:ascii="Angsana New" w:hAnsi="Angsana New" w:hint="cs"/>
          <w:sz w:val="30"/>
          <w:szCs w:val="30"/>
          <w:u w:val="none"/>
          <w:cs/>
          <w:lang w:val="en-US"/>
        </w:rPr>
        <w:t>ตามกฎหมาย</w:t>
      </w:r>
    </w:p>
    <w:p w14:paraId="38CC1C23" w14:textId="77777777" w:rsidR="0068387C" w:rsidRPr="00C226DF" w:rsidRDefault="0068387C" w:rsidP="00221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09604622" w14:textId="18E7395A" w:rsidR="0068387C" w:rsidRPr="0068387C" w:rsidRDefault="0068387C" w:rsidP="0068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23946">
        <w:rPr>
          <w:rFonts w:asciiTheme="majorBidi" w:hAnsiTheme="majorBidi" w:cstheme="majorBidi"/>
          <w:sz w:val="30"/>
          <w:szCs w:val="30"/>
        </w:rPr>
        <w:t>2535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23946">
        <w:rPr>
          <w:rFonts w:asciiTheme="majorBidi" w:hAnsiTheme="majorBidi" w:cstheme="majorBidi"/>
          <w:sz w:val="30"/>
          <w:szCs w:val="30"/>
        </w:rPr>
        <w:t>116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="00642935" w:rsidRPr="00642935">
        <w:rPr>
          <w:rFonts w:asciiTheme="majorBidi" w:hAnsiTheme="majorBidi" w:cstheme="majorBidi"/>
          <w:sz w:val="30"/>
          <w:szCs w:val="30"/>
        </w:rPr>
        <w:t>(</w:t>
      </w:r>
      <w:r w:rsidRPr="00623946">
        <w:rPr>
          <w:rFonts w:asciiTheme="majorBidi" w:hAnsiTheme="majorBidi" w:cstheme="majorBidi"/>
          <w:sz w:val="30"/>
          <w:szCs w:val="30"/>
        </w:rPr>
        <w:t>“</w:t>
      </w:r>
      <w:r w:rsidRPr="00623946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23946">
        <w:rPr>
          <w:rFonts w:asciiTheme="majorBidi" w:hAnsiTheme="majorBidi" w:cstheme="majorBidi"/>
          <w:sz w:val="30"/>
          <w:szCs w:val="30"/>
        </w:rPr>
        <w:t>”</w:t>
      </w:r>
      <w:r w:rsidR="00642935" w:rsidRPr="00642935">
        <w:rPr>
          <w:rFonts w:asciiTheme="majorBidi" w:hAnsiTheme="majorBidi" w:cstheme="majorBidi"/>
          <w:sz w:val="30"/>
          <w:szCs w:val="30"/>
        </w:rPr>
        <w:t>)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อย่างน้อยร้อยละ </w:t>
      </w:r>
      <w:r w:rsidRPr="00623946">
        <w:rPr>
          <w:rFonts w:asciiTheme="majorBidi" w:hAnsiTheme="majorBidi" w:cstheme="majorBidi"/>
          <w:sz w:val="30"/>
          <w:szCs w:val="30"/>
        </w:rPr>
        <w:t xml:space="preserve">5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</w:t>
      </w:r>
      <w:r w:rsidR="00642935" w:rsidRPr="00642935">
        <w:rPr>
          <w:rFonts w:asciiTheme="majorBidi" w:hAnsiTheme="majorBidi" w:cstheme="majorBidi"/>
          <w:sz w:val="30"/>
          <w:szCs w:val="30"/>
        </w:rPr>
        <w:t>(</w:t>
      </w:r>
      <w:r w:rsidRPr="00623946">
        <w:rPr>
          <w:rFonts w:asciiTheme="majorBidi" w:hAnsiTheme="majorBidi" w:cstheme="majorBidi"/>
          <w:sz w:val="30"/>
          <w:szCs w:val="30"/>
          <w:cs/>
        </w:rPr>
        <w:t>ถ้ามี</w:t>
      </w:r>
      <w:r w:rsidR="00642935" w:rsidRPr="00642935">
        <w:rPr>
          <w:rFonts w:asciiTheme="majorBidi" w:hAnsiTheme="majorBidi" w:cstheme="majorBidi"/>
          <w:sz w:val="30"/>
          <w:szCs w:val="30"/>
        </w:rPr>
        <w:t>)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Pr="00623946">
        <w:rPr>
          <w:rFonts w:asciiTheme="majorBidi" w:hAnsiTheme="majorBidi" w:cstheme="majorBidi"/>
          <w:sz w:val="30"/>
          <w:szCs w:val="30"/>
        </w:rPr>
        <w:t xml:space="preserve">10 </w:t>
      </w:r>
      <w:r w:rsidRPr="00623946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  <w:r w:rsidR="00E519E8">
        <w:rPr>
          <w:rFonts w:asciiTheme="majorBidi" w:hAnsiTheme="majorBidi" w:cstheme="majorBidi"/>
          <w:sz w:val="30"/>
          <w:szCs w:val="30"/>
        </w:rPr>
        <w:t xml:space="preserve"> </w:t>
      </w:r>
      <w:r w:rsidR="00C226DF">
        <w:rPr>
          <w:rFonts w:asciiTheme="majorBidi" w:hAnsiTheme="majorBidi" w:cstheme="majorBidi"/>
          <w:sz w:val="30"/>
          <w:szCs w:val="30"/>
        </w:rPr>
        <w:br/>
      </w:r>
      <w:r w:rsidR="00E519E8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E519E8">
        <w:rPr>
          <w:rFonts w:asciiTheme="majorBidi" w:hAnsiTheme="majorBidi" w:cstheme="majorBidi"/>
          <w:sz w:val="30"/>
          <w:szCs w:val="30"/>
        </w:rPr>
        <w:t>256</w:t>
      </w:r>
      <w:r w:rsidR="00500DB8">
        <w:rPr>
          <w:rFonts w:asciiTheme="majorBidi" w:hAnsiTheme="majorBidi" w:cstheme="majorBidi"/>
          <w:sz w:val="30"/>
          <w:szCs w:val="30"/>
        </w:rPr>
        <w:t>6</w:t>
      </w:r>
      <w:r w:rsidR="00E519E8">
        <w:rPr>
          <w:rFonts w:asciiTheme="majorBidi" w:hAnsiTheme="majorBidi" w:cstheme="majorBidi"/>
          <w:sz w:val="30"/>
          <w:szCs w:val="30"/>
        </w:rPr>
        <w:t xml:space="preserve"> </w:t>
      </w:r>
      <w:r w:rsidR="00E519E8">
        <w:rPr>
          <w:rFonts w:asciiTheme="majorBidi" w:hAnsiTheme="majorBidi" w:cstheme="majorBidi" w:hint="cs"/>
          <w:sz w:val="30"/>
          <w:szCs w:val="30"/>
          <w:cs/>
        </w:rPr>
        <w:t>บริษัทจัดสรรเงินทุนสำรองตาม</w:t>
      </w:r>
      <w:r w:rsidR="00E519E8" w:rsidRPr="00622F2D">
        <w:rPr>
          <w:rFonts w:asciiTheme="majorBidi" w:hAnsiTheme="majorBidi" w:cstheme="majorBidi" w:hint="cs"/>
          <w:sz w:val="30"/>
          <w:szCs w:val="30"/>
          <w:cs/>
        </w:rPr>
        <w:t xml:space="preserve">กฎหมายเป็นจำนวนเงิน </w:t>
      </w:r>
      <w:r w:rsidR="00622F2D" w:rsidRPr="00622F2D">
        <w:rPr>
          <w:rFonts w:asciiTheme="majorBidi" w:hAnsiTheme="majorBidi" w:cstheme="majorBidi"/>
          <w:sz w:val="30"/>
          <w:szCs w:val="30"/>
        </w:rPr>
        <w:t>1.62</w:t>
      </w:r>
      <w:r w:rsidR="00E519E8" w:rsidRPr="00622F2D">
        <w:rPr>
          <w:rFonts w:asciiTheme="majorBidi" w:hAnsiTheme="majorBidi" w:cstheme="majorBidi"/>
          <w:sz w:val="30"/>
          <w:szCs w:val="30"/>
        </w:rPr>
        <w:t xml:space="preserve"> </w:t>
      </w:r>
      <w:r w:rsidR="00E519E8" w:rsidRPr="00622F2D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E519E8" w:rsidRPr="00622F2D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923A2B" w:rsidRPr="00622F2D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E519E8" w:rsidRPr="00E519E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23A2B">
        <w:rPr>
          <w:rFonts w:asciiTheme="majorBidi" w:hAnsiTheme="majorBidi" w:cstheme="majorBidi"/>
          <w:i/>
          <w:iCs/>
          <w:sz w:val="30"/>
          <w:szCs w:val="30"/>
        </w:rPr>
        <w:t>4.3</w:t>
      </w:r>
      <w:r w:rsidR="00E519E8" w:rsidRPr="00E519E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519E8" w:rsidRPr="00E519E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E519E8" w:rsidRPr="00E519E8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D6F2A8B" w14:textId="3B25AF17" w:rsidR="00256B3B" w:rsidRDefault="00256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741DC6D" w14:textId="2C1B3011" w:rsidR="004B2201" w:rsidRDefault="00F40460" w:rsidP="00F4046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Theme="majorBidi" w:hAnsiTheme="majorBidi"/>
          <w:sz w:val="30"/>
          <w:szCs w:val="30"/>
          <w:u w:val="none"/>
        </w:rPr>
      </w:pPr>
      <w:r w:rsidRPr="00F40460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ส่วน</w:t>
      </w:r>
      <w:r w:rsidRPr="00F40460">
        <w:rPr>
          <w:rFonts w:asciiTheme="majorBidi" w:hAnsiTheme="majorBidi" w:hint="cs"/>
          <w:sz w:val="30"/>
          <w:szCs w:val="30"/>
          <w:u w:val="none"/>
          <w:cs/>
        </w:rPr>
        <w:t>งานดำเนินงาน</w:t>
      </w:r>
    </w:p>
    <w:p w14:paraId="2A0FD844" w14:textId="3CE8653F" w:rsidR="003D68FC" w:rsidRPr="00C226DF" w:rsidRDefault="003D68FC" w:rsidP="003D68FC">
      <w:pPr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65E3DDF9" w14:textId="7D1F82C8" w:rsidR="003D68FC" w:rsidRPr="00DB1E46" w:rsidRDefault="003D68FC" w:rsidP="003D6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5" w:name="_Hlk91453573"/>
      <w:r w:rsidRPr="00DB1E46">
        <w:rPr>
          <w:rFonts w:ascii="Angsana New" w:hAnsi="Angsana New"/>
          <w:sz w:val="30"/>
          <w:szCs w:val="30"/>
          <w:cs/>
        </w:rPr>
        <w:t>กลุ่มบริษัท</w:t>
      </w:r>
      <w:r w:rsidRPr="00EB6C16">
        <w:rPr>
          <w:rFonts w:ascii="Angsana New" w:hAnsi="Angsana New" w:hint="cs"/>
          <w:sz w:val="30"/>
          <w:szCs w:val="30"/>
          <w:cs/>
        </w:rPr>
        <w:t>มีส่วนงานที่รายงาน</w:t>
      </w:r>
      <w:r w:rsidRPr="00EB6C16">
        <w:rPr>
          <w:rFonts w:ascii="Angsana New" w:hAnsi="Angsana New"/>
          <w:sz w:val="30"/>
          <w:szCs w:val="30"/>
        </w:rPr>
        <w:t xml:space="preserve"> </w:t>
      </w:r>
      <w:r w:rsidRPr="00EB6C16">
        <w:rPr>
          <w:rFonts w:ascii="Angsana New" w:hAnsi="Angsana New"/>
          <w:sz w:val="30"/>
          <w:szCs w:val="30"/>
          <w:cs/>
        </w:rPr>
        <w:t>ดังรายละเอียดข้างล่าง ซึ่งเป็นหน่วยงานธุรกิจที่สำคัญของกลุ่มบริษัท</w:t>
      </w:r>
      <w:r w:rsidRPr="00EB6C16">
        <w:rPr>
          <w:rFonts w:ascii="Angsana New" w:hAnsi="Angsana New" w:hint="cs"/>
          <w:sz w:val="30"/>
          <w:szCs w:val="30"/>
          <w:cs/>
        </w:rPr>
        <w:t xml:space="preserve"> </w:t>
      </w:r>
      <w:r w:rsidRPr="00EB6C16">
        <w:rPr>
          <w:rFonts w:ascii="Angsana New" w:hAnsi="Angsana New"/>
          <w:sz w:val="30"/>
          <w:szCs w:val="30"/>
          <w:cs/>
        </w:rPr>
        <w:t xml:space="preserve">หน่วยงานธุรกิจที่สำคัญนี้มีการบริหารจัดการแยกต่างหาก </w:t>
      </w:r>
      <w:r w:rsidRPr="00EB6C16">
        <w:rPr>
          <w:rFonts w:ascii="Angsana New" w:hAnsi="Angsana New" w:hint="cs"/>
          <w:sz w:val="30"/>
          <w:szCs w:val="30"/>
          <w:cs/>
        </w:rPr>
        <w:t>และมีการ</w:t>
      </w:r>
      <w:r w:rsidRPr="00EB6C16">
        <w:rPr>
          <w:rFonts w:ascii="Angsana New" w:hAnsi="Angsana New"/>
          <w:sz w:val="30"/>
          <w:szCs w:val="30"/>
          <w:cs/>
        </w:rPr>
        <w:t>ใช้เทคโนโลยีและ</w:t>
      </w:r>
      <w:r>
        <w:rPr>
          <w:rFonts w:ascii="Angsana New" w:hAnsi="Angsana New"/>
          <w:sz w:val="30"/>
          <w:szCs w:val="30"/>
        </w:rPr>
        <w:t xml:space="preserve"> </w:t>
      </w:r>
      <w:r w:rsidRPr="00EB6C16">
        <w:rPr>
          <w:rFonts w:ascii="Angsana New" w:hAnsi="Angsana New"/>
          <w:sz w:val="30"/>
          <w:szCs w:val="30"/>
          <w:cs/>
        </w:rPr>
        <w:t xml:space="preserve">กลยุทธ์ทางการตลาดที่แตกต่างกัน </w:t>
      </w:r>
      <w:r w:rsidR="00D0152E">
        <w:rPr>
          <w:rFonts w:ascii="Angsana New" w:hAnsi="Angsana New"/>
          <w:sz w:val="30"/>
          <w:szCs w:val="30"/>
          <w:cs/>
        </w:rPr>
        <w:br/>
      </w:r>
      <w:r w:rsidRPr="00EB6C16">
        <w:rPr>
          <w:rFonts w:ascii="Angsana New" w:hAnsi="Angsana New" w:hint="cs"/>
          <w:sz w:val="30"/>
          <w:szCs w:val="30"/>
          <w:cs/>
        </w:rPr>
        <w:t>ซึ่ง</w:t>
      </w:r>
      <w:r w:rsidRPr="00EB6C16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Pr="00EB6C16">
        <w:rPr>
          <w:rFonts w:ascii="Angsana New" w:hAnsi="Angsana New" w:hint="cs"/>
          <w:sz w:val="30"/>
          <w:szCs w:val="30"/>
          <w:cs/>
        </w:rPr>
        <w:t>ของกลุ่มบริษัทได้</w:t>
      </w:r>
      <w:r w:rsidRPr="00EB6C16">
        <w:rPr>
          <w:rFonts w:ascii="Angsana New" w:hAnsi="Angsana New"/>
          <w:sz w:val="30"/>
          <w:szCs w:val="30"/>
          <w:cs/>
        </w:rPr>
        <w:t>สอบทานรายงานการจัดการภายในของแต่ละ</w:t>
      </w:r>
      <w:r w:rsidRPr="003D68FC">
        <w:rPr>
          <w:rFonts w:ascii="Angsana New" w:hAnsi="Angsana New"/>
          <w:sz w:val="30"/>
          <w:szCs w:val="30"/>
          <w:cs/>
        </w:rPr>
        <w:t>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</w:p>
    <w:p w14:paraId="71C79323" w14:textId="77777777" w:rsidR="003D68FC" w:rsidRPr="00C226DF" w:rsidRDefault="003D68FC" w:rsidP="003D6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CC"/>
          <w:sz w:val="28"/>
          <w:szCs w:val="28"/>
          <w:lang w:bidi="ar-SA"/>
        </w:rPr>
      </w:pPr>
    </w:p>
    <w:p w14:paraId="1064A552" w14:textId="564CA7D4" w:rsidR="003D68FC" w:rsidRPr="00DB1E46" w:rsidRDefault="003D68FC">
      <w:pPr>
        <w:pStyle w:val="ListParagraph"/>
        <w:numPr>
          <w:ilvl w:val="0"/>
          <w:numId w:val="1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B1E46">
        <w:rPr>
          <w:rFonts w:ascii="Angsana New" w:hAnsi="Angsana New"/>
          <w:sz w:val="30"/>
          <w:szCs w:val="30"/>
        </w:rPr>
        <w:t>1</w:t>
      </w:r>
      <w:r w:rsidRPr="00DB1E46">
        <w:rPr>
          <w:rFonts w:ascii="Angsana New" w:hAnsi="Angsana New"/>
          <w:sz w:val="30"/>
          <w:szCs w:val="30"/>
          <w:cs/>
        </w:rPr>
        <w:t xml:space="preserve"> ผลิตและจำหน่ายกาวซึ่งใช้ในอุตสาหกรรมประเภทต่าง</w:t>
      </w:r>
      <w:r w:rsidR="00A34A96">
        <w:rPr>
          <w:rFonts w:ascii="Angsana New" w:hAnsi="Angsana New" w:hint="cs"/>
          <w:sz w:val="30"/>
          <w:szCs w:val="30"/>
          <w:cs/>
        </w:rPr>
        <w:t xml:space="preserve"> </w:t>
      </w:r>
      <w:r w:rsidRPr="00DB1E46">
        <w:rPr>
          <w:rFonts w:ascii="Angsana New" w:hAnsi="Angsana New"/>
          <w:sz w:val="30"/>
          <w:szCs w:val="30"/>
          <w:cs/>
        </w:rPr>
        <w:t>ๆ</w:t>
      </w:r>
    </w:p>
    <w:p w14:paraId="0026FB28" w14:textId="1A6BB4F7" w:rsidR="003D68FC" w:rsidRDefault="003D68FC">
      <w:pPr>
        <w:pStyle w:val="ListParagraph"/>
        <w:numPr>
          <w:ilvl w:val="0"/>
          <w:numId w:val="1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B1E46">
        <w:rPr>
          <w:rFonts w:ascii="Angsana New" w:hAnsi="Angsana New"/>
          <w:sz w:val="30"/>
          <w:szCs w:val="30"/>
        </w:rPr>
        <w:t>2</w:t>
      </w:r>
      <w:r w:rsidRPr="00DB1E46">
        <w:rPr>
          <w:rFonts w:ascii="Angsana New" w:hAnsi="Angsana New"/>
          <w:sz w:val="30"/>
          <w:szCs w:val="30"/>
          <w:cs/>
        </w:rPr>
        <w:t xml:space="preserve"> ผลิตและจำหน่าย</w:t>
      </w:r>
      <w:r>
        <w:rPr>
          <w:rFonts w:ascii="Angsana New" w:hAnsi="Angsana New" w:hint="cs"/>
          <w:sz w:val="30"/>
          <w:szCs w:val="30"/>
          <w:cs/>
        </w:rPr>
        <w:t>ฉลากที่มีกาวในตัว</w:t>
      </w:r>
    </w:p>
    <w:p w14:paraId="39676AA9" w14:textId="77777777" w:rsidR="00DD56AD" w:rsidRPr="008F3E5E" w:rsidRDefault="00DD56AD">
      <w:pPr>
        <w:pStyle w:val="ListParagraph"/>
        <w:numPr>
          <w:ilvl w:val="0"/>
          <w:numId w:val="1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8F3E5E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8F3E5E">
        <w:rPr>
          <w:rFonts w:ascii="Angsana New" w:hAnsi="Angsana New"/>
          <w:sz w:val="30"/>
          <w:szCs w:val="30"/>
        </w:rPr>
        <w:t xml:space="preserve">3 </w:t>
      </w:r>
      <w:r w:rsidRPr="008F3E5E">
        <w:rPr>
          <w:rFonts w:ascii="Angsana New" w:hAnsi="Angsana New" w:hint="cs"/>
          <w:sz w:val="30"/>
          <w:szCs w:val="30"/>
          <w:cs/>
        </w:rPr>
        <w:t>ผลิตและจำหน่าย</w:t>
      </w:r>
      <w:r w:rsidRPr="008F3E5E">
        <w:rPr>
          <w:rFonts w:ascii="Angsana New" w:hAnsi="Angsana New"/>
          <w:sz w:val="30"/>
          <w:szCs w:val="30"/>
          <w:cs/>
        </w:rPr>
        <w:t>ผลิตภัณฑ์</w:t>
      </w:r>
      <w:r w:rsidRPr="008F3E5E">
        <w:rPr>
          <w:rFonts w:ascii="Angsana New" w:hAnsi="Angsana New" w:hint="cs"/>
          <w:sz w:val="30"/>
          <w:szCs w:val="30"/>
          <w:cs/>
        </w:rPr>
        <w:t>เพื่อสุขภาพ</w:t>
      </w:r>
    </w:p>
    <w:p w14:paraId="727DE221" w14:textId="77777777" w:rsidR="003D68FC" w:rsidRPr="00C226DF" w:rsidRDefault="003D68FC" w:rsidP="003D6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A85E55" w14:textId="6BD5AF29" w:rsidR="004B2201" w:rsidRPr="003B7A7B" w:rsidRDefault="003D68FC" w:rsidP="003B7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B847D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ก่อน</w:t>
      </w:r>
      <w:r w:rsidR="00EF43A1">
        <w:rPr>
          <w:rFonts w:ascii="Angsana New" w:hAnsi="Angsana New" w:hint="cs"/>
          <w:sz w:val="30"/>
          <w:szCs w:val="30"/>
          <w:cs/>
        </w:rPr>
        <w:t>ดอกเบี้ย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F43A1">
        <w:rPr>
          <w:rFonts w:ascii="Angsana New" w:hAnsi="Angsana New" w:hint="cs"/>
          <w:sz w:val="30"/>
          <w:szCs w:val="30"/>
          <w:cs/>
        </w:rPr>
        <w:t>ค่าใช้จ่าย</w:t>
      </w:r>
      <w:r w:rsidRPr="00B847D1">
        <w:rPr>
          <w:rFonts w:ascii="Angsana New" w:hAnsi="Angsana New"/>
          <w:sz w:val="30"/>
          <w:szCs w:val="30"/>
          <w:cs/>
        </w:rPr>
        <w:t>ภาษีเงินได้</w:t>
      </w:r>
      <w:r>
        <w:rPr>
          <w:rFonts w:ascii="Angsana New" w:hAnsi="Angsana New" w:hint="cs"/>
          <w:sz w:val="30"/>
          <w:szCs w:val="30"/>
          <w:cs/>
        </w:rPr>
        <w:t xml:space="preserve"> ค่าเสื่อมราคาและค่าตัดจำหน่าย </w:t>
      </w:r>
      <w:r>
        <w:rPr>
          <w:rFonts w:ascii="Angsana New" w:hAnsi="Angsana New"/>
          <w:sz w:val="30"/>
          <w:szCs w:val="30"/>
        </w:rPr>
        <w:t xml:space="preserve">(EBITDA) </w:t>
      </w:r>
      <w:r w:rsidRPr="00B847D1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การใช้</w:t>
      </w:r>
      <w:r>
        <w:rPr>
          <w:rFonts w:ascii="Angsana New" w:hAnsi="Angsana New"/>
          <w:sz w:val="30"/>
          <w:szCs w:val="30"/>
        </w:rPr>
        <w:t xml:space="preserve"> EBITDA </w:t>
      </w:r>
      <w:r w:rsidRPr="00B847D1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ส่วนงานและสอดคล้องกับกิจการอื่นที่ดำเนินธุรกิจในอุตสาหกรรมเดียวกัน</w:t>
      </w:r>
      <w:bookmarkEnd w:id="5"/>
    </w:p>
    <w:p w14:paraId="5675E3FF" w14:textId="77777777" w:rsidR="00DE1932" w:rsidRPr="00B60BCC" w:rsidRDefault="00DE1932" w:rsidP="004B2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72EAA70" w14:textId="77777777" w:rsidR="00B95D00" w:rsidRDefault="00B95D00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  <w:sectPr w:rsidR="00B95D00" w:rsidSect="00EB002E">
          <w:headerReference w:type="default" r:id="rId17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17B43A1E" w14:textId="77777777" w:rsidR="003D68FC" w:rsidRDefault="003D68FC" w:rsidP="0039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95D0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60385ED2" w14:textId="77777777" w:rsidR="004B2201" w:rsidRPr="004B2201" w:rsidRDefault="004B2201" w:rsidP="004B2201">
      <w:pPr>
        <w:rPr>
          <w:cs/>
          <w:lang w:eastAsia="x-none"/>
        </w:rPr>
      </w:pPr>
    </w:p>
    <w:tbl>
      <w:tblPr>
        <w:tblW w:w="1413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78"/>
        <w:gridCol w:w="72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20"/>
        <w:gridCol w:w="178"/>
        <w:gridCol w:w="722"/>
      </w:tblGrid>
      <w:tr w:rsidR="000D7C38" w:rsidRPr="00756E6F" w14:paraId="73830506" w14:textId="77777777" w:rsidTr="00D92376">
        <w:trPr>
          <w:cantSplit/>
          <w:trHeight w:val="99"/>
          <w:tblHeader/>
        </w:trPr>
        <w:tc>
          <w:tcPr>
            <w:tcW w:w="3510" w:type="dxa"/>
          </w:tcPr>
          <w:p w14:paraId="72AF9C15" w14:textId="77777777" w:rsidR="000D7C38" w:rsidRPr="00756E6F" w:rsidRDefault="000D7C38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bookmarkStart w:id="6" w:name="_Hlk8678005"/>
          </w:p>
        </w:tc>
        <w:tc>
          <w:tcPr>
            <w:tcW w:w="1620" w:type="dxa"/>
            <w:gridSpan w:val="3"/>
          </w:tcPr>
          <w:p w14:paraId="5603B907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67DE34DB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29EA44D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2B1209A5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E08D974" w14:textId="5CCE125A" w:rsidR="000D7C38" w:rsidRPr="00756E6F" w:rsidRDefault="00DD56AD" w:rsidP="00D92376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45F02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ธุรกิจผลิตภัณฑ์เพื่อสุขภาพ</w:t>
            </w:r>
          </w:p>
        </w:tc>
        <w:tc>
          <w:tcPr>
            <w:tcW w:w="180" w:type="dxa"/>
          </w:tcPr>
          <w:p w14:paraId="648B212A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88422FF" w14:textId="142CABE3" w:rsidR="000D7C38" w:rsidRPr="00756E6F" w:rsidRDefault="00DD56AD" w:rsidP="00D92376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ส่วนงาน</w:t>
            </w:r>
            <w:r w:rsidR="000D7C38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อื่น</w:t>
            </w:r>
            <w:r w:rsidR="004D01D6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 </w:t>
            </w:r>
            <w:r w:rsidR="000D7C38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ๆ</w:t>
            </w:r>
          </w:p>
        </w:tc>
        <w:tc>
          <w:tcPr>
            <w:tcW w:w="180" w:type="dxa"/>
          </w:tcPr>
          <w:p w14:paraId="103F6935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BB3BE30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69943085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5164C88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รวม </w:t>
            </w:r>
          </w:p>
        </w:tc>
      </w:tr>
      <w:tr w:rsidR="00DD56AD" w:rsidRPr="00756E6F" w14:paraId="10C26127" w14:textId="77777777" w:rsidTr="005842F0">
        <w:trPr>
          <w:cantSplit/>
          <w:trHeight w:val="302"/>
        </w:trPr>
        <w:tc>
          <w:tcPr>
            <w:tcW w:w="3510" w:type="dxa"/>
          </w:tcPr>
          <w:p w14:paraId="0464AEB2" w14:textId="19643EE2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03740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  <w:t xml:space="preserve">สำหรับปีสิ้นสุดวันที่ </w:t>
            </w:r>
            <w:r w:rsidRPr="004F608B"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  <w:t>31</w:t>
            </w:r>
            <w:r w:rsidRPr="00D03740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720" w:type="dxa"/>
            <w:vAlign w:val="bottom"/>
          </w:tcPr>
          <w:p w14:paraId="258E8B5A" w14:textId="7290B0EE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5310DA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6884C75F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8E172E2" w14:textId="30235221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 w:rsidR="005310DA">
              <w:rPr>
                <w:rFonts w:ascii="Angsana New" w:hAnsi="Angsana New" w:cs="Angsana New"/>
                <w:szCs w:val="22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0C012D1C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42C38F5" w14:textId="70E07AAA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5310DA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F91C1CE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5C4DB85" w14:textId="0F5963C5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 w:rsidR="005310DA">
              <w:rPr>
                <w:rFonts w:ascii="Angsana New" w:hAnsi="Angsana New" w:cs="Angsana New"/>
                <w:szCs w:val="22"/>
                <w:lang w:val="en-US"/>
              </w:rPr>
              <w:t>5</w:t>
            </w:r>
          </w:p>
        </w:tc>
        <w:tc>
          <w:tcPr>
            <w:tcW w:w="180" w:type="dxa"/>
          </w:tcPr>
          <w:p w14:paraId="0C265570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5A84E2E" w14:textId="2973C164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5310DA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4CBFFCC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120FAB7" w14:textId="11B33F94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 w:rsidR="005310DA">
              <w:rPr>
                <w:rFonts w:ascii="Angsana New" w:hAnsi="Angsana New" w:cs="Angsana New"/>
                <w:szCs w:val="22"/>
                <w:lang w:val="en-US"/>
              </w:rPr>
              <w:t>5</w:t>
            </w:r>
          </w:p>
        </w:tc>
        <w:tc>
          <w:tcPr>
            <w:tcW w:w="180" w:type="dxa"/>
          </w:tcPr>
          <w:p w14:paraId="193F34DF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8DC0231" w14:textId="61D17FE6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5310DA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B4CC79A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B922274" w14:textId="3D2CFA5C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 w:rsidR="005310DA">
              <w:rPr>
                <w:rFonts w:ascii="Angsana New" w:hAnsi="Angsana New" w:cs="Angsana New"/>
                <w:szCs w:val="22"/>
                <w:lang w:val="en-US"/>
              </w:rPr>
              <w:t>5</w:t>
            </w:r>
          </w:p>
        </w:tc>
        <w:tc>
          <w:tcPr>
            <w:tcW w:w="180" w:type="dxa"/>
          </w:tcPr>
          <w:p w14:paraId="6040AF3B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C8F4446" w14:textId="2B3A189E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5310DA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0F3B031B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5F2D5D5" w14:textId="1BE8904F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 w:rsidR="005310DA">
              <w:rPr>
                <w:rFonts w:ascii="Angsana New" w:hAnsi="Angsana New" w:cs="Angsana New"/>
                <w:szCs w:val="22"/>
                <w:lang w:val="en-US"/>
              </w:rPr>
              <w:t>5</w:t>
            </w:r>
          </w:p>
        </w:tc>
        <w:tc>
          <w:tcPr>
            <w:tcW w:w="180" w:type="dxa"/>
          </w:tcPr>
          <w:p w14:paraId="300240F8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18335D8" w14:textId="22C78901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5310DA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01B591D0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DA79315" w14:textId="3166BB88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 w:rsidR="005310DA">
              <w:rPr>
                <w:rFonts w:ascii="Angsana New" w:hAnsi="Angsana New" w:cs="Angsana New"/>
                <w:szCs w:val="22"/>
                <w:lang w:val="en-US"/>
              </w:rPr>
              <w:t>5</w:t>
            </w:r>
          </w:p>
        </w:tc>
      </w:tr>
      <w:tr w:rsidR="000D7C38" w:rsidRPr="00756E6F" w14:paraId="7335B9FA" w14:textId="77777777" w:rsidTr="00D92376">
        <w:trPr>
          <w:cantSplit/>
          <w:trHeight w:val="302"/>
        </w:trPr>
        <w:tc>
          <w:tcPr>
            <w:tcW w:w="3510" w:type="dxa"/>
          </w:tcPr>
          <w:p w14:paraId="0C15DB74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0620" w:type="dxa"/>
            <w:gridSpan w:val="23"/>
            <w:vAlign w:val="bottom"/>
          </w:tcPr>
          <w:p w14:paraId="3D90B327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(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พันบาท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)</w:t>
            </w:r>
          </w:p>
        </w:tc>
      </w:tr>
      <w:tr w:rsidR="000D7C38" w:rsidRPr="00756E6F" w14:paraId="515C4B15" w14:textId="77777777" w:rsidTr="00D92376">
        <w:trPr>
          <w:cantSplit/>
          <w:trHeight w:val="302"/>
        </w:trPr>
        <w:tc>
          <w:tcPr>
            <w:tcW w:w="3510" w:type="dxa"/>
          </w:tcPr>
          <w:p w14:paraId="6F2CB1B7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ต่างประเทศ</w:t>
            </w:r>
          </w:p>
        </w:tc>
        <w:tc>
          <w:tcPr>
            <w:tcW w:w="720" w:type="dxa"/>
            <w:vAlign w:val="bottom"/>
          </w:tcPr>
          <w:p w14:paraId="20AAAA1A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E4C5B38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25460E3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A15D3BB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268A306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342DAD8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46D27D1D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1416A9EA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4812A75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A46AA0A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3F60BCF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12FFDA9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92300CD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EE2B274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9E50141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16DF0DB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1BDDE05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5BFB4533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519A9822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32CB2BB1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757E8E3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28E2029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61749A9C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5310DA" w:rsidRPr="00612F48" w14:paraId="355AF300" w14:textId="77777777" w:rsidTr="00255FD7">
        <w:trPr>
          <w:cantSplit/>
          <w:trHeight w:val="302"/>
        </w:trPr>
        <w:tc>
          <w:tcPr>
            <w:tcW w:w="3510" w:type="dxa"/>
          </w:tcPr>
          <w:p w14:paraId="5CB93A7F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เอเชีย</w:t>
            </w:r>
          </w:p>
        </w:tc>
        <w:tc>
          <w:tcPr>
            <w:tcW w:w="720" w:type="dxa"/>
            <w:vAlign w:val="bottom"/>
          </w:tcPr>
          <w:p w14:paraId="4905FA1F" w14:textId="36A3AA9C" w:rsidR="005310DA" w:rsidRPr="00756E6F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108,</w:t>
            </w:r>
            <w:r w:rsidR="008E4455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  <w:r w:rsidR="00A45F49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055944E4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CB49932" w14:textId="5104E7A4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142,535</w:t>
            </w:r>
          </w:p>
        </w:tc>
        <w:tc>
          <w:tcPr>
            <w:tcW w:w="180" w:type="dxa"/>
            <w:vAlign w:val="bottom"/>
          </w:tcPr>
          <w:p w14:paraId="4766001C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F1F100F" w14:textId="5B80753C" w:rsidR="005310DA" w:rsidRPr="00EA7BEE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236,079</w:t>
            </w:r>
          </w:p>
        </w:tc>
        <w:tc>
          <w:tcPr>
            <w:tcW w:w="180" w:type="dxa"/>
          </w:tcPr>
          <w:p w14:paraId="55B7D9C7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92A8854" w14:textId="75090748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303,825</w:t>
            </w:r>
          </w:p>
        </w:tc>
        <w:tc>
          <w:tcPr>
            <w:tcW w:w="180" w:type="dxa"/>
          </w:tcPr>
          <w:p w14:paraId="3FBCBA9C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464FC013" w14:textId="218DCED8" w:rsidR="005310DA" w:rsidRPr="00756E6F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20,107</w:t>
            </w:r>
          </w:p>
        </w:tc>
        <w:tc>
          <w:tcPr>
            <w:tcW w:w="180" w:type="dxa"/>
          </w:tcPr>
          <w:p w14:paraId="7C8864BA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78D2CE2" w14:textId="257BDCC0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635</w:t>
            </w:r>
          </w:p>
        </w:tc>
        <w:tc>
          <w:tcPr>
            <w:tcW w:w="180" w:type="dxa"/>
          </w:tcPr>
          <w:p w14:paraId="1DFF9094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05A3343" w14:textId="0B3494DA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6D85B4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7AF27AD" w14:textId="6C70F72A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91F728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BC3952B" w14:textId="3DFF4F13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93E7214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6BAB52D6" w14:textId="4481E893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95D966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DC1E90E" w14:textId="5FD25A2B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364,38</w:t>
            </w:r>
            <w:r w:rsidR="00A45F49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7316B778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9895A53" w14:textId="636FFE36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446,995</w:t>
            </w:r>
          </w:p>
        </w:tc>
      </w:tr>
      <w:tr w:rsidR="005310DA" w:rsidRPr="00612F48" w14:paraId="3F4B58EB" w14:textId="77777777" w:rsidTr="00255FD7">
        <w:trPr>
          <w:cantSplit/>
          <w:trHeight w:val="302"/>
        </w:trPr>
        <w:tc>
          <w:tcPr>
            <w:tcW w:w="3510" w:type="dxa"/>
          </w:tcPr>
          <w:p w14:paraId="7D292076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2DCF4A6D" w14:textId="5BD1D265" w:rsidR="005310DA" w:rsidRPr="00756E6F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69,136</w:t>
            </w:r>
          </w:p>
        </w:tc>
        <w:tc>
          <w:tcPr>
            <w:tcW w:w="178" w:type="dxa"/>
            <w:vAlign w:val="bottom"/>
          </w:tcPr>
          <w:p w14:paraId="0466FF4F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E5D26A7" w14:textId="1B86E431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83,731</w:t>
            </w:r>
          </w:p>
        </w:tc>
        <w:tc>
          <w:tcPr>
            <w:tcW w:w="180" w:type="dxa"/>
            <w:vAlign w:val="bottom"/>
          </w:tcPr>
          <w:p w14:paraId="56A0D445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2FC41CA" w14:textId="450F8617" w:rsidR="005310DA" w:rsidRPr="00EA7BEE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16,622</w:t>
            </w:r>
          </w:p>
        </w:tc>
        <w:tc>
          <w:tcPr>
            <w:tcW w:w="180" w:type="dxa"/>
          </w:tcPr>
          <w:p w14:paraId="5274E3B5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950845F" w14:textId="40D4696A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15,903</w:t>
            </w:r>
          </w:p>
        </w:tc>
        <w:tc>
          <w:tcPr>
            <w:tcW w:w="180" w:type="dxa"/>
          </w:tcPr>
          <w:p w14:paraId="50F326BF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B225F5B" w14:textId="0F7B8E0B" w:rsidR="005310DA" w:rsidRPr="00756E6F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417</w:t>
            </w:r>
          </w:p>
        </w:tc>
        <w:tc>
          <w:tcPr>
            <w:tcW w:w="180" w:type="dxa"/>
          </w:tcPr>
          <w:p w14:paraId="10B0E41A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D2B7C34" w14:textId="27ED0F88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48D106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87B004" w14:textId="2EC2410F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27,061</w:t>
            </w:r>
          </w:p>
        </w:tc>
        <w:tc>
          <w:tcPr>
            <w:tcW w:w="180" w:type="dxa"/>
          </w:tcPr>
          <w:p w14:paraId="5C786550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1D3A26E" w14:textId="21D9D3FE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25,358</w:t>
            </w:r>
          </w:p>
        </w:tc>
        <w:tc>
          <w:tcPr>
            <w:tcW w:w="180" w:type="dxa"/>
          </w:tcPr>
          <w:p w14:paraId="7F0B0CCE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5F7398A" w14:textId="06897003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86742F7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C80E3C9" w14:textId="6FB0F2B5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AF58A1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CE804B0" w14:textId="490722F3" w:rsidR="005310DA" w:rsidRPr="00612F48" w:rsidRDefault="009B6AC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113,236</w:t>
            </w:r>
          </w:p>
        </w:tc>
        <w:tc>
          <w:tcPr>
            <w:tcW w:w="178" w:type="dxa"/>
          </w:tcPr>
          <w:p w14:paraId="5C089280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FE92C0A" w14:textId="53755856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124,992</w:t>
            </w:r>
          </w:p>
        </w:tc>
      </w:tr>
      <w:tr w:rsidR="005310DA" w:rsidRPr="00612F48" w14:paraId="4D3BC56E" w14:textId="77777777" w:rsidTr="00255FD7">
        <w:trPr>
          <w:cantSplit/>
          <w:trHeight w:val="302"/>
        </w:trPr>
        <w:tc>
          <w:tcPr>
            <w:tcW w:w="3510" w:type="dxa"/>
          </w:tcPr>
          <w:p w14:paraId="489F0EAE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แอฟริกา</w:t>
            </w:r>
          </w:p>
        </w:tc>
        <w:tc>
          <w:tcPr>
            <w:tcW w:w="720" w:type="dxa"/>
            <w:vAlign w:val="bottom"/>
          </w:tcPr>
          <w:p w14:paraId="190304DA" w14:textId="4956403D" w:rsidR="005310DA" w:rsidRPr="00756E6F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72,134</w:t>
            </w:r>
          </w:p>
        </w:tc>
        <w:tc>
          <w:tcPr>
            <w:tcW w:w="178" w:type="dxa"/>
            <w:vAlign w:val="bottom"/>
          </w:tcPr>
          <w:p w14:paraId="23DDD84B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0BF7876" w14:textId="3A9D5433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91,545</w:t>
            </w:r>
          </w:p>
        </w:tc>
        <w:tc>
          <w:tcPr>
            <w:tcW w:w="180" w:type="dxa"/>
            <w:vAlign w:val="bottom"/>
          </w:tcPr>
          <w:p w14:paraId="1C7CF7B9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138382C" w14:textId="3FC16A6D" w:rsidR="005310DA" w:rsidRPr="00EA7BEE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2,134</w:t>
            </w:r>
          </w:p>
        </w:tc>
        <w:tc>
          <w:tcPr>
            <w:tcW w:w="180" w:type="dxa"/>
          </w:tcPr>
          <w:p w14:paraId="64CF99CB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B4BE83A" w14:textId="480E6162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3,093</w:t>
            </w:r>
          </w:p>
        </w:tc>
        <w:tc>
          <w:tcPr>
            <w:tcW w:w="180" w:type="dxa"/>
          </w:tcPr>
          <w:p w14:paraId="7A18B216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2074FEF7" w14:textId="12050594" w:rsidR="005310DA" w:rsidRPr="00756E6F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65FEB4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E92957" w14:textId="729A3E81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E3C24E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5A1D9B1" w14:textId="6D46B04B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292D58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BD8533" w14:textId="5BB2875F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ABD5AA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F308FF5" w14:textId="619AC9FA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50F827F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F0E0979" w14:textId="4FB79098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8E1770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E25EB2B" w14:textId="22CE4CA9" w:rsidR="005310DA" w:rsidRPr="00612F48" w:rsidRDefault="009B6AC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74,268</w:t>
            </w:r>
          </w:p>
        </w:tc>
        <w:tc>
          <w:tcPr>
            <w:tcW w:w="178" w:type="dxa"/>
          </w:tcPr>
          <w:p w14:paraId="3FBBB566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F2AEFBC" w14:textId="16C2961B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94,638</w:t>
            </w:r>
          </w:p>
        </w:tc>
      </w:tr>
      <w:tr w:rsidR="005310DA" w:rsidRPr="00612F48" w14:paraId="49175C14" w14:textId="77777777" w:rsidTr="00255FD7">
        <w:trPr>
          <w:cantSplit/>
          <w:trHeight w:val="302"/>
        </w:trPr>
        <w:tc>
          <w:tcPr>
            <w:tcW w:w="3510" w:type="dxa"/>
          </w:tcPr>
          <w:p w14:paraId="0911E767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0EE7171D" w14:textId="46EC7D2F" w:rsidR="005310DA" w:rsidRPr="00756E6F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13,368</w:t>
            </w:r>
          </w:p>
        </w:tc>
        <w:tc>
          <w:tcPr>
            <w:tcW w:w="178" w:type="dxa"/>
            <w:vAlign w:val="bottom"/>
          </w:tcPr>
          <w:p w14:paraId="526E6BF5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1306739" w14:textId="519866AD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13,569</w:t>
            </w:r>
          </w:p>
        </w:tc>
        <w:tc>
          <w:tcPr>
            <w:tcW w:w="180" w:type="dxa"/>
            <w:vAlign w:val="bottom"/>
          </w:tcPr>
          <w:p w14:paraId="68F4F203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7F5441E" w14:textId="7A1CA093" w:rsidR="005310DA" w:rsidRPr="00EA7BEE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43035F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0E53080" w14:textId="1A3EF005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8261F0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0BF3F9F3" w14:textId="65B3C07A" w:rsidR="005310DA" w:rsidRPr="00756E6F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C896E0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F50E0AD" w14:textId="5EE57194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C80366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0371C86" w14:textId="4BE610E6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4E0A8F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5F7ED89" w14:textId="01708FD3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607597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68BED03" w14:textId="0A436014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11046B0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8748310" w14:textId="506A3AAF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D4CE55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6FC84B2" w14:textId="72F459E7" w:rsidR="005310DA" w:rsidRPr="00612F48" w:rsidRDefault="009B6AC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13,368</w:t>
            </w:r>
          </w:p>
        </w:tc>
        <w:tc>
          <w:tcPr>
            <w:tcW w:w="178" w:type="dxa"/>
          </w:tcPr>
          <w:p w14:paraId="607B7721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B961E5A" w14:textId="5EFB8075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13,569</w:t>
            </w:r>
          </w:p>
        </w:tc>
      </w:tr>
      <w:tr w:rsidR="00122024" w:rsidRPr="00612F48" w14:paraId="64DD7C61" w14:textId="77777777" w:rsidTr="00255FD7">
        <w:trPr>
          <w:cantSplit/>
          <w:trHeight w:val="302"/>
        </w:trPr>
        <w:tc>
          <w:tcPr>
            <w:tcW w:w="3510" w:type="dxa"/>
          </w:tcPr>
          <w:p w14:paraId="17D3EDAD" w14:textId="27FCF619" w:rsidR="00122024" w:rsidRPr="00756E6F" w:rsidRDefault="00122024" w:rsidP="005310D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ยุโรป</w:t>
            </w:r>
          </w:p>
        </w:tc>
        <w:tc>
          <w:tcPr>
            <w:tcW w:w="720" w:type="dxa"/>
            <w:vAlign w:val="bottom"/>
          </w:tcPr>
          <w:p w14:paraId="3851C6F6" w14:textId="4E36600A" w:rsidR="00122024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44A9F4A" w14:textId="77777777" w:rsidR="00122024" w:rsidRPr="00756E6F" w:rsidRDefault="00122024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DCD9E25" w14:textId="2E79F460" w:rsidR="00122024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38B720" w14:textId="77777777" w:rsidR="00122024" w:rsidRPr="00756E6F" w:rsidRDefault="00122024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ED61D9E" w14:textId="170F4B62" w:rsidR="00122024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3B0BD2" w14:textId="77777777" w:rsidR="00122024" w:rsidRPr="00756E6F" w:rsidRDefault="00122024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F412D75" w14:textId="17A0D1CE" w:rsidR="00122024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79EE39" w14:textId="77777777" w:rsidR="00122024" w:rsidRPr="00756E6F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AB4B8FB" w14:textId="455F7CAA" w:rsidR="00122024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8,294</w:t>
            </w:r>
          </w:p>
        </w:tc>
        <w:tc>
          <w:tcPr>
            <w:tcW w:w="180" w:type="dxa"/>
          </w:tcPr>
          <w:p w14:paraId="22293879" w14:textId="77777777" w:rsidR="00122024" w:rsidRPr="00756E6F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26848C9" w14:textId="0F9D97E4" w:rsidR="00122024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BCFDCC" w14:textId="77777777" w:rsidR="00122024" w:rsidRPr="00756E6F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E61261F" w14:textId="542337DF" w:rsidR="00122024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0030C7" w14:textId="77777777" w:rsidR="00122024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25C2100" w14:textId="2BD8C751" w:rsidR="00122024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6AED9F" w14:textId="77777777" w:rsidR="00122024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82AA077" w14:textId="55C99417" w:rsidR="00122024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65AB571" w14:textId="77777777" w:rsidR="00122024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0EFA370" w14:textId="36633ED3" w:rsidR="00122024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5DF567" w14:textId="77777777" w:rsidR="00122024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39C31AF" w14:textId="3FBA5C43" w:rsidR="00122024" w:rsidRPr="00612F48" w:rsidRDefault="009B6AC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8,294</w:t>
            </w:r>
          </w:p>
        </w:tc>
        <w:tc>
          <w:tcPr>
            <w:tcW w:w="178" w:type="dxa"/>
          </w:tcPr>
          <w:p w14:paraId="6A2AC211" w14:textId="77777777" w:rsidR="00122024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563E88F" w14:textId="186DFAAC" w:rsidR="00122024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5310DA" w:rsidRPr="00612F48" w14:paraId="315D4881" w14:textId="77777777" w:rsidTr="00255FD7">
        <w:trPr>
          <w:cantSplit/>
          <w:trHeight w:val="302"/>
        </w:trPr>
        <w:tc>
          <w:tcPr>
            <w:tcW w:w="3510" w:type="dxa"/>
          </w:tcPr>
          <w:p w14:paraId="201277E9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F8EF477" w14:textId="657586F6" w:rsidR="005310DA" w:rsidRPr="00756E6F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262,84</w:t>
            </w:r>
            <w:r w:rsidR="00A45F49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2A457CBB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46CEE361" w14:textId="6B0F6DA5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331,380</w:t>
            </w:r>
          </w:p>
        </w:tc>
        <w:tc>
          <w:tcPr>
            <w:tcW w:w="180" w:type="dxa"/>
            <w:vAlign w:val="bottom"/>
          </w:tcPr>
          <w:p w14:paraId="09F5EB17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A488595" w14:textId="30AB92CE" w:rsidR="005310DA" w:rsidRPr="00EA7BEE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254,835</w:t>
            </w:r>
          </w:p>
        </w:tc>
        <w:tc>
          <w:tcPr>
            <w:tcW w:w="180" w:type="dxa"/>
          </w:tcPr>
          <w:p w14:paraId="0B396FC3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5813C05" w14:textId="110341C8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322,821</w:t>
            </w:r>
          </w:p>
        </w:tc>
        <w:tc>
          <w:tcPr>
            <w:tcW w:w="180" w:type="dxa"/>
          </w:tcPr>
          <w:p w14:paraId="39E85DCA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262DD49" w14:textId="64A387F1" w:rsidR="005310DA" w:rsidRPr="00756E6F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28,818</w:t>
            </w:r>
          </w:p>
        </w:tc>
        <w:tc>
          <w:tcPr>
            <w:tcW w:w="180" w:type="dxa"/>
          </w:tcPr>
          <w:p w14:paraId="45CFF743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64D9297" w14:textId="5FB0ED86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635</w:t>
            </w:r>
          </w:p>
        </w:tc>
        <w:tc>
          <w:tcPr>
            <w:tcW w:w="180" w:type="dxa"/>
          </w:tcPr>
          <w:p w14:paraId="78FD8F1B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268005C" w14:textId="002D8973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27,061</w:t>
            </w:r>
          </w:p>
        </w:tc>
        <w:tc>
          <w:tcPr>
            <w:tcW w:w="180" w:type="dxa"/>
          </w:tcPr>
          <w:p w14:paraId="5AE2A582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43F44F22" w14:textId="7AEBCD6A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25,358</w:t>
            </w:r>
          </w:p>
        </w:tc>
        <w:tc>
          <w:tcPr>
            <w:tcW w:w="180" w:type="dxa"/>
          </w:tcPr>
          <w:p w14:paraId="0E8C9C34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35129FE" w14:textId="3143125E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BC4CA78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67982539" w14:textId="1E8A8074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D8EE6C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673F8298" w14:textId="7E86D665" w:rsidR="005310DA" w:rsidRPr="00612F48" w:rsidRDefault="009B6AC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573,55</w:t>
            </w:r>
            <w:r w:rsidR="00A45F49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0A81E780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349ACAA7" w14:textId="391176DB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680,194</w:t>
            </w:r>
          </w:p>
        </w:tc>
      </w:tr>
      <w:tr w:rsidR="005310DA" w:rsidRPr="00612F48" w14:paraId="088E335B" w14:textId="77777777" w:rsidTr="00255FD7">
        <w:trPr>
          <w:cantSplit/>
          <w:trHeight w:val="302"/>
        </w:trPr>
        <w:tc>
          <w:tcPr>
            <w:tcW w:w="3510" w:type="dxa"/>
          </w:tcPr>
          <w:p w14:paraId="62B33C8D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1126D633" w14:textId="2EB045BE" w:rsidR="005310DA" w:rsidRPr="00756E6F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315,576</w:t>
            </w:r>
          </w:p>
        </w:tc>
        <w:tc>
          <w:tcPr>
            <w:tcW w:w="178" w:type="dxa"/>
            <w:vAlign w:val="bottom"/>
          </w:tcPr>
          <w:p w14:paraId="19F4285D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6BD365A" w14:textId="55CAB1D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343,852</w:t>
            </w:r>
          </w:p>
        </w:tc>
        <w:tc>
          <w:tcPr>
            <w:tcW w:w="180" w:type="dxa"/>
            <w:vAlign w:val="bottom"/>
          </w:tcPr>
          <w:p w14:paraId="63DAE7DF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FE334C" w14:textId="7061B201" w:rsidR="005310DA" w:rsidRPr="00EA7BEE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548,41</w:t>
            </w:r>
            <w:r w:rsidR="00A45F49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3602C9EB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4091803" w14:textId="13D5CA4C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535,339</w:t>
            </w:r>
          </w:p>
        </w:tc>
        <w:tc>
          <w:tcPr>
            <w:tcW w:w="180" w:type="dxa"/>
          </w:tcPr>
          <w:p w14:paraId="0BEAE430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4D40C8A6" w14:textId="03173484" w:rsidR="005310DA" w:rsidRPr="00756E6F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458,801</w:t>
            </w:r>
          </w:p>
        </w:tc>
        <w:tc>
          <w:tcPr>
            <w:tcW w:w="180" w:type="dxa"/>
          </w:tcPr>
          <w:p w14:paraId="495E5F85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4835BA4" w14:textId="6D00AE7A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56,910</w:t>
            </w:r>
          </w:p>
        </w:tc>
        <w:tc>
          <w:tcPr>
            <w:tcW w:w="180" w:type="dxa"/>
          </w:tcPr>
          <w:p w14:paraId="7E5F72BF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EC2173A" w14:textId="6DFEBA9F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01E010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DFDB767" w14:textId="4C3EB4F6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71D259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E9F5156" w14:textId="75247C15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1002225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D2A8702" w14:textId="2A31C042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8A3FF3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9C44C21" w14:textId="2FD3BCFE" w:rsidR="005310DA" w:rsidRPr="00612F48" w:rsidRDefault="009B6AC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1,322,79</w:t>
            </w:r>
            <w:r w:rsidR="00A45F49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0AA97BB0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2FABF6B" w14:textId="7EFFDEB0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936,101</w:t>
            </w:r>
          </w:p>
        </w:tc>
      </w:tr>
      <w:tr w:rsidR="005310DA" w:rsidRPr="00612F48" w14:paraId="58FF7710" w14:textId="77777777" w:rsidTr="00255FD7">
        <w:trPr>
          <w:cantSplit/>
          <w:trHeight w:val="302"/>
        </w:trPr>
        <w:tc>
          <w:tcPr>
            <w:tcW w:w="3510" w:type="dxa"/>
          </w:tcPr>
          <w:p w14:paraId="5254E879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E674F90" w14:textId="1CCD98A0" w:rsidR="005310DA" w:rsidRPr="00756E6F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569</w:t>
            </w:r>
          </w:p>
        </w:tc>
        <w:tc>
          <w:tcPr>
            <w:tcW w:w="178" w:type="dxa"/>
            <w:vAlign w:val="bottom"/>
          </w:tcPr>
          <w:p w14:paraId="7C640679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245954E2" w14:textId="3E88B1D0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38,196</w:t>
            </w:r>
          </w:p>
        </w:tc>
        <w:tc>
          <w:tcPr>
            <w:tcW w:w="180" w:type="dxa"/>
            <w:vAlign w:val="bottom"/>
          </w:tcPr>
          <w:p w14:paraId="121A1E92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F1390EC" w14:textId="113860E7" w:rsidR="005310DA" w:rsidRPr="00EA7BEE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21,449</w:t>
            </w:r>
          </w:p>
        </w:tc>
        <w:tc>
          <w:tcPr>
            <w:tcW w:w="180" w:type="dxa"/>
          </w:tcPr>
          <w:p w14:paraId="7CAB64F4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64CDFD2" w14:textId="27FB32DA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16,136</w:t>
            </w:r>
          </w:p>
        </w:tc>
        <w:tc>
          <w:tcPr>
            <w:tcW w:w="180" w:type="dxa"/>
          </w:tcPr>
          <w:p w14:paraId="5E336CCE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5E1FBCA" w14:textId="2C465577" w:rsidR="005310DA" w:rsidRPr="00756E6F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85763B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015AD66" w14:textId="0188D3E1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A9CE30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F57E0C0" w14:textId="604A484B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56135E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631F362" w14:textId="53D7961F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52E8B7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8B6A6E6" w14:textId="0D309730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(22,018)</w:t>
            </w:r>
          </w:p>
        </w:tc>
        <w:tc>
          <w:tcPr>
            <w:tcW w:w="178" w:type="dxa"/>
          </w:tcPr>
          <w:p w14:paraId="622D871D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7A56145" w14:textId="6BC8A990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(54,332)</w:t>
            </w:r>
          </w:p>
        </w:tc>
        <w:tc>
          <w:tcPr>
            <w:tcW w:w="180" w:type="dxa"/>
          </w:tcPr>
          <w:p w14:paraId="6E913F99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541BEE0" w14:textId="6084D8BF" w:rsidR="005310DA" w:rsidRPr="00612F48" w:rsidRDefault="009B6AC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1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6447F99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1CE003D3" w14:textId="112EDC09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5310DA" w:rsidRPr="00612F48" w14:paraId="62369546" w14:textId="77777777" w:rsidTr="00255FD7">
        <w:trPr>
          <w:cantSplit/>
          <w:trHeight w:val="302"/>
        </w:trPr>
        <w:tc>
          <w:tcPr>
            <w:tcW w:w="3510" w:type="dxa"/>
          </w:tcPr>
          <w:p w14:paraId="5B87909B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36472" w14:textId="4A1153E9" w:rsidR="005310DA" w:rsidRPr="00756E6F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578,98</w:t>
            </w:r>
            <w:r w:rsidR="00A45F49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34F156F6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1E46D" w14:textId="178457D3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713,428</w:t>
            </w:r>
          </w:p>
        </w:tc>
        <w:tc>
          <w:tcPr>
            <w:tcW w:w="180" w:type="dxa"/>
            <w:vAlign w:val="bottom"/>
          </w:tcPr>
          <w:p w14:paraId="42C4E0E5" w14:textId="77777777" w:rsidR="005310DA" w:rsidRPr="00612F48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F48CFB" w14:textId="0908F1EA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824,70</w:t>
            </w:r>
            <w:r w:rsidR="00A45F49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1D14037" w14:textId="77777777" w:rsidR="005310DA" w:rsidRPr="00612F48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995F50" w14:textId="5FF5DAE9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874,296</w:t>
            </w:r>
          </w:p>
        </w:tc>
        <w:tc>
          <w:tcPr>
            <w:tcW w:w="180" w:type="dxa"/>
          </w:tcPr>
          <w:p w14:paraId="1DEA5808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3FE7D3" w14:textId="5BA658EF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487,619</w:t>
            </w:r>
          </w:p>
        </w:tc>
        <w:tc>
          <w:tcPr>
            <w:tcW w:w="180" w:type="dxa"/>
          </w:tcPr>
          <w:p w14:paraId="28AD56FB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EEA00C" w14:textId="01035C72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57,545</w:t>
            </w:r>
          </w:p>
        </w:tc>
        <w:tc>
          <w:tcPr>
            <w:tcW w:w="180" w:type="dxa"/>
          </w:tcPr>
          <w:p w14:paraId="097E9D11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5C4B33" w14:textId="0441E126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27,061</w:t>
            </w:r>
          </w:p>
        </w:tc>
        <w:tc>
          <w:tcPr>
            <w:tcW w:w="180" w:type="dxa"/>
          </w:tcPr>
          <w:p w14:paraId="44BDBBF1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DFF347" w14:textId="70AA873A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25,358</w:t>
            </w:r>
          </w:p>
        </w:tc>
        <w:tc>
          <w:tcPr>
            <w:tcW w:w="180" w:type="dxa"/>
          </w:tcPr>
          <w:p w14:paraId="5384C5C1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7A36A96" w14:textId="4B1DF60A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(22,018)</w:t>
            </w:r>
          </w:p>
        </w:tc>
        <w:tc>
          <w:tcPr>
            <w:tcW w:w="178" w:type="dxa"/>
          </w:tcPr>
          <w:p w14:paraId="433CBE6E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0C6255CF" w14:textId="7544CB56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(54,332)</w:t>
            </w:r>
          </w:p>
        </w:tc>
        <w:tc>
          <w:tcPr>
            <w:tcW w:w="180" w:type="dxa"/>
          </w:tcPr>
          <w:p w14:paraId="3382A37E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C6E294" w14:textId="4AE21A27" w:rsidR="005310DA" w:rsidRPr="00612F48" w:rsidRDefault="009B6AC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1,896,350</w:t>
            </w:r>
          </w:p>
        </w:tc>
        <w:tc>
          <w:tcPr>
            <w:tcW w:w="178" w:type="dxa"/>
            <w:shd w:val="clear" w:color="auto" w:fill="auto"/>
          </w:tcPr>
          <w:p w14:paraId="29EF1E62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6D6E8A" w14:textId="3E7C31FC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1,616,295</w:t>
            </w:r>
          </w:p>
        </w:tc>
      </w:tr>
      <w:tr w:rsidR="005310DA" w:rsidRPr="00612F48" w14:paraId="08FD457F" w14:textId="77777777" w:rsidTr="00255FD7">
        <w:trPr>
          <w:cantSplit/>
        </w:trPr>
        <w:tc>
          <w:tcPr>
            <w:tcW w:w="3510" w:type="dxa"/>
          </w:tcPr>
          <w:p w14:paraId="630982E8" w14:textId="77777777" w:rsidR="005310DA" w:rsidRPr="00756E6F" w:rsidRDefault="005310DA" w:rsidP="005310DA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EEFEE5F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598A886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5C85F9D0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ACD984D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C587F7D" w14:textId="77777777" w:rsidR="005310DA" w:rsidRPr="00EA7BEE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A1FBD1F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EA71884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B645A05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3DE3208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E3229EF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57F852D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824D089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760F2A9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D49FD88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A9036D4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994367C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5FB1A39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D29DB31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59CAC283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2950204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397B38E8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742F3DF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6E9298D0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5310DA" w:rsidRPr="00612F48" w14:paraId="2049CCB3" w14:textId="77777777" w:rsidTr="00255FD7">
        <w:trPr>
          <w:cantSplit/>
        </w:trPr>
        <w:tc>
          <w:tcPr>
            <w:tcW w:w="3510" w:type="dxa"/>
          </w:tcPr>
          <w:p w14:paraId="3E640E3E" w14:textId="1BBC5540" w:rsidR="005310DA" w:rsidRPr="00756E6F" w:rsidRDefault="005310DA" w:rsidP="005310DA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กำไร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ขาดทุน</w:t>
            </w:r>
            <w:r>
              <w:rPr>
                <w:rFonts w:asciiTheme="majorBidi" w:hAnsiTheme="majorBidi"/>
                <w:sz w:val="22"/>
                <w:szCs w:val="22"/>
              </w:rPr>
              <w:t xml:space="preserve">) 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ก่อน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ดอกเบี้ย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 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1F832F46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6B9669A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1A1D114" w14:textId="77777777" w:rsidR="005310DA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7DEA969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415DD04" w14:textId="77777777" w:rsidR="005310DA" w:rsidRPr="00EA7BEE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5CC9AF3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5613478" w14:textId="77777777" w:rsidR="005310DA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D26B16B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07116D5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3D85D5BA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2650D39" w14:textId="77777777" w:rsidR="005310DA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9B91695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CA40190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5ADCA3F6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D8B0C7A" w14:textId="77777777" w:rsidR="005310DA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A6A84AE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370D151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A1ADC8E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38BFC0B" w14:textId="77777777" w:rsidR="005310DA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C50FE47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A3799D2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7214F7AF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96EF215" w14:textId="77777777" w:rsidR="005310DA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5310DA" w:rsidRPr="00612F48" w14:paraId="0F6B97E8" w14:textId="77777777" w:rsidTr="00255FD7">
        <w:trPr>
          <w:cantSplit/>
        </w:trPr>
        <w:tc>
          <w:tcPr>
            <w:tcW w:w="3510" w:type="dxa"/>
          </w:tcPr>
          <w:p w14:paraId="775FDC32" w14:textId="25F9F1E7" w:rsidR="005310DA" w:rsidRPr="00756E6F" w:rsidRDefault="005310DA" w:rsidP="005310DA">
            <w:pPr>
              <w:shd w:val="clear" w:color="auto" w:fill="FFFFFF"/>
              <w:spacing w:line="240" w:lineRule="auto"/>
              <w:ind w:left="227"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ค่าเสื่อมราคา และค่าตัดจำหน่าย </w:t>
            </w: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EBITDA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338F59CF" w14:textId="5105D023" w:rsidR="005310DA" w:rsidRPr="00756E6F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66,009</w:t>
            </w:r>
          </w:p>
        </w:tc>
        <w:tc>
          <w:tcPr>
            <w:tcW w:w="178" w:type="dxa"/>
            <w:vAlign w:val="bottom"/>
          </w:tcPr>
          <w:p w14:paraId="1D75268E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254CC96" w14:textId="2260FDD4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121,629</w:t>
            </w:r>
          </w:p>
        </w:tc>
        <w:tc>
          <w:tcPr>
            <w:tcW w:w="180" w:type="dxa"/>
            <w:vAlign w:val="bottom"/>
          </w:tcPr>
          <w:p w14:paraId="7A395667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4B4AB4D" w14:textId="12747FEB" w:rsidR="005310DA" w:rsidRPr="00EA7BEE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59,076</w:t>
            </w:r>
          </w:p>
        </w:tc>
        <w:tc>
          <w:tcPr>
            <w:tcW w:w="180" w:type="dxa"/>
          </w:tcPr>
          <w:p w14:paraId="221C6272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5F96F1B" w14:textId="12DC411A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57,759</w:t>
            </w:r>
          </w:p>
        </w:tc>
        <w:tc>
          <w:tcPr>
            <w:tcW w:w="180" w:type="dxa"/>
          </w:tcPr>
          <w:p w14:paraId="3D28216C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796F211" w14:textId="11E5E658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160,47</w:t>
            </w:r>
            <w:r w:rsidR="00A45F49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center"/>
          </w:tcPr>
          <w:p w14:paraId="04D15B1C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A0E7FB" w14:textId="4C53D416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9,551</w:t>
            </w:r>
          </w:p>
        </w:tc>
        <w:tc>
          <w:tcPr>
            <w:tcW w:w="180" w:type="dxa"/>
          </w:tcPr>
          <w:p w14:paraId="2DF08BD6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03149C4" w14:textId="0024C59A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(379)</w:t>
            </w:r>
          </w:p>
        </w:tc>
        <w:tc>
          <w:tcPr>
            <w:tcW w:w="180" w:type="dxa"/>
            <w:vAlign w:val="center"/>
          </w:tcPr>
          <w:p w14:paraId="7DE7A071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0310C1" w14:textId="3E35421B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(482)</w:t>
            </w:r>
          </w:p>
        </w:tc>
        <w:tc>
          <w:tcPr>
            <w:tcW w:w="180" w:type="dxa"/>
          </w:tcPr>
          <w:p w14:paraId="22A68E29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AA890C3" w14:textId="4651D246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(4,</w:t>
            </w:r>
            <w:r w:rsidR="00D37E43">
              <w:rPr>
                <w:rFonts w:asciiTheme="majorBidi" w:hAnsiTheme="majorBidi" w:cstheme="majorBidi"/>
                <w:szCs w:val="22"/>
                <w:lang w:val="en-US" w:bidi="th-TH"/>
              </w:rPr>
              <w:t>41</w:t>
            </w:r>
            <w:r w:rsidR="00A45F49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FC668D2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9B03447" w14:textId="1984CA58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(52,831)</w:t>
            </w:r>
          </w:p>
        </w:tc>
        <w:tc>
          <w:tcPr>
            <w:tcW w:w="180" w:type="dxa"/>
          </w:tcPr>
          <w:p w14:paraId="57D26886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E00C9A0" w14:textId="6D72B627" w:rsidR="005310DA" w:rsidRPr="00612F48" w:rsidRDefault="00BA00C8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280,7</w:t>
            </w:r>
            <w:r w:rsidR="00D37E43">
              <w:rPr>
                <w:rFonts w:asciiTheme="majorBidi" w:hAnsiTheme="majorBidi" w:cstheme="majorBidi"/>
                <w:szCs w:val="22"/>
                <w:lang w:val="en-US" w:bidi="th-TH"/>
              </w:rPr>
              <w:t>69</w:t>
            </w:r>
          </w:p>
        </w:tc>
        <w:tc>
          <w:tcPr>
            <w:tcW w:w="178" w:type="dxa"/>
          </w:tcPr>
          <w:p w14:paraId="3F43DD03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982866C" w14:textId="4B09B15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135,626</w:t>
            </w:r>
          </w:p>
        </w:tc>
      </w:tr>
      <w:tr w:rsidR="005310DA" w:rsidRPr="00612F48" w14:paraId="24F1E91F" w14:textId="77777777" w:rsidTr="00255FD7">
        <w:trPr>
          <w:cantSplit/>
        </w:trPr>
        <w:tc>
          <w:tcPr>
            <w:tcW w:w="3510" w:type="dxa"/>
          </w:tcPr>
          <w:p w14:paraId="2DAF5B60" w14:textId="2C82DA68" w:rsidR="005310DA" w:rsidRPr="00756E6F" w:rsidRDefault="005310DA" w:rsidP="005310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642935" w:rsidRPr="00642935">
              <w:rPr>
                <w:rFonts w:ascii="Angsana New" w:hAnsi="Angsana New" w:hint="cs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="00642935" w:rsidRPr="00642935">
              <w:rPr>
                <w:rFonts w:ascii="Angsana New" w:hAnsi="Angsana New" w:hint="cs"/>
                <w:sz w:val="22"/>
                <w:szCs w:val="22"/>
              </w:rPr>
              <w:t>)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3B513F47" w14:textId="3D52B969" w:rsidR="005310DA" w:rsidRPr="00756E6F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39,304</w:t>
            </w:r>
          </w:p>
        </w:tc>
        <w:tc>
          <w:tcPr>
            <w:tcW w:w="178" w:type="dxa"/>
            <w:vAlign w:val="bottom"/>
          </w:tcPr>
          <w:p w14:paraId="36F5529F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C6F70B4" w14:textId="6FC4D36B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93,669</w:t>
            </w:r>
          </w:p>
        </w:tc>
        <w:tc>
          <w:tcPr>
            <w:tcW w:w="180" w:type="dxa"/>
            <w:vAlign w:val="bottom"/>
          </w:tcPr>
          <w:p w14:paraId="5A43AC84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13E18FE" w14:textId="63E5EAEB" w:rsidR="005310DA" w:rsidRPr="00EA7BEE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22,228</w:t>
            </w:r>
          </w:p>
        </w:tc>
        <w:tc>
          <w:tcPr>
            <w:tcW w:w="180" w:type="dxa"/>
          </w:tcPr>
          <w:p w14:paraId="7651CEB1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B735769" w14:textId="509C7171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22,994</w:t>
            </w:r>
          </w:p>
        </w:tc>
        <w:tc>
          <w:tcPr>
            <w:tcW w:w="180" w:type="dxa"/>
          </w:tcPr>
          <w:p w14:paraId="52ED1B67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D412A76" w14:textId="302795D3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112,89</w:t>
            </w:r>
            <w:r w:rsidR="00A45F49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center"/>
          </w:tcPr>
          <w:p w14:paraId="7806EE38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CEDD633" w14:textId="52BB239A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(552)</w:t>
            </w:r>
          </w:p>
        </w:tc>
        <w:tc>
          <w:tcPr>
            <w:tcW w:w="180" w:type="dxa"/>
          </w:tcPr>
          <w:p w14:paraId="0B3F461C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5716303" w14:textId="5D0B602C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(2,086)</w:t>
            </w:r>
          </w:p>
        </w:tc>
        <w:tc>
          <w:tcPr>
            <w:tcW w:w="180" w:type="dxa"/>
            <w:vAlign w:val="center"/>
          </w:tcPr>
          <w:p w14:paraId="39F01E77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BCD93CC" w14:textId="5A13D200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(2,329)</w:t>
            </w:r>
          </w:p>
        </w:tc>
        <w:tc>
          <w:tcPr>
            <w:tcW w:w="180" w:type="dxa"/>
          </w:tcPr>
          <w:p w14:paraId="28ABC769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10DD9DD" w14:textId="36A99B65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(15,</w:t>
            </w:r>
            <w:r w:rsidR="00D37E43">
              <w:rPr>
                <w:rFonts w:asciiTheme="majorBidi" w:hAnsiTheme="majorBidi" w:cstheme="majorBidi"/>
                <w:szCs w:val="22"/>
                <w:lang w:val="en-US" w:bidi="th-TH"/>
              </w:rPr>
              <w:t>66</w:t>
            </w:r>
            <w:r w:rsidR="00A45F49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6B6BE181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4B6F31F" w14:textId="44761948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(6</w:t>
            </w:r>
            <w:r w:rsidR="00F4290A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F4290A">
              <w:rPr>
                <w:rFonts w:asciiTheme="majorBidi" w:hAnsiTheme="majorBidi" w:cstheme="majorBidi"/>
                <w:szCs w:val="22"/>
                <w:lang w:val="en-US" w:bidi="th-TH"/>
              </w:rPr>
              <w:t>749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999BD69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04341F" w14:textId="084C7C90" w:rsidR="005310DA" w:rsidRPr="00612F48" w:rsidRDefault="00BA00C8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156,6</w:t>
            </w:r>
            <w:r w:rsidR="00D37E43">
              <w:rPr>
                <w:rFonts w:asciiTheme="majorBidi" w:hAnsiTheme="majorBidi" w:cstheme="majorBidi"/>
                <w:szCs w:val="22"/>
                <w:lang w:val="en-US" w:bidi="th-TH"/>
              </w:rPr>
              <w:t>73</w:t>
            </w:r>
          </w:p>
        </w:tc>
        <w:tc>
          <w:tcPr>
            <w:tcW w:w="178" w:type="dxa"/>
          </w:tcPr>
          <w:p w14:paraId="4E504DF8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9CC1295" w14:textId="43007BC8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F4290A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F4290A">
              <w:rPr>
                <w:rFonts w:asciiTheme="majorBidi" w:hAnsiTheme="majorBidi" w:cstheme="majorBidi"/>
                <w:szCs w:val="22"/>
                <w:lang w:val="en-US" w:bidi="th-TH"/>
              </w:rPr>
              <w:t>033</w:t>
            </w:r>
          </w:p>
        </w:tc>
      </w:tr>
      <w:tr w:rsidR="005310DA" w:rsidRPr="00612F48" w14:paraId="7C6EC30D" w14:textId="77777777" w:rsidTr="00255FD7">
        <w:trPr>
          <w:cantSplit/>
        </w:trPr>
        <w:tc>
          <w:tcPr>
            <w:tcW w:w="3510" w:type="dxa"/>
          </w:tcPr>
          <w:p w14:paraId="6F892200" w14:textId="77777777" w:rsidR="005310DA" w:rsidRPr="00756E6F" w:rsidRDefault="005310DA" w:rsidP="005310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7AEA4EBC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9DB8281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52A3A3F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096340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33131FF" w14:textId="77777777" w:rsidR="005310DA" w:rsidRPr="00EA7BEE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157A968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B0AAA87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33CEA16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2ED04C4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DCA492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0A27F49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4F9CBF2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E11ADC6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445AE0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45F03F7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C27E43C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16BB2E7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BBB3157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760C63F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6A2519A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C215E4F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72BBC9C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63EFAA8D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5310DA" w:rsidRPr="00612F48" w14:paraId="0DB357B2" w14:textId="77777777" w:rsidTr="00255FD7">
        <w:trPr>
          <w:cantSplit/>
        </w:trPr>
        <w:tc>
          <w:tcPr>
            <w:tcW w:w="3510" w:type="dxa"/>
          </w:tcPr>
          <w:p w14:paraId="403DD623" w14:textId="39A4DA2D" w:rsidR="005310DA" w:rsidRPr="00756E6F" w:rsidRDefault="005310DA" w:rsidP="005310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สินทรัพย์ส่วนงาน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ณ วันที่ 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1F4CE5D7" w14:textId="63799F8B" w:rsidR="005310DA" w:rsidRPr="00756E6F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1,757,903</w:t>
            </w:r>
          </w:p>
        </w:tc>
        <w:tc>
          <w:tcPr>
            <w:tcW w:w="178" w:type="dxa"/>
            <w:vAlign w:val="bottom"/>
          </w:tcPr>
          <w:p w14:paraId="641A3CE0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D9E3A0F" w14:textId="3F293E58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1,780,775</w:t>
            </w:r>
          </w:p>
        </w:tc>
        <w:tc>
          <w:tcPr>
            <w:tcW w:w="180" w:type="dxa"/>
            <w:vAlign w:val="bottom"/>
          </w:tcPr>
          <w:p w14:paraId="1A2645BE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94E39E7" w14:textId="34C5D88A" w:rsidR="005310DA" w:rsidRPr="00EA7BEE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1,440,580</w:t>
            </w:r>
          </w:p>
        </w:tc>
        <w:tc>
          <w:tcPr>
            <w:tcW w:w="180" w:type="dxa"/>
          </w:tcPr>
          <w:p w14:paraId="59102F61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CF67B9F" w14:textId="79122796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1,259,158</w:t>
            </w:r>
          </w:p>
        </w:tc>
        <w:tc>
          <w:tcPr>
            <w:tcW w:w="180" w:type="dxa"/>
          </w:tcPr>
          <w:p w14:paraId="76F1655D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5CAA27D" w14:textId="3903B4C8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1,231,750</w:t>
            </w:r>
          </w:p>
        </w:tc>
        <w:tc>
          <w:tcPr>
            <w:tcW w:w="180" w:type="dxa"/>
            <w:vAlign w:val="bottom"/>
          </w:tcPr>
          <w:p w14:paraId="69C85911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60DE234" w14:textId="3CCA0603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1,10</w:t>
            </w:r>
            <w:r w:rsidR="00CE7339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CE7339">
              <w:rPr>
                <w:rFonts w:ascii="Angsana New" w:hAnsi="Angsana New" w:cs="Angsana New"/>
                <w:szCs w:val="22"/>
                <w:lang w:val="en-US" w:bidi="th-TH"/>
              </w:rPr>
              <w:t>941</w:t>
            </w:r>
          </w:p>
        </w:tc>
        <w:tc>
          <w:tcPr>
            <w:tcW w:w="180" w:type="dxa"/>
          </w:tcPr>
          <w:p w14:paraId="1DABB67D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84ABD4" w14:textId="096420E5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17,220</w:t>
            </w:r>
          </w:p>
        </w:tc>
        <w:tc>
          <w:tcPr>
            <w:tcW w:w="180" w:type="dxa"/>
            <w:vAlign w:val="bottom"/>
          </w:tcPr>
          <w:p w14:paraId="7FC0DCB9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4E096F3" w14:textId="63A17E81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18,005</w:t>
            </w:r>
          </w:p>
        </w:tc>
        <w:tc>
          <w:tcPr>
            <w:tcW w:w="180" w:type="dxa"/>
          </w:tcPr>
          <w:p w14:paraId="570BB7ED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79BDC28" w14:textId="2D5E0F2B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(1,402,5</w:t>
            </w:r>
            <w:r w:rsidR="00D37E43">
              <w:rPr>
                <w:rFonts w:asciiTheme="majorBidi" w:hAnsiTheme="majorBidi" w:cstheme="majorBidi"/>
                <w:szCs w:val="22"/>
                <w:lang w:val="en-US" w:bidi="th-TH"/>
              </w:rPr>
              <w:t>93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159DB4D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F3EDAAF" w14:textId="1C5E0198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(1,379,280)</w:t>
            </w:r>
          </w:p>
        </w:tc>
        <w:tc>
          <w:tcPr>
            <w:tcW w:w="180" w:type="dxa"/>
          </w:tcPr>
          <w:p w14:paraId="095850E2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C239165" w14:textId="3BBD16D3" w:rsidR="005310DA" w:rsidRPr="00612F48" w:rsidRDefault="00BA00C8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3,044,8</w:t>
            </w:r>
            <w:r w:rsidR="00D37E43">
              <w:rPr>
                <w:rFonts w:asciiTheme="majorBidi" w:hAnsiTheme="majorBidi" w:cstheme="majorBidi"/>
                <w:szCs w:val="22"/>
                <w:lang w:val="en-US" w:bidi="th-TH"/>
              </w:rPr>
              <w:t>60</w:t>
            </w:r>
          </w:p>
        </w:tc>
        <w:tc>
          <w:tcPr>
            <w:tcW w:w="178" w:type="dxa"/>
          </w:tcPr>
          <w:p w14:paraId="1B8D9860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21B55B2" w14:textId="7EB4B3E9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2,78</w:t>
            </w:r>
            <w:r w:rsidR="00CE7339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CE7339">
              <w:rPr>
                <w:rFonts w:asciiTheme="majorBidi" w:hAnsiTheme="majorBidi" w:cstheme="majorBidi"/>
                <w:szCs w:val="22"/>
                <w:lang w:val="en-US" w:bidi="th-TH"/>
              </w:rPr>
              <w:t>599</w:t>
            </w:r>
          </w:p>
        </w:tc>
      </w:tr>
      <w:tr w:rsidR="005310DA" w:rsidRPr="00612F48" w14:paraId="793AC919" w14:textId="77777777" w:rsidTr="00255FD7">
        <w:trPr>
          <w:cantSplit/>
        </w:trPr>
        <w:tc>
          <w:tcPr>
            <w:tcW w:w="3510" w:type="dxa"/>
          </w:tcPr>
          <w:p w14:paraId="34380CD3" w14:textId="0452D0C9" w:rsidR="005310DA" w:rsidRPr="00756E6F" w:rsidRDefault="005310DA" w:rsidP="005310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6550C73A" w14:textId="1D7A7519" w:rsidR="005310DA" w:rsidRPr="00756E6F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468,521</w:t>
            </w:r>
          </w:p>
        </w:tc>
        <w:tc>
          <w:tcPr>
            <w:tcW w:w="178" w:type="dxa"/>
            <w:vAlign w:val="bottom"/>
          </w:tcPr>
          <w:p w14:paraId="66F7EE55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07F3328" w14:textId="1C1655C6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512,761</w:t>
            </w:r>
          </w:p>
        </w:tc>
        <w:tc>
          <w:tcPr>
            <w:tcW w:w="180" w:type="dxa"/>
            <w:vAlign w:val="bottom"/>
          </w:tcPr>
          <w:p w14:paraId="3ADA5E2C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65B9340" w14:textId="034167A1" w:rsidR="005310DA" w:rsidRPr="00EA7BEE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638,263</w:t>
            </w:r>
          </w:p>
        </w:tc>
        <w:tc>
          <w:tcPr>
            <w:tcW w:w="180" w:type="dxa"/>
          </w:tcPr>
          <w:p w14:paraId="622CF336" w14:textId="77777777" w:rsidR="005310DA" w:rsidRPr="00756E6F" w:rsidRDefault="005310DA" w:rsidP="005310D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17B4D35" w14:textId="468F1950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483,894</w:t>
            </w:r>
          </w:p>
        </w:tc>
        <w:tc>
          <w:tcPr>
            <w:tcW w:w="180" w:type="dxa"/>
          </w:tcPr>
          <w:p w14:paraId="224DEE5B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BDD587" w14:textId="49A64868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588,529</w:t>
            </w:r>
          </w:p>
        </w:tc>
        <w:tc>
          <w:tcPr>
            <w:tcW w:w="180" w:type="dxa"/>
            <w:vAlign w:val="bottom"/>
          </w:tcPr>
          <w:p w14:paraId="67B565EC" w14:textId="77777777" w:rsidR="005310DA" w:rsidRPr="00756E6F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513EC52" w14:textId="1CC61094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54</w:t>
            </w:r>
            <w:r w:rsidR="004C4F60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,2</w:t>
            </w:r>
            <w:r w:rsidR="004C4F60">
              <w:rPr>
                <w:rFonts w:ascii="Angsana New" w:hAnsi="Angsana New" w:cs="Angsana New"/>
                <w:szCs w:val="22"/>
                <w:lang w:val="en-US" w:bidi="th-TH"/>
              </w:rPr>
              <w:t>95</w:t>
            </w:r>
          </w:p>
        </w:tc>
        <w:tc>
          <w:tcPr>
            <w:tcW w:w="180" w:type="dxa"/>
          </w:tcPr>
          <w:p w14:paraId="585DDA9B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3985DD4" w14:textId="09488412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9,956</w:t>
            </w:r>
          </w:p>
        </w:tc>
        <w:tc>
          <w:tcPr>
            <w:tcW w:w="180" w:type="dxa"/>
            <w:vAlign w:val="bottom"/>
          </w:tcPr>
          <w:p w14:paraId="2754489D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7726428" w14:textId="357DEC89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8,656</w:t>
            </w:r>
          </w:p>
        </w:tc>
        <w:tc>
          <w:tcPr>
            <w:tcW w:w="180" w:type="dxa"/>
          </w:tcPr>
          <w:p w14:paraId="2A794A6B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A28B654" w14:textId="16442ED0" w:rsidR="005310DA" w:rsidRPr="00612F48" w:rsidRDefault="00122024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(11,929)</w:t>
            </w:r>
          </w:p>
        </w:tc>
        <w:tc>
          <w:tcPr>
            <w:tcW w:w="178" w:type="dxa"/>
          </w:tcPr>
          <w:p w14:paraId="56E7649E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60BF2C5" w14:textId="29A97732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(6,495)</w:t>
            </w:r>
          </w:p>
        </w:tc>
        <w:tc>
          <w:tcPr>
            <w:tcW w:w="180" w:type="dxa"/>
          </w:tcPr>
          <w:p w14:paraId="136D1C3A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BE09A6F" w14:textId="6C4A65AF" w:rsidR="005310DA" w:rsidRPr="00612F48" w:rsidRDefault="00BA00C8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1,693,340</w:t>
            </w:r>
          </w:p>
        </w:tc>
        <w:tc>
          <w:tcPr>
            <w:tcW w:w="178" w:type="dxa"/>
          </w:tcPr>
          <w:p w14:paraId="52918B76" w14:textId="77777777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34A0005D" w14:textId="0B0F15A5" w:rsidR="005310DA" w:rsidRPr="00612F48" w:rsidRDefault="005310DA" w:rsidP="005310DA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1,54</w:t>
            </w:r>
            <w:r w:rsidR="004C4F60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4C4F60">
              <w:rPr>
                <w:rFonts w:asciiTheme="majorBidi" w:hAnsiTheme="majorBidi" w:cstheme="majorBidi"/>
                <w:szCs w:val="22"/>
                <w:lang w:val="en-US" w:bidi="th-TH"/>
              </w:rPr>
              <w:t>111</w:t>
            </w:r>
          </w:p>
        </w:tc>
      </w:tr>
    </w:tbl>
    <w:p w14:paraId="51C9C944" w14:textId="356C8D20" w:rsidR="00FF195C" w:rsidRDefault="00FF195C">
      <w:pPr>
        <w:rPr>
          <w:rFonts w:asciiTheme="majorBidi" w:hAnsiTheme="majorBidi" w:cstheme="majorBidi"/>
          <w:sz w:val="20"/>
          <w:szCs w:val="20"/>
        </w:rPr>
      </w:pPr>
    </w:p>
    <w:p w14:paraId="206ED819" w14:textId="03ED8025" w:rsidR="004B2201" w:rsidRDefault="003C28E3" w:rsidP="003C28E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 w:hanging="90"/>
        <w:jc w:val="thaiDistribute"/>
        <w:rPr>
          <w:rFonts w:asciiTheme="majorBidi" w:hAnsiTheme="majorBidi" w:cstheme="majorBidi"/>
          <w:sz w:val="20"/>
          <w:szCs w:val="20"/>
        </w:rPr>
      </w:pPr>
      <w:r w:rsidRPr="00A94DFC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 w:rsidRPr="00A94DFC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A94DFC">
        <w:rPr>
          <w:rFonts w:ascii="Angsana New" w:hAnsi="Angsana New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6F9510B0" w14:textId="44AE3383" w:rsidR="004B2201" w:rsidRDefault="004B2201">
      <w:pPr>
        <w:rPr>
          <w:rFonts w:asciiTheme="majorBidi" w:hAnsiTheme="majorBidi" w:cstheme="majorBidi"/>
          <w:sz w:val="20"/>
          <w:szCs w:val="20"/>
        </w:rPr>
      </w:pPr>
    </w:p>
    <w:p w14:paraId="69FB00EE" w14:textId="5D5F8A38" w:rsidR="004B2201" w:rsidRDefault="004B2201">
      <w:pPr>
        <w:rPr>
          <w:rFonts w:asciiTheme="majorBidi" w:hAnsiTheme="majorBidi" w:cstheme="majorBidi"/>
          <w:sz w:val="20"/>
          <w:szCs w:val="20"/>
        </w:rPr>
      </w:pPr>
    </w:p>
    <w:bookmarkEnd w:id="6"/>
    <w:p w14:paraId="4D7EF817" w14:textId="77777777" w:rsidR="00A75D32" w:rsidRPr="000345CF" w:rsidRDefault="00A75D32" w:rsidP="00DA6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A75D32" w:rsidRPr="000345CF" w:rsidSect="00EB002E">
          <w:headerReference w:type="default" r:id="rId18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4D9C4E53" w14:textId="6C6EF2A7" w:rsidR="004516E2" w:rsidRDefault="00646CBD" w:rsidP="0045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bookmarkStart w:id="7" w:name="_Hlk91454810"/>
      <w:r w:rsidRPr="00A43C1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lastRenderedPageBreak/>
        <w:t>กลุ่มบริษัท</w:t>
      </w:r>
      <w:r w:rsidR="00FA5C9E" w:rsidRPr="00A43C1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มีการจัดการและการผลิตส่วนใหญ่ในประเทศไทย และ</w:t>
      </w:r>
      <w:r w:rsidRPr="00A43C1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ไม่มีสินทรัพย์ไม่หมุนเวียนในต่างประเทศที่</w:t>
      </w:r>
      <w:r w:rsidR="00A43C12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A43C1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มีสาระสำคัญ</w:t>
      </w:r>
    </w:p>
    <w:p w14:paraId="775FD72B" w14:textId="2B9FC74F" w:rsidR="000100A8" w:rsidRPr="0034292C" w:rsidRDefault="000100A8" w:rsidP="0045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2BADF193" w14:textId="189D1105" w:rsidR="000100A8" w:rsidRDefault="000100A8" w:rsidP="00AB0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AB06C8">
        <w:rPr>
          <w:rFonts w:asciiTheme="majorBidi" w:hAnsiTheme="majorBidi" w:cstheme="majorBidi" w:hint="cs"/>
          <w:snapToGrid w:val="0"/>
          <w:color w:val="000000"/>
          <w:spacing w:val="-4"/>
          <w:sz w:val="30"/>
          <w:szCs w:val="30"/>
          <w:cs/>
          <w:lang w:eastAsia="th-TH"/>
        </w:rPr>
        <w:t xml:space="preserve">ในปี </w:t>
      </w:r>
      <w:r w:rsidRPr="00AB06C8">
        <w:rPr>
          <w:rFonts w:asciiTheme="majorBidi" w:hAnsiTheme="majorBidi" w:cstheme="majorBidi"/>
          <w:snapToGrid w:val="0"/>
          <w:color w:val="000000"/>
          <w:spacing w:val="-4"/>
          <w:sz w:val="30"/>
          <w:szCs w:val="30"/>
          <w:lang w:eastAsia="th-TH"/>
        </w:rPr>
        <w:t xml:space="preserve">2566 </w:t>
      </w:r>
      <w:r w:rsidRPr="00AB06C8">
        <w:rPr>
          <w:rFonts w:asciiTheme="majorBidi" w:hAnsiTheme="majorBidi" w:cstheme="majorBidi" w:hint="cs"/>
          <w:snapToGrid w:val="0"/>
          <w:color w:val="000000"/>
          <w:spacing w:val="-4"/>
          <w:sz w:val="30"/>
          <w:szCs w:val="30"/>
          <w:cs/>
          <w:lang w:eastAsia="th-TH"/>
        </w:rPr>
        <w:t>กลุ่มบริษัทมีรายได้จากล</w:t>
      </w:r>
      <w:r w:rsidR="00AB06C8" w:rsidRPr="00AB06C8">
        <w:rPr>
          <w:rFonts w:asciiTheme="majorBidi" w:hAnsiTheme="majorBidi" w:cstheme="majorBidi" w:hint="cs"/>
          <w:snapToGrid w:val="0"/>
          <w:color w:val="000000"/>
          <w:spacing w:val="-4"/>
          <w:sz w:val="30"/>
          <w:szCs w:val="30"/>
          <w:cs/>
          <w:lang w:eastAsia="th-TH"/>
        </w:rPr>
        <w:t>ู</w:t>
      </w:r>
      <w:r w:rsidRPr="00AB06C8">
        <w:rPr>
          <w:rFonts w:asciiTheme="majorBidi" w:hAnsiTheme="majorBidi" w:cstheme="majorBidi" w:hint="cs"/>
          <w:snapToGrid w:val="0"/>
          <w:color w:val="000000"/>
          <w:spacing w:val="-4"/>
          <w:sz w:val="30"/>
          <w:szCs w:val="30"/>
          <w:cs/>
          <w:lang w:eastAsia="th-TH"/>
        </w:rPr>
        <w:t>กค้ารายหนึ่งในประเทศไทยเป็นจำนวน</w:t>
      </w:r>
      <w:r w:rsidR="00AB06C8" w:rsidRPr="00AB06C8">
        <w:rPr>
          <w:rFonts w:asciiTheme="majorBidi" w:hAnsiTheme="majorBidi" w:cstheme="majorBidi" w:hint="cs"/>
          <w:snapToGrid w:val="0"/>
          <w:color w:val="000000"/>
          <w:spacing w:val="-4"/>
          <w:sz w:val="30"/>
          <w:szCs w:val="30"/>
          <w:cs/>
          <w:lang w:eastAsia="th-TH"/>
        </w:rPr>
        <w:t xml:space="preserve"> </w:t>
      </w:r>
      <w:r w:rsidR="00AB06C8" w:rsidRPr="00AB06C8">
        <w:rPr>
          <w:rFonts w:asciiTheme="majorBidi" w:hAnsiTheme="majorBidi" w:cstheme="majorBidi"/>
          <w:snapToGrid w:val="0"/>
          <w:color w:val="000000"/>
          <w:spacing w:val="-4"/>
          <w:sz w:val="30"/>
          <w:szCs w:val="30"/>
          <w:lang w:eastAsia="th-TH"/>
        </w:rPr>
        <w:t xml:space="preserve">399.55 </w:t>
      </w:r>
      <w:r w:rsidR="00AB06C8" w:rsidRPr="00AB06C8">
        <w:rPr>
          <w:rFonts w:asciiTheme="majorBidi" w:hAnsiTheme="majorBidi" w:cstheme="majorBidi" w:hint="cs"/>
          <w:snapToGrid w:val="0"/>
          <w:color w:val="000000"/>
          <w:spacing w:val="-4"/>
          <w:sz w:val="30"/>
          <w:szCs w:val="30"/>
          <w:cs/>
          <w:lang w:eastAsia="th-TH"/>
        </w:rPr>
        <w:t>ล้านบาท</w:t>
      </w:r>
      <w:r w:rsidR="00AB06C8" w:rsidRPr="00AB06C8">
        <w:rPr>
          <w:rFonts w:asciiTheme="majorBidi" w:hAnsiTheme="majorBidi" w:cstheme="majorBidi"/>
          <w:snapToGrid w:val="0"/>
          <w:color w:val="000000"/>
          <w:spacing w:val="-4"/>
          <w:sz w:val="30"/>
          <w:szCs w:val="30"/>
          <w:lang w:eastAsia="th-TH"/>
        </w:rPr>
        <w:t xml:space="preserve"> </w:t>
      </w:r>
      <w:r w:rsidR="00AB06C8" w:rsidRPr="00AB06C8">
        <w:rPr>
          <w:rFonts w:asciiTheme="majorBidi" w:hAnsiTheme="majorBidi" w:cstheme="majorBidi" w:hint="cs"/>
          <w:snapToGrid w:val="0"/>
          <w:color w:val="000000"/>
          <w:spacing w:val="-4"/>
          <w:sz w:val="30"/>
          <w:szCs w:val="30"/>
          <w:cs/>
          <w:lang w:eastAsia="th-TH"/>
        </w:rPr>
        <w:t>ซึ่งคิดเป็นประมาณร้อยละ</w:t>
      </w:r>
      <w:r w:rsidR="00AB06C8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AB06C8" w:rsidRPr="00AB06C8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21.07 </w:t>
      </w:r>
      <w:r w:rsidR="00AB06C8" w:rsidRPr="00AB06C8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ของรายได้จากการขายของกลุ่มบริษัท</w:t>
      </w:r>
    </w:p>
    <w:bookmarkEnd w:id="7"/>
    <w:p w14:paraId="3D9E4CE4" w14:textId="77777777" w:rsidR="004516E2" w:rsidRPr="0034292C" w:rsidRDefault="004516E2" w:rsidP="004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721E5823" w14:textId="4C54E7AD" w:rsidR="009C7A26" w:rsidRDefault="002B72E4" w:rsidP="00BA0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8" w:name="_Hlk96595743"/>
      <w:bookmarkStart w:id="9" w:name="_Hlk91454819"/>
      <w:r w:rsidRPr="003632F1">
        <w:rPr>
          <w:rFonts w:ascii="Angsana New" w:hAnsi="Angsana New" w:hint="cs"/>
          <w:spacing w:val="-4"/>
          <w:sz w:val="30"/>
          <w:szCs w:val="30"/>
          <w:cs/>
        </w:rPr>
        <w:t xml:space="preserve">ในปี </w:t>
      </w:r>
      <w:r w:rsidR="005310DA">
        <w:rPr>
          <w:rFonts w:ascii="Angsana New" w:hAnsi="Angsana New"/>
          <w:spacing w:val="-4"/>
          <w:sz w:val="30"/>
          <w:szCs w:val="30"/>
        </w:rPr>
        <w:t>2565</w:t>
      </w:r>
      <w:r w:rsidRPr="003632F1">
        <w:rPr>
          <w:rFonts w:ascii="Angsana New" w:hAnsi="Angsana New"/>
          <w:spacing w:val="-4"/>
          <w:sz w:val="30"/>
          <w:szCs w:val="30"/>
        </w:rPr>
        <w:t xml:space="preserve"> </w:t>
      </w:r>
      <w:bookmarkEnd w:id="8"/>
      <w:r w:rsidR="00905289" w:rsidRPr="003632F1">
        <w:rPr>
          <w:rFonts w:ascii="Angsana New" w:hAnsi="Angsana New" w:hint="cs"/>
          <w:sz w:val="30"/>
          <w:szCs w:val="30"/>
          <w:cs/>
        </w:rPr>
        <w:t>กลุ่มบริษัทไม่มีรายได้จากลูกค้าภายนอก</w:t>
      </w:r>
      <w:r w:rsidR="005A6F50" w:rsidRPr="003632F1">
        <w:rPr>
          <w:rFonts w:ascii="Angsana New" w:hAnsi="Angsana New" w:hint="cs"/>
          <w:sz w:val="30"/>
          <w:szCs w:val="30"/>
          <w:cs/>
        </w:rPr>
        <w:t>รายกิจการ</w:t>
      </w:r>
      <w:r w:rsidR="00905289" w:rsidRPr="003632F1">
        <w:rPr>
          <w:rFonts w:ascii="Angsana New" w:hAnsi="Angsana New" w:hint="cs"/>
          <w:sz w:val="30"/>
          <w:szCs w:val="30"/>
          <w:cs/>
        </w:rPr>
        <w:t>รายใด</w:t>
      </w:r>
      <w:r w:rsidR="001223F3">
        <w:rPr>
          <w:rFonts w:ascii="Angsana New" w:hAnsi="Angsana New" w:hint="cs"/>
          <w:sz w:val="30"/>
          <w:szCs w:val="30"/>
          <w:cs/>
        </w:rPr>
        <w:t>หรือประเทศใด</w:t>
      </w:r>
      <w:r w:rsidR="00905289" w:rsidRPr="003632F1">
        <w:rPr>
          <w:rFonts w:ascii="Angsana New" w:hAnsi="Angsana New" w:hint="cs"/>
          <w:sz w:val="30"/>
          <w:szCs w:val="30"/>
          <w:cs/>
        </w:rPr>
        <w:t xml:space="preserve">ที่มีมูลค่าตั้งแต่ร้อยละ </w:t>
      </w:r>
      <w:r w:rsidR="00905289" w:rsidRPr="003632F1">
        <w:rPr>
          <w:rFonts w:ascii="Angsana New" w:hAnsi="Angsana New"/>
          <w:sz w:val="30"/>
          <w:szCs w:val="30"/>
        </w:rPr>
        <w:t xml:space="preserve">10 </w:t>
      </w:r>
      <w:r w:rsidR="00905289" w:rsidRPr="003632F1">
        <w:rPr>
          <w:rFonts w:ascii="Angsana New" w:hAnsi="Angsana New" w:hint="cs"/>
          <w:sz w:val="30"/>
          <w:szCs w:val="30"/>
          <w:cs/>
        </w:rPr>
        <w:t>ของรายได้จากการขายของกลุ่มบริษัท</w:t>
      </w:r>
    </w:p>
    <w:p w14:paraId="7048C04C" w14:textId="01B6CED9" w:rsidR="0034292C" w:rsidRPr="0034292C" w:rsidRDefault="0034292C" w:rsidP="00BA0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307D26E4" w14:textId="77777777" w:rsidR="0034292C" w:rsidRPr="00F242C2" w:rsidRDefault="0034292C" w:rsidP="00342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C79D6">
        <w:rPr>
          <w:rFonts w:ascii="Angsana New" w:hAnsi="Angsana New"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4C49C135" w14:textId="77777777" w:rsidR="0034292C" w:rsidRPr="0034292C" w:rsidRDefault="0034292C" w:rsidP="00342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5D2A0551" w14:textId="4485F9ED" w:rsidR="0034292C" w:rsidRDefault="0034292C" w:rsidP="00342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242C2">
        <w:rPr>
          <w:rFonts w:ascii="Angsana New" w:hAnsi="Angsana New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>
        <w:rPr>
          <w:rFonts w:ascii="Angsana New" w:hAnsi="Angsana New" w:hint="cs"/>
          <w:sz w:val="30"/>
          <w:szCs w:val="30"/>
          <w:cs/>
        </w:rPr>
        <w:t>กิจการวิจัยและพัฒนากาวและสารเคลือบสำหรับใช้ในงานอุตสาหกรรม</w:t>
      </w:r>
      <w:r>
        <w:rPr>
          <w:rFonts w:ascii="Angsana New" w:hAnsi="Angsana New"/>
          <w:sz w:val="30"/>
          <w:szCs w:val="30"/>
        </w:rPr>
        <w:t xml:space="preserve"> </w:t>
      </w:r>
      <w:r w:rsidRPr="00F242C2">
        <w:rPr>
          <w:rFonts w:ascii="Angsana New" w:hAnsi="Angsana New"/>
          <w:sz w:val="30"/>
          <w:szCs w:val="30"/>
          <w:cs/>
        </w:rPr>
        <w:t>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 ตามระยะเวลา เงื่อนไขและข้อกำหนดที่ระบุในบัตรส่งเสริมการลงทุนซึ่งบริษัทต้องถือปฏิบัติตาม</w:t>
      </w:r>
    </w:p>
    <w:p w14:paraId="11282FA7" w14:textId="341E4A9B" w:rsidR="00E924FE" w:rsidRPr="0034292C" w:rsidRDefault="00E92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8"/>
          <w:szCs w:val="28"/>
          <w:highlight w:val="lightGray"/>
          <w:lang w:eastAsia="x-none"/>
        </w:rPr>
      </w:pPr>
      <w:bookmarkStart w:id="10" w:name="_Hlk24126285"/>
      <w:bookmarkEnd w:id="9"/>
    </w:p>
    <w:p w14:paraId="4DB8D3BD" w14:textId="77777777" w:rsidR="000345CF" w:rsidRPr="00FF43B4" w:rsidRDefault="000345CF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F43B4">
        <w:rPr>
          <w:rFonts w:ascii="Angsana New" w:hAnsi="Angsana New" w:hint="cs"/>
          <w:sz w:val="30"/>
          <w:szCs w:val="30"/>
          <w:u w:val="none"/>
          <w:cs/>
          <w:lang w:val="en-US"/>
        </w:rPr>
        <w:t>ค่าใช้จ่ายตามลักษณะ</w:t>
      </w:r>
    </w:p>
    <w:p w14:paraId="469FCABC" w14:textId="77777777" w:rsidR="00FE30BA" w:rsidRPr="0034292C" w:rsidRDefault="00FE30BA" w:rsidP="00DA023D">
      <w:pPr>
        <w:spacing w:line="240" w:lineRule="auto"/>
        <w:rPr>
          <w:rFonts w:asciiTheme="majorBidi" w:hAnsiTheme="majorBidi"/>
          <w:sz w:val="28"/>
          <w:szCs w:val="28"/>
          <w:cs/>
          <w:lang w:val="th-TH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45567D" w:rsidRPr="00623946" w14:paraId="0E4ADDAD" w14:textId="77777777" w:rsidTr="000A5EB8">
        <w:trPr>
          <w:tblHeader/>
        </w:trPr>
        <w:tc>
          <w:tcPr>
            <w:tcW w:w="3240" w:type="dxa"/>
            <w:shd w:val="clear" w:color="auto" w:fill="FFFFFF"/>
          </w:tcPr>
          <w:p w14:paraId="7B31564D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bookmarkStart w:id="11" w:name="_Hlk91454951"/>
          </w:p>
        </w:tc>
        <w:tc>
          <w:tcPr>
            <w:tcW w:w="810" w:type="dxa"/>
            <w:shd w:val="clear" w:color="auto" w:fill="FFFFFF"/>
          </w:tcPr>
          <w:p w14:paraId="2EC8B72B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FFFFFF"/>
          </w:tcPr>
          <w:p w14:paraId="6527B560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3F660C07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FFFFFF"/>
          </w:tcPr>
          <w:p w14:paraId="48E82E73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5334" w:rsidRPr="00623946" w14:paraId="77BE931E" w14:textId="77777777" w:rsidTr="000A5EB8">
        <w:trPr>
          <w:tblHeader/>
        </w:trPr>
        <w:tc>
          <w:tcPr>
            <w:tcW w:w="3240" w:type="dxa"/>
            <w:shd w:val="clear" w:color="auto" w:fill="FFFFFF"/>
          </w:tcPr>
          <w:p w14:paraId="6926FEE7" w14:textId="77777777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180DC195" w14:textId="77777777" w:rsidR="00365334" w:rsidRPr="0045567D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 w:hanging="110"/>
              <w:jc w:val="center"/>
              <w:rPr>
                <w:rFonts w:asciiTheme="majorBidi" w:hAnsiTheme="majorBidi" w:cstheme="majorBidi"/>
                <w:b/>
                <w:spacing w:val="-8"/>
                <w:sz w:val="30"/>
                <w:szCs w:val="30"/>
                <w:rtl/>
                <w:cs/>
              </w:rPr>
            </w:pPr>
            <w:r w:rsidRPr="004556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</w:t>
            </w:r>
            <w:r w:rsidRPr="0045567D">
              <w:rPr>
                <w:rFonts w:asciiTheme="majorBidi" w:hAnsiTheme="majorBidi" w:cstheme="majorBidi"/>
                <w:b/>
                <w:i/>
                <w:iCs/>
                <w:spacing w:val="-8"/>
                <w:sz w:val="30"/>
                <w:szCs w:val="30"/>
                <w:cs/>
              </w:rPr>
              <w:t>เหตุ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62C8268D" w14:textId="1AEACEA5" w:rsidR="00365334" w:rsidRPr="00623946" w:rsidRDefault="00C65C75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A00C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337BDC9E" w14:textId="77777777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31CB7ABB" w14:textId="371571DC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A00C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FFFFFF"/>
          </w:tcPr>
          <w:p w14:paraId="66302FE6" w14:textId="77777777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61AA6DD5" w14:textId="2931E65F" w:rsidR="00365334" w:rsidRPr="00623946" w:rsidRDefault="00C65C75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A00C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62447811" w14:textId="77777777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77BF0F65" w14:textId="3D42FB24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A00C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5567D" w:rsidRPr="00623946" w14:paraId="37FBBB73" w14:textId="77777777" w:rsidTr="000A5EB8">
        <w:trPr>
          <w:tblHeader/>
        </w:trPr>
        <w:tc>
          <w:tcPr>
            <w:tcW w:w="3240" w:type="dxa"/>
          </w:tcPr>
          <w:p w14:paraId="651EE8CC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D5C089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C482D39" w14:textId="4AF7197C" w:rsidR="0045567D" w:rsidRPr="00623946" w:rsidRDefault="00C77C76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45567D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45567D"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A5EB8" w:rsidRPr="00623946" w14:paraId="2A93DFD3" w14:textId="77777777" w:rsidTr="000A5EB8">
        <w:tc>
          <w:tcPr>
            <w:tcW w:w="3240" w:type="dxa"/>
          </w:tcPr>
          <w:p w14:paraId="4F52F927" w14:textId="77777777" w:rsidR="000A5EB8" w:rsidRPr="00623946" w:rsidRDefault="000A5EB8" w:rsidP="000A5EB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2" w:name="_Hlk127545516"/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3D2D26DC" w14:textId="77777777" w:rsidR="000A5EB8" w:rsidRPr="00623946" w:rsidRDefault="000A5EB8" w:rsidP="000A5EB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3889A9" w14:textId="1E774949" w:rsidR="000A5EB8" w:rsidRPr="00F469E4" w:rsidRDefault="003B7DB6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1,129,565</w:t>
            </w:r>
          </w:p>
        </w:tc>
        <w:tc>
          <w:tcPr>
            <w:tcW w:w="270" w:type="dxa"/>
          </w:tcPr>
          <w:p w14:paraId="7C05D3A9" w14:textId="77777777" w:rsidR="000A5EB8" w:rsidRPr="00F469E4" w:rsidRDefault="000A5EB8" w:rsidP="000A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5EE3D" w14:textId="7E87A4AF" w:rsidR="000A5EB8" w:rsidRPr="00623946" w:rsidRDefault="000A5EB8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469E4">
              <w:rPr>
                <w:rFonts w:asciiTheme="majorBidi" w:hAnsiTheme="majorBidi" w:cstheme="majorBidi"/>
                <w:sz w:val="30"/>
                <w:szCs w:val="30"/>
              </w:rPr>
              <w:t>1,063,265</w:t>
            </w:r>
          </w:p>
        </w:tc>
        <w:tc>
          <w:tcPr>
            <w:tcW w:w="270" w:type="dxa"/>
          </w:tcPr>
          <w:p w14:paraId="40E146BE" w14:textId="77777777" w:rsidR="000A5EB8" w:rsidRPr="00623946" w:rsidRDefault="000A5EB8" w:rsidP="000A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63C3C9" w14:textId="10A72785" w:rsidR="000A5EB8" w:rsidRPr="00623946" w:rsidRDefault="003B7DB6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371,761</w:t>
            </w:r>
          </w:p>
        </w:tc>
        <w:tc>
          <w:tcPr>
            <w:tcW w:w="270" w:type="dxa"/>
          </w:tcPr>
          <w:p w14:paraId="175ACAEB" w14:textId="77777777" w:rsidR="000A5EB8" w:rsidRPr="00623946" w:rsidRDefault="000A5EB8" w:rsidP="000A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74522" w14:textId="028C731D" w:rsidR="000A5EB8" w:rsidRPr="00623946" w:rsidRDefault="000A5EB8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448,442</w:t>
            </w:r>
          </w:p>
        </w:tc>
      </w:tr>
      <w:tr w:rsidR="000A5EB8" w:rsidRPr="00623946" w14:paraId="4D145168" w14:textId="77777777" w:rsidTr="000A5EB8">
        <w:tc>
          <w:tcPr>
            <w:tcW w:w="3240" w:type="dxa"/>
          </w:tcPr>
          <w:p w14:paraId="05FE7D85" w14:textId="77777777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810" w:type="dxa"/>
          </w:tcPr>
          <w:p w14:paraId="0F21FEF5" w14:textId="77777777" w:rsidR="000A5EB8" w:rsidRPr="00C25A92" w:rsidRDefault="000A5EB8" w:rsidP="000A5EB8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F59FE2" w14:textId="77777777" w:rsidR="000A5EB8" w:rsidRDefault="000A5EB8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868A89" w14:textId="2160048F" w:rsidR="003B7DB6" w:rsidRPr="00C25A92" w:rsidRDefault="003B7DB6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42,832</w:t>
            </w:r>
          </w:p>
        </w:tc>
        <w:tc>
          <w:tcPr>
            <w:tcW w:w="270" w:type="dxa"/>
          </w:tcPr>
          <w:p w14:paraId="1A7D8988" w14:textId="77777777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AD6EDF" w14:textId="77777777" w:rsidR="000A5EB8" w:rsidRDefault="000A5EB8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A9BBB9" w14:textId="2C831F34" w:rsidR="000A5EB8" w:rsidRPr="00C25A92" w:rsidRDefault="000A5EB8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(20,936)</w:t>
            </w:r>
          </w:p>
        </w:tc>
        <w:tc>
          <w:tcPr>
            <w:tcW w:w="270" w:type="dxa"/>
          </w:tcPr>
          <w:p w14:paraId="37936DAB" w14:textId="77777777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A63A61" w14:textId="77777777" w:rsidR="000A5EB8" w:rsidRDefault="000A5EB8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CC0208" w14:textId="75ADC7E1" w:rsidR="003B7DB6" w:rsidRPr="00C25A92" w:rsidRDefault="003B7DB6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(7,741)</w:t>
            </w:r>
          </w:p>
        </w:tc>
        <w:tc>
          <w:tcPr>
            <w:tcW w:w="270" w:type="dxa"/>
          </w:tcPr>
          <w:p w14:paraId="6876EEAE" w14:textId="77777777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DDDB27" w14:textId="77777777" w:rsidR="000A5EB8" w:rsidRDefault="000A5EB8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ED1390" w14:textId="7E2D4F3D" w:rsidR="000A5EB8" w:rsidRPr="00C25A92" w:rsidRDefault="000A5EB8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(4,521)</w:t>
            </w:r>
          </w:p>
        </w:tc>
      </w:tr>
      <w:tr w:rsidR="000A5EB8" w:rsidRPr="00623946" w14:paraId="6B7BAE4E" w14:textId="77777777" w:rsidTr="000A5EB8">
        <w:tc>
          <w:tcPr>
            <w:tcW w:w="3240" w:type="dxa"/>
          </w:tcPr>
          <w:p w14:paraId="1F83D14F" w14:textId="77777777" w:rsidR="000A5EB8" w:rsidRPr="00FA1D04" w:rsidRDefault="000A5EB8" w:rsidP="000A5EB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D04">
              <w:rPr>
                <w:rFonts w:asciiTheme="majorBidi" w:hAnsi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1F0184F7" w14:textId="42C3A9D2" w:rsidR="000A5EB8" w:rsidRPr="00C25A92" w:rsidRDefault="000A5EB8" w:rsidP="000A5EB8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856B33A" w14:textId="4D4C99AE" w:rsidR="000A5EB8" w:rsidRPr="00C25A92" w:rsidRDefault="003B7DB6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17007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073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70" w:type="dxa"/>
          </w:tcPr>
          <w:p w14:paraId="51267416" w14:textId="77777777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405CCA" w14:textId="62781262" w:rsidR="000A5EB8" w:rsidRPr="00C25A92" w:rsidRDefault="000A5EB8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196,157</w:t>
            </w:r>
          </w:p>
        </w:tc>
        <w:tc>
          <w:tcPr>
            <w:tcW w:w="270" w:type="dxa"/>
          </w:tcPr>
          <w:p w14:paraId="7F348154" w14:textId="77777777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26C74" w14:textId="7726CB14" w:rsidR="000A5EB8" w:rsidRPr="00C25A92" w:rsidRDefault="003B7DB6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84,816</w:t>
            </w:r>
          </w:p>
        </w:tc>
        <w:tc>
          <w:tcPr>
            <w:tcW w:w="270" w:type="dxa"/>
          </w:tcPr>
          <w:p w14:paraId="21175836" w14:textId="77777777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9FE0B1" w14:textId="331E889E" w:rsidR="000A5EB8" w:rsidRPr="00C25A92" w:rsidRDefault="000A5EB8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85,419</w:t>
            </w:r>
          </w:p>
        </w:tc>
      </w:tr>
      <w:tr w:rsidR="000A5EB8" w:rsidRPr="00623946" w14:paraId="69EDCCED" w14:textId="77777777" w:rsidTr="000A5EB8">
        <w:tc>
          <w:tcPr>
            <w:tcW w:w="3240" w:type="dxa"/>
          </w:tcPr>
          <w:p w14:paraId="02DAD589" w14:textId="77777777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Pr="00C25A9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810" w:type="dxa"/>
          </w:tcPr>
          <w:p w14:paraId="203E8B2A" w14:textId="2963A557" w:rsidR="000A5EB8" w:rsidRPr="00C25A92" w:rsidRDefault="003B7DB6" w:rsidP="000A5EB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11, </w:t>
            </w:r>
            <w:r w:rsidR="000A5E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080" w:type="dxa"/>
          </w:tcPr>
          <w:p w14:paraId="1A6D8C0D" w14:textId="68578BC9" w:rsidR="000A5EB8" w:rsidRPr="00C25A92" w:rsidRDefault="003B7DB6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78,991</w:t>
            </w:r>
          </w:p>
        </w:tc>
        <w:tc>
          <w:tcPr>
            <w:tcW w:w="270" w:type="dxa"/>
          </w:tcPr>
          <w:p w14:paraId="77A28544" w14:textId="77777777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F8AE6" w14:textId="0E107BCF" w:rsidR="000A5EB8" w:rsidRPr="00C25A92" w:rsidRDefault="00654519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0A5E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270" w:type="dxa"/>
          </w:tcPr>
          <w:p w14:paraId="0AE06383" w14:textId="77777777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656C7" w14:textId="783C6767" w:rsidR="000A5EB8" w:rsidRPr="00C25A92" w:rsidRDefault="003B7DB6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17,899</w:t>
            </w:r>
          </w:p>
        </w:tc>
        <w:tc>
          <w:tcPr>
            <w:tcW w:w="270" w:type="dxa"/>
          </w:tcPr>
          <w:p w14:paraId="544C075A" w14:textId="77777777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C2F997" w14:textId="06A0C189" w:rsidR="000A5EB8" w:rsidRPr="00C25A92" w:rsidRDefault="000A5EB8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18,705</w:t>
            </w:r>
          </w:p>
        </w:tc>
      </w:tr>
      <w:tr w:rsidR="000A5EB8" w:rsidRPr="00623946" w14:paraId="3960A7E4" w14:textId="77777777" w:rsidTr="000A5EB8">
        <w:tc>
          <w:tcPr>
            <w:tcW w:w="3240" w:type="dxa"/>
          </w:tcPr>
          <w:p w14:paraId="2E8088CF" w14:textId="64C1AF70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10" w:type="dxa"/>
          </w:tcPr>
          <w:p w14:paraId="140D3103" w14:textId="77777777" w:rsidR="000A5EB8" w:rsidRDefault="000A5EB8" w:rsidP="000A5EB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91E0253" w14:textId="7A68A7CF" w:rsidR="000A5EB8" w:rsidRDefault="003B7DB6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26,581</w:t>
            </w:r>
          </w:p>
        </w:tc>
        <w:tc>
          <w:tcPr>
            <w:tcW w:w="270" w:type="dxa"/>
          </w:tcPr>
          <w:p w14:paraId="6F4C19DE" w14:textId="77777777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89532E" w14:textId="06CDEE9E" w:rsidR="000A5EB8" w:rsidRDefault="000A5EB8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43,579</w:t>
            </w:r>
          </w:p>
        </w:tc>
        <w:tc>
          <w:tcPr>
            <w:tcW w:w="270" w:type="dxa"/>
          </w:tcPr>
          <w:p w14:paraId="1048FD88" w14:textId="77777777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32FA82" w14:textId="61971D82" w:rsidR="000A5EB8" w:rsidRDefault="003B7DB6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9,612</w:t>
            </w:r>
          </w:p>
        </w:tc>
        <w:tc>
          <w:tcPr>
            <w:tcW w:w="270" w:type="dxa"/>
          </w:tcPr>
          <w:p w14:paraId="4DC13E98" w14:textId="77777777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B203E" w14:textId="4987B910" w:rsidR="000A5EB8" w:rsidRDefault="000A5EB8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18,624</w:t>
            </w:r>
          </w:p>
        </w:tc>
      </w:tr>
      <w:tr w:rsidR="000A5EB8" w:rsidRPr="00623946" w14:paraId="58857BCC" w14:textId="77777777" w:rsidTr="000A5EB8">
        <w:tc>
          <w:tcPr>
            <w:tcW w:w="3240" w:type="dxa"/>
          </w:tcPr>
          <w:p w14:paraId="08E3F2AB" w14:textId="279F931F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2BE131C7" w14:textId="77777777" w:rsidR="000A5EB8" w:rsidRPr="00C25A92" w:rsidRDefault="000A5EB8" w:rsidP="000A5EB8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93F74A7" w14:textId="797D2D51" w:rsidR="000A5EB8" w:rsidRDefault="003B7DB6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18,755</w:t>
            </w:r>
          </w:p>
        </w:tc>
        <w:tc>
          <w:tcPr>
            <w:tcW w:w="270" w:type="dxa"/>
          </w:tcPr>
          <w:p w14:paraId="126B1EBC" w14:textId="77777777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6D3B6" w14:textId="5266C5E3" w:rsidR="000A5EB8" w:rsidRPr="00C25A92" w:rsidRDefault="000A5EB8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18,861</w:t>
            </w:r>
          </w:p>
        </w:tc>
        <w:tc>
          <w:tcPr>
            <w:tcW w:w="270" w:type="dxa"/>
          </w:tcPr>
          <w:p w14:paraId="7974B68B" w14:textId="77777777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8BF300" w14:textId="5403631A" w:rsidR="000A5EB8" w:rsidRDefault="003B7DB6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5,388</w:t>
            </w:r>
          </w:p>
        </w:tc>
        <w:tc>
          <w:tcPr>
            <w:tcW w:w="270" w:type="dxa"/>
          </w:tcPr>
          <w:p w14:paraId="4CF60E42" w14:textId="77777777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DC9DA" w14:textId="2A235159" w:rsidR="000A5EB8" w:rsidRPr="00C25A92" w:rsidRDefault="000A5EB8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5,618</w:t>
            </w:r>
          </w:p>
        </w:tc>
      </w:tr>
      <w:tr w:rsidR="000A5EB8" w:rsidRPr="00623946" w14:paraId="60AAE852" w14:textId="77777777" w:rsidTr="000A5EB8">
        <w:tc>
          <w:tcPr>
            <w:tcW w:w="3240" w:type="dxa"/>
          </w:tcPr>
          <w:p w14:paraId="5CDA2ADD" w14:textId="77777777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810" w:type="dxa"/>
          </w:tcPr>
          <w:p w14:paraId="38AB4836" w14:textId="77777777" w:rsidR="000A5EB8" w:rsidRPr="00C25A92" w:rsidRDefault="000A5EB8" w:rsidP="000A5EB8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FE16FC" w14:textId="04D91F14" w:rsidR="000A5EB8" w:rsidRPr="00C25A92" w:rsidRDefault="00170073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B7D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4614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37C49372" w14:textId="77777777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594459" w14:textId="7FAD388D" w:rsidR="000A5EB8" w:rsidRPr="00C25A92" w:rsidRDefault="000A5EB8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9,508</w:t>
            </w:r>
          </w:p>
        </w:tc>
        <w:tc>
          <w:tcPr>
            <w:tcW w:w="270" w:type="dxa"/>
          </w:tcPr>
          <w:p w14:paraId="7A9FCC31" w14:textId="77777777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9670A" w14:textId="2AD4522F" w:rsidR="000A5EB8" w:rsidRPr="00C25A92" w:rsidRDefault="003B7DB6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4,686</w:t>
            </w:r>
          </w:p>
        </w:tc>
        <w:tc>
          <w:tcPr>
            <w:tcW w:w="270" w:type="dxa"/>
          </w:tcPr>
          <w:p w14:paraId="69A2D28E" w14:textId="77777777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748F51" w14:textId="6D6F7BF7" w:rsidR="000A5EB8" w:rsidRPr="00C25A92" w:rsidRDefault="000A5EB8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4,481</w:t>
            </w:r>
          </w:p>
        </w:tc>
      </w:tr>
      <w:tr w:rsidR="000A5EB8" w:rsidRPr="00623946" w14:paraId="294DEF03" w14:textId="77777777" w:rsidTr="000A5EB8">
        <w:tc>
          <w:tcPr>
            <w:tcW w:w="3240" w:type="dxa"/>
          </w:tcPr>
          <w:p w14:paraId="3F7D70A5" w14:textId="38C6C613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406">
              <w:rPr>
                <w:rFonts w:asciiTheme="majorBidi" w:hAnsiTheme="majorBidi"/>
                <w:sz w:val="30"/>
                <w:szCs w:val="30"/>
                <w:cs/>
              </w:rPr>
              <w:t>ผลขาดทุนจากอัตราแลกเปลี่ยน</w:t>
            </w:r>
          </w:p>
        </w:tc>
        <w:tc>
          <w:tcPr>
            <w:tcW w:w="810" w:type="dxa"/>
          </w:tcPr>
          <w:p w14:paraId="4A574A86" w14:textId="77777777" w:rsidR="000A5EB8" w:rsidRPr="00C25A92" w:rsidRDefault="000A5EB8" w:rsidP="000A5EB8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D2D5B1" w14:textId="4307076C" w:rsidR="000A5EB8" w:rsidRDefault="003B7DB6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5CA710" w14:textId="77777777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8200C1" w14:textId="72CD44CE" w:rsidR="000A5EB8" w:rsidRDefault="000A5EB8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5,991</w:t>
            </w:r>
          </w:p>
        </w:tc>
        <w:tc>
          <w:tcPr>
            <w:tcW w:w="270" w:type="dxa"/>
          </w:tcPr>
          <w:p w14:paraId="5F63D430" w14:textId="77777777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01ABE" w14:textId="181AA831" w:rsidR="000A5EB8" w:rsidRDefault="006F524E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70" w:type="dxa"/>
          </w:tcPr>
          <w:p w14:paraId="319EB4AE" w14:textId="77777777" w:rsidR="000A5EB8" w:rsidRPr="00C25A92" w:rsidRDefault="000A5EB8" w:rsidP="000A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863FE5" w14:textId="668C1EEF" w:rsidR="000A5EB8" w:rsidRDefault="000A5EB8" w:rsidP="000A5E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bookmarkEnd w:id="11"/>
      <w:bookmarkEnd w:id="12"/>
    </w:tbl>
    <w:p w14:paraId="72E68223" w14:textId="5BCC20DC" w:rsidR="000A5EB8" w:rsidRPr="005E4EE2" w:rsidRDefault="000A5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2"/>
          <w:sz w:val="12"/>
          <w:szCs w:val="12"/>
          <w:cs/>
        </w:rPr>
      </w:pPr>
    </w:p>
    <w:p w14:paraId="04E9AD50" w14:textId="77777777" w:rsidR="0034292C" w:rsidRDefault="00342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2"/>
          <w:sz w:val="30"/>
          <w:szCs w:val="30"/>
          <w:cs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br w:type="page"/>
      </w:r>
    </w:p>
    <w:p w14:paraId="379579B0" w14:textId="117D09B2" w:rsidR="00DD56AD" w:rsidRPr="007C28B7" w:rsidRDefault="00DD56AD" w:rsidP="00DD56AD">
      <w:pPr>
        <w:ind w:left="547"/>
        <w:jc w:val="thaiDistribute"/>
        <w:rPr>
          <w:rFonts w:ascii="Calibri" w:hAnsi="Calibri"/>
          <w:sz w:val="22"/>
          <w:szCs w:val="22"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lastRenderedPageBreak/>
        <w:t>โครงการร่วม</w:t>
      </w:r>
      <w:r w:rsidRPr="007C28B7">
        <w:rPr>
          <w:rFonts w:ascii="Angsana New" w:hAnsi="Angsana New"/>
          <w:i/>
          <w:iCs/>
          <w:spacing w:val="-2"/>
          <w:sz w:val="30"/>
          <w:szCs w:val="30"/>
          <w:cs/>
        </w:rPr>
        <w:t>ทุนระหว่างนายจ้างและลูกจ้าง</w:t>
      </w:r>
    </w:p>
    <w:p w14:paraId="7C6A1705" w14:textId="77777777" w:rsidR="00DD56AD" w:rsidRPr="0034292C" w:rsidRDefault="00DD56AD" w:rsidP="00DD56AD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4292C">
        <w:rPr>
          <w:rFonts w:asciiTheme="majorBidi" w:hAnsiTheme="majorBidi" w:cstheme="majorBidi"/>
          <w:spacing w:val="-2"/>
          <w:sz w:val="28"/>
          <w:szCs w:val="28"/>
        </w:rPr>
        <w:t> </w:t>
      </w:r>
    </w:p>
    <w:p w14:paraId="0D0222F7" w14:textId="22693C56" w:rsidR="00A467A5" w:rsidRDefault="00DD56AD" w:rsidP="00DD5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7C28B7">
        <w:rPr>
          <w:rFonts w:ascii="Angsana New" w:hAnsi="Angsana New"/>
          <w:spacing w:val="4"/>
          <w:sz w:val="30"/>
          <w:szCs w:val="30"/>
          <w:cs/>
        </w:rPr>
        <w:t xml:space="preserve">บริษัทได้แต่งตั้งบริษัทหลักทรัพย์ในประเทศแห่งหนึ่งเพื่อบริหารโครงการร่วมลงทุนระหว่างนายจ้างและลูกจ้าง </w:t>
      </w:r>
      <w:r w:rsidRPr="007C28B7">
        <w:rPr>
          <w:rFonts w:ascii="Angsana New" w:hAnsi="Angsana New"/>
          <w:spacing w:val="2"/>
          <w:sz w:val="30"/>
          <w:szCs w:val="30"/>
        </w:rPr>
        <w:t>(Employee Joint Investment Program (EJIP))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="00EF43A1">
        <w:rPr>
          <w:rFonts w:ascii="Angsana New" w:hAnsi="Angsana New" w:hint="cs"/>
          <w:spacing w:val="2"/>
          <w:sz w:val="30"/>
          <w:szCs w:val="30"/>
          <w:cs/>
        </w:rPr>
        <w:t>เพื่อ</w:t>
      </w:r>
      <w:r>
        <w:rPr>
          <w:rFonts w:ascii="Angsana New" w:hAnsi="Angsana New" w:hint="cs"/>
          <w:spacing w:val="2"/>
          <w:sz w:val="30"/>
          <w:szCs w:val="30"/>
          <w:cs/>
        </w:rPr>
        <w:t>เป็นตัวแทนในการซื้อขายหลักทรัพย์</w:t>
      </w:r>
      <w:r w:rsidR="00D221B5">
        <w:rPr>
          <w:rFonts w:ascii="Angsana New" w:hAnsi="Angsana New"/>
          <w:sz w:val="30"/>
          <w:szCs w:val="30"/>
          <w:cs/>
        </w:rPr>
        <w:t>ในตลาดหลักทรัพย์แห่งประเทศไทย</w:t>
      </w:r>
      <w:r w:rsidR="00D221B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เพื่อซื้อหุ้น</w:t>
      </w:r>
      <w:r>
        <w:rPr>
          <w:rFonts w:ascii="Angsana New" w:hAnsi="Angsana New"/>
          <w:sz w:val="30"/>
          <w:szCs w:val="30"/>
          <w:cs/>
        </w:rPr>
        <w:t xml:space="preserve">สามัญของบริษัท </w:t>
      </w:r>
      <w:r w:rsidR="00D221B5">
        <w:rPr>
          <w:rFonts w:ascii="Angsana New" w:hAnsi="Angsana New" w:hint="cs"/>
          <w:sz w:val="30"/>
          <w:szCs w:val="30"/>
          <w:cs/>
        </w:rPr>
        <w:t>โดย</w:t>
      </w:r>
      <w:r>
        <w:rPr>
          <w:rFonts w:ascii="Angsana New" w:hAnsi="Angsana New"/>
          <w:sz w:val="30"/>
          <w:szCs w:val="30"/>
          <w:cs/>
        </w:rPr>
        <w:t xml:space="preserve">โครงการ </w:t>
      </w:r>
      <w:r>
        <w:rPr>
          <w:rFonts w:ascii="Angsana New" w:hAnsi="Angsana New"/>
          <w:sz w:val="30"/>
          <w:szCs w:val="30"/>
        </w:rPr>
        <w:t xml:space="preserve">EJIP </w:t>
      </w:r>
      <w:r>
        <w:rPr>
          <w:rFonts w:ascii="Angsana New" w:hAnsi="Angsana New" w:hint="cs"/>
          <w:sz w:val="30"/>
          <w:szCs w:val="30"/>
          <w:cs/>
        </w:rPr>
        <w:t>เป็นโครงการการลงทุนซื้อหุ้นของบริษัทสะสมเป็นรายงวด เพื่อเป็นการให้ผลตอบแทนกับพนักงาน</w:t>
      </w:r>
      <w:r w:rsidR="00D221B5">
        <w:rPr>
          <w:rFonts w:ascii="Angsana New" w:hAnsi="Angsana New" w:hint="cs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</w:p>
    <w:p w14:paraId="3A3C8064" w14:textId="7B4494E1" w:rsidR="00A467A5" w:rsidRPr="0034292C" w:rsidRDefault="00A4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5542D16" w14:textId="46D419F7" w:rsidR="00DD56AD" w:rsidRDefault="00DD56AD" w:rsidP="00AB06C8">
      <w:pPr>
        <w:ind w:left="518"/>
        <w:rPr>
          <w:rFonts w:ascii="Angsana New" w:hAnsi="Angsana New"/>
          <w:i/>
          <w:iCs/>
          <w:sz w:val="30"/>
          <w:szCs w:val="30"/>
        </w:rPr>
      </w:pPr>
      <w:r w:rsidRPr="00A121DA">
        <w:rPr>
          <w:rFonts w:ascii="Angsana New" w:hAnsi="Angsana New"/>
          <w:sz w:val="30"/>
          <w:szCs w:val="30"/>
          <w:cs/>
        </w:rPr>
        <w:t>ในปี</w:t>
      </w:r>
      <w:r w:rsidRPr="00A121DA">
        <w:rPr>
          <w:rFonts w:ascii="Angsana New" w:hAnsi="Angsana New" w:hint="cs"/>
          <w:sz w:val="30"/>
          <w:szCs w:val="30"/>
          <w:cs/>
        </w:rPr>
        <w:t xml:space="preserve"> </w:t>
      </w:r>
      <w:r w:rsidRPr="00A121DA">
        <w:rPr>
          <w:rFonts w:ascii="Angsana New" w:hAnsi="Angsana New"/>
          <w:sz w:val="30"/>
          <w:szCs w:val="30"/>
        </w:rPr>
        <w:t>256</w:t>
      </w:r>
      <w:r w:rsidR="00326CE7">
        <w:rPr>
          <w:rFonts w:ascii="Angsana New" w:hAnsi="Angsana New"/>
          <w:sz w:val="30"/>
          <w:szCs w:val="30"/>
        </w:rPr>
        <w:t>6</w:t>
      </w:r>
      <w:r w:rsidRPr="00A121DA">
        <w:rPr>
          <w:rFonts w:ascii="Angsana New" w:hAnsi="Angsana New"/>
          <w:sz w:val="30"/>
          <w:szCs w:val="30"/>
        </w:rPr>
        <w:t xml:space="preserve"> </w:t>
      </w:r>
      <w:r w:rsidRPr="00A121DA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="00D221B5">
        <w:rPr>
          <w:rFonts w:ascii="Angsana New" w:hAnsi="Angsana New" w:hint="cs"/>
          <w:sz w:val="30"/>
          <w:szCs w:val="30"/>
          <w:cs/>
        </w:rPr>
        <w:t>รับรู้ค่าใช้จ่ายที่เกี่ยวข้องกับ</w:t>
      </w:r>
      <w:r w:rsidRPr="00A121DA">
        <w:rPr>
          <w:rFonts w:ascii="Angsana New" w:hAnsi="Angsana New" w:hint="cs"/>
          <w:sz w:val="30"/>
          <w:szCs w:val="30"/>
          <w:cs/>
        </w:rPr>
        <w:t xml:space="preserve">โครงการ </w:t>
      </w:r>
      <w:r w:rsidRPr="00A121DA">
        <w:rPr>
          <w:rFonts w:ascii="Angsana New" w:hAnsi="Angsana New"/>
          <w:sz w:val="30"/>
          <w:szCs w:val="30"/>
        </w:rPr>
        <w:t xml:space="preserve">EJIP </w:t>
      </w:r>
      <w:r w:rsidR="00EF43A1">
        <w:rPr>
          <w:rFonts w:ascii="Angsana New" w:hAnsi="Angsana New" w:hint="cs"/>
          <w:sz w:val="30"/>
          <w:szCs w:val="30"/>
          <w:cs/>
        </w:rPr>
        <w:t>ดังกล่าวเป็นส่วนหนึ่งของค่าใช้จ่ายผลประโยชน์</w:t>
      </w:r>
      <w:r w:rsidR="00FC2744">
        <w:rPr>
          <w:rFonts w:ascii="Angsana New" w:hAnsi="Angsana New" w:hint="cs"/>
          <w:sz w:val="30"/>
          <w:szCs w:val="30"/>
          <w:cs/>
        </w:rPr>
        <w:t>ของ</w:t>
      </w:r>
      <w:r w:rsidR="00EF43A1" w:rsidRPr="004336B6">
        <w:rPr>
          <w:rFonts w:ascii="Angsana New" w:hAnsi="Angsana New" w:hint="cs"/>
          <w:sz w:val="30"/>
          <w:szCs w:val="30"/>
          <w:cs/>
        </w:rPr>
        <w:t>พนักงาน</w:t>
      </w:r>
      <w:r w:rsidRPr="004336B6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="004336B6" w:rsidRPr="004336B6">
        <w:rPr>
          <w:rFonts w:ascii="Angsana New" w:hAnsi="Angsana New"/>
          <w:sz w:val="30"/>
          <w:szCs w:val="30"/>
        </w:rPr>
        <w:t>6.12</w:t>
      </w:r>
      <w:r w:rsidRPr="004336B6">
        <w:rPr>
          <w:rFonts w:ascii="Angsana New" w:hAnsi="Angsana New"/>
          <w:sz w:val="30"/>
          <w:szCs w:val="30"/>
        </w:rPr>
        <w:t xml:space="preserve"> </w:t>
      </w:r>
      <w:r w:rsidRPr="004336B6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4336B6" w:rsidRPr="004336B6">
        <w:rPr>
          <w:rFonts w:ascii="Angsana New" w:hAnsi="Angsana New"/>
          <w:sz w:val="30"/>
          <w:szCs w:val="30"/>
        </w:rPr>
        <w:t>3.62</w:t>
      </w:r>
      <w:r w:rsidRPr="004336B6">
        <w:rPr>
          <w:rFonts w:ascii="Angsana New" w:hAnsi="Angsana New"/>
          <w:sz w:val="30"/>
          <w:szCs w:val="30"/>
        </w:rPr>
        <w:t xml:space="preserve"> </w:t>
      </w:r>
      <w:r w:rsidRPr="004336B6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CC5BA4">
        <w:rPr>
          <w:rFonts w:ascii="Angsana New" w:hAnsi="Angsana New"/>
          <w:sz w:val="30"/>
          <w:szCs w:val="30"/>
        </w:rPr>
        <w:t xml:space="preserve"> </w:t>
      </w:r>
      <w:r w:rsidR="00CC5BA4" w:rsidRPr="00CC5BA4">
        <w:rPr>
          <w:rFonts w:ascii="Angsana New" w:hAnsi="Angsana New"/>
          <w:i/>
          <w:iCs/>
          <w:sz w:val="30"/>
          <w:szCs w:val="30"/>
        </w:rPr>
        <w:t xml:space="preserve">(2565: 8.2 </w:t>
      </w:r>
      <w:r w:rsidR="00CC5BA4" w:rsidRPr="00CC5BA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CC5BA4" w:rsidRPr="00CC5BA4">
        <w:rPr>
          <w:rFonts w:ascii="Angsana New" w:hAnsi="Angsana New"/>
          <w:i/>
          <w:iCs/>
          <w:sz w:val="30"/>
          <w:szCs w:val="30"/>
        </w:rPr>
        <w:t xml:space="preserve">4.01 </w:t>
      </w:r>
      <w:r w:rsidR="00CC5BA4" w:rsidRPr="00CC5BA4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CC5BA4" w:rsidRPr="00CC5BA4">
        <w:rPr>
          <w:rFonts w:ascii="Angsana New" w:hAnsi="Angsana New"/>
          <w:i/>
          <w:iCs/>
          <w:sz w:val="30"/>
          <w:szCs w:val="30"/>
        </w:rPr>
        <w:t>)</w:t>
      </w:r>
      <w:r w:rsidR="00764254">
        <w:rPr>
          <w:rFonts w:ascii="Angsana New" w:hAnsi="Angsana New"/>
          <w:sz w:val="30"/>
          <w:szCs w:val="30"/>
        </w:rPr>
        <w:t xml:space="preserve"> </w:t>
      </w:r>
      <w:r w:rsidR="00764254" w:rsidRPr="00764254">
        <w:rPr>
          <w:rFonts w:ascii="Angsana New" w:hAnsi="Angsana New"/>
          <w:sz w:val="30"/>
          <w:szCs w:val="30"/>
          <w:cs/>
        </w:rPr>
        <w:t xml:space="preserve">และจ่ายสมทบเงินในโครงการ </w:t>
      </w:r>
      <w:r w:rsidR="00764254" w:rsidRPr="00764254">
        <w:rPr>
          <w:rFonts w:ascii="Angsana New" w:hAnsi="Angsana New"/>
          <w:sz w:val="30"/>
          <w:szCs w:val="30"/>
        </w:rPr>
        <w:t xml:space="preserve">EJIP </w:t>
      </w:r>
      <w:r w:rsidR="00764254" w:rsidRPr="004336B6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4336B6" w:rsidRPr="004336B6">
        <w:rPr>
          <w:rFonts w:ascii="Angsana New" w:hAnsi="Angsana New"/>
          <w:sz w:val="30"/>
          <w:szCs w:val="30"/>
        </w:rPr>
        <w:t>4.24</w:t>
      </w:r>
      <w:r w:rsidR="00764254" w:rsidRPr="004336B6">
        <w:rPr>
          <w:rFonts w:ascii="Angsana New" w:hAnsi="Angsana New"/>
          <w:sz w:val="30"/>
          <w:szCs w:val="30"/>
        </w:rPr>
        <w:t xml:space="preserve"> </w:t>
      </w:r>
      <w:r w:rsidR="00764254" w:rsidRPr="004336B6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4336B6" w:rsidRPr="004336B6">
        <w:rPr>
          <w:rFonts w:ascii="Angsana New" w:hAnsi="Angsana New"/>
          <w:sz w:val="30"/>
          <w:szCs w:val="30"/>
        </w:rPr>
        <w:t>1.98</w:t>
      </w:r>
      <w:r w:rsidR="00764254" w:rsidRPr="004336B6">
        <w:rPr>
          <w:rFonts w:ascii="Angsana New" w:hAnsi="Angsana New"/>
          <w:sz w:val="30"/>
          <w:szCs w:val="30"/>
        </w:rPr>
        <w:t xml:space="preserve"> </w:t>
      </w:r>
      <w:r w:rsidR="00764254" w:rsidRPr="004336B6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CC5BA4" w:rsidRPr="004336B6">
        <w:rPr>
          <w:rFonts w:ascii="Angsana New" w:hAnsi="Angsana New"/>
          <w:sz w:val="30"/>
          <w:szCs w:val="30"/>
        </w:rPr>
        <w:t xml:space="preserve"> </w:t>
      </w:r>
      <w:r w:rsidR="00CC5BA4" w:rsidRPr="004336B6">
        <w:rPr>
          <w:rFonts w:ascii="Angsana New" w:hAnsi="Angsana New"/>
          <w:i/>
          <w:iCs/>
          <w:sz w:val="30"/>
          <w:szCs w:val="30"/>
        </w:rPr>
        <w:t xml:space="preserve">(2565: 4.63 </w:t>
      </w:r>
      <w:r w:rsidR="00CC5BA4" w:rsidRPr="004336B6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CC5BA4" w:rsidRPr="004336B6">
        <w:rPr>
          <w:rFonts w:ascii="Angsana New" w:hAnsi="Angsana New"/>
          <w:i/>
          <w:iCs/>
          <w:sz w:val="30"/>
          <w:szCs w:val="30"/>
        </w:rPr>
        <w:t xml:space="preserve">2.69 </w:t>
      </w:r>
      <w:r w:rsidR="00CC5BA4" w:rsidRPr="004336B6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CC5BA4" w:rsidRPr="004336B6">
        <w:rPr>
          <w:rFonts w:ascii="Angsana New" w:hAnsi="Angsana New"/>
          <w:i/>
          <w:iCs/>
          <w:sz w:val="30"/>
          <w:szCs w:val="30"/>
        </w:rPr>
        <w:t>)</w:t>
      </w:r>
      <w:r w:rsidR="00764254" w:rsidRPr="004336B6">
        <w:rPr>
          <w:rFonts w:ascii="Angsana New" w:hAnsi="Angsana New"/>
          <w:sz w:val="30"/>
          <w:szCs w:val="30"/>
          <w:cs/>
        </w:rPr>
        <w:t xml:space="preserve"> โดยรับรู้ผลต่างเป็นส่วนหนึ่งของส่วนเกินทุนอื่นเป็นจำนวน </w:t>
      </w:r>
      <w:r w:rsidR="004336B6" w:rsidRPr="004336B6">
        <w:rPr>
          <w:rFonts w:ascii="Angsana New" w:hAnsi="Angsana New"/>
          <w:sz w:val="30"/>
          <w:szCs w:val="30"/>
        </w:rPr>
        <w:t>1.88</w:t>
      </w:r>
      <w:r w:rsidR="00764254" w:rsidRPr="004336B6">
        <w:rPr>
          <w:rFonts w:ascii="Angsana New" w:hAnsi="Angsana New"/>
          <w:sz w:val="30"/>
          <w:szCs w:val="30"/>
        </w:rPr>
        <w:t xml:space="preserve"> </w:t>
      </w:r>
      <w:r w:rsidR="00764254" w:rsidRPr="004336B6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4336B6" w:rsidRPr="004336B6">
        <w:rPr>
          <w:rFonts w:ascii="Angsana New" w:hAnsi="Angsana New"/>
          <w:sz w:val="30"/>
          <w:szCs w:val="30"/>
        </w:rPr>
        <w:t>1.64</w:t>
      </w:r>
      <w:r w:rsidR="00764254" w:rsidRPr="004336B6">
        <w:rPr>
          <w:rFonts w:ascii="Angsana New" w:hAnsi="Angsana New"/>
          <w:sz w:val="30"/>
          <w:szCs w:val="30"/>
        </w:rPr>
        <w:t xml:space="preserve"> </w:t>
      </w:r>
      <w:r w:rsidR="00764254" w:rsidRPr="004336B6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CC5BA4" w:rsidRPr="004336B6">
        <w:rPr>
          <w:rFonts w:ascii="Angsana New" w:hAnsi="Angsana New" w:hint="cs"/>
          <w:sz w:val="30"/>
          <w:szCs w:val="30"/>
          <w:cs/>
        </w:rPr>
        <w:t xml:space="preserve"> </w:t>
      </w:r>
      <w:r w:rsidR="00CC5BA4" w:rsidRPr="004336B6">
        <w:rPr>
          <w:rFonts w:ascii="Angsana New" w:hAnsi="Angsana New"/>
          <w:i/>
          <w:iCs/>
          <w:sz w:val="30"/>
          <w:szCs w:val="30"/>
        </w:rPr>
        <w:t xml:space="preserve">(2565: 3.57 </w:t>
      </w:r>
      <w:r w:rsidR="00CC5BA4" w:rsidRPr="004336B6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="00CC5BA4" w:rsidRPr="00CC5BA4">
        <w:rPr>
          <w:rFonts w:ascii="Angsana New" w:hAnsi="Angsana New" w:hint="cs"/>
          <w:i/>
          <w:iCs/>
          <w:sz w:val="30"/>
          <w:szCs w:val="30"/>
          <w:cs/>
        </w:rPr>
        <w:t xml:space="preserve">บาท และ </w:t>
      </w:r>
      <w:r w:rsidR="00CC5BA4">
        <w:rPr>
          <w:rFonts w:ascii="Angsana New" w:hAnsi="Angsana New"/>
          <w:i/>
          <w:iCs/>
          <w:sz w:val="30"/>
          <w:szCs w:val="30"/>
        </w:rPr>
        <w:t>1.32</w:t>
      </w:r>
      <w:r w:rsidR="00CC5BA4" w:rsidRPr="00CC5BA4">
        <w:rPr>
          <w:rFonts w:ascii="Angsana New" w:hAnsi="Angsana New"/>
          <w:i/>
          <w:iCs/>
          <w:sz w:val="30"/>
          <w:szCs w:val="30"/>
        </w:rPr>
        <w:t xml:space="preserve"> </w:t>
      </w:r>
      <w:r w:rsidR="00CC5BA4" w:rsidRPr="00CC5BA4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CC5BA4" w:rsidRPr="00CC5BA4">
        <w:rPr>
          <w:rFonts w:ascii="Angsana New" w:hAnsi="Angsana New"/>
          <w:i/>
          <w:iCs/>
          <w:sz w:val="30"/>
          <w:szCs w:val="30"/>
        </w:rPr>
        <w:t>)</w:t>
      </w:r>
    </w:p>
    <w:p w14:paraId="51F4ED40" w14:textId="77777777" w:rsidR="0034292C" w:rsidRPr="0034292C" w:rsidRDefault="0034292C" w:rsidP="00AB06C8">
      <w:pPr>
        <w:ind w:left="518"/>
        <w:rPr>
          <w:rFonts w:asciiTheme="majorBidi" w:hAnsiTheme="majorBidi" w:cstheme="majorBidi"/>
          <w:sz w:val="28"/>
          <w:szCs w:val="28"/>
        </w:rPr>
      </w:pPr>
    </w:p>
    <w:bookmarkEnd w:id="10"/>
    <w:p w14:paraId="4EE19BFF" w14:textId="77777777" w:rsidR="000345CF" w:rsidRPr="001C32EF" w:rsidRDefault="000345CF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1C32EF">
        <w:rPr>
          <w:rFonts w:ascii="Angsana New" w:hAnsi="Angsana New" w:hint="cs"/>
          <w:sz w:val="30"/>
          <w:szCs w:val="30"/>
          <w:u w:val="none"/>
          <w:cs/>
          <w:lang w:val="en-US"/>
        </w:rPr>
        <w:t>ภาษีเงินได้</w:t>
      </w:r>
    </w:p>
    <w:p w14:paraId="402A7521" w14:textId="77777777" w:rsidR="00913A0E" w:rsidRPr="0034292C" w:rsidRDefault="00913A0E" w:rsidP="00DA023D">
      <w:pPr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1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720"/>
        <w:gridCol w:w="1097"/>
        <w:gridCol w:w="249"/>
        <w:gridCol w:w="1101"/>
        <w:gridCol w:w="249"/>
        <w:gridCol w:w="1101"/>
        <w:gridCol w:w="249"/>
        <w:gridCol w:w="1101"/>
      </w:tblGrid>
      <w:tr w:rsidR="00913A0E" w:rsidRPr="00623946" w14:paraId="7D1178E8" w14:textId="77777777" w:rsidTr="00CC5BA4">
        <w:tc>
          <w:tcPr>
            <w:tcW w:w="4050" w:type="dxa"/>
            <w:gridSpan w:val="2"/>
          </w:tcPr>
          <w:p w14:paraId="37DC579E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bookmarkStart w:id="13" w:name="_Hlk91455209"/>
            <w:r w:rsidRPr="0062394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47" w:type="dxa"/>
            <w:gridSpan w:val="3"/>
          </w:tcPr>
          <w:p w14:paraId="1B1A2011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544CF395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272978F1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3A0E" w:rsidRPr="00623946" w14:paraId="2A013C10" w14:textId="77777777" w:rsidTr="00CC5BA4">
        <w:tc>
          <w:tcPr>
            <w:tcW w:w="3330" w:type="dxa"/>
          </w:tcPr>
          <w:p w14:paraId="225867CD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3492DF57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018EEB78" w14:textId="5D567512" w:rsidR="00913A0E" w:rsidRPr="00623946" w:rsidRDefault="00C65C75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C5BA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62EC0C6B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14A55D0F" w14:textId="0CF10C4A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C5BA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9" w:type="dxa"/>
            <w:shd w:val="clear" w:color="auto" w:fill="auto"/>
          </w:tcPr>
          <w:p w14:paraId="26EFD4E1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59C679B4" w14:textId="105A6C42" w:rsidR="00913A0E" w:rsidRPr="00623946" w:rsidRDefault="00C65C75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C5BA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2E37D08C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2E4862C0" w14:textId="79A8B89C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C5BA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13A0E" w:rsidRPr="00623946" w14:paraId="6A9BD726" w14:textId="77777777" w:rsidTr="00CC5BA4">
        <w:tc>
          <w:tcPr>
            <w:tcW w:w="3330" w:type="dxa"/>
          </w:tcPr>
          <w:p w14:paraId="0C6A0343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14:paraId="5A0BE5D3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147" w:type="dxa"/>
            <w:gridSpan w:val="7"/>
          </w:tcPr>
          <w:p w14:paraId="157CAA3E" w14:textId="35D47B44" w:rsidR="00913A0E" w:rsidRPr="00623946" w:rsidRDefault="00642935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4293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="007601F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913A0E"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 w:rsidRPr="0064293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913A0E" w:rsidRPr="00623946" w14:paraId="34A543C2" w14:textId="77777777" w:rsidTr="00CC5BA4">
        <w:tc>
          <w:tcPr>
            <w:tcW w:w="4050" w:type="dxa"/>
            <w:gridSpan w:val="2"/>
          </w:tcPr>
          <w:p w14:paraId="7799C9B5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623946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97" w:type="dxa"/>
            <w:vAlign w:val="bottom"/>
          </w:tcPr>
          <w:p w14:paraId="61DC1D16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5454CA67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3E5C375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30884AE1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77AD5860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50245562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1CEC69D8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5BA4" w:rsidRPr="00623946" w14:paraId="148AFE26" w14:textId="77777777" w:rsidTr="00CC5BA4">
        <w:tc>
          <w:tcPr>
            <w:tcW w:w="3330" w:type="dxa"/>
          </w:tcPr>
          <w:p w14:paraId="43253D79" w14:textId="77777777" w:rsidR="00CC5BA4" w:rsidRPr="00C25A92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C25A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06B41630" w14:textId="77777777" w:rsidR="00CC5BA4" w:rsidRPr="00C25A92" w:rsidRDefault="00CC5BA4" w:rsidP="00CC5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45C3F100" w14:textId="2C1A098A" w:rsidR="00CC5BA4" w:rsidRPr="00BA5590" w:rsidRDefault="00297C74" w:rsidP="00CC5BA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</w:t>
            </w:r>
            <w:r w:rsidR="00A034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621</w:t>
            </w:r>
          </w:p>
        </w:tc>
        <w:tc>
          <w:tcPr>
            <w:tcW w:w="249" w:type="dxa"/>
          </w:tcPr>
          <w:p w14:paraId="0901645F" w14:textId="77777777" w:rsidR="00CC5BA4" w:rsidRPr="00C25A92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15743C0C" w14:textId="0EDDE575" w:rsidR="00CC5BA4" w:rsidRPr="00C25A92" w:rsidRDefault="00CC5BA4" w:rsidP="00CC5B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17,284</w:t>
            </w:r>
          </w:p>
        </w:tc>
        <w:tc>
          <w:tcPr>
            <w:tcW w:w="249" w:type="dxa"/>
          </w:tcPr>
          <w:p w14:paraId="2730604B" w14:textId="77777777" w:rsidR="00CC5BA4" w:rsidRPr="00C25A92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5EADF1D" w14:textId="787953D1" w:rsidR="00CC5BA4" w:rsidRPr="00C25A92" w:rsidRDefault="00297C74" w:rsidP="00CC5BA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10,746</w:t>
            </w:r>
          </w:p>
        </w:tc>
        <w:tc>
          <w:tcPr>
            <w:tcW w:w="249" w:type="dxa"/>
          </w:tcPr>
          <w:p w14:paraId="1E7E020D" w14:textId="77777777" w:rsidR="00CC5BA4" w:rsidRPr="00C25A92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63216E22" w14:textId="085203D8" w:rsidR="00CC5BA4" w:rsidRPr="00C25A92" w:rsidRDefault="00CC5BA4" w:rsidP="00CC5BA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9,498</w:t>
            </w:r>
          </w:p>
        </w:tc>
      </w:tr>
      <w:tr w:rsidR="00CC5BA4" w:rsidRPr="00623946" w14:paraId="48387D03" w14:textId="77777777" w:rsidTr="00CC5BA4">
        <w:tc>
          <w:tcPr>
            <w:tcW w:w="3330" w:type="dxa"/>
          </w:tcPr>
          <w:p w14:paraId="52A06DC4" w14:textId="699FBABF" w:rsidR="00CC5BA4" w:rsidRPr="00C25A92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6F4A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Pr="00546F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46F4A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ที่บันทึกสูงไป</w:t>
            </w:r>
          </w:p>
        </w:tc>
        <w:tc>
          <w:tcPr>
            <w:tcW w:w="720" w:type="dxa"/>
          </w:tcPr>
          <w:p w14:paraId="6F9FDBDB" w14:textId="77777777" w:rsidR="00CC5BA4" w:rsidRPr="00C25A92" w:rsidRDefault="00CC5BA4" w:rsidP="00CC5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62C250B9" w14:textId="7FC2470C" w:rsidR="00CC5BA4" w:rsidRDefault="00A03429" w:rsidP="00CC5BA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(386)</w:t>
            </w:r>
          </w:p>
        </w:tc>
        <w:tc>
          <w:tcPr>
            <w:tcW w:w="249" w:type="dxa"/>
          </w:tcPr>
          <w:p w14:paraId="539FC643" w14:textId="77777777" w:rsidR="00CC5BA4" w:rsidRPr="00C25A92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3385D840" w14:textId="4C649D68" w:rsidR="00CC5BA4" w:rsidRDefault="00CC5BA4" w:rsidP="00CC5B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(19)</w:t>
            </w:r>
          </w:p>
        </w:tc>
        <w:tc>
          <w:tcPr>
            <w:tcW w:w="249" w:type="dxa"/>
          </w:tcPr>
          <w:p w14:paraId="30C5D5E9" w14:textId="77777777" w:rsidR="00CC5BA4" w:rsidRPr="00C25A92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30AC0A23" w14:textId="619175D4" w:rsidR="00CC5BA4" w:rsidRDefault="00297C74" w:rsidP="00CC5BA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530DA6EC" w14:textId="77777777" w:rsidR="00CC5BA4" w:rsidRPr="00C25A92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4DC98D24" w14:textId="7E8BE83E" w:rsidR="00CC5BA4" w:rsidRDefault="00CC5BA4" w:rsidP="00CC5BA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5BA4" w:rsidRPr="00623946" w14:paraId="43BB9AC3" w14:textId="77777777" w:rsidTr="00CC5BA4">
        <w:tc>
          <w:tcPr>
            <w:tcW w:w="3330" w:type="dxa"/>
          </w:tcPr>
          <w:p w14:paraId="6A82DA1A" w14:textId="77777777" w:rsidR="00CC5BA4" w:rsidRPr="00C25A92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8F5FE19" w14:textId="77777777" w:rsidR="00CC5BA4" w:rsidRPr="00C25A92" w:rsidRDefault="00CC5BA4" w:rsidP="00CC5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1D913" w14:textId="763A81C2" w:rsidR="00CC5BA4" w:rsidRPr="00546F4A" w:rsidRDefault="00297C74" w:rsidP="00CC5BA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33,235</w:t>
            </w:r>
          </w:p>
        </w:tc>
        <w:tc>
          <w:tcPr>
            <w:tcW w:w="249" w:type="dxa"/>
          </w:tcPr>
          <w:p w14:paraId="3D919F7E" w14:textId="77777777" w:rsidR="00CC5BA4" w:rsidRPr="00546F4A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08CB4" w14:textId="11D2C956" w:rsidR="00CC5BA4" w:rsidRPr="00546F4A" w:rsidRDefault="00CC5BA4" w:rsidP="00CC5B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6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</w:t>
            </w:r>
          </w:p>
        </w:tc>
        <w:tc>
          <w:tcPr>
            <w:tcW w:w="249" w:type="dxa"/>
          </w:tcPr>
          <w:p w14:paraId="28428665" w14:textId="77777777" w:rsidR="00CC5BA4" w:rsidRPr="00C25A92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AA297" w14:textId="406CE8A7" w:rsidR="00CC5BA4" w:rsidRPr="00546F4A" w:rsidRDefault="00297C74" w:rsidP="00CC5BA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10,746</w:t>
            </w:r>
          </w:p>
        </w:tc>
        <w:tc>
          <w:tcPr>
            <w:tcW w:w="249" w:type="dxa"/>
          </w:tcPr>
          <w:p w14:paraId="4DAC42C9" w14:textId="77777777" w:rsidR="00CC5BA4" w:rsidRPr="00546F4A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B013E" w14:textId="00E2C9F0" w:rsidR="00CC5BA4" w:rsidRPr="00546F4A" w:rsidRDefault="00CC5BA4" w:rsidP="00CC5BA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9,498</w:t>
            </w:r>
          </w:p>
        </w:tc>
      </w:tr>
      <w:tr w:rsidR="00CC5BA4" w:rsidRPr="00623946" w14:paraId="60F4A8E3" w14:textId="77777777" w:rsidTr="00CC5BA4">
        <w:tc>
          <w:tcPr>
            <w:tcW w:w="3330" w:type="dxa"/>
            <w:shd w:val="clear" w:color="auto" w:fill="auto"/>
          </w:tcPr>
          <w:p w14:paraId="3344AB95" w14:textId="77777777" w:rsidR="00CC5BA4" w:rsidRPr="00C25A92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25A9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6C773A4F" w14:textId="77777777" w:rsidR="00CC5BA4" w:rsidRPr="00C25A92" w:rsidRDefault="00CC5BA4" w:rsidP="00CC5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4D7F8" w14:textId="77777777" w:rsidR="00CC5BA4" w:rsidRPr="00C25A92" w:rsidRDefault="00CC5BA4" w:rsidP="00CC5BA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249" w:type="dxa"/>
            <w:shd w:val="clear" w:color="auto" w:fill="auto"/>
          </w:tcPr>
          <w:p w14:paraId="15DE14E5" w14:textId="77777777" w:rsidR="00CC5BA4" w:rsidRPr="00C25A92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459D4" w14:textId="77777777" w:rsidR="00CC5BA4" w:rsidRPr="00C25A92" w:rsidRDefault="00CC5BA4" w:rsidP="00CC5B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486DC2E" w14:textId="77777777" w:rsidR="00CC5BA4" w:rsidRPr="00C25A92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99319" w14:textId="77777777" w:rsidR="00CC5BA4" w:rsidRPr="00C25A92" w:rsidRDefault="00CC5BA4" w:rsidP="00CC5BA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1E4CFD60" w14:textId="77777777" w:rsidR="00CC5BA4" w:rsidRPr="00C25A92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116CF" w14:textId="77777777" w:rsidR="00CC5BA4" w:rsidRPr="00C25A92" w:rsidRDefault="00CC5BA4" w:rsidP="00CC5BA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5BA4" w:rsidRPr="00623946" w14:paraId="5F3875A9" w14:textId="77777777" w:rsidTr="00CC5BA4">
        <w:tc>
          <w:tcPr>
            <w:tcW w:w="3330" w:type="dxa"/>
            <w:shd w:val="clear" w:color="auto" w:fill="auto"/>
          </w:tcPr>
          <w:p w14:paraId="24FFF451" w14:textId="7B1D6458" w:rsidR="00CC5BA4" w:rsidRPr="00C25A92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20" w:type="dxa"/>
            <w:shd w:val="clear" w:color="auto" w:fill="auto"/>
          </w:tcPr>
          <w:p w14:paraId="0A4C97D4" w14:textId="77777777" w:rsidR="00CC5BA4" w:rsidRPr="00C25A92" w:rsidRDefault="00CC5BA4" w:rsidP="00CC5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7694FAC" w14:textId="3EE6465B" w:rsidR="00CC5BA4" w:rsidRPr="00C25A92" w:rsidRDefault="00297C74" w:rsidP="00CC5BA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(743)</w:t>
            </w:r>
          </w:p>
        </w:tc>
        <w:tc>
          <w:tcPr>
            <w:tcW w:w="249" w:type="dxa"/>
            <w:shd w:val="clear" w:color="auto" w:fill="auto"/>
          </w:tcPr>
          <w:p w14:paraId="5E22410A" w14:textId="77777777" w:rsidR="00CC5BA4" w:rsidRPr="00C25A92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3260861" w14:textId="514DD09B" w:rsidR="00CC5BA4" w:rsidRPr="00C25A92" w:rsidRDefault="00CC5BA4" w:rsidP="00CC5B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 w:rsidR="001C32EF">
              <w:rPr>
                <w:rFonts w:asciiTheme="majorBidi" w:hAnsiTheme="majorBidi" w:cstheme="majorBidi"/>
                <w:sz w:val="30"/>
                <w:szCs w:val="30"/>
              </w:rPr>
              <w:t>554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451C52B8" w14:textId="77777777" w:rsidR="00CC5BA4" w:rsidRPr="00C25A92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A9E42BE" w14:textId="65EAF3A5" w:rsidR="00CC5BA4" w:rsidRPr="00C25A92" w:rsidRDefault="00297C74" w:rsidP="00CC5BA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(2,597)</w:t>
            </w:r>
          </w:p>
        </w:tc>
        <w:tc>
          <w:tcPr>
            <w:tcW w:w="249" w:type="dxa"/>
            <w:shd w:val="clear" w:color="auto" w:fill="auto"/>
          </w:tcPr>
          <w:p w14:paraId="5473746C" w14:textId="77777777" w:rsidR="00CC5BA4" w:rsidRPr="00C25A92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C4647AC" w14:textId="4BA78863" w:rsidR="00CC5BA4" w:rsidRPr="00C25A92" w:rsidRDefault="00CC5BA4" w:rsidP="00CC5BA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(549)</w:t>
            </w:r>
          </w:p>
        </w:tc>
      </w:tr>
      <w:tr w:rsidR="00CC5BA4" w:rsidRPr="00623946" w14:paraId="473BFC97" w14:textId="77777777" w:rsidTr="00CC5BA4">
        <w:tc>
          <w:tcPr>
            <w:tcW w:w="3330" w:type="dxa"/>
            <w:shd w:val="clear" w:color="auto" w:fill="auto"/>
          </w:tcPr>
          <w:p w14:paraId="1406CF0E" w14:textId="366E7159" w:rsidR="00CC5BA4" w:rsidRPr="00AC1459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4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AC14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64420CD2" w14:textId="77777777" w:rsidR="00CC5BA4" w:rsidRPr="00AC1459" w:rsidRDefault="00CC5BA4" w:rsidP="00CC5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F2D218" w14:textId="4C158050" w:rsidR="00CC5BA4" w:rsidRPr="00AC1459" w:rsidRDefault="00297C74" w:rsidP="00CC5BA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32,492</w:t>
            </w:r>
          </w:p>
        </w:tc>
        <w:tc>
          <w:tcPr>
            <w:tcW w:w="249" w:type="dxa"/>
            <w:shd w:val="clear" w:color="auto" w:fill="auto"/>
          </w:tcPr>
          <w:p w14:paraId="0272BB96" w14:textId="77777777" w:rsidR="00CC5BA4" w:rsidRPr="00AC1459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932D4E" w14:textId="54134F6F" w:rsidR="00CC5BA4" w:rsidRPr="00AC1459" w:rsidRDefault="00CC5BA4" w:rsidP="00CC5B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</w:t>
            </w:r>
            <w:r w:rsidR="001C32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711</w:t>
            </w:r>
          </w:p>
        </w:tc>
        <w:tc>
          <w:tcPr>
            <w:tcW w:w="249" w:type="dxa"/>
            <w:shd w:val="clear" w:color="auto" w:fill="auto"/>
          </w:tcPr>
          <w:p w14:paraId="573DCB93" w14:textId="77777777" w:rsidR="00CC5BA4" w:rsidRPr="00AC1459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B7A6BF" w14:textId="7F8DF3B0" w:rsidR="00CC5BA4" w:rsidRPr="00AC1459" w:rsidRDefault="00297C74" w:rsidP="00CC5BA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1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8,149</w:t>
            </w:r>
          </w:p>
        </w:tc>
        <w:tc>
          <w:tcPr>
            <w:tcW w:w="249" w:type="dxa"/>
            <w:shd w:val="clear" w:color="auto" w:fill="auto"/>
          </w:tcPr>
          <w:p w14:paraId="3884F4EF" w14:textId="77777777" w:rsidR="00CC5BA4" w:rsidRPr="00AC1459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53EED" w14:textId="215D966C" w:rsidR="00CC5BA4" w:rsidRPr="00AC1459" w:rsidRDefault="00CC5BA4" w:rsidP="00CC5BA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8,949</w:t>
            </w:r>
          </w:p>
        </w:tc>
      </w:tr>
    </w:tbl>
    <w:p w14:paraId="114C3973" w14:textId="19378A83" w:rsidR="0034292C" w:rsidRDefault="00342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bookmarkStart w:id="14" w:name="_Hlk91455287"/>
      <w:bookmarkEnd w:id="13"/>
    </w:p>
    <w:p w14:paraId="02C98C20" w14:textId="77777777" w:rsidR="0034292C" w:rsidRDefault="00342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36"/>
        <w:gridCol w:w="1204"/>
        <w:gridCol w:w="236"/>
        <w:gridCol w:w="1024"/>
        <w:gridCol w:w="236"/>
        <w:gridCol w:w="1204"/>
      </w:tblGrid>
      <w:tr w:rsidR="00E83362" w:rsidRPr="00556116" w14:paraId="233220DE" w14:textId="77777777" w:rsidTr="00CC5BA4">
        <w:tc>
          <w:tcPr>
            <w:tcW w:w="3870" w:type="dxa"/>
            <w:shd w:val="clear" w:color="auto" w:fill="auto"/>
          </w:tcPr>
          <w:p w14:paraId="2A75441D" w14:textId="3748E7C8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</w:t>
            </w:r>
            <w:r w:rsidR="003D71B3" w:rsidRPr="00830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6FC2E758" w14:textId="77777777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83362" w:rsidRPr="00556116" w14:paraId="679820FF" w14:textId="77777777" w:rsidTr="00CC5BA4">
        <w:tc>
          <w:tcPr>
            <w:tcW w:w="3870" w:type="dxa"/>
            <w:shd w:val="clear" w:color="auto" w:fill="auto"/>
          </w:tcPr>
          <w:p w14:paraId="5523AEE7" w14:textId="0453D80E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4F9ADFB" w14:textId="3CBEFD88" w:rsidR="00E83362" w:rsidRPr="00830E96" w:rsidRDefault="00C65C75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C5BA4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9945CC4" w14:textId="77777777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1BB771DE" w14:textId="5BF2E7AF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C5BA4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E83362" w:rsidRPr="00556116" w14:paraId="05641A0F" w14:textId="77777777" w:rsidTr="00CC5BA4">
        <w:tc>
          <w:tcPr>
            <w:tcW w:w="3870" w:type="dxa"/>
            <w:shd w:val="clear" w:color="auto" w:fill="auto"/>
          </w:tcPr>
          <w:p w14:paraId="5236BE30" w14:textId="77777777" w:rsidR="00E83362" w:rsidRPr="00830E96" w:rsidRDefault="00E83362" w:rsidP="00F4421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2B1254" w14:textId="77777777" w:rsidR="00E83362" w:rsidRPr="00830E96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6AE0A8" w14:textId="41B7882C" w:rsidR="00E83362" w:rsidRPr="00830E96" w:rsidRDefault="00642935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E83362"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3395317" w14:textId="77777777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39356CD4" w14:textId="77777777" w:rsidR="00E83362" w:rsidRPr="00830E96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519CC1D4" w14:textId="66A66CC0" w:rsidR="00E83362" w:rsidRPr="00830E96" w:rsidRDefault="00642935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E83362"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5C4C06E" w14:textId="77777777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816EA57" w14:textId="77777777" w:rsidR="00E83362" w:rsidRPr="00830E96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228F627" w14:textId="3495DB3F" w:rsidR="00E83362" w:rsidRPr="00830E96" w:rsidRDefault="00642935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E83362"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781B40" w14:textId="77777777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2BA1B01" w14:textId="77777777" w:rsidR="00E83362" w:rsidRPr="00830E96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8AAA40B" w14:textId="13AF3992" w:rsidR="00E83362" w:rsidRPr="00830E96" w:rsidRDefault="00642935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E83362"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C5BA4" w:rsidRPr="00556116" w14:paraId="6F34B3B6" w14:textId="77777777" w:rsidTr="00CC5BA4">
        <w:tc>
          <w:tcPr>
            <w:tcW w:w="3870" w:type="dxa"/>
            <w:shd w:val="clear" w:color="auto" w:fill="auto"/>
          </w:tcPr>
          <w:p w14:paraId="6C4876AE" w14:textId="453D273D" w:rsidR="00CC5BA4" w:rsidRPr="00830E96" w:rsidRDefault="00CC5BA4" w:rsidP="00CC5B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32FDEB1F" w14:textId="06F4573A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231CC1E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5B707C27" w14:textId="3B4A3D89" w:rsidR="00CC5BA4" w:rsidRPr="00830E96" w:rsidRDefault="00A31A38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156,673</w:t>
            </w:r>
          </w:p>
        </w:tc>
        <w:tc>
          <w:tcPr>
            <w:tcW w:w="236" w:type="dxa"/>
            <w:shd w:val="clear" w:color="auto" w:fill="auto"/>
          </w:tcPr>
          <w:p w14:paraId="0557DB88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68DB172" w14:textId="77777777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4DD2F5D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446EF187" w14:textId="606101D5" w:rsidR="00CC5BA4" w:rsidRPr="00830E96" w:rsidRDefault="00CC5BA4" w:rsidP="00CC5BA4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1C32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30E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C32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033</w:t>
            </w:r>
          </w:p>
        </w:tc>
      </w:tr>
      <w:tr w:rsidR="00CC5BA4" w:rsidRPr="00556116" w14:paraId="418368EB" w14:textId="77777777" w:rsidTr="00CC5BA4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53DF4DFE" w14:textId="77777777" w:rsidR="00CC5BA4" w:rsidRPr="00830E96" w:rsidRDefault="00CC5BA4" w:rsidP="00CC5B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8BFF34C" w14:textId="05AC3186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6E58546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E36A007" w14:textId="01CBEBD6" w:rsidR="00CC5BA4" w:rsidRPr="00830E96" w:rsidRDefault="00A31A38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31,335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0A5FEF7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B331C13" w14:textId="5916CA07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2C8F6A5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AAE798" w14:textId="2B7E2ACE" w:rsidR="00CC5BA4" w:rsidRPr="00830E96" w:rsidRDefault="00CC5BA4" w:rsidP="00CC5BA4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1C32EF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CC5BA4" w:rsidRPr="00556116" w14:paraId="401033C4" w14:textId="77777777" w:rsidTr="00CC5BA4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695CC9C6" w14:textId="77777777" w:rsidR="00CC5BA4" w:rsidRPr="00830E96" w:rsidRDefault="00CC5BA4" w:rsidP="00A31A38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7B598EF" w14:textId="77777777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B8C0CB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74A7308F" w14:textId="77777777" w:rsidR="00CC5BA4" w:rsidRDefault="00CC5BA4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CD90FEB" w14:textId="20142866" w:rsidR="00A31A38" w:rsidRPr="00830E96" w:rsidRDefault="00A31A38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E449D03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94852A2" w14:textId="77777777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696E2D4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7573363" w14:textId="77777777" w:rsidR="00CC5BA4" w:rsidRDefault="00CC5BA4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1C51054" w14:textId="375B0594" w:rsidR="00CC5BA4" w:rsidRPr="00830E96" w:rsidRDefault="00CC5BA4" w:rsidP="00CC5BA4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</w:tr>
      <w:tr w:rsidR="003D2456" w:rsidRPr="00556116" w14:paraId="646CBF3D" w14:textId="77777777" w:rsidTr="00CC5BA4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0A93B3E6" w14:textId="364E0ABF" w:rsidR="003D2456" w:rsidRPr="00830E96" w:rsidRDefault="003D2456" w:rsidP="00A31A38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สิทธิประโยชน์ทางภาษี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F692D7F" w14:textId="77777777" w:rsidR="003D2456" w:rsidRPr="00830E96" w:rsidRDefault="003D2456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03540E" w14:textId="77777777" w:rsidR="003D2456" w:rsidRPr="00830E96" w:rsidRDefault="003D2456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57BC9738" w14:textId="3F3D6293" w:rsidR="003D2456" w:rsidRDefault="003D2456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(262)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9021C07" w14:textId="77777777" w:rsidR="003D2456" w:rsidRPr="00830E96" w:rsidRDefault="003D2456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0FA2CD4" w14:textId="77777777" w:rsidR="003D2456" w:rsidRPr="00830E96" w:rsidRDefault="003D2456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96BD9E" w14:textId="77777777" w:rsidR="003D2456" w:rsidRPr="00830E96" w:rsidRDefault="003D2456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49F55939" w14:textId="6AFF0E09" w:rsidR="003D2456" w:rsidRDefault="003D2456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C5BA4" w:rsidRPr="00556116" w14:paraId="425C4464" w14:textId="77777777" w:rsidTr="00CC5BA4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489ECA75" w14:textId="6001477B" w:rsidR="00CC5BA4" w:rsidRPr="00830E96" w:rsidRDefault="00CC5BA4" w:rsidP="00CC5BA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รายได้ที่ไม่ต้องเสียภาษีหรือ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รายจ่ายที่หักได้เพิ่มขึ้น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EC9C5B2" w14:textId="77777777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DB1F34F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57C622B" w14:textId="77777777" w:rsidR="00CC5BA4" w:rsidRDefault="00CC5BA4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D01FFF" w14:textId="6D6321D8" w:rsidR="00A31A38" w:rsidRPr="00830E96" w:rsidRDefault="00A31A38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D2456">
              <w:rPr>
                <w:rFonts w:asciiTheme="majorBidi" w:hAnsiTheme="majorBidi" w:cstheme="majorBidi"/>
                <w:sz w:val="30"/>
                <w:szCs w:val="30"/>
              </w:rPr>
              <w:t>5,027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68750A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F5F070E" w14:textId="77777777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B9E78D5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AE4E874" w14:textId="77777777" w:rsidR="00CC5BA4" w:rsidRDefault="00CC5BA4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8E4790" w14:textId="3F7236A9" w:rsidR="00CC5BA4" w:rsidRPr="00830E96" w:rsidRDefault="00CC5BA4" w:rsidP="00CC5BA4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D245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D2456">
              <w:rPr>
                <w:rFonts w:asciiTheme="majorBidi" w:hAnsiTheme="majorBidi" w:cstheme="majorBidi"/>
                <w:sz w:val="30"/>
                <w:szCs w:val="30"/>
              </w:rPr>
              <w:t>297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C5BA4" w:rsidRPr="00556116" w14:paraId="5AD1F3C5" w14:textId="77777777" w:rsidTr="00CC5BA4">
        <w:tc>
          <w:tcPr>
            <w:tcW w:w="3870" w:type="dxa"/>
            <w:tcBorders>
              <w:top w:val="nil"/>
            </w:tcBorders>
            <w:shd w:val="clear" w:color="auto" w:fill="auto"/>
          </w:tcPr>
          <w:p w14:paraId="68B88B70" w14:textId="77777777" w:rsidR="00CC5BA4" w:rsidRPr="00830E96" w:rsidRDefault="00CC5BA4" w:rsidP="00CC5BA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0ACA4319" w14:textId="77777777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C7CCFC8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2B3BD9E3" w14:textId="27115541" w:rsidR="00CC5BA4" w:rsidRPr="00830E96" w:rsidRDefault="00A31A38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5,517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222B614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78AFE438" w14:textId="77777777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ED33913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584143C6" w14:textId="2E154FFC" w:rsidR="00CC5BA4" w:rsidRPr="00830E96" w:rsidRDefault="00CC5BA4" w:rsidP="00CC5BA4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1C32EF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</w:tr>
      <w:tr w:rsidR="00CC5BA4" w:rsidRPr="00556116" w14:paraId="0F794ED2" w14:textId="77777777" w:rsidTr="00CC5BA4">
        <w:tc>
          <w:tcPr>
            <w:tcW w:w="3870" w:type="dxa"/>
            <w:shd w:val="clear" w:color="auto" w:fill="auto"/>
          </w:tcPr>
          <w:p w14:paraId="4381BB89" w14:textId="4004C334" w:rsidR="00CC5BA4" w:rsidRPr="00830E96" w:rsidRDefault="00A31A38" w:rsidP="00CC5BA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31A3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30450FB" w14:textId="77777777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A3A1B3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B7F14D0" w14:textId="161B62A6" w:rsidR="00CC5BA4" w:rsidRPr="00830E96" w:rsidRDefault="007C5658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4E3FA8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55ED16E7" w14:textId="77777777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39473F6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1316840" w14:textId="4C1A73D3" w:rsidR="00CC5BA4" w:rsidRPr="00830E96" w:rsidRDefault="00CC5BA4" w:rsidP="00CC5BA4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5BA4" w:rsidRPr="00556116" w14:paraId="3378084C" w14:textId="77777777" w:rsidTr="00CC5BA4">
        <w:tc>
          <w:tcPr>
            <w:tcW w:w="3870" w:type="dxa"/>
            <w:shd w:val="clear" w:color="auto" w:fill="auto"/>
          </w:tcPr>
          <w:p w14:paraId="70729666" w14:textId="4AA5CAE5" w:rsidR="00CC5BA4" w:rsidRPr="00830E96" w:rsidRDefault="00CC5BA4" w:rsidP="00CC5BA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ภาษีในงวดก่อน ๆ ที่บันทึกสูงไป</w:t>
            </w:r>
          </w:p>
        </w:tc>
        <w:tc>
          <w:tcPr>
            <w:tcW w:w="1170" w:type="dxa"/>
            <w:shd w:val="clear" w:color="auto" w:fill="auto"/>
          </w:tcPr>
          <w:p w14:paraId="7700BBB7" w14:textId="77777777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2E54A3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671E67A" w14:textId="273AA1DC" w:rsidR="00CC5BA4" w:rsidRDefault="007C5658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(386)</w:t>
            </w:r>
          </w:p>
        </w:tc>
        <w:tc>
          <w:tcPr>
            <w:tcW w:w="236" w:type="dxa"/>
            <w:shd w:val="clear" w:color="auto" w:fill="auto"/>
          </w:tcPr>
          <w:p w14:paraId="0AA3BA81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463694CB" w14:textId="77777777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6F716D9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40345A46" w14:textId="2A7782CA" w:rsidR="00CC5BA4" w:rsidRPr="00830E96" w:rsidRDefault="00CC5BA4" w:rsidP="00CC5BA4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CC5BA4" w:rsidRPr="00556116" w14:paraId="3676B3C5" w14:textId="77777777" w:rsidTr="00CC5BA4">
        <w:tc>
          <w:tcPr>
            <w:tcW w:w="3870" w:type="dxa"/>
            <w:shd w:val="clear" w:color="auto" w:fill="auto"/>
          </w:tcPr>
          <w:p w14:paraId="72182F18" w14:textId="51475B9F" w:rsidR="00CC5BA4" w:rsidRPr="00830E96" w:rsidRDefault="00CC5BA4" w:rsidP="00CC5BA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ผลกระทบจากอัตราแลกเปลี่ยน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4D395BF" w14:textId="77777777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2474C2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C24E73C" w14:textId="77777777" w:rsidR="00CC5BA4" w:rsidRDefault="00CC5BA4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2DA515" w14:textId="2EC7D8AB" w:rsidR="007C5658" w:rsidRPr="00830E96" w:rsidRDefault="007C5658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22E959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E5EE98C" w14:textId="77777777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32A77B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6F3487E1" w14:textId="77777777" w:rsidR="00CC5BA4" w:rsidRDefault="00CC5BA4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F0BC5B" w14:textId="4D4DB6A7" w:rsidR="00CC5BA4" w:rsidRPr="00830E96" w:rsidRDefault="00CC5BA4" w:rsidP="00CC5BA4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C5BA4" w:rsidRPr="00556116" w14:paraId="244BFB32" w14:textId="77777777" w:rsidTr="00CC5BA4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02DB55B3" w14:textId="77777777" w:rsidR="00CC5BA4" w:rsidRPr="00830E96" w:rsidRDefault="00CC5BA4" w:rsidP="00CC5BA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373724B" w14:textId="68F49CB6" w:rsidR="00CC5BA4" w:rsidRPr="00830E96" w:rsidRDefault="007C5658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EF47EE9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5B56B" w14:textId="30636A7B" w:rsidR="00CC5BA4" w:rsidRPr="00830E96" w:rsidRDefault="007C5658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32,492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9FD9E9E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51BAD795" w14:textId="66B48C42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ED5436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4505E" w14:textId="01B21806" w:rsidR="00CC5BA4" w:rsidRPr="00830E96" w:rsidRDefault="00CC5BA4" w:rsidP="00CC5BA4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</w:t>
            </w:r>
            <w:r w:rsidR="001C32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711</w:t>
            </w:r>
          </w:p>
        </w:tc>
      </w:tr>
    </w:tbl>
    <w:p w14:paraId="2A9EBD7C" w14:textId="09115483" w:rsidR="001C32EF" w:rsidRDefault="001C32EF">
      <w:bookmarkStart w:id="15" w:name="_Hlk24112728"/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36"/>
        <w:gridCol w:w="1204"/>
        <w:gridCol w:w="236"/>
        <w:gridCol w:w="1024"/>
        <w:gridCol w:w="236"/>
        <w:gridCol w:w="1204"/>
      </w:tblGrid>
      <w:tr w:rsidR="00BB3C8A" w:rsidRPr="00E83362" w14:paraId="64493FA2" w14:textId="77777777" w:rsidTr="00CC5BA4">
        <w:tc>
          <w:tcPr>
            <w:tcW w:w="3870" w:type="dxa"/>
            <w:shd w:val="clear" w:color="auto" w:fill="auto"/>
          </w:tcPr>
          <w:p w14:paraId="4EA6DA84" w14:textId="3A42AAC9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="003D71B3" w:rsidRPr="00830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7219D690" w14:textId="77777777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C8A" w:rsidRPr="00E83362" w14:paraId="69854427" w14:textId="77777777" w:rsidTr="00CC5BA4">
        <w:tc>
          <w:tcPr>
            <w:tcW w:w="3870" w:type="dxa"/>
            <w:shd w:val="clear" w:color="auto" w:fill="auto"/>
          </w:tcPr>
          <w:p w14:paraId="691B044A" w14:textId="6A75B032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C806DF0" w14:textId="50D34EF4" w:rsidR="00BB3C8A" w:rsidRPr="00830E96" w:rsidRDefault="00C65C75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C5BA4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6066EF8" w14:textId="77777777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6FDC17AD" w14:textId="7CB9E46B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C5BA4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BB3C8A" w:rsidRPr="00E83362" w14:paraId="15425CD7" w14:textId="77777777" w:rsidTr="00CC5BA4">
        <w:tc>
          <w:tcPr>
            <w:tcW w:w="3870" w:type="dxa"/>
            <w:shd w:val="clear" w:color="auto" w:fill="auto"/>
          </w:tcPr>
          <w:p w14:paraId="38947332" w14:textId="77777777" w:rsidR="00BB3C8A" w:rsidRPr="00830E96" w:rsidRDefault="00BB3C8A" w:rsidP="00F44B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1415A3" w14:textId="77777777" w:rsidR="00BB3C8A" w:rsidRPr="00830E9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78EEB33" w14:textId="73F7801A" w:rsidR="00BB3C8A" w:rsidRPr="00830E96" w:rsidRDefault="00642935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BB3C8A"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E1ED53" w14:textId="77777777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65A7547" w14:textId="77777777" w:rsidR="00BB3C8A" w:rsidRPr="00830E9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5751DC63" w14:textId="3703BB1B" w:rsidR="00BB3C8A" w:rsidRPr="00830E96" w:rsidRDefault="00642935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BB3C8A"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A80B99F" w14:textId="77777777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75E0C09" w14:textId="77777777" w:rsidR="00BB3C8A" w:rsidRPr="00830E9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E00981A" w14:textId="6B23EBE3" w:rsidR="00BB3C8A" w:rsidRPr="00830E96" w:rsidRDefault="00642935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BB3C8A"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7D7E753" w14:textId="77777777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60D238BC" w14:textId="77777777" w:rsidR="00BB3C8A" w:rsidRPr="00830E9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BD77F7A" w14:textId="6C4682BB" w:rsidR="00BB3C8A" w:rsidRPr="00830E96" w:rsidRDefault="00642935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BB3C8A"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C5BA4" w:rsidRPr="00E83362" w14:paraId="0BC1D800" w14:textId="77777777" w:rsidTr="00CC5BA4">
        <w:tc>
          <w:tcPr>
            <w:tcW w:w="3870" w:type="dxa"/>
            <w:shd w:val="clear" w:color="auto" w:fill="auto"/>
          </w:tcPr>
          <w:p w14:paraId="2DF05EC7" w14:textId="6AE3C280" w:rsidR="00CC5BA4" w:rsidRPr="00830E96" w:rsidRDefault="00CC5BA4" w:rsidP="00CC5B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7970B462" w14:textId="77777777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C5075D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68B86D0C" w14:textId="4BCE95C4" w:rsidR="00CC5BA4" w:rsidRPr="00830E96" w:rsidRDefault="00297C74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40,562</w:t>
            </w:r>
          </w:p>
        </w:tc>
        <w:tc>
          <w:tcPr>
            <w:tcW w:w="236" w:type="dxa"/>
            <w:shd w:val="clear" w:color="auto" w:fill="auto"/>
          </w:tcPr>
          <w:p w14:paraId="063C65B7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616D6BA" w14:textId="77777777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386EB8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20FC57D2" w14:textId="507038CB" w:rsidR="00CC5BA4" w:rsidRPr="00830E96" w:rsidRDefault="00CC5BA4" w:rsidP="00CC5BA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94,927</w:t>
            </w:r>
          </w:p>
        </w:tc>
      </w:tr>
      <w:tr w:rsidR="00CC5BA4" w:rsidRPr="00E83362" w14:paraId="79474F17" w14:textId="77777777" w:rsidTr="00DE494A">
        <w:trPr>
          <w:trHeight w:val="206"/>
        </w:trPr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26884122" w14:textId="77777777" w:rsidR="00CC5BA4" w:rsidRPr="00830E96" w:rsidRDefault="00CC5BA4" w:rsidP="00CC5B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437739E" w14:textId="78D11CC4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E5B4C10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F81EF95" w14:textId="6CAC0AE1" w:rsidR="00CC5BA4" w:rsidRPr="00830E96" w:rsidRDefault="00297C74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8,112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6D10503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BBA34C8" w14:textId="4593C477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187BDB0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F84EB66" w14:textId="2F6DB697" w:rsidR="00CC5BA4" w:rsidRPr="00830E96" w:rsidRDefault="00CC5BA4" w:rsidP="00CC5BA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18,985</w:t>
            </w:r>
          </w:p>
        </w:tc>
      </w:tr>
      <w:tr w:rsidR="00A3425E" w:rsidRPr="00E83362" w14:paraId="3F5A30F0" w14:textId="77777777" w:rsidTr="00A3425E">
        <w:trPr>
          <w:trHeight w:val="155"/>
        </w:trPr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58BAC4DC" w14:textId="59F6C32F" w:rsidR="00A3425E" w:rsidRPr="00830E96" w:rsidRDefault="00A3425E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สิทธิประโยชน์ทางภาษี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01F005F" w14:textId="77777777" w:rsidR="00A3425E" w:rsidRPr="00830E96" w:rsidRDefault="00A3425E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05DE4D4" w14:textId="77777777" w:rsidR="00A3425E" w:rsidRPr="00830E96" w:rsidRDefault="00A3425E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7D2041D9" w14:textId="24BF6D51" w:rsidR="00A3425E" w:rsidRPr="00A3425E" w:rsidRDefault="00A3425E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(262)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8B21CF" w14:textId="77777777" w:rsidR="00A3425E" w:rsidRPr="00830E96" w:rsidRDefault="00A3425E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99CE554" w14:textId="77777777" w:rsidR="00A3425E" w:rsidRPr="00830E96" w:rsidRDefault="00A3425E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316AD45" w14:textId="77777777" w:rsidR="00A3425E" w:rsidRPr="00830E96" w:rsidRDefault="00A3425E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3801FD2B" w14:textId="568FE9E4" w:rsidR="00A3425E" w:rsidRDefault="00A3425E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5BA4" w:rsidRPr="00E83362" w14:paraId="1F112B9A" w14:textId="77777777" w:rsidTr="00DE494A">
        <w:trPr>
          <w:trHeight w:val="605"/>
        </w:trPr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3FB2178C" w14:textId="32B8CF70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รายได้ที่ไม่ต้องเสียภาษีหรือ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รายจ่ายที่หักได้เพิ่มขึ้น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E3E28CE" w14:textId="77777777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1B04399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33202E75" w14:textId="77777777" w:rsidR="00CC5BA4" w:rsidRDefault="00CC5BA4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1E197B" w14:textId="753A1F5E" w:rsidR="00297C74" w:rsidRPr="00830E96" w:rsidRDefault="00297C74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A3425E">
              <w:rPr>
                <w:rFonts w:asciiTheme="majorBidi" w:hAnsiTheme="majorBidi" w:cstheme="majorBidi"/>
                <w:sz w:val="30"/>
                <w:szCs w:val="30"/>
              </w:rPr>
              <w:t>458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C42F71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C5CDEE4" w14:textId="77777777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1DF9D55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3CE5ED2C" w14:textId="77777777" w:rsidR="00CC5BA4" w:rsidRDefault="00CC5BA4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A38AD0" w14:textId="5BC878FD" w:rsidR="00CC5BA4" w:rsidRPr="00830E96" w:rsidRDefault="00CC5BA4" w:rsidP="00CC5BA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(11,281)</w:t>
            </w:r>
          </w:p>
        </w:tc>
      </w:tr>
      <w:tr w:rsidR="00CC5BA4" w:rsidRPr="00E83362" w14:paraId="4066E18B" w14:textId="77777777" w:rsidTr="00CC5BA4">
        <w:tc>
          <w:tcPr>
            <w:tcW w:w="3870" w:type="dxa"/>
            <w:tcBorders>
              <w:top w:val="nil"/>
            </w:tcBorders>
            <w:shd w:val="clear" w:color="auto" w:fill="auto"/>
          </w:tcPr>
          <w:p w14:paraId="70C264D8" w14:textId="77777777" w:rsidR="00CC5BA4" w:rsidRPr="00830E96" w:rsidRDefault="00CC5BA4" w:rsidP="00CC5BA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CA3B19F" w14:textId="77777777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EE2040A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1FC1E766" w14:textId="5B98D95A" w:rsidR="00CC5BA4" w:rsidRPr="00830E96" w:rsidRDefault="00297C74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1,757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CD6FFE1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0F23540D" w14:textId="77777777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95C2D32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403EB307" w14:textId="21BDE191" w:rsidR="00CC5BA4" w:rsidRPr="00830E96" w:rsidRDefault="00CC5BA4" w:rsidP="00CC5BA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1,245</w:t>
            </w:r>
          </w:p>
        </w:tc>
      </w:tr>
      <w:tr w:rsidR="00CC5BA4" w:rsidRPr="00E83362" w14:paraId="6DE27DD8" w14:textId="77777777" w:rsidTr="00CC5BA4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712EACCF" w14:textId="77777777" w:rsidR="00CC5BA4" w:rsidRPr="00830E96" w:rsidRDefault="00CC5BA4" w:rsidP="00CC5BA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6A86C20" w14:textId="715C8790" w:rsidR="00CC5BA4" w:rsidRPr="00830E96" w:rsidRDefault="00297C7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48C2E5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998AB" w14:textId="35245781" w:rsidR="00CC5BA4" w:rsidRPr="00830E96" w:rsidRDefault="00297C74" w:rsidP="00CC5BA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8,149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E12AAEA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2D33C832" w14:textId="30F924D9" w:rsidR="00CC5BA4" w:rsidRPr="00830E96" w:rsidRDefault="00CC5BA4" w:rsidP="00CC5BA4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694034D" w14:textId="77777777" w:rsidR="00CC5BA4" w:rsidRPr="00830E96" w:rsidRDefault="00CC5BA4" w:rsidP="00CC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F7258" w14:textId="21405024" w:rsidR="00CC5BA4" w:rsidRPr="00830E96" w:rsidRDefault="00CC5BA4" w:rsidP="00CC5BA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8,949</w:t>
            </w:r>
          </w:p>
        </w:tc>
      </w:tr>
      <w:bookmarkEnd w:id="14"/>
    </w:tbl>
    <w:p w14:paraId="19FFF2C3" w14:textId="77777777" w:rsidR="000E55B1" w:rsidRDefault="000E55B1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810"/>
        <w:gridCol w:w="243"/>
        <w:gridCol w:w="927"/>
        <w:gridCol w:w="239"/>
        <w:gridCol w:w="931"/>
        <w:gridCol w:w="270"/>
        <w:gridCol w:w="900"/>
        <w:gridCol w:w="239"/>
        <w:gridCol w:w="841"/>
        <w:gridCol w:w="239"/>
        <w:gridCol w:w="931"/>
      </w:tblGrid>
      <w:tr w:rsidR="00317C4F" w:rsidRPr="00317C4F" w14:paraId="58A3D7F4" w14:textId="77777777" w:rsidTr="00CC5BA4">
        <w:trPr>
          <w:tblHeader/>
        </w:trPr>
        <w:tc>
          <w:tcPr>
            <w:tcW w:w="2610" w:type="dxa"/>
          </w:tcPr>
          <w:p w14:paraId="1E562FFC" w14:textId="77777777" w:rsidR="00317C4F" w:rsidRPr="00317C4F" w:rsidRDefault="00317C4F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bookmarkStart w:id="16" w:name="_Hlk91455933"/>
          </w:p>
        </w:tc>
        <w:tc>
          <w:tcPr>
            <w:tcW w:w="6570" w:type="dxa"/>
            <w:gridSpan w:val="11"/>
          </w:tcPr>
          <w:p w14:paraId="19FEA244" w14:textId="41B6C205" w:rsidR="00317C4F" w:rsidRPr="00317C4F" w:rsidRDefault="00317C4F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317C4F" w:rsidRPr="00317C4F" w14:paraId="1E744C94" w14:textId="77777777" w:rsidTr="00CC5BA4">
        <w:trPr>
          <w:tblHeader/>
        </w:trPr>
        <w:tc>
          <w:tcPr>
            <w:tcW w:w="2610" w:type="dxa"/>
          </w:tcPr>
          <w:p w14:paraId="33AF49AB" w14:textId="77777777" w:rsidR="00317C4F" w:rsidRPr="00317C4F" w:rsidRDefault="00317C4F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</w:tcPr>
          <w:p w14:paraId="66A9F84A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95" w:right="-1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21A7208D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97" w:type="dxa"/>
            <w:gridSpan w:val="3"/>
            <w:tcBorders>
              <w:bottom w:val="single" w:sz="4" w:space="0" w:color="auto"/>
            </w:tcBorders>
          </w:tcPr>
          <w:p w14:paraId="4E8A31D7" w14:textId="1CA706E5" w:rsidR="00317C4F" w:rsidRPr="008D3CA1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bidi="th-TH"/>
              </w:rPr>
            </w:pPr>
            <w:r w:rsidRPr="008D3CA1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  <w:t>บันทึกเป็น</w:t>
            </w:r>
            <w:r w:rsidRPr="008D3CA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(รายจ่าย)</w:t>
            </w:r>
            <w:r w:rsidRPr="008D3CA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/ </w:t>
            </w:r>
            <w:r w:rsidRPr="008D3CA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270" w:type="dxa"/>
          </w:tcPr>
          <w:p w14:paraId="00DB628B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8A1C7E0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6DD26ABB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1" w:type="dxa"/>
          </w:tcPr>
          <w:p w14:paraId="51943305" w14:textId="0250B8E9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3D761CAF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</w:tcPr>
          <w:p w14:paraId="7737458E" w14:textId="77777777" w:rsidR="00317C4F" w:rsidRPr="00317C4F" w:rsidRDefault="00317C4F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</w:tr>
      <w:tr w:rsidR="00317C4F" w:rsidRPr="00317C4F" w14:paraId="008350FF" w14:textId="77777777" w:rsidTr="00CC5BA4">
        <w:trPr>
          <w:tblHeader/>
        </w:trPr>
        <w:tc>
          <w:tcPr>
            <w:tcW w:w="2610" w:type="dxa"/>
          </w:tcPr>
          <w:p w14:paraId="67D5FA53" w14:textId="77777777" w:rsidR="00317C4F" w:rsidRPr="00317C4F" w:rsidRDefault="00317C4F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</w:tcPr>
          <w:p w14:paraId="16F136BE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95" w:right="-1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3ECDE2C7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B81B844" w14:textId="5FE0732E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3A870FF3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6BC94FD1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0FE8AE6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0A4380D" w14:textId="1A7DD59D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ได้มา</w:t>
            </w:r>
          </w:p>
        </w:tc>
        <w:tc>
          <w:tcPr>
            <w:tcW w:w="239" w:type="dxa"/>
          </w:tcPr>
          <w:p w14:paraId="339A65E9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1" w:type="dxa"/>
          </w:tcPr>
          <w:p w14:paraId="6A7BB1DE" w14:textId="7D63B3F8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ผลต่าง</w:t>
            </w:r>
          </w:p>
        </w:tc>
        <w:tc>
          <w:tcPr>
            <w:tcW w:w="239" w:type="dxa"/>
          </w:tcPr>
          <w:p w14:paraId="266394A0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</w:tcPr>
          <w:p w14:paraId="55498515" w14:textId="77777777" w:rsidR="00317C4F" w:rsidRPr="00317C4F" w:rsidRDefault="00317C4F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</w:tr>
      <w:tr w:rsidR="00317C4F" w:rsidRPr="00317C4F" w14:paraId="2392A5A9" w14:textId="77777777" w:rsidTr="00CC5BA4">
        <w:trPr>
          <w:tblHeader/>
        </w:trPr>
        <w:tc>
          <w:tcPr>
            <w:tcW w:w="2610" w:type="dxa"/>
          </w:tcPr>
          <w:p w14:paraId="49A124DF" w14:textId="77777777" w:rsidR="00317C4F" w:rsidRPr="00317C4F" w:rsidRDefault="00317C4F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</w:tcPr>
          <w:p w14:paraId="46105CE6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95" w:right="-1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ณ วันที่</w:t>
            </w:r>
          </w:p>
        </w:tc>
        <w:tc>
          <w:tcPr>
            <w:tcW w:w="243" w:type="dxa"/>
          </w:tcPr>
          <w:p w14:paraId="7CC8ADE1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9C39822" w14:textId="1BDF6722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39" w:type="dxa"/>
          </w:tcPr>
          <w:p w14:paraId="1FB032E2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3B3328C7" w14:textId="6B6581CD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5B7076F7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E1A148A" w14:textId="3E06CFC3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การ</w:t>
            </w:r>
          </w:p>
        </w:tc>
        <w:tc>
          <w:tcPr>
            <w:tcW w:w="239" w:type="dxa"/>
          </w:tcPr>
          <w:p w14:paraId="6F44BD3E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1" w:type="dxa"/>
          </w:tcPr>
          <w:p w14:paraId="7F135183" w14:textId="2AEA664F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จากอัตรา</w:t>
            </w:r>
          </w:p>
        </w:tc>
        <w:tc>
          <w:tcPr>
            <w:tcW w:w="239" w:type="dxa"/>
          </w:tcPr>
          <w:p w14:paraId="232B08F3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</w:tcPr>
          <w:p w14:paraId="45031D95" w14:textId="77777777" w:rsidR="00317C4F" w:rsidRPr="00317C4F" w:rsidRDefault="00317C4F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317C4F" w:rsidRPr="00317C4F" w14:paraId="45E5833F" w14:textId="77777777" w:rsidTr="00CC5BA4">
        <w:trPr>
          <w:tblHeader/>
        </w:trPr>
        <w:tc>
          <w:tcPr>
            <w:tcW w:w="2610" w:type="dxa"/>
          </w:tcPr>
          <w:p w14:paraId="4BEA17A4" w14:textId="77777777" w:rsidR="00317C4F" w:rsidRPr="00317C4F" w:rsidRDefault="00317C4F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eastAsia="en-US"/>
              </w:rPr>
            </w:pPr>
            <w:r w:rsidRPr="00FC27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14:paraId="6E99C0D9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1 </w:t>
            </w: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43" w:type="dxa"/>
          </w:tcPr>
          <w:p w14:paraId="1B882F9B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2972101" w14:textId="49F6CB3B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39" w:type="dxa"/>
          </w:tcPr>
          <w:p w14:paraId="0AD9F916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6867DB87" w14:textId="5B1262CF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41670B78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BA5AF4C" w14:textId="22B93F7E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รวมธุรกิจ</w:t>
            </w:r>
          </w:p>
        </w:tc>
        <w:tc>
          <w:tcPr>
            <w:tcW w:w="239" w:type="dxa"/>
          </w:tcPr>
          <w:p w14:paraId="5CA5C798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1" w:type="dxa"/>
          </w:tcPr>
          <w:p w14:paraId="3E7D2E4B" w14:textId="3B1CD861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239" w:type="dxa"/>
          </w:tcPr>
          <w:p w14:paraId="6365B9D4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</w:tcPr>
          <w:p w14:paraId="5096D7E6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31 </w:t>
            </w: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317C4F" w:rsidRPr="00317C4F" w14:paraId="540878FA" w14:textId="77777777" w:rsidTr="00CC5BA4">
        <w:trPr>
          <w:tblHeader/>
        </w:trPr>
        <w:tc>
          <w:tcPr>
            <w:tcW w:w="2610" w:type="dxa"/>
          </w:tcPr>
          <w:p w14:paraId="79DADFE4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570" w:type="dxa"/>
            <w:gridSpan w:val="11"/>
          </w:tcPr>
          <w:p w14:paraId="65539F05" w14:textId="1D36876E" w:rsidR="00317C4F" w:rsidRPr="00317C4F" w:rsidRDefault="00642935" w:rsidP="00317C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317C4F" w:rsidRPr="00317C4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64293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317C4F" w:rsidRPr="00317C4F" w14:paraId="7A67E256" w14:textId="77777777" w:rsidTr="00CC5BA4">
        <w:tc>
          <w:tcPr>
            <w:tcW w:w="2610" w:type="dxa"/>
          </w:tcPr>
          <w:p w14:paraId="4F4CF253" w14:textId="13DEA30F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FB7D4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55F9473F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572F27B5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27" w:type="dxa"/>
          </w:tcPr>
          <w:p w14:paraId="47133334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6A033AC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31" w:type="dxa"/>
          </w:tcPr>
          <w:p w14:paraId="0D03700D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509C714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DB058ED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0067A17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41" w:type="dxa"/>
          </w:tcPr>
          <w:p w14:paraId="0E3938F4" w14:textId="608CAE45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44AA1A9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31" w:type="dxa"/>
          </w:tcPr>
          <w:p w14:paraId="7E28B2FF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317C4F" w:rsidRPr="00317C4F" w14:paraId="436CCF0D" w14:textId="77777777" w:rsidTr="00CC5BA4">
        <w:tc>
          <w:tcPr>
            <w:tcW w:w="2610" w:type="dxa"/>
          </w:tcPr>
          <w:p w14:paraId="7E62E743" w14:textId="77777777" w:rsidR="00317C4F" w:rsidRPr="00317C4F" w:rsidRDefault="00317C4F" w:rsidP="008602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334EF671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775125B0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27" w:type="dxa"/>
          </w:tcPr>
          <w:p w14:paraId="7F1FCC91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</w:tcPr>
          <w:p w14:paraId="01F7CBCB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31" w:type="dxa"/>
          </w:tcPr>
          <w:p w14:paraId="6ECF5B48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3F8CE5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0937A29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A56850A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41" w:type="dxa"/>
          </w:tcPr>
          <w:p w14:paraId="497C44F4" w14:textId="638682D8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F6E2E84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31" w:type="dxa"/>
          </w:tcPr>
          <w:p w14:paraId="00FB4AAF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860258" w:rsidRPr="00317C4F" w14:paraId="56CC5762" w14:textId="77777777" w:rsidTr="00CC5BA4">
        <w:tc>
          <w:tcPr>
            <w:tcW w:w="2610" w:type="dxa"/>
          </w:tcPr>
          <w:p w14:paraId="4D1B4B12" w14:textId="6EF3FF42" w:rsidR="00860258" w:rsidRPr="00317C4F" w:rsidRDefault="00860258" w:rsidP="008602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14:paraId="2B1BC3E3" w14:textId="288E2893" w:rsidR="00860258" w:rsidRPr="00860258" w:rsidRDefault="005B4506" w:rsidP="00CC5BA4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243" w:type="dxa"/>
          </w:tcPr>
          <w:p w14:paraId="6336A6D7" w14:textId="77777777" w:rsidR="00860258" w:rsidRPr="00317C4F" w:rsidRDefault="00860258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27" w:type="dxa"/>
          </w:tcPr>
          <w:p w14:paraId="42AB7BF8" w14:textId="09B2EBD5" w:rsidR="00860258" w:rsidRPr="00860258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(60)</w:t>
            </w:r>
          </w:p>
        </w:tc>
        <w:tc>
          <w:tcPr>
            <w:tcW w:w="239" w:type="dxa"/>
          </w:tcPr>
          <w:p w14:paraId="47BFA838" w14:textId="77777777" w:rsidR="00860258" w:rsidRPr="00860258" w:rsidRDefault="00860258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1EA53EFE" w14:textId="6D571197" w:rsidR="00860258" w:rsidRPr="00860258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6E5729" w14:textId="77777777" w:rsidR="00860258" w:rsidRPr="00860258" w:rsidRDefault="00860258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12A545" w14:textId="5A34CF8D" w:rsidR="00860258" w:rsidRPr="00860258" w:rsidRDefault="003F3780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E5B3F0D" w14:textId="77777777" w:rsidR="00860258" w:rsidRPr="00860258" w:rsidRDefault="00860258" w:rsidP="00860258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6D8EC0A5" w14:textId="1C45AC65" w:rsidR="00860258" w:rsidRPr="00860258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8815B80" w14:textId="77777777" w:rsidR="00860258" w:rsidRPr="00860258" w:rsidRDefault="00860258" w:rsidP="00860258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</w:tcPr>
          <w:p w14:paraId="35A00429" w14:textId="3C3A6749" w:rsidR="00860258" w:rsidRPr="00860258" w:rsidRDefault="00D135B4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</w:tr>
      <w:tr w:rsidR="005B4506" w:rsidRPr="00317C4F" w14:paraId="2C710DC6" w14:textId="77777777" w:rsidTr="00CC5BA4">
        <w:tc>
          <w:tcPr>
            <w:tcW w:w="2610" w:type="dxa"/>
          </w:tcPr>
          <w:p w14:paraId="057A0A9E" w14:textId="69317C31" w:rsidR="005B4506" w:rsidRPr="003F3780" w:rsidRDefault="005B4506" w:rsidP="005B45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780">
              <w:rPr>
                <w:rFonts w:asciiTheme="majorBidi" w:hAnsiTheme="majorBidi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5F609FE" w14:textId="77777777" w:rsidR="005B4506" w:rsidRPr="003F3780" w:rsidRDefault="005B4506" w:rsidP="005B4506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3AEA30C3" w14:textId="77777777" w:rsidR="005B4506" w:rsidRPr="003F3780" w:rsidRDefault="005B4506" w:rsidP="005B45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27" w:type="dxa"/>
          </w:tcPr>
          <w:p w14:paraId="455D7A5D" w14:textId="77777777" w:rsidR="005B4506" w:rsidRPr="003F3780" w:rsidRDefault="005B4506" w:rsidP="005B4506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2E2C0D3D" w14:textId="77777777" w:rsidR="005B4506" w:rsidRPr="003F3780" w:rsidRDefault="005B4506" w:rsidP="005B45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6B04B3A0" w14:textId="77777777" w:rsidR="005B4506" w:rsidRPr="003F3780" w:rsidRDefault="005B4506" w:rsidP="005B4506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6BF27E" w14:textId="77777777" w:rsidR="005B4506" w:rsidRPr="003F3780" w:rsidRDefault="005B4506" w:rsidP="005B45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429EDE" w14:textId="526CC62C" w:rsidR="005B4506" w:rsidRPr="003F3780" w:rsidRDefault="005B4506" w:rsidP="005B4506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5CD59558" w14:textId="77777777" w:rsidR="005B4506" w:rsidRPr="003F3780" w:rsidRDefault="005B4506" w:rsidP="005B4506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08CF43FD" w14:textId="77777777" w:rsidR="005B4506" w:rsidRPr="003F3780" w:rsidRDefault="005B4506" w:rsidP="005B4506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126FED6C" w14:textId="77777777" w:rsidR="005B4506" w:rsidRPr="003F3780" w:rsidRDefault="005B4506" w:rsidP="005B4506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</w:tcPr>
          <w:p w14:paraId="6AF3F7A9" w14:textId="77777777" w:rsidR="005B4506" w:rsidRPr="003F3780" w:rsidRDefault="005B4506" w:rsidP="005B4506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B4506" w:rsidRPr="00317C4F" w14:paraId="0F59E501" w14:textId="77777777" w:rsidTr="00CC5BA4">
        <w:tc>
          <w:tcPr>
            <w:tcW w:w="2610" w:type="dxa"/>
          </w:tcPr>
          <w:p w14:paraId="7BE5FDB3" w14:textId="2A764DFA" w:rsidR="005B4506" w:rsidRPr="003F3780" w:rsidRDefault="005B4506" w:rsidP="003F37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78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810" w:type="dxa"/>
          </w:tcPr>
          <w:p w14:paraId="4142B03E" w14:textId="77777777" w:rsidR="005B4506" w:rsidRPr="003F3780" w:rsidRDefault="005B4506" w:rsidP="005B4506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367009E0" w14:textId="77777777" w:rsidR="005B4506" w:rsidRPr="003F3780" w:rsidRDefault="005B4506" w:rsidP="005B45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27" w:type="dxa"/>
          </w:tcPr>
          <w:p w14:paraId="03379791" w14:textId="77777777" w:rsidR="005B4506" w:rsidRPr="003F3780" w:rsidRDefault="005B4506" w:rsidP="005B4506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6BE4A34" w14:textId="77777777" w:rsidR="005B4506" w:rsidRPr="003F3780" w:rsidRDefault="005B4506" w:rsidP="005B45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4D316D08" w14:textId="77777777" w:rsidR="005B4506" w:rsidRPr="003F3780" w:rsidRDefault="005B4506" w:rsidP="005B4506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30A8F4" w14:textId="77777777" w:rsidR="005B4506" w:rsidRPr="003F3780" w:rsidRDefault="005B4506" w:rsidP="005B45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CEA07C" w14:textId="77777777" w:rsidR="005B4506" w:rsidRPr="003F3780" w:rsidRDefault="005B4506" w:rsidP="005B4506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1EEF9B07" w14:textId="77777777" w:rsidR="005B4506" w:rsidRPr="003F3780" w:rsidRDefault="005B4506" w:rsidP="005B4506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691B1742" w14:textId="77777777" w:rsidR="005B4506" w:rsidRPr="003F3780" w:rsidRDefault="005B4506" w:rsidP="005B4506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4F583643" w14:textId="77777777" w:rsidR="005B4506" w:rsidRPr="003F3780" w:rsidRDefault="005B4506" w:rsidP="005B4506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</w:tcPr>
          <w:p w14:paraId="062688C7" w14:textId="77777777" w:rsidR="005B4506" w:rsidRPr="003F3780" w:rsidRDefault="005B4506" w:rsidP="005B4506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B4506" w:rsidRPr="00317C4F" w14:paraId="38BEB582" w14:textId="77777777" w:rsidTr="00CC5BA4">
        <w:tc>
          <w:tcPr>
            <w:tcW w:w="2610" w:type="dxa"/>
          </w:tcPr>
          <w:p w14:paraId="46A33A05" w14:textId="179A320F" w:rsidR="005B4506" w:rsidRPr="003F3780" w:rsidRDefault="005B4506" w:rsidP="003F37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780">
              <w:rPr>
                <w:rFonts w:asciiTheme="majorBidi" w:hAnsiTheme="majorBidi" w:cstheme="majorBidi" w:hint="cs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810" w:type="dxa"/>
          </w:tcPr>
          <w:p w14:paraId="7EF5B7F1" w14:textId="3E017D68" w:rsidR="005B4506" w:rsidRPr="003F3780" w:rsidRDefault="003F3780" w:rsidP="005B4506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378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39E887F" w14:textId="77777777" w:rsidR="005B4506" w:rsidRPr="003F3780" w:rsidRDefault="005B4506" w:rsidP="005B45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27" w:type="dxa"/>
          </w:tcPr>
          <w:p w14:paraId="63E731FF" w14:textId="07B2549E" w:rsidR="005B4506" w:rsidRPr="003F3780" w:rsidRDefault="00D135B4" w:rsidP="005B4506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3775F6E1" w14:textId="77777777" w:rsidR="005B4506" w:rsidRPr="003F3780" w:rsidRDefault="005B4506" w:rsidP="005B45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438CD727" w14:textId="44B75E73" w:rsidR="005B4506" w:rsidRPr="003F3780" w:rsidRDefault="00D135B4" w:rsidP="005B4506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270" w:type="dxa"/>
          </w:tcPr>
          <w:p w14:paraId="0D26BC9A" w14:textId="77777777" w:rsidR="005B4506" w:rsidRPr="003F3780" w:rsidRDefault="005B4506" w:rsidP="005B45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1E13B9" w14:textId="4798F7F1" w:rsidR="005B4506" w:rsidRPr="003F3780" w:rsidRDefault="003F3780" w:rsidP="005B4506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378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6E76763" w14:textId="77777777" w:rsidR="005B4506" w:rsidRPr="003F3780" w:rsidRDefault="005B4506" w:rsidP="005B4506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2676303C" w14:textId="37F351B8" w:rsidR="005B4506" w:rsidRPr="003F3780" w:rsidRDefault="00D135B4" w:rsidP="005B4506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F253D99" w14:textId="77777777" w:rsidR="005B4506" w:rsidRPr="003F3780" w:rsidRDefault="005B4506" w:rsidP="005B4506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</w:tcPr>
          <w:p w14:paraId="72B8DB37" w14:textId="52575AFC" w:rsidR="005B4506" w:rsidRPr="003F3780" w:rsidRDefault="00D135B4" w:rsidP="005B4506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126</w:t>
            </w:r>
          </w:p>
        </w:tc>
      </w:tr>
      <w:tr w:rsidR="00317C4F" w:rsidRPr="00317C4F" w14:paraId="6EF01091" w14:textId="77777777" w:rsidTr="00CC5BA4">
        <w:tc>
          <w:tcPr>
            <w:tcW w:w="2610" w:type="dxa"/>
          </w:tcPr>
          <w:p w14:paraId="404FF765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56D2C28B" w14:textId="1C11EB81" w:rsidR="00317C4F" w:rsidRPr="00317C4F" w:rsidRDefault="005B4506" w:rsidP="00CC5BA4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592</w:t>
            </w:r>
          </w:p>
        </w:tc>
        <w:tc>
          <w:tcPr>
            <w:tcW w:w="243" w:type="dxa"/>
          </w:tcPr>
          <w:p w14:paraId="6E7E3B11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7BACDC94" w14:textId="1301C7CB" w:rsidR="00317C4F" w:rsidRPr="00317C4F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230</w:t>
            </w:r>
          </w:p>
        </w:tc>
        <w:tc>
          <w:tcPr>
            <w:tcW w:w="239" w:type="dxa"/>
            <w:vAlign w:val="bottom"/>
          </w:tcPr>
          <w:p w14:paraId="31971F10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778766DB" w14:textId="404ACD29" w:rsidR="00317C4F" w:rsidRPr="00317C4F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349D38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522FB3E" w14:textId="31FB55DC" w:rsidR="00317C4F" w:rsidRPr="00317C4F" w:rsidRDefault="003F3780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ACD0890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1DABBC9C" w14:textId="0C92CE13" w:rsidR="00317C4F" w:rsidRPr="00317C4F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06F5EDF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2B9785AD" w14:textId="3B0AE301" w:rsidR="00317C4F" w:rsidRPr="00317C4F" w:rsidRDefault="00410BFD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822</w:t>
            </w:r>
          </w:p>
        </w:tc>
      </w:tr>
      <w:tr w:rsidR="00860258" w:rsidRPr="00317C4F" w14:paraId="50E07FFB" w14:textId="77777777" w:rsidTr="00CC5BA4">
        <w:tc>
          <w:tcPr>
            <w:tcW w:w="2610" w:type="dxa"/>
          </w:tcPr>
          <w:p w14:paraId="46475122" w14:textId="3F3FE260" w:rsidR="00860258" w:rsidRPr="00317C4F" w:rsidRDefault="00860258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810" w:type="dxa"/>
          </w:tcPr>
          <w:p w14:paraId="390066E9" w14:textId="2A36AFEE" w:rsidR="00860258" w:rsidRDefault="005B4506" w:rsidP="00CC5BA4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653</w:t>
            </w:r>
          </w:p>
        </w:tc>
        <w:tc>
          <w:tcPr>
            <w:tcW w:w="243" w:type="dxa"/>
          </w:tcPr>
          <w:p w14:paraId="5F78BF27" w14:textId="77777777" w:rsidR="00860258" w:rsidRPr="00317C4F" w:rsidRDefault="00860258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364A1216" w14:textId="472948BA" w:rsidR="00860258" w:rsidRPr="00317C4F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(625)</w:t>
            </w:r>
          </w:p>
        </w:tc>
        <w:tc>
          <w:tcPr>
            <w:tcW w:w="239" w:type="dxa"/>
            <w:vAlign w:val="bottom"/>
          </w:tcPr>
          <w:p w14:paraId="52A4A471" w14:textId="77777777" w:rsidR="00860258" w:rsidRPr="00317C4F" w:rsidRDefault="00860258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114563B6" w14:textId="10AD68C0" w:rsidR="00860258" w:rsidRPr="00317C4F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0EFCBC" w14:textId="77777777" w:rsidR="00860258" w:rsidRPr="00317C4F" w:rsidRDefault="00860258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00273F1" w14:textId="1219A487" w:rsidR="00860258" w:rsidRPr="00317C4F" w:rsidRDefault="003F3780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926AE81" w14:textId="77777777" w:rsidR="00860258" w:rsidRPr="00317C4F" w:rsidRDefault="00860258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6C016F6A" w14:textId="76F8544A" w:rsidR="00860258" w:rsidRPr="00317C4F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E1C2C92" w14:textId="77777777" w:rsidR="00860258" w:rsidRPr="00317C4F" w:rsidRDefault="00860258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69E6A8A4" w14:textId="1F8930B6" w:rsidR="00860258" w:rsidRPr="00317C4F" w:rsidRDefault="00410BFD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</w:p>
        </w:tc>
      </w:tr>
      <w:tr w:rsidR="00317C4F" w:rsidRPr="00317C4F" w14:paraId="4DAF5412" w14:textId="77777777" w:rsidTr="00CC5BA4">
        <w:tc>
          <w:tcPr>
            <w:tcW w:w="2610" w:type="dxa"/>
          </w:tcPr>
          <w:p w14:paraId="0AB878E6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810" w:type="dxa"/>
          </w:tcPr>
          <w:p w14:paraId="6202CA86" w14:textId="6EDA8F23" w:rsidR="00317C4F" w:rsidRPr="00317C4F" w:rsidRDefault="005B4506" w:rsidP="00CC5BA4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2,739</w:t>
            </w:r>
          </w:p>
        </w:tc>
        <w:tc>
          <w:tcPr>
            <w:tcW w:w="243" w:type="dxa"/>
          </w:tcPr>
          <w:p w14:paraId="20204EA6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275F339" w14:textId="7B460B4F" w:rsidR="00317C4F" w:rsidRPr="00317C4F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3,309</w:t>
            </w:r>
          </w:p>
        </w:tc>
        <w:tc>
          <w:tcPr>
            <w:tcW w:w="239" w:type="dxa"/>
            <w:vAlign w:val="bottom"/>
          </w:tcPr>
          <w:p w14:paraId="52009F08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2E33530A" w14:textId="679852D5" w:rsidR="00317C4F" w:rsidRPr="00317C4F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0D37BA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668DBE6" w14:textId="7CC98D15" w:rsidR="00317C4F" w:rsidRPr="00317C4F" w:rsidRDefault="003F3780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B57BC97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0CF4CF7D" w14:textId="2FC68D3A" w:rsidR="00317C4F" w:rsidRPr="00317C4F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6C89BBE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790B9DBD" w14:textId="08CA1E67" w:rsidR="00317C4F" w:rsidRPr="00317C4F" w:rsidRDefault="00410BFD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6,048</w:t>
            </w:r>
          </w:p>
        </w:tc>
      </w:tr>
      <w:tr w:rsidR="00456732" w:rsidRPr="00317C4F" w14:paraId="17ACF3E4" w14:textId="77777777" w:rsidTr="00456732">
        <w:trPr>
          <w:trHeight w:val="254"/>
        </w:trPr>
        <w:tc>
          <w:tcPr>
            <w:tcW w:w="2610" w:type="dxa"/>
          </w:tcPr>
          <w:p w14:paraId="10FA3415" w14:textId="7C5F5B42" w:rsidR="00456732" w:rsidRPr="00317C4F" w:rsidRDefault="00456732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69ACCFE9" w14:textId="42DAFF3D" w:rsidR="00456732" w:rsidRDefault="00456732" w:rsidP="00CC5BA4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5B10606" w14:textId="77777777" w:rsidR="00456732" w:rsidRPr="00317C4F" w:rsidRDefault="00456732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340C8A2" w14:textId="67DB38D9" w:rsidR="00456732" w:rsidRDefault="00456732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1,282</w:t>
            </w:r>
          </w:p>
        </w:tc>
        <w:tc>
          <w:tcPr>
            <w:tcW w:w="239" w:type="dxa"/>
            <w:vAlign w:val="bottom"/>
          </w:tcPr>
          <w:p w14:paraId="375DA806" w14:textId="77777777" w:rsidR="00456732" w:rsidRPr="00317C4F" w:rsidRDefault="00456732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1F03B85C" w14:textId="6020D40B" w:rsidR="00456732" w:rsidRDefault="00456732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C47484" w14:textId="77777777" w:rsidR="00456732" w:rsidRPr="00317C4F" w:rsidRDefault="00456732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7B6D6A7" w14:textId="66738375" w:rsidR="00456732" w:rsidRDefault="00456732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C559152" w14:textId="77777777" w:rsidR="00456732" w:rsidRPr="00317C4F" w:rsidRDefault="00456732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09B4C9AA" w14:textId="78871B0F" w:rsidR="00456732" w:rsidRDefault="00456732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7A92E2F" w14:textId="77777777" w:rsidR="00456732" w:rsidRPr="00317C4F" w:rsidRDefault="00456732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305DC074" w14:textId="15457144" w:rsidR="00456732" w:rsidRDefault="00456732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1,282</w:t>
            </w:r>
          </w:p>
        </w:tc>
      </w:tr>
      <w:tr w:rsidR="00317C4F" w:rsidRPr="00317C4F" w14:paraId="3CB3C737" w14:textId="77777777" w:rsidTr="00CC5BA4">
        <w:tc>
          <w:tcPr>
            <w:tcW w:w="2610" w:type="dxa"/>
          </w:tcPr>
          <w:p w14:paraId="72F80E19" w14:textId="77777777" w:rsidR="00317C4F" w:rsidRPr="00317C4F" w:rsidRDefault="00317C4F" w:rsidP="00330456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ประมาณการหนี้สินสำหรับ</w:t>
            </w:r>
          </w:p>
          <w:p w14:paraId="3141C89F" w14:textId="77777777" w:rsidR="00317C4F" w:rsidRPr="00317C4F" w:rsidRDefault="00317C4F" w:rsidP="00330456">
            <w:pPr>
              <w:widowControl w:val="0"/>
              <w:spacing w:line="240" w:lineRule="auto"/>
              <w:ind w:left="165"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810" w:type="dxa"/>
          </w:tcPr>
          <w:p w14:paraId="3ACD6628" w14:textId="77777777" w:rsidR="00860258" w:rsidRDefault="00860258" w:rsidP="00CC5BA4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EFCC068" w14:textId="3A7F71D7" w:rsidR="005B4506" w:rsidRPr="00317C4F" w:rsidRDefault="005B4506" w:rsidP="00CC5BA4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5,624</w:t>
            </w:r>
          </w:p>
        </w:tc>
        <w:tc>
          <w:tcPr>
            <w:tcW w:w="243" w:type="dxa"/>
          </w:tcPr>
          <w:p w14:paraId="216E4F8B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653850B" w14:textId="77777777" w:rsidR="00317C4F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FEE4158" w14:textId="36536CC3" w:rsidR="00D135B4" w:rsidRPr="00317C4F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993</w:t>
            </w:r>
          </w:p>
        </w:tc>
        <w:tc>
          <w:tcPr>
            <w:tcW w:w="239" w:type="dxa"/>
            <w:vAlign w:val="bottom"/>
          </w:tcPr>
          <w:p w14:paraId="124D8924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608F4517" w14:textId="77777777" w:rsidR="00693BF0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4A63B98" w14:textId="735A6163" w:rsidR="00D135B4" w:rsidRPr="00317C4F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E701C4A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C6B8AF5" w14:textId="77777777" w:rsidR="00317C4F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B46727B" w14:textId="54BEBCA8" w:rsidR="003F3780" w:rsidRPr="00317C4F" w:rsidRDefault="003F3780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0FFDC5C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6BD0C91D" w14:textId="77777777" w:rsidR="00693BF0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14FA9BB" w14:textId="43C05173" w:rsidR="00D135B4" w:rsidRPr="00317C4F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82F2CDF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24D93ADC" w14:textId="09E76C9C" w:rsidR="00317C4F" w:rsidRPr="00317C4F" w:rsidRDefault="00410BFD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6,624</w:t>
            </w:r>
          </w:p>
        </w:tc>
      </w:tr>
      <w:tr w:rsidR="002847BD" w:rsidRPr="00317C4F" w14:paraId="406B9853" w14:textId="77777777" w:rsidTr="00CC5BA4">
        <w:tc>
          <w:tcPr>
            <w:tcW w:w="2610" w:type="dxa"/>
          </w:tcPr>
          <w:p w14:paraId="232CAA21" w14:textId="01F5EE05" w:rsidR="002847BD" w:rsidRPr="00317C4F" w:rsidRDefault="002847BD" w:rsidP="00330456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ประมาณการรับคืนสินค้า</w:t>
            </w:r>
          </w:p>
        </w:tc>
        <w:tc>
          <w:tcPr>
            <w:tcW w:w="810" w:type="dxa"/>
          </w:tcPr>
          <w:p w14:paraId="038770E9" w14:textId="4A695A2D" w:rsidR="002847BD" w:rsidRDefault="005B4506" w:rsidP="00CC5BA4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378</w:t>
            </w:r>
          </w:p>
        </w:tc>
        <w:tc>
          <w:tcPr>
            <w:tcW w:w="243" w:type="dxa"/>
          </w:tcPr>
          <w:p w14:paraId="7E03419B" w14:textId="77777777" w:rsidR="002847BD" w:rsidRPr="00317C4F" w:rsidRDefault="002847BD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DF8C288" w14:textId="481E536D" w:rsidR="002847BD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549</w:t>
            </w:r>
          </w:p>
        </w:tc>
        <w:tc>
          <w:tcPr>
            <w:tcW w:w="239" w:type="dxa"/>
            <w:vAlign w:val="bottom"/>
          </w:tcPr>
          <w:p w14:paraId="2B4BB28D" w14:textId="77777777" w:rsidR="002847BD" w:rsidRPr="00317C4F" w:rsidRDefault="002847BD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120D8838" w14:textId="59AEA159" w:rsidR="002847BD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2F7A47" w14:textId="77777777" w:rsidR="002847BD" w:rsidRPr="00317C4F" w:rsidRDefault="002847BD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472B688" w14:textId="34586933" w:rsidR="002847BD" w:rsidRDefault="003F3780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FD156D9" w14:textId="77777777" w:rsidR="002847BD" w:rsidRPr="00317C4F" w:rsidRDefault="002847BD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0CFD9BB3" w14:textId="4401829E" w:rsidR="002847BD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84AE5D6" w14:textId="77777777" w:rsidR="002847BD" w:rsidRPr="00317C4F" w:rsidRDefault="002847BD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6C602B57" w14:textId="2E0608BD" w:rsidR="002847BD" w:rsidRDefault="00410BFD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927</w:t>
            </w:r>
          </w:p>
        </w:tc>
      </w:tr>
      <w:tr w:rsidR="00317C4F" w:rsidRPr="00317C4F" w14:paraId="33E69563" w14:textId="77777777" w:rsidTr="00CC5BA4">
        <w:tc>
          <w:tcPr>
            <w:tcW w:w="2610" w:type="dxa"/>
            <w:shd w:val="clear" w:color="auto" w:fill="auto"/>
          </w:tcPr>
          <w:p w14:paraId="57EE52C9" w14:textId="026C002A" w:rsidR="00317C4F" w:rsidRPr="00317C4F" w:rsidRDefault="00317C4F" w:rsidP="00330456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6CEABFA2" w14:textId="6675FACB" w:rsidR="00317C4F" w:rsidRPr="00317C4F" w:rsidRDefault="005B4506" w:rsidP="00CC5BA4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1,403</w:t>
            </w:r>
          </w:p>
        </w:tc>
        <w:tc>
          <w:tcPr>
            <w:tcW w:w="243" w:type="dxa"/>
          </w:tcPr>
          <w:p w14:paraId="04C6A929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4542E62" w14:textId="624C9A64" w:rsidR="00317C4F" w:rsidRPr="00317C4F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3,557</w:t>
            </w:r>
          </w:p>
        </w:tc>
        <w:tc>
          <w:tcPr>
            <w:tcW w:w="239" w:type="dxa"/>
            <w:vAlign w:val="bottom"/>
          </w:tcPr>
          <w:p w14:paraId="3C84510D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41458E50" w14:textId="1B70C9B9" w:rsidR="00317C4F" w:rsidRPr="00317C4F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23693A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3C19AB3" w14:textId="3EC8A025" w:rsidR="00317C4F" w:rsidRPr="00317C4F" w:rsidRDefault="003F3780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54C684E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480F17C8" w14:textId="08FCB913" w:rsidR="00317C4F" w:rsidRPr="00317C4F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6102E53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35CDD163" w14:textId="280C2CFC" w:rsidR="00317C4F" w:rsidRPr="00317C4F" w:rsidRDefault="00410BFD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4,960</w:t>
            </w:r>
          </w:p>
        </w:tc>
      </w:tr>
      <w:tr w:rsidR="00860258" w:rsidRPr="00317C4F" w14:paraId="3D1C3C67" w14:textId="77777777" w:rsidTr="00CC5BA4">
        <w:tc>
          <w:tcPr>
            <w:tcW w:w="2610" w:type="dxa"/>
            <w:shd w:val="clear" w:color="auto" w:fill="auto"/>
          </w:tcPr>
          <w:p w14:paraId="33B22CA3" w14:textId="54E1BCE7" w:rsidR="00860258" w:rsidRPr="00317C4F" w:rsidRDefault="00860258" w:rsidP="00330456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810" w:type="dxa"/>
          </w:tcPr>
          <w:p w14:paraId="5567411B" w14:textId="708A2492" w:rsidR="00860258" w:rsidRDefault="005B4506" w:rsidP="00CC5BA4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720</w:t>
            </w:r>
          </w:p>
        </w:tc>
        <w:tc>
          <w:tcPr>
            <w:tcW w:w="243" w:type="dxa"/>
          </w:tcPr>
          <w:p w14:paraId="7539851E" w14:textId="77777777" w:rsidR="00860258" w:rsidRPr="00317C4F" w:rsidRDefault="00860258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3AB4C7B6" w14:textId="3FA4E7AB" w:rsidR="00860258" w:rsidRPr="00317C4F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334</w:t>
            </w:r>
          </w:p>
        </w:tc>
        <w:tc>
          <w:tcPr>
            <w:tcW w:w="239" w:type="dxa"/>
            <w:vAlign w:val="bottom"/>
          </w:tcPr>
          <w:p w14:paraId="445E55AD" w14:textId="77777777" w:rsidR="00860258" w:rsidRPr="00317C4F" w:rsidRDefault="00860258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7209AF67" w14:textId="50F77162" w:rsidR="00860258" w:rsidRPr="00317C4F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9AEF49" w14:textId="77777777" w:rsidR="00860258" w:rsidRPr="00317C4F" w:rsidRDefault="00860258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ADAC0DF" w14:textId="31B48462" w:rsidR="00860258" w:rsidRPr="00317C4F" w:rsidRDefault="003F3780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52626DE" w14:textId="77777777" w:rsidR="00860258" w:rsidRPr="00317C4F" w:rsidRDefault="00860258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03ADF63B" w14:textId="6254C0ED" w:rsidR="00860258" w:rsidRPr="00317C4F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3CBF845" w14:textId="77777777" w:rsidR="00860258" w:rsidRPr="00317C4F" w:rsidRDefault="00860258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030049CF" w14:textId="7E812F6B" w:rsidR="00860258" w:rsidRPr="00317C4F" w:rsidRDefault="00410BFD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1,054</w:t>
            </w:r>
          </w:p>
        </w:tc>
      </w:tr>
      <w:tr w:rsidR="000708CD" w:rsidRPr="00317C4F" w14:paraId="703B06B8" w14:textId="77777777" w:rsidTr="00CC5BA4">
        <w:tc>
          <w:tcPr>
            <w:tcW w:w="2610" w:type="dxa"/>
            <w:shd w:val="clear" w:color="auto" w:fill="auto"/>
          </w:tcPr>
          <w:p w14:paraId="2970B372" w14:textId="2382AA48" w:rsidR="000708CD" w:rsidRPr="00860258" w:rsidRDefault="000708CD" w:rsidP="00330456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08CD">
              <w:rPr>
                <w:rFonts w:asciiTheme="majorBidi" w:hAnsiTheme="majorBidi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810" w:type="dxa"/>
          </w:tcPr>
          <w:p w14:paraId="63A0E252" w14:textId="6CC0316B" w:rsidR="000708CD" w:rsidRDefault="005B4506" w:rsidP="00CC5BA4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2,578</w:t>
            </w:r>
          </w:p>
        </w:tc>
        <w:tc>
          <w:tcPr>
            <w:tcW w:w="243" w:type="dxa"/>
          </w:tcPr>
          <w:p w14:paraId="2E174FB0" w14:textId="77777777" w:rsidR="000708CD" w:rsidRPr="00317C4F" w:rsidRDefault="000708CD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4F58DBFE" w14:textId="6807068C" w:rsidR="000708CD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(440)</w:t>
            </w:r>
          </w:p>
        </w:tc>
        <w:tc>
          <w:tcPr>
            <w:tcW w:w="239" w:type="dxa"/>
            <w:vAlign w:val="bottom"/>
          </w:tcPr>
          <w:p w14:paraId="1EFC7CF0" w14:textId="77777777" w:rsidR="000708CD" w:rsidRPr="00317C4F" w:rsidRDefault="000708CD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5751B89C" w14:textId="3FC598C4" w:rsidR="000708CD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242610" w14:textId="77777777" w:rsidR="000708CD" w:rsidRPr="00317C4F" w:rsidRDefault="000708CD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6D53B83" w14:textId="75476E61" w:rsidR="000708CD" w:rsidRDefault="003F3780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D58C245" w14:textId="77777777" w:rsidR="000708CD" w:rsidRPr="00317C4F" w:rsidRDefault="000708CD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112194F4" w14:textId="687A38AF" w:rsidR="000708CD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05C1DD8" w14:textId="77777777" w:rsidR="000708CD" w:rsidRPr="00317C4F" w:rsidRDefault="000708CD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78F1D310" w14:textId="512B0FD1" w:rsidR="000708CD" w:rsidRDefault="00410BFD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2,138</w:t>
            </w:r>
          </w:p>
        </w:tc>
      </w:tr>
      <w:tr w:rsidR="00317C4F" w:rsidRPr="00317C4F" w14:paraId="7825F785" w14:textId="77777777" w:rsidTr="00CC5BA4">
        <w:tc>
          <w:tcPr>
            <w:tcW w:w="2610" w:type="dxa"/>
            <w:vAlign w:val="bottom"/>
          </w:tcPr>
          <w:p w14:paraId="3B8335D8" w14:textId="119047FA" w:rsidR="00317C4F" w:rsidRPr="00317C4F" w:rsidRDefault="00317C4F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57483" w14:textId="389FCFFE" w:rsidR="00317C4F" w:rsidRPr="00317C4F" w:rsidRDefault="005B4506" w:rsidP="00CC5BA4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14,846</w:t>
            </w:r>
          </w:p>
        </w:tc>
        <w:tc>
          <w:tcPr>
            <w:tcW w:w="243" w:type="dxa"/>
            <w:vAlign w:val="center"/>
          </w:tcPr>
          <w:p w14:paraId="5343A5A6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14:paraId="6536A5E6" w14:textId="737CC5E3" w:rsidR="00317C4F" w:rsidRPr="00317C4F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9,129</w:t>
            </w:r>
          </w:p>
        </w:tc>
        <w:tc>
          <w:tcPr>
            <w:tcW w:w="239" w:type="dxa"/>
            <w:vAlign w:val="center"/>
          </w:tcPr>
          <w:p w14:paraId="7C87452A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2D7F9B60" w14:textId="23F22A18" w:rsidR="00317C4F" w:rsidRPr="00317C4F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133</w:t>
            </w:r>
          </w:p>
        </w:tc>
        <w:tc>
          <w:tcPr>
            <w:tcW w:w="270" w:type="dxa"/>
          </w:tcPr>
          <w:p w14:paraId="4EC0AA3F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34BA8B" w14:textId="506263B7" w:rsidR="00317C4F" w:rsidRPr="00317C4F" w:rsidRDefault="003F3780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D6F91FB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2956FE24" w14:textId="33DD83B1" w:rsidR="00317C4F" w:rsidRPr="00317C4F" w:rsidRDefault="00D135B4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9608166" w14:textId="77777777" w:rsidR="00317C4F" w:rsidRPr="00317C4F" w:rsidRDefault="00317C4F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0E31F" w14:textId="0B6FE8E0" w:rsidR="00317C4F" w:rsidRPr="00317C4F" w:rsidRDefault="00410BFD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24,108</w:t>
            </w:r>
          </w:p>
        </w:tc>
      </w:tr>
      <w:tr w:rsidR="00317C4F" w:rsidRPr="00317C4F" w14:paraId="5910FB12" w14:textId="77777777" w:rsidTr="00CC5BA4">
        <w:tc>
          <w:tcPr>
            <w:tcW w:w="2610" w:type="dxa"/>
          </w:tcPr>
          <w:p w14:paraId="514CDDCB" w14:textId="77777777" w:rsidR="00317C4F" w:rsidRPr="00F70F04" w:rsidRDefault="00317C4F" w:rsidP="00051FA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CE59C00" w14:textId="77777777" w:rsidR="00317C4F" w:rsidRPr="00F70F04" w:rsidRDefault="00317C4F" w:rsidP="00CC5BA4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3" w:type="dxa"/>
          </w:tcPr>
          <w:p w14:paraId="5F9E6B03" w14:textId="77777777" w:rsidR="00317C4F" w:rsidRPr="00F70F04" w:rsidRDefault="00317C4F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5B7C4913" w14:textId="77777777" w:rsidR="00317C4F" w:rsidRPr="00F70F04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713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4A0C48D3" w14:textId="77777777" w:rsidR="00317C4F" w:rsidRPr="00F70F04" w:rsidRDefault="00317C4F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119D8847" w14:textId="77777777" w:rsidR="00317C4F" w:rsidRPr="00F70F04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72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2C6F1170" w14:textId="77777777" w:rsidR="00317C4F" w:rsidRPr="00F70F04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87A228C" w14:textId="77777777" w:rsidR="00317C4F" w:rsidRPr="00F70F04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80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9" w:type="dxa"/>
          </w:tcPr>
          <w:p w14:paraId="069E2A4E" w14:textId="77777777" w:rsidR="00317C4F" w:rsidRPr="00F70F04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7FD2C592" w14:textId="3C403781" w:rsidR="00317C4F" w:rsidRPr="00F70F04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22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9" w:type="dxa"/>
          </w:tcPr>
          <w:p w14:paraId="53F27550" w14:textId="77777777" w:rsidR="00317C4F" w:rsidRPr="00F70F04" w:rsidRDefault="00317C4F" w:rsidP="00051FA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178B60E5" w14:textId="77777777" w:rsidR="00317C4F" w:rsidRPr="00F70F04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46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317C4F" w:rsidRPr="00317C4F" w14:paraId="0ACD471E" w14:textId="77777777" w:rsidTr="00CC5BA4">
        <w:tc>
          <w:tcPr>
            <w:tcW w:w="2610" w:type="dxa"/>
            <w:vAlign w:val="bottom"/>
          </w:tcPr>
          <w:p w14:paraId="7F609203" w14:textId="6CB06AFC" w:rsidR="00317C4F" w:rsidRPr="00317C4F" w:rsidRDefault="00317C4F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0" w:type="dxa"/>
            <w:vAlign w:val="bottom"/>
          </w:tcPr>
          <w:p w14:paraId="36CE70C8" w14:textId="77777777" w:rsidR="00317C4F" w:rsidRPr="00317C4F" w:rsidRDefault="00317C4F" w:rsidP="00CC5BA4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vAlign w:val="center"/>
          </w:tcPr>
          <w:p w14:paraId="28C96D84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27B3805" w14:textId="77777777" w:rsidR="00317C4F" w:rsidRPr="00317C4F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713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vAlign w:val="center"/>
          </w:tcPr>
          <w:p w14:paraId="5C20F434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04E0FCBE" w14:textId="77777777" w:rsidR="00317C4F" w:rsidRPr="00317C4F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72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C1426D3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1212A14" w14:textId="77777777" w:rsidR="00317C4F" w:rsidRPr="00317C4F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80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604C7E53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4D5E5A3F" w14:textId="7CC9AF06" w:rsidR="00317C4F" w:rsidRPr="00317C4F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22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37B8F71B" w14:textId="77777777" w:rsidR="00317C4F" w:rsidRPr="00317C4F" w:rsidRDefault="00317C4F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4DECA6F1" w14:textId="77777777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46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17C4F" w:rsidRPr="00317C4F" w14:paraId="33FE55B3" w14:textId="77777777" w:rsidTr="00CC5BA4">
        <w:tc>
          <w:tcPr>
            <w:tcW w:w="2610" w:type="dxa"/>
            <w:vAlign w:val="bottom"/>
          </w:tcPr>
          <w:p w14:paraId="298105F5" w14:textId="470523BB" w:rsidR="00317C4F" w:rsidRPr="00317C4F" w:rsidRDefault="00317C4F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14:paraId="55CE50AF" w14:textId="5C4270F6" w:rsidR="00317C4F" w:rsidRPr="00317C4F" w:rsidRDefault="003F3780" w:rsidP="00CC5BA4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(48,174)</w:t>
            </w:r>
          </w:p>
        </w:tc>
        <w:tc>
          <w:tcPr>
            <w:tcW w:w="243" w:type="dxa"/>
          </w:tcPr>
          <w:p w14:paraId="66FA2AC1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26471E82" w14:textId="6B779078" w:rsidR="00317C4F" w:rsidRPr="00317C4F" w:rsidRDefault="00410BFD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23,131</w:t>
            </w:r>
          </w:p>
        </w:tc>
        <w:tc>
          <w:tcPr>
            <w:tcW w:w="239" w:type="dxa"/>
            <w:vAlign w:val="center"/>
          </w:tcPr>
          <w:p w14:paraId="116A2663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05973779" w14:textId="1F9AB5F8" w:rsidR="00317C4F" w:rsidRPr="00317C4F" w:rsidRDefault="00410BFD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1E863C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704C956" w14:textId="699853A5" w:rsidR="00317C4F" w:rsidRPr="00317C4F" w:rsidRDefault="003F3780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FC56179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6862FD90" w14:textId="78A8BCB4" w:rsidR="00317C4F" w:rsidRPr="00317C4F" w:rsidRDefault="00410BFD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8A6726D" w14:textId="77777777" w:rsidR="00317C4F" w:rsidRPr="00317C4F" w:rsidRDefault="00317C4F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648095C3" w14:textId="03389E31" w:rsidR="00317C4F" w:rsidRPr="00317C4F" w:rsidRDefault="00F112B1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(25,043)</w:t>
            </w:r>
          </w:p>
        </w:tc>
      </w:tr>
      <w:tr w:rsidR="003F3780" w:rsidRPr="00317C4F" w14:paraId="2F370A05" w14:textId="77777777" w:rsidTr="00CC5BA4">
        <w:tc>
          <w:tcPr>
            <w:tcW w:w="2610" w:type="dxa"/>
            <w:vAlign w:val="bottom"/>
          </w:tcPr>
          <w:p w14:paraId="410688C3" w14:textId="71D04585" w:rsidR="003F3780" w:rsidRPr="00317C4F" w:rsidRDefault="003F3780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810" w:type="dxa"/>
          </w:tcPr>
          <w:p w14:paraId="32B97B34" w14:textId="5B234432" w:rsidR="003F3780" w:rsidRDefault="003F3780" w:rsidP="00CC5BA4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(53,867)</w:t>
            </w:r>
          </w:p>
        </w:tc>
        <w:tc>
          <w:tcPr>
            <w:tcW w:w="243" w:type="dxa"/>
          </w:tcPr>
          <w:p w14:paraId="10B855FB" w14:textId="77777777" w:rsidR="003F3780" w:rsidRPr="00317C4F" w:rsidRDefault="003F3780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AC73ABB" w14:textId="6367365D" w:rsidR="003F3780" w:rsidRPr="00317C4F" w:rsidRDefault="00410BFD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(26,426)</w:t>
            </w:r>
          </w:p>
        </w:tc>
        <w:tc>
          <w:tcPr>
            <w:tcW w:w="239" w:type="dxa"/>
            <w:vAlign w:val="center"/>
          </w:tcPr>
          <w:p w14:paraId="1824C26C" w14:textId="77777777" w:rsidR="003F3780" w:rsidRPr="00317C4F" w:rsidRDefault="003F3780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55435C56" w14:textId="0D439C1A" w:rsidR="003F3780" w:rsidRPr="00317C4F" w:rsidRDefault="00410BFD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3A2470" w14:textId="77777777" w:rsidR="003F3780" w:rsidRPr="00317C4F" w:rsidRDefault="003F3780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594A452" w14:textId="7C28A139" w:rsidR="003F3780" w:rsidRDefault="00410BF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270AA25" w14:textId="77777777" w:rsidR="003F3780" w:rsidRPr="00317C4F" w:rsidRDefault="003F3780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373C0471" w14:textId="3ADE2E73" w:rsidR="003F3780" w:rsidRPr="00317C4F" w:rsidRDefault="00410BFD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239" w:type="dxa"/>
          </w:tcPr>
          <w:p w14:paraId="148322F8" w14:textId="77777777" w:rsidR="003F3780" w:rsidRPr="00317C4F" w:rsidRDefault="003F3780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05E14C41" w14:textId="551321D0" w:rsidR="003F3780" w:rsidRPr="00317C4F" w:rsidRDefault="00F112B1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(80,279)</w:t>
            </w:r>
          </w:p>
        </w:tc>
      </w:tr>
      <w:tr w:rsidR="003F3780" w:rsidRPr="00317C4F" w14:paraId="2073304F" w14:textId="77777777" w:rsidTr="00501A81">
        <w:tc>
          <w:tcPr>
            <w:tcW w:w="2610" w:type="dxa"/>
          </w:tcPr>
          <w:p w14:paraId="16E5AD70" w14:textId="6D564361" w:rsidR="003F3780" w:rsidRPr="003F3780" w:rsidRDefault="003F3780" w:rsidP="003F378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780">
              <w:rPr>
                <w:rFonts w:asciiTheme="majorBidi" w:hAnsiTheme="majorBidi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43B644D" w14:textId="77777777" w:rsidR="003F3780" w:rsidRPr="003F3780" w:rsidRDefault="003F3780" w:rsidP="003F3780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7583A3CE" w14:textId="77777777" w:rsidR="003F3780" w:rsidRPr="003F3780" w:rsidRDefault="003F3780" w:rsidP="003F37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62FFAC3" w14:textId="77777777" w:rsidR="003F3780" w:rsidRPr="003F3780" w:rsidRDefault="003F3780" w:rsidP="003F3780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vAlign w:val="center"/>
          </w:tcPr>
          <w:p w14:paraId="09B3FE75" w14:textId="77777777" w:rsidR="003F3780" w:rsidRPr="003F3780" w:rsidRDefault="003F3780" w:rsidP="003F37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59358C65" w14:textId="77777777" w:rsidR="003F3780" w:rsidRPr="003F3780" w:rsidRDefault="003F3780" w:rsidP="003F3780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657D9E0" w14:textId="77777777" w:rsidR="003F3780" w:rsidRPr="003F3780" w:rsidRDefault="003F3780" w:rsidP="003F3780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34E68C1" w14:textId="77777777" w:rsidR="003F3780" w:rsidRPr="003F3780" w:rsidRDefault="003F3780" w:rsidP="003F378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121569B1" w14:textId="77777777" w:rsidR="003F3780" w:rsidRPr="003F3780" w:rsidRDefault="003F3780" w:rsidP="003F3780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5A8459E8" w14:textId="77777777" w:rsidR="003F3780" w:rsidRPr="003F3780" w:rsidRDefault="003F3780" w:rsidP="003F3780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2279F260" w14:textId="77777777" w:rsidR="003F3780" w:rsidRPr="003F3780" w:rsidRDefault="003F3780" w:rsidP="003F378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3B53FF3A" w14:textId="77777777" w:rsidR="003F3780" w:rsidRPr="003F3780" w:rsidRDefault="003F3780" w:rsidP="003F378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F3780" w:rsidRPr="00317C4F" w14:paraId="71DE3BAB" w14:textId="77777777" w:rsidTr="00501A81">
        <w:tc>
          <w:tcPr>
            <w:tcW w:w="2610" w:type="dxa"/>
          </w:tcPr>
          <w:p w14:paraId="4F2D6600" w14:textId="2163D92D" w:rsidR="003F3780" w:rsidRPr="003F3780" w:rsidRDefault="003F3780" w:rsidP="003F37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78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810" w:type="dxa"/>
          </w:tcPr>
          <w:p w14:paraId="1BAEEF2F" w14:textId="77777777" w:rsidR="003F3780" w:rsidRPr="003F3780" w:rsidRDefault="003F3780" w:rsidP="003F3780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211AA81B" w14:textId="77777777" w:rsidR="003F3780" w:rsidRPr="003F3780" w:rsidRDefault="003F3780" w:rsidP="003F37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16AFD8F8" w14:textId="77777777" w:rsidR="003F3780" w:rsidRPr="003F3780" w:rsidRDefault="003F3780" w:rsidP="003F3780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vAlign w:val="center"/>
          </w:tcPr>
          <w:p w14:paraId="73236EAB" w14:textId="77777777" w:rsidR="003F3780" w:rsidRPr="003F3780" w:rsidRDefault="003F3780" w:rsidP="003F37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31598863" w14:textId="77777777" w:rsidR="003F3780" w:rsidRPr="003F3780" w:rsidRDefault="003F3780" w:rsidP="003F3780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2D217F4" w14:textId="77777777" w:rsidR="003F3780" w:rsidRPr="003F3780" w:rsidRDefault="003F3780" w:rsidP="003F3780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0EDCB3F" w14:textId="77777777" w:rsidR="003F3780" w:rsidRPr="003F3780" w:rsidRDefault="003F3780" w:rsidP="003F378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1D9B2766" w14:textId="77777777" w:rsidR="003F3780" w:rsidRPr="003F3780" w:rsidRDefault="003F3780" w:rsidP="003F3780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64434307" w14:textId="77777777" w:rsidR="003F3780" w:rsidRPr="003F3780" w:rsidRDefault="003F3780" w:rsidP="003F3780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036F4E9F" w14:textId="77777777" w:rsidR="003F3780" w:rsidRPr="003F3780" w:rsidRDefault="003F3780" w:rsidP="003F378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6027CC87" w14:textId="77777777" w:rsidR="003F3780" w:rsidRPr="003F3780" w:rsidRDefault="003F3780" w:rsidP="003F378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F3780" w:rsidRPr="00317C4F" w14:paraId="182A17F6" w14:textId="77777777" w:rsidTr="00501A81">
        <w:tc>
          <w:tcPr>
            <w:tcW w:w="2610" w:type="dxa"/>
          </w:tcPr>
          <w:p w14:paraId="18A218EA" w14:textId="0E8F4D6C" w:rsidR="003F3780" w:rsidRPr="003F3780" w:rsidRDefault="003F3780" w:rsidP="003F37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780">
              <w:rPr>
                <w:rFonts w:asciiTheme="majorBidi" w:hAnsiTheme="majorBidi" w:cstheme="majorBidi" w:hint="cs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810" w:type="dxa"/>
          </w:tcPr>
          <w:p w14:paraId="1DA29A02" w14:textId="76298E16" w:rsidR="003F3780" w:rsidRPr="003F3780" w:rsidRDefault="003F3780" w:rsidP="003F3780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1FAFFC5" w14:textId="77777777" w:rsidR="003F3780" w:rsidRPr="003F3780" w:rsidRDefault="003F3780" w:rsidP="003F37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1532CF28" w14:textId="099D67B4" w:rsidR="003F3780" w:rsidRPr="003F3780" w:rsidRDefault="00410BFD" w:rsidP="003F3780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vAlign w:val="center"/>
          </w:tcPr>
          <w:p w14:paraId="5941F9EA" w14:textId="77777777" w:rsidR="003F3780" w:rsidRPr="003F3780" w:rsidRDefault="003F3780" w:rsidP="003F37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531D6252" w14:textId="564628BD" w:rsidR="003F3780" w:rsidRPr="003F3780" w:rsidRDefault="00410BFD" w:rsidP="003F3780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(30</w:t>
            </w:r>
            <w:r w:rsidR="00DE49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951B53D" w14:textId="77777777" w:rsidR="003F3780" w:rsidRPr="003F3780" w:rsidRDefault="003F3780" w:rsidP="003F3780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EA2A9A5" w14:textId="76A016AA" w:rsidR="003F3780" w:rsidRPr="003F3780" w:rsidRDefault="00410BFD" w:rsidP="003F378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152F989" w14:textId="77777777" w:rsidR="003F3780" w:rsidRPr="003F3780" w:rsidRDefault="003F3780" w:rsidP="003F3780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673BA108" w14:textId="76927363" w:rsidR="003F3780" w:rsidRPr="003F3780" w:rsidRDefault="00410BFD" w:rsidP="003F3780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59DACCF" w14:textId="77777777" w:rsidR="003F3780" w:rsidRPr="003F3780" w:rsidRDefault="003F3780" w:rsidP="003F378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3CFB8500" w14:textId="76516322" w:rsidR="003F3780" w:rsidRPr="003F3780" w:rsidRDefault="00410BFD" w:rsidP="003F378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(30</w:t>
            </w:r>
            <w:r w:rsidR="00DE49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9E4A0D" w:rsidRPr="00317C4F" w14:paraId="7836BE38" w14:textId="77777777" w:rsidTr="00CC5BA4">
        <w:tc>
          <w:tcPr>
            <w:tcW w:w="2610" w:type="dxa"/>
            <w:vAlign w:val="bottom"/>
          </w:tcPr>
          <w:p w14:paraId="4311912A" w14:textId="43DA0FCA" w:rsidR="009E4A0D" w:rsidRPr="00317C4F" w:rsidRDefault="009E4A0D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810" w:type="dxa"/>
          </w:tcPr>
          <w:p w14:paraId="13FAE0C9" w14:textId="47FE61C1" w:rsidR="009E4A0D" w:rsidRPr="00317C4F" w:rsidRDefault="003F3780" w:rsidP="00CC5BA4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(38)</w:t>
            </w:r>
          </w:p>
        </w:tc>
        <w:tc>
          <w:tcPr>
            <w:tcW w:w="243" w:type="dxa"/>
          </w:tcPr>
          <w:p w14:paraId="1A8E4169" w14:textId="77777777" w:rsidR="009E4A0D" w:rsidRPr="00317C4F" w:rsidRDefault="009E4A0D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E700A12" w14:textId="0A6D54DD" w:rsidR="009E4A0D" w:rsidRPr="00317C4F" w:rsidRDefault="00410BFD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</w:t>
            </w:r>
          </w:p>
        </w:tc>
        <w:tc>
          <w:tcPr>
            <w:tcW w:w="239" w:type="dxa"/>
            <w:vAlign w:val="center"/>
          </w:tcPr>
          <w:p w14:paraId="0B3F45D6" w14:textId="77777777" w:rsidR="009E4A0D" w:rsidRPr="00317C4F" w:rsidRDefault="009E4A0D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1566C86F" w14:textId="75C83CFA" w:rsidR="009E4A0D" w:rsidRPr="00317C4F" w:rsidRDefault="00410BFD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240BD0" w14:textId="77777777" w:rsidR="009E4A0D" w:rsidRPr="00317C4F" w:rsidRDefault="009E4A0D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8E5FAF6" w14:textId="13CDDDED" w:rsidR="009E4A0D" w:rsidRPr="00317C4F" w:rsidRDefault="003F3780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9D98562" w14:textId="77777777" w:rsidR="009E4A0D" w:rsidRPr="00317C4F" w:rsidRDefault="009E4A0D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58DEEE85" w14:textId="7C5C37CE" w:rsidR="009E4A0D" w:rsidRPr="00317C4F" w:rsidRDefault="00410BFD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B71500F" w14:textId="77777777" w:rsidR="009E4A0D" w:rsidRPr="00317C4F" w:rsidRDefault="009E4A0D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4519574B" w14:textId="5A0516EE" w:rsidR="009E4A0D" w:rsidRPr="00317C4F" w:rsidRDefault="00F112B1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E4A0D" w:rsidRPr="00317C4F" w14:paraId="2E2BDE91" w14:textId="77777777" w:rsidTr="00CC5BA4">
        <w:tc>
          <w:tcPr>
            <w:tcW w:w="2610" w:type="dxa"/>
            <w:vAlign w:val="bottom"/>
          </w:tcPr>
          <w:p w14:paraId="161DDC8B" w14:textId="1CBB7601" w:rsidR="009E4A0D" w:rsidRPr="00860258" w:rsidRDefault="009E4A0D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BF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ประมาณการส่วนลดรับ</w:t>
            </w:r>
          </w:p>
        </w:tc>
        <w:tc>
          <w:tcPr>
            <w:tcW w:w="810" w:type="dxa"/>
          </w:tcPr>
          <w:p w14:paraId="12A289C7" w14:textId="648CD289" w:rsidR="009E4A0D" w:rsidRPr="00317C4F" w:rsidRDefault="003F3780" w:rsidP="00CC5BA4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(1,913)</w:t>
            </w:r>
          </w:p>
        </w:tc>
        <w:tc>
          <w:tcPr>
            <w:tcW w:w="243" w:type="dxa"/>
          </w:tcPr>
          <w:p w14:paraId="008C6380" w14:textId="77777777" w:rsidR="009E4A0D" w:rsidRPr="00317C4F" w:rsidRDefault="009E4A0D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24D1CE90" w14:textId="2E4B2E2B" w:rsidR="009E4A0D" w:rsidRPr="00317C4F" w:rsidRDefault="00410BFD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(749)</w:t>
            </w:r>
          </w:p>
        </w:tc>
        <w:tc>
          <w:tcPr>
            <w:tcW w:w="239" w:type="dxa"/>
            <w:vAlign w:val="center"/>
          </w:tcPr>
          <w:p w14:paraId="1FEE3279" w14:textId="77777777" w:rsidR="009E4A0D" w:rsidRPr="00317C4F" w:rsidRDefault="009E4A0D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101307DE" w14:textId="1DD8311E" w:rsidR="009E4A0D" w:rsidRPr="00317C4F" w:rsidRDefault="00410BFD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217872" w14:textId="77777777" w:rsidR="009E4A0D" w:rsidRPr="00317C4F" w:rsidRDefault="009E4A0D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01696BA" w14:textId="5BC77FAC" w:rsidR="009E4A0D" w:rsidRPr="00317C4F" w:rsidRDefault="003F3780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DA12F8A" w14:textId="77777777" w:rsidR="009E4A0D" w:rsidRPr="00317C4F" w:rsidRDefault="009E4A0D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5BA9B665" w14:textId="78D5C1C2" w:rsidR="009E4A0D" w:rsidRPr="00317C4F" w:rsidRDefault="00410BFD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8C724E0" w14:textId="77777777" w:rsidR="009E4A0D" w:rsidRPr="00317C4F" w:rsidRDefault="009E4A0D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2ADE533C" w14:textId="515E3DC9" w:rsidR="009E4A0D" w:rsidRPr="00317C4F" w:rsidRDefault="00F112B1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(2,662)</w:t>
            </w:r>
          </w:p>
        </w:tc>
      </w:tr>
      <w:tr w:rsidR="00693BF0" w:rsidRPr="00317C4F" w14:paraId="4A66B6CF" w14:textId="77777777" w:rsidTr="00CC5BA4">
        <w:tc>
          <w:tcPr>
            <w:tcW w:w="2610" w:type="dxa"/>
            <w:vAlign w:val="bottom"/>
          </w:tcPr>
          <w:p w14:paraId="45CAD246" w14:textId="00ECAAD7" w:rsidR="00693BF0" w:rsidRPr="00317C4F" w:rsidRDefault="00693BF0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10F1A8B1" w14:textId="7EC1D091" w:rsidR="00693BF0" w:rsidRPr="00317C4F" w:rsidRDefault="003F3780" w:rsidP="00CC5BA4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(758)</w:t>
            </w:r>
          </w:p>
        </w:tc>
        <w:tc>
          <w:tcPr>
            <w:tcW w:w="243" w:type="dxa"/>
          </w:tcPr>
          <w:p w14:paraId="21E138F0" w14:textId="77777777" w:rsidR="00693BF0" w:rsidRPr="00317C4F" w:rsidRDefault="00693BF0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8521039" w14:textId="78C62AA1" w:rsidR="00693BF0" w:rsidRPr="00317C4F" w:rsidRDefault="00410BFD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(3,374)</w:t>
            </w:r>
          </w:p>
        </w:tc>
        <w:tc>
          <w:tcPr>
            <w:tcW w:w="239" w:type="dxa"/>
            <w:vAlign w:val="center"/>
          </w:tcPr>
          <w:p w14:paraId="5F454E05" w14:textId="77777777" w:rsidR="00693BF0" w:rsidRPr="00317C4F" w:rsidRDefault="00693BF0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00CF0491" w14:textId="09E10DC4" w:rsidR="00693BF0" w:rsidRPr="00317C4F" w:rsidRDefault="00410BFD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EECDA0" w14:textId="77777777" w:rsidR="00693BF0" w:rsidRPr="00317C4F" w:rsidRDefault="00693BF0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4532748" w14:textId="0F79DAA1" w:rsidR="00693BF0" w:rsidRPr="00317C4F" w:rsidRDefault="003F3780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5169DF5" w14:textId="77777777" w:rsidR="00693BF0" w:rsidRPr="00317C4F" w:rsidRDefault="00693BF0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4FB682F4" w14:textId="3B772D48" w:rsidR="00693BF0" w:rsidRPr="00317C4F" w:rsidRDefault="00410BFD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7CA9CA7" w14:textId="77777777" w:rsidR="00693BF0" w:rsidRPr="00317C4F" w:rsidRDefault="00693BF0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22E871E9" w14:textId="525DBC46" w:rsidR="00693BF0" w:rsidRPr="00317C4F" w:rsidRDefault="00F112B1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(4,132)</w:t>
            </w:r>
          </w:p>
        </w:tc>
      </w:tr>
      <w:tr w:rsidR="00FC7DB3" w:rsidRPr="00317C4F" w14:paraId="20C70D7A" w14:textId="77777777" w:rsidTr="00CC5BA4">
        <w:tc>
          <w:tcPr>
            <w:tcW w:w="2610" w:type="dxa"/>
            <w:vAlign w:val="bottom"/>
          </w:tcPr>
          <w:p w14:paraId="7E781AB5" w14:textId="600BCB13" w:rsidR="00FC7DB3" w:rsidRPr="00317C4F" w:rsidRDefault="00FC7D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</w:tcPr>
          <w:p w14:paraId="60A59F97" w14:textId="23966C8C" w:rsidR="00FC7DB3" w:rsidRDefault="003F3780" w:rsidP="00CC5BA4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(1,607)</w:t>
            </w:r>
          </w:p>
        </w:tc>
        <w:tc>
          <w:tcPr>
            <w:tcW w:w="243" w:type="dxa"/>
          </w:tcPr>
          <w:p w14:paraId="4CE85E37" w14:textId="77777777" w:rsidR="00FC7DB3" w:rsidRPr="00317C4F" w:rsidRDefault="00FC7D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9732F36" w14:textId="77807651" w:rsidR="00FC7DB3" w:rsidRDefault="00410BFD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(1,020)</w:t>
            </w:r>
          </w:p>
        </w:tc>
        <w:tc>
          <w:tcPr>
            <w:tcW w:w="239" w:type="dxa"/>
            <w:vAlign w:val="center"/>
          </w:tcPr>
          <w:p w14:paraId="22E6EC2E" w14:textId="77777777" w:rsidR="00FC7DB3" w:rsidRPr="00317C4F" w:rsidRDefault="00FC7D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0FFF7815" w14:textId="19D9BEB8" w:rsidR="00FC7DB3" w:rsidRDefault="00410BFD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AE6929" w14:textId="77777777" w:rsidR="00FC7DB3" w:rsidRPr="00317C4F" w:rsidRDefault="00FC7D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C053830" w14:textId="50C5109A" w:rsidR="00FC7DB3" w:rsidRDefault="003F3780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F4971A9" w14:textId="77777777" w:rsidR="00FC7DB3" w:rsidRPr="00317C4F" w:rsidRDefault="00FC7D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6F9A53B5" w14:textId="6610FC18" w:rsidR="00FC7DB3" w:rsidRDefault="00410BFD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E8A3594" w14:textId="77777777" w:rsidR="00FC7DB3" w:rsidRPr="00317C4F" w:rsidRDefault="00FC7D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673614C1" w14:textId="4B663136" w:rsidR="00FC7DB3" w:rsidRDefault="00F112B1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(2,627)</w:t>
            </w:r>
          </w:p>
        </w:tc>
      </w:tr>
      <w:tr w:rsidR="00317C4F" w:rsidRPr="00317C4F" w14:paraId="54F2A0C0" w14:textId="77777777" w:rsidTr="00CC5BA4">
        <w:tc>
          <w:tcPr>
            <w:tcW w:w="2610" w:type="dxa"/>
            <w:vAlign w:val="bottom"/>
          </w:tcPr>
          <w:p w14:paraId="14EE4982" w14:textId="50ECAF49" w:rsidR="00317C4F" w:rsidRPr="00317C4F" w:rsidRDefault="00317C4F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486C490" w14:textId="5BCEDC5C" w:rsidR="00317C4F" w:rsidRPr="00317C4F" w:rsidRDefault="003F3780" w:rsidP="00CC5BA4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(106,357)</w:t>
            </w:r>
          </w:p>
        </w:tc>
        <w:tc>
          <w:tcPr>
            <w:tcW w:w="243" w:type="dxa"/>
          </w:tcPr>
          <w:p w14:paraId="112F94F8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14:paraId="69729A99" w14:textId="349F94E4" w:rsidR="00317C4F" w:rsidRPr="00317C4F" w:rsidRDefault="00410BFD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(8,</w:t>
            </w:r>
            <w:r w:rsidR="000451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9" w:type="dxa"/>
            <w:vAlign w:val="center"/>
          </w:tcPr>
          <w:p w14:paraId="6CA1DBBC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16595885" w14:textId="7A0043CB" w:rsidR="00317C4F" w:rsidRPr="008824C0" w:rsidRDefault="00410BFD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(30</w:t>
            </w:r>
            <w:r w:rsidR="00DE49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4C563C1" w14:textId="77777777" w:rsidR="00317C4F" w:rsidRPr="008824C0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035EACC" w14:textId="331AD40A" w:rsidR="00317C4F" w:rsidRPr="008824C0" w:rsidRDefault="003F3780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8A2B6A3" w14:textId="77777777" w:rsidR="00317C4F" w:rsidRPr="008824C0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2D9BA124" w14:textId="01D35B75" w:rsidR="00317C4F" w:rsidRPr="008824C0" w:rsidRDefault="00410BFD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239" w:type="dxa"/>
          </w:tcPr>
          <w:p w14:paraId="4681AA89" w14:textId="77777777" w:rsidR="00317C4F" w:rsidRPr="008824C0" w:rsidRDefault="00317C4F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8160B" w14:textId="440C9A88" w:rsidR="00317C4F" w:rsidRPr="008824C0" w:rsidRDefault="00F112B1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(115,04</w:t>
            </w:r>
            <w:r w:rsidR="00DE49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317C4F" w:rsidRPr="00317C4F" w14:paraId="196058EF" w14:textId="77777777" w:rsidTr="00CC5BA4">
        <w:tc>
          <w:tcPr>
            <w:tcW w:w="2610" w:type="dxa"/>
          </w:tcPr>
          <w:p w14:paraId="6704B6F4" w14:textId="77777777" w:rsidR="00317C4F" w:rsidRPr="00F70F04" w:rsidRDefault="00317C4F" w:rsidP="00051FA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AEBAB06" w14:textId="77777777" w:rsidR="00317C4F" w:rsidRPr="00F70F04" w:rsidRDefault="00317C4F" w:rsidP="00CC5BA4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3" w:type="dxa"/>
          </w:tcPr>
          <w:p w14:paraId="7E0CCCBC" w14:textId="77777777" w:rsidR="00317C4F" w:rsidRPr="00F70F04" w:rsidRDefault="00317C4F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4C17340B" w14:textId="77777777" w:rsidR="00317C4F" w:rsidRPr="00F70F04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31346BA1" w14:textId="77777777" w:rsidR="00317C4F" w:rsidRPr="00F70F04" w:rsidRDefault="00317C4F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76D92020" w14:textId="77777777" w:rsidR="00317C4F" w:rsidRPr="00F70F04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7470FA01" w14:textId="77777777" w:rsidR="00317C4F" w:rsidRPr="00F70F04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920DE43" w14:textId="77777777" w:rsidR="00317C4F" w:rsidRPr="00F70F04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9" w:type="dxa"/>
          </w:tcPr>
          <w:p w14:paraId="5281D8E9" w14:textId="77777777" w:rsidR="00317C4F" w:rsidRPr="00F70F04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7F2CB863" w14:textId="054566B5" w:rsidR="00317C4F" w:rsidRPr="00F70F04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9" w:type="dxa"/>
          </w:tcPr>
          <w:p w14:paraId="71AAB834" w14:textId="77777777" w:rsidR="00317C4F" w:rsidRPr="00F70F04" w:rsidRDefault="00317C4F" w:rsidP="00051FA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3D69A80A" w14:textId="77777777" w:rsidR="00317C4F" w:rsidRPr="00F70F04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317C4F" w:rsidRPr="00317C4F" w14:paraId="54341481" w14:textId="77777777" w:rsidTr="00CC5BA4">
        <w:tc>
          <w:tcPr>
            <w:tcW w:w="2610" w:type="dxa"/>
          </w:tcPr>
          <w:p w14:paraId="4E829CA2" w14:textId="73498BBF" w:rsidR="00317C4F" w:rsidRPr="00317C4F" w:rsidRDefault="00317C4F" w:rsidP="00051FA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3BFD889" w14:textId="29C555BB" w:rsidR="00317C4F" w:rsidRPr="00317C4F" w:rsidRDefault="003F3780" w:rsidP="00CC5BA4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(91,511)</w:t>
            </w:r>
          </w:p>
        </w:tc>
        <w:tc>
          <w:tcPr>
            <w:tcW w:w="243" w:type="dxa"/>
          </w:tcPr>
          <w:p w14:paraId="71E29F89" w14:textId="77777777" w:rsidR="00317C4F" w:rsidRPr="00317C4F" w:rsidRDefault="00317C4F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vAlign w:val="bottom"/>
          </w:tcPr>
          <w:p w14:paraId="1E0F4B93" w14:textId="6233066F" w:rsidR="00317C4F" w:rsidRPr="00317C4F" w:rsidRDefault="00410BFD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="000451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29</w:t>
            </w:r>
          </w:p>
        </w:tc>
        <w:tc>
          <w:tcPr>
            <w:tcW w:w="239" w:type="dxa"/>
            <w:vAlign w:val="bottom"/>
          </w:tcPr>
          <w:p w14:paraId="4BD3032B" w14:textId="77777777" w:rsidR="00317C4F" w:rsidRPr="009E4A0D" w:rsidRDefault="00317C4F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</w:tcPr>
          <w:p w14:paraId="0E479F26" w14:textId="64FA90A5" w:rsidR="00317C4F" w:rsidRPr="009E4A0D" w:rsidRDefault="00045102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(16</w:t>
            </w:r>
            <w:r w:rsidR="00DE49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E88BC5A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758AAC0" w14:textId="27455349" w:rsidR="00317C4F" w:rsidRPr="008824C0" w:rsidRDefault="003F3780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2940955" w14:textId="77777777" w:rsidR="00317C4F" w:rsidRPr="008824C0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</w:tcPr>
          <w:p w14:paraId="76EB5897" w14:textId="2DCAF440" w:rsidR="00317C4F" w:rsidRPr="008824C0" w:rsidRDefault="00410BFD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239" w:type="dxa"/>
          </w:tcPr>
          <w:p w14:paraId="3DB2A293" w14:textId="77777777" w:rsidR="00317C4F" w:rsidRPr="008824C0" w:rsidRDefault="00317C4F" w:rsidP="00051FA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vAlign w:val="bottom"/>
          </w:tcPr>
          <w:p w14:paraId="0913B5DA" w14:textId="0528AB15" w:rsidR="00317C4F" w:rsidRPr="008824C0" w:rsidRDefault="00F112B1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(90,93</w:t>
            </w:r>
            <w:r w:rsidR="00DE49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317C4F" w:rsidRPr="00317C4F" w14:paraId="2A3DFBDB" w14:textId="77777777" w:rsidTr="00CC5BA4">
        <w:tc>
          <w:tcPr>
            <w:tcW w:w="2610" w:type="dxa"/>
          </w:tcPr>
          <w:p w14:paraId="619D62CF" w14:textId="77777777" w:rsidR="00317C4F" w:rsidRPr="00F70F04" w:rsidRDefault="00317C4F" w:rsidP="00051FA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DE4773D" w14:textId="77777777" w:rsidR="00317C4F" w:rsidRPr="00F70F04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3" w:type="dxa"/>
          </w:tcPr>
          <w:p w14:paraId="70BF4968" w14:textId="77777777" w:rsidR="00317C4F" w:rsidRPr="00F70F04" w:rsidRDefault="00317C4F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vAlign w:val="bottom"/>
          </w:tcPr>
          <w:p w14:paraId="75700A7F" w14:textId="77777777" w:rsidR="00317C4F" w:rsidRPr="00F70F04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664FA3BE" w14:textId="77777777" w:rsidR="00317C4F" w:rsidRPr="00F70F04" w:rsidRDefault="00317C4F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14:paraId="668536BF" w14:textId="77777777" w:rsidR="00317C4F" w:rsidRPr="00F70F04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2A39EEFD" w14:textId="77777777" w:rsidR="00317C4F" w:rsidRPr="00F70F04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2A061B5" w14:textId="77777777" w:rsidR="00317C4F" w:rsidRPr="00F70F04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9" w:type="dxa"/>
          </w:tcPr>
          <w:p w14:paraId="2B1E8AE9" w14:textId="77777777" w:rsidR="00317C4F" w:rsidRPr="00F70F04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17D06327" w14:textId="6436F33E" w:rsidR="00317C4F" w:rsidRPr="00F70F04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9" w:type="dxa"/>
          </w:tcPr>
          <w:p w14:paraId="3078900F" w14:textId="77777777" w:rsidR="00317C4F" w:rsidRPr="00F70F04" w:rsidRDefault="00317C4F" w:rsidP="00051FA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vAlign w:val="bottom"/>
          </w:tcPr>
          <w:p w14:paraId="1C3B4E77" w14:textId="77777777" w:rsidR="00317C4F" w:rsidRPr="00F70F04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317C4F" w:rsidRPr="00317C4F" w14:paraId="2BB4D58F" w14:textId="77777777" w:rsidTr="00CC5BA4">
        <w:tc>
          <w:tcPr>
            <w:tcW w:w="2610" w:type="dxa"/>
            <w:vAlign w:val="bottom"/>
          </w:tcPr>
          <w:p w14:paraId="31967202" w14:textId="0C539C2B" w:rsidR="00317C4F" w:rsidRPr="00317C4F" w:rsidRDefault="00317C4F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lastRenderedPageBreak/>
              <w:t>256</w:t>
            </w:r>
            <w:r w:rsidR="00FB7D4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810" w:type="dxa"/>
            <w:vAlign w:val="bottom"/>
          </w:tcPr>
          <w:p w14:paraId="73A07A3C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vAlign w:val="center"/>
          </w:tcPr>
          <w:p w14:paraId="6E7E42E2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CD8D84D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vAlign w:val="center"/>
          </w:tcPr>
          <w:p w14:paraId="25EEFA16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470FAA03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2FDB517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C454C9D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6B29A5DC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644CA223" w14:textId="4DC3CA03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6AF500DD" w14:textId="77777777" w:rsidR="00317C4F" w:rsidRPr="00317C4F" w:rsidRDefault="00317C4F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542F0A8E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17C4F" w:rsidRPr="00317C4F" w14:paraId="5F70CAE1" w14:textId="77777777" w:rsidTr="00CC5BA4">
        <w:tc>
          <w:tcPr>
            <w:tcW w:w="2610" w:type="dxa"/>
          </w:tcPr>
          <w:p w14:paraId="33CD29EB" w14:textId="65B4CC8C" w:rsidR="00317C4F" w:rsidRPr="00317C4F" w:rsidRDefault="00317C4F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60CDE4C0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55CD856C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8845ABF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189A3B6A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1A3850D8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96D5EC5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31D6A94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49FE8F0C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7BCF6F61" w14:textId="37CCE1C8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5FF0D279" w14:textId="77777777" w:rsidR="00317C4F" w:rsidRPr="00317C4F" w:rsidRDefault="00317C4F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</w:tcPr>
          <w:p w14:paraId="34C75E13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B7D45" w:rsidRPr="00317C4F" w14:paraId="0B1C6E39" w14:textId="77777777" w:rsidTr="007E0960">
        <w:tc>
          <w:tcPr>
            <w:tcW w:w="2610" w:type="dxa"/>
          </w:tcPr>
          <w:p w14:paraId="6EF73065" w14:textId="59A70BEC" w:rsidR="00FB7D45" w:rsidRPr="00317C4F" w:rsidRDefault="00FB7D45" w:rsidP="00FB7D45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14:paraId="1C087C91" w14:textId="5DDBF6BB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C9F937B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60E99020" w14:textId="5A95500E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  <w:tc>
          <w:tcPr>
            <w:tcW w:w="239" w:type="dxa"/>
          </w:tcPr>
          <w:p w14:paraId="7B4B0F89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099FFAE7" w14:textId="2D2D070C" w:rsidR="00FB7D45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691468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F40C53B" w14:textId="337428A8" w:rsidR="00FB7D45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39" w:type="dxa"/>
          </w:tcPr>
          <w:p w14:paraId="62DB2E0A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0D822C06" w14:textId="0A4891F2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5DF955B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</w:tcPr>
          <w:p w14:paraId="7D71A038" w14:textId="1D13AD62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</w:p>
        </w:tc>
      </w:tr>
      <w:tr w:rsidR="00FB7D45" w:rsidRPr="00317C4F" w14:paraId="09B64A68" w14:textId="77777777" w:rsidTr="00CC5BA4">
        <w:tc>
          <w:tcPr>
            <w:tcW w:w="2610" w:type="dxa"/>
          </w:tcPr>
          <w:p w14:paraId="4073C859" w14:textId="7AD3311F" w:rsidR="00FB7D45" w:rsidRPr="00317C4F" w:rsidRDefault="00FB7D45" w:rsidP="00FB7D45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34D9DB2B" w14:textId="16EF527C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757</w:t>
            </w:r>
          </w:p>
        </w:tc>
        <w:tc>
          <w:tcPr>
            <w:tcW w:w="243" w:type="dxa"/>
          </w:tcPr>
          <w:p w14:paraId="24B9DC7C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094C4F0D" w14:textId="763C1644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(174)</w:t>
            </w:r>
          </w:p>
        </w:tc>
        <w:tc>
          <w:tcPr>
            <w:tcW w:w="239" w:type="dxa"/>
            <w:vAlign w:val="bottom"/>
          </w:tcPr>
          <w:p w14:paraId="4F815C92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03DE9848" w14:textId="7A2F29E2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536153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A9DA155" w14:textId="7E66B49D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39" w:type="dxa"/>
          </w:tcPr>
          <w:p w14:paraId="53BE7F3E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4340C002" w14:textId="452BF26E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612F52E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4054A121" w14:textId="4200487E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592</w:t>
            </w:r>
          </w:p>
        </w:tc>
      </w:tr>
      <w:tr w:rsidR="00FB7D45" w:rsidRPr="00317C4F" w14:paraId="000347F0" w14:textId="77777777" w:rsidTr="00CC5BA4">
        <w:tc>
          <w:tcPr>
            <w:tcW w:w="2610" w:type="dxa"/>
          </w:tcPr>
          <w:p w14:paraId="0F31BD58" w14:textId="7E1323D5" w:rsidR="00FB7D45" w:rsidRPr="00317C4F" w:rsidRDefault="00FB7D45" w:rsidP="00FB7D45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810" w:type="dxa"/>
          </w:tcPr>
          <w:p w14:paraId="0239925E" w14:textId="1FE9DE25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5B0D8DE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C7CA9C0" w14:textId="69FBF925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653</w:t>
            </w:r>
          </w:p>
        </w:tc>
        <w:tc>
          <w:tcPr>
            <w:tcW w:w="239" w:type="dxa"/>
            <w:vAlign w:val="bottom"/>
          </w:tcPr>
          <w:p w14:paraId="7588E0EC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1F29A417" w14:textId="0291FA21" w:rsidR="00FB7D45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88BEA1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805E9C6" w14:textId="353576DE" w:rsidR="00FB7D45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5E62F1D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2AAA51BD" w14:textId="5F1DE2F0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30E9035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40BF2535" w14:textId="1897FC30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653</w:t>
            </w:r>
          </w:p>
        </w:tc>
      </w:tr>
      <w:tr w:rsidR="00FB7D45" w:rsidRPr="00317C4F" w14:paraId="7DD8E69D" w14:textId="77777777" w:rsidTr="00CC5BA4">
        <w:tc>
          <w:tcPr>
            <w:tcW w:w="2610" w:type="dxa"/>
          </w:tcPr>
          <w:p w14:paraId="4F057C19" w14:textId="5AAB81F9" w:rsidR="00FB7D45" w:rsidRPr="00317C4F" w:rsidRDefault="00FB7D45" w:rsidP="00FB7D45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810" w:type="dxa"/>
          </w:tcPr>
          <w:p w14:paraId="2076B230" w14:textId="19B27F9A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1,781</w:t>
            </w:r>
          </w:p>
        </w:tc>
        <w:tc>
          <w:tcPr>
            <w:tcW w:w="243" w:type="dxa"/>
          </w:tcPr>
          <w:p w14:paraId="049E8C85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1817CD1" w14:textId="6FD5F954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654</w:t>
            </w:r>
          </w:p>
        </w:tc>
        <w:tc>
          <w:tcPr>
            <w:tcW w:w="239" w:type="dxa"/>
            <w:vAlign w:val="bottom"/>
          </w:tcPr>
          <w:p w14:paraId="6F9E4819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359AEC26" w14:textId="7ECB092B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2B168E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449EC2A" w14:textId="4E2BA7FD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304</w:t>
            </w:r>
          </w:p>
        </w:tc>
        <w:tc>
          <w:tcPr>
            <w:tcW w:w="239" w:type="dxa"/>
          </w:tcPr>
          <w:p w14:paraId="647E822A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36167F10" w14:textId="7BD86801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8155C10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06797DB9" w14:textId="381AD910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2,739</w:t>
            </w:r>
          </w:p>
        </w:tc>
      </w:tr>
      <w:tr w:rsidR="00FB7D45" w:rsidRPr="00317C4F" w14:paraId="30237FEB" w14:textId="77777777" w:rsidTr="00CC5BA4">
        <w:tc>
          <w:tcPr>
            <w:tcW w:w="2610" w:type="dxa"/>
          </w:tcPr>
          <w:p w14:paraId="08082CAB" w14:textId="77777777" w:rsidR="00FB7D45" w:rsidRPr="00317C4F" w:rsidRDefault="00FB7D45" w:rsidP="00FB7D45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ประมาณการหนี้สินสำหรับ</w:t>
            </w:r>
          </w:p>
          <w:p w14:paraId="2065D039" w14:textId="3CA6560B" w:rsidR="00FB7D45" w:rsidRPr="00317C4F" w:rsidRDefault="00FB7D45" w:rsidP="00FB7D45">
            <w:pPr>
              <w:widowControl w:val="0"/>
              <w:spacing w:line="240" w:lineRule="auto"/>
              <w:ind w:right="-646" w:firstLine="15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810" w:type="dxa"/>
          </w:tcPr>
          <w:p w14:paraId="79060776" w14:textId="77777777" w:rsidR="00FB7D45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CF1E6E8" w14:textId="77593319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4,733</w:t>
            </w:r>
          </w:p>
        </w:tc>
        <w:tc>
          <w:tcPr>
            <w:tcW w:w="243" w:type="dxa"/>
          </w:tcPr>
          <w:p w14:paraId="67344811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BBDA2B2" w14:textId="340A4264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702</w:t>
            </w:r>
          </w:p>
        </w:tc>
        <w:tc>
          <w:tcPr>
            <w:tcW w:w="239" w:type="dxa"/>
            <w:vAlign w:val="bottom"/>
          </w:tcPr>
          <w:p w14:paraId="15175D6F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08A1B6FF" w14:textId="77777777" w:rsidR="00FB7D45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9443A91" w14:textId="3EF5FEBF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(1,008)</w:t>
            </w:r>
          </w:p>
        </w:tc>
        <w:tc>
          <w:tcPr>
            <w:tcW w:w="270" w:type="dxa"/>
          </w:tcPr>
          <w:p w14:paraId="222A3FDA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E3AC25F" w14:textId="77777777" w:rsidR="00FB7D45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B11AD0C" w14:textId="2F3FA050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1,197</w:t>
            </w:r>
          </w:p>
        </w:tc>
        <w:tc>
          <w:tcPr>
            <w:tcW w:w="239" w:type="dxa"/>
          </w:tcPr>
          <w:p w14:paraId="18C4BAB9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36F5E2D2" w14:textId="77777777" w:rsidR="00FB7D45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F2C5144" w14:textId="120B7041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2367E82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2FA03524" w14:textId="5BDE188C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5,624</w:t>
            </w:r>
          </w:p>
        </w:tc>
      </w:tr>
      <w:tr w:rsidR="00FB7D45" w:rsidRPr="00317C4F" w14:paraId="5D044D6E" w14:textId="77777777" w:rsidTr="00CC5BA4">
        <w:tc>
          <w:tcPr>
            <w:tcW w:w="2610" w:type="dxa"/>
          </w:tcPr>
          <w:p w14:paraId="66F6A537" w14:textId="414B492F" w:rsidR="00FB7D45" w:rsidRPr="00317C4F" w:rsidRDefault="00FB7D45" w:rsidP="00FB7D45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ประมาณการรับคืนสินค้า</w:t>
            </w:r>
          </w:p>
        </w:tc>
        <w:tc>
          <w:tcPr>
            <w:tcW w:w="810" w:type="dxa"/>
          </w:tcPr>
          <w:p w14:paraId="1F2D1077" w14:textId="72608FC5" w:rsidR="00FB7D45" w:rsidRPr="00317C4F" w:rsidRDefault="00FB7D45" w:rsidP="00B468FF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EDD64C6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2E6FB49B" w14:textId="7D785B65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</w:t>
            </w:r>
          </w:p>
        </w:tc>
        <w:tc>
          <w:tcPr>
            <w:tcW w:w="239" w:type="dxa"/>
            <w:vAlign w:val="bottom"/>
          </w:tcPr>
          <w:p w14:paraId="0E706C63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09FACFC9" w14:textId="0D572203" w:rsidR="00FB7D45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01FFDF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5C21482" w14:textId="62C08B5A" w:rsidR="00FB7D45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295</w:t>
            </w:r>
          </w:p>
        </w:tc>
        <w:tc>
          <w:tcPr>
            <w:tcW w:w="239" w:type="dxa"/>
          </w:tcPr>
          <w:p w14:paraId="41999ADD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3CD6EFBF" w14:textId="0FAEF9BA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CB8359A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61ED05CC" w14:textId="46AF1BFA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378</w:t>
            </w:r>
          </w:p>
        </w:tc>
      </w:tr>
      <w:tr w:rsidR="00FB7D45" w:rsidRPr="00317C4F" w14:paraId="04B8F1DD" w14:textId="77777777" w:rsidTr="00CC5BA4">
        <w:tc>
          <w:tcPr>
            <w:tcW w:w="2610" w:type="dxa"/>
          </w:tcPr>
          <w:p w14:paraId="26ECD78E" w14:textId="085D2D54" w:rsidR="00FB7D45" w:rsidRPr="00317C4F" w:rsidRDefault="00FB7D45" w:rsidP="00FB7D45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67161ADB" w14:textId="46D123A1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489</w:t>
            </w:r>
          </w:p>
        </w:tc>
        <w:tc>
          <w:tcPr>
            <w:tcW w:w="243" w:type="dxa"/>
          </w:tcPr>
          <w:p w14:paraId="56112D35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6C002870" w14:textId="6050C136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914</w:t>
            </w:r>
          </w:p>
        </w:tc>
        <w:tc>
          <w:tcPr>
            <w:tcW w:w="239" w:type="dxa"/>
            <w:vAlign w:val="bottom"/>
          </w:tcPr>
          <w:p w14:paraId="5D1C36E3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33317174" w14:textId="151119C6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9F82FA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24D5818" w14:textId="4C167CA6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22FC881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1855978D" w14:textId="15B8BD3B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6A3B8FE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71FCA7A9" w14:textId="6B403A80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1,403</w:t>
            </w:r>
          </w:p>
        </w:tc>
      </w:tr>
      <w:tr w:rsidR="00FB7D45" w:rsidRPr="00317C4F" w14:paraId="115C7A20" w14:textId="77777777" w:rsidTr="00CC5BA4">
        <w:tc>
          <w:tcPr>
            <w:tcW w:w="2610" w:type="dxa"/>
          </w:tcPr>
          <w:p w14:paraId="4CA607C6" w14:textId="3C2D90AD" w:rsidR="00FB7D45" w:rsidRPr="00317C4F" w:rsidRDefault="00FB7D45" w:rsidP="00FB7D45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810" w:type="dxa"/>
          </w:tcPr>
          <w:p w14:paraId="18851844" w14:textId="1A1137F0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5009A4E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432C859E" w14:textId="219BBA58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720</w:t>
            </w:r>
          </w:p>
        </w:tc>
        <w:tc>
          <w:tcPr>
            <w:tcW w:w="239" w:type="dxa"/>
            <w:vAlign w:val="bottom"/>
          </w:tcPr>
          <w:p w14:paraId="1E0ECBBA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38AA636E" w14:textId="6E4898BC" w:rsidR="00FB7D45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B54A06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4E5CAED" w14:textId="72184B2C" w:rsidR="00FB7D45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EA6E4F4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53AA2C0C" w14:textId="2908BFF6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268A62B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43BBA958" w14:textId="4FB90646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720</w:t>
            </w:r>
          </w:p>
        </w:tc>
      </w:tr>
      <w:tr w:rsidR="00FB7D45" w:rsidRPr="00317C4F" w14:paraId="6725CE72" w14:textId="77777777" w:rsidTr="00CC5BA4">
        <w:tc>
          <w:tcPr>
            <w:tcW w:w="2610" w:type="dxa"/>
          </w:tcPr>
          <w:p w14:paraId="069693D4" w14:textId="3B141DE1" w:rsidR="00FB7D45" w:rsidRPr="00317C4F" w:rsidRDefault="00FB7D45" w:rsidP="00FB7D45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08CD">
              <w:rPr>
                <w:rFonts w:asciiTheme="majorBidi" w:hAnsiTheme="majorBidi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810" w:type="dxa"/>
          </w:tcPr>
          <w:p w14:paraId="59B1EC74" w14:textId="08329755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9C90013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4F149BE3" w14:textId="17E43A93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2,578</w:t>
            </w:r>
          </w:p>
        </w:tc>
        <w:tc>
          <w:tcPr>
            <w:tcW w:w="239" w:type="dxa"/>
            <w:vAlign w:val="bottom"/>
          </w:tcPr>
          <w:p w14:paraId="64AD3C23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64E90166" w14:textId="29A7D0B3" w:rsidR="00FB7D45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E79B77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5441646" w14:textId="25FE3ED1" w:rsidR="00FB7D45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0174070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570FEDB1" w14:textId="25BC9EF6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91E7373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403FB594" w14:textId="502AFE56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2,578</w:t>
            </w:r>
          </w:p>
        </w:tc>
      </w:tr>
      <w:tr w:rsidR="00FB7D45" w:rsidRPr="00C679F8" w14:paraId="222C493E" w14:textId="77777777" w:rsidTr="00CC5BA4">
        <w:tc>
          <w:tcPr>
            <w:tcW w:w="2610" w:type="dxa"/>
            <w:vAlign w:val="bottom"/>
          </w:tcPr>
          <w:p w14:paraId="63CFBCEB" w14:textId="3C44110A" w:rsidR="00FB7D45" w:rsidRPr="00317C4F" w:rsidRDefault="00FB7D45" w:rsidP="00FB7D45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F617B" w14:textId="1C6C0136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7,760</w:t>
            </w:r>
          </w:p>
        </w:tc>
        <w:tc>
          <w:tcPr>
            <w:tcW w:w="243" w:type="dxa"/>
            <w:vAlign w:val="center"/>
          </w:tcPr>
          <w:p w14:paraId="1E9B8AEB" w14:textId="77777777" w:rsidR="00FB7D45" w:rsidRPr="008824C0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14:paraId="502D2E0A" w14:textId="76773188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6,269</w:t>
            </w:r>
          </w:p>
        </w:tc>
        <w:tc>
          <w:tcPr>
            <w:tcW w:w="239" w:type="dxa"/>
            <w:vAlign w:val="center"/>
          </w:tcPr>
          <w:p w14:paraId="704C1936" w14:textId="77777777" w:rsidR="00FB7D45" w:rsidRPr="008824C0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01963066" w14:textId="55B42218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(1,008)</w:t>
            </w:r>
          </w:p>
        </w:tc>
        <w:tc>
          <w:tcPr>
            <w:tcW w:w="270" w:type="dxa"/>
          </w:tcPr>
          <w:p w14:paraId="7C1878EF" w14:textId="77777777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B2E0BA3" w14:textId="7A8CDDF0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1,825</w:t>
            </w:r>
          </w:p>
        </w:tc>
        <w:tc>
          <w:tcPr>
            <w:tcW w:w="239" w:type="dxa"/>
          </w:tcPr>
          <w:p w14:paraId="79B5948B" w14:textId="77777777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304F1DDD" w14:textId="092B3D9F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6396F24" w14:textId="77777777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99956" w14:textId="5AE7B2EF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14,846</w:t>
            </w:r>
          </w:p>
        </w:tc>
      </w:tr>
      <w:tr w:rsidR="00FC7DB3" w:rsidRPr="00C679F8" w14:paraId="3C96A7E2" w14:textId="77777777" w:rsidTr="00CC5BA4">
        <w:tc>
          <w:tcPr>
            <w:tcW w:w="2610" w:type="dxa"/>
            <w:vAlign w:val="bottom"/>
          </w:tcPr>
          <w:p w14:paraId="7046E242" w14:textId="77777777" w:rsidR="00FC7DB3" w:rsidRPr="00FC7DB3" w:rsidRDefault="00FC7DB3" w:rsidP="004877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6A62DF3B" w14:textId="77777777" w:rsidR="00FC7DB3" w:rsidRPr="00FC7DB3" w:rsidRDefault="00FC7DB3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43" w:type="dxa"/>
          </w:tcPr>
          <w:p w14:paraId="6E1AD1F1" w14:textId="77777777" w:rsidR="00FC7DB3" w:rsidRPr="00FC7DB3" w:rsidRDefault="00FC7DB3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15F4FFE4" w14:textId="77777777" w:rsidR="00FC7DB3" w:rsidRPr="00FC7DB3" w:rsidRDefault="00FC7DB3" w:rsidP="008824C0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9" w:type="dxa"/>
            <w:vAlign w:val="center"/>
          </w:tcPr>
          <w:p w14:paraId="730992AF" w14:textId="77777777" w:rsidR="00FC7DB3" w:rsidRPr="00FC7DB3" w:rsidRDefault="00FC7DB3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514D4101" w14:textId="77777777" w:rsidR="00FC7DB3" w:rsidRPr="00FC7DB3" w:rsidRDefault="00FC7DB3" w:rsidP="008824C0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1BC39FE7" w14:textId="77777777" w:rsidR="00FC7DB3" w:rsidRPr="00FC7DB3" w:rsidRDefault="00FC7D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</w:tcPr>
          <w:p w14:paraId="3ADA20E8" w14:textId="77777777" w:rsidR="00FC7DB3" w:rsidRPr="00FC7DB3" w:rsidRDefault="00FC7DB3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9" w:type="dxa"/>
          </w:tcPr>
          <w:p w14:paraId="5D2D42C4" w14:textId="77777777" w:rsidR="00FC7DB3" w:rsidRPr="00FC7DB3" w:rsidRDefault="00FC7D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41" w:type="dxa"/>
          </w:tcPr>
          <w:p w14:paraId="2C6734EB" w14:textId="77777777" w:rsidR="00FC7DB3" w:rsidRPr="00FC7DB3" w:rsidRDefault="00FC7DB3" w:rsidP="008824C0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9" w:type="dxa"/>
          </w:tcPr>
          <w:p w14:paraId="0E65DB70" w14:textId="77777777" w:rsidR="00FC7DB3" w:rsidRPr="00FC7DB3" w:rsidRDefault="00FC7DB3" w:rsidP="004877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74A016C6" w14:textId="77777777" w:rsidR="00FC7DB3" w:rsidRPr="00FC7DB3" w:rsidRDefault="00FC7DB3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317C4F" w:rsidRPr="00C679F8" w14:paraId="727B1A51" w14:textId="77777777" w:rsidTr="00CC5BA4">
        <w:tc>
          <w:tcPr>
            <w:tcW w:w="2610" w:type="dxa"/>
            <w:vAlign w:val="bottom"/>
          </w:tcPr>
          <w:p w14:paraId="0CA3F87F" w14:textId="445C95B2" w:rsidR="00317C4F" w:rsidRPr="00317C4F" w:rsidRDefault="00317C4F" w:rsidP="004877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0" w:type="dxa"/>
          </w:tcPr>
          <w:p w14:paraId="0980C574" w14:textId="77777777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2C23B827" w14:textId="77777777" w:rsidR="00317C4F" w:rsidRPr="00317C4F" w:rsidRDefault="00317C4F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15C6ECE" w14:textId="77777777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vAlign w:val="center"/>
          </w:tcPr>
          <w:p w14:paraId="0213CF59" w14:textId="77777777" w:rsidR="00317C4F" w:rsidRPr="00317C4F" w:rsidRDefault="00317C4F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72BB8E39" w14:textId="77777777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BE9E64E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F9F2507" w14:textId="77777777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0650EE16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4D063C35" w14:textId="57A23ED2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0340A3E9" w14:textId="77777777" w:rsidR="00317C4F" w:rsidRPr="00317C4F" w:rsidRDefault="00317C4F" w:rsidP="004877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61DCE647" w14:textId="77777777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B7D45" w:rsidRPr="00C679F8" w14:paraId="3F67AF60" w14:textId="77777777" w:rsidTr="00CC5BA4">
        <w:tc>
          <w:tcPr>
            <w:tcW w:w="2610" w:type="dxa"/>
            <w:vAlign w:val="bottom"/>
          </w:tcPr>
          <w:p w14:paraId="01C39A59" w14:textId="56918877" w:rsidR="00FB7D45" w:rsidRPr="00317C4F" w:rsidRDefault="00FB7D45" w:rsidP="00FB7D45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14:paraId="4804E927" w14:textId="06F54DD0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(40,851)</w:t>
            </w:r>
          </w:p>
        </w:tc>
        <w:tc>
          <w:tcPr>
            <w:tcW w:w="243" w:type="dxa"/>
          </w:tcPr>
          <w:p w14:paraId="7F714612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79A2DA1" w14:textId="0BB6DD5D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(434)</w:t>
            </w:r>
          </w:p>
        </w:tc>
        <w:tc>
          <w:tcPr>
            <w:tcW w:w="239" w:type="dxa"/>
            <w:vAlign w:val="center"/>
          </w:tcPr>
          <w:p w14:paraId="30D55487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24665315" w14:textId="0156EDC8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2BABC7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1A741B1" w14:textId="7EECCD64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(6,889)</w:t>
            </w:r>
          </w:p>
        </w:tc>
        <w:tc>
          <w:tcPr>
            <w:tcW w:w="239" w:type="dxa"/>
          </w:tcPr>
          <w:p w14:paraId="1714CDC0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3CFA7092" w14:textId="5D9064C4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EBD6A5A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73A5EC50" w14:textId="0776948A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(48,174)</w:t>
            </w:r>
          </w:p>
        </w:tc>
      </w:tr>
      <w:tr w:rsidR="00FB7D45" w:rsidRPr="00C679F8" w14:paraId="6235E843" w14:textId="77777777" w:rsidTr="00CC5BA4">
        <w:tc>
          <w:tcPr>
            <w:tcW w:w="2610" w:type="dxa"/>
            <w:vAlign w:val="bottom"/>
          </w:tcPr>
          <w:p w14:paraId="1DC82DA9" w14:textId="12B0B0CD" w:rsidR="00FB7D45" w:rsidRPr="00317C4F" w:rsidRDefault="00FB7D45" w:rsidP="00FB7D45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810" w:type="dxa"/>
          </w:tcPr>
          <w:p w14:paraId="238C7AC6" w14:textId="6B2D23BC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(9,211)</w:t>
            </w:r>
          </w:p>
        </w:tc>
        <w:tc>
          <w:tcPr>
            <w:tcW w:w="243" w:type="dxa"/>
          </w:tcPr>
          <w:p w14:paraId="5F4EB141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68F2F4B6" w14:textId="3DC0C694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1,268</w:t>
            </w:r>
          </w:p>
        </w:tc>
        <w:tc>
          <w:tcPr>
            <w:tcW w:w="239" w:type="dxa"/>
            <w:vAlign w:val="center"/>
          </w:tcPr>
          <w:p w14:paraId="4BA2CBC0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5927E0A4" w14:textId="278EE92B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F3FEF3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3124C3D" w14:textId="66C9B190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(45,</w:t>
            </w:r>
            <w:r w:rsidR="001C32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120087C2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3A047917" w14:textId="346328B9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(131)</w:t>
            </w:r>
          </w:p>
        </w:tc>
        <w:tc>
          <w:tcPr>
            <w:tcW w:w="239" w:type="dxa"/>
          </w:tcPr>
          <w:p w14:paraId="58A64B62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7EA6DB3E" w14:textId="6FBB2048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(53,</w:t>
            </w:r>
            <w:r w:rsidR="001C32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FB7D45" w:rsidRPr="00C679F8" w14:paraId="4396AC35" w14:textId="77777777" w:rsidTr="00CC5BA4">
        <w:tc>
          <w:tcPr>
            <w:tcW w:w="2610" w:type="dxa"/>
            <w:vAlign w:val="bottom"/>
          </w:tcPr>
          <w:p w14:paraId="757EE375" w14:textId="45248077" w:rsidR="00FB7D45" w:rsidRPr="00317C4F" w:rsidRDefault="00FB7D45" w:rsidP="00FB7D45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810" w:type="dxa"/>
          </w:tcPr>
          <w:p w14:paraId="1FE8F7D7" w14:textId="2D7087FD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(46)</w:t>
            </w:r>
          </w:p>
        </w:tc>
        <w:tc>
          <w:tcPr>
            <w:tcW w:w="243" w:type="dxa"/>
          </w:tcPr>
          <w:p w14:paraId="4778C228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EBD4435" w14:textId="511DC708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9" w:type="dxa"/>
            <w:vAlign w:val="center"/>
          </w:tcPr>
          <w:p w14:paraId="3DEE90A0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042F2F35" w14:textId="7E695ABD" w:rsidR="00FB7D45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32B901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1F03068" w14:textId="2ACB06E3" w:rsidR="00FB7D45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67DE5D6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06E73DB4" w14:textId="49D4009D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036D8A3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0321D28A" w14:textId="6528722E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(38)</w:t>
            </w:r>
          </w:p>
        </w:tc>
      </w:tr>
      <w:tr w:rsidR="00FB7D45" w:rsidRPr="00C679F8" w14:paraId="42F9E1BF" w14:textId="77777777" w:rsidTr="00CC5BA4">
        <w:tc>
          <w:tcPr>
            <w:tcW w:w="2610" w:type="dxa"/>
            <w:vAlign w:val="bottom"/>
          </w:tcPr>
          <w:p w14:paraId="0610F292" w14:textId="2461252E" w:rsidR="00FB7D45" w:rsidRPr="00317C4F" w:rsidRDefault="00FB7D45" w:rsidP="00FB7D45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BF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ประมาณการส่วนลดรับ</w:t>
            </w:r>
          </w:p>
        </w:tc>
        <w:tc>
          <w:tcPr>
            <w:tcW w:w="810" w:type="dxa"/>
          </w:tcPr>
          <w:p w14:paraId="53366BEF" w14:textId="5BB1452C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9D77FB2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B4AC1A2" w14:textId="3AB7897E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(1,913)</w:t>
            </w:r>
          </w:p>
        </w:tc>
        <w:tc>
          <w:tcPr>
            <w:tcW w:w="239" w:type="dxa"/>
            <w:vAlign w:val="center"/>
          </w:tcPr>
          <w:p w14:paraId="4DF321E4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036810F5" w14:textId="2E227ED1" w:rsidR="00FB7D45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5F3469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16A7CD5" w14:textId="7C67DBCF" w:rsidR="00FB7D45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D43C54E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1BF51795" w14:textId="376883C5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496653B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38B64174" w14:textId="3F93E1E0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(1,913)</w:t>
            </w:r>
          </w:p>
        </w:tc>
      </w:tr>
      <w:tr w:rsidR="00FB7D45" w:rsidRPr="00C679F8" w14:paraId="5B6E2194" w14:textId="77777777" w:rsidTr="00CC5BA4">
        <w:tc>
          <w:tcPr>
            <w:tcW w:w="2610" w:type="dxa"/>
            <w:vAlign w:val="bottom"/>
          </w:tcPr>
          <w:p w14:paraId="4E49C6E7" w14:textId="3DDC2848" w:rsidR="00FB7D45" w:rsidRPr="00317C4F" w:rsidRDefault="00FB7D45" w:rsidP="00FB7D45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7F6071F7" w14:textId="274D28E4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2012012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0381872" w14:textId="5626767D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(758)</w:t>
            </w:r>
          </w:p>
        </w:tc>
        <w:tc>
          <w:tcPr>
            <w:tcW w:w="239" w:type="dxa"/>
            <w:vAlign w:val="center"/>
          </w:tcPr>
          <w:p w14:paraId="330EB950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56E7FB1E" w14:textId="1C9C7413" w:rsidR="00FB7D45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998B90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98BC8BC" w14:textId="391DCE80" w:rsidR="00FB7D45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2A0C1B2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3C3384A2" w14:textId="4787D6EC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F7412D2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4302BF35" w14:textId="414CEE15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(758)</w:t>
            </w:r>
          </w:p>
        </w:tc>
      </w:tr>
      <w:tr w:rsidR="00FB7D45" w:rsidRPr="00C679F8" w14:paraId="32886B5B" w14:textId="77777777" w:rsidTr="00CC5BA4">
        <w:tc>
          <w:tcPr>
            <w:tcW w:w="2610" w:type="dxa"/>
            <w:vAlign w:val="bottom"/>
          </w:tcPr>
          <w:p w14:paraId="45756F2D" w14:textId="6955DC2F" w:rsidR="00FB7D45" w:rsidRPr="00317C4F" w:rsidRDefault="00FB7D45" w:rsidP="00FB7D45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536EA70" w14:textId="3F566702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6CCA367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53A582A7" w14:textId="70BA8739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1,212</w:t>
            </w:r>
          </w:p>
        </w:tc>
        <w:tc>
          <w:tcPr>
            <w:tcW w:w="239" w:type="dxa"/>
            <w:vAlign w:val="center"/>
          </w:tcPr>
          <w:p w14:paraId="0F923183" w14:textId="77777777" w:rsidR="00FB7D45" w:rsidRPr="00317C4F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16C33159" w14:textId="3EE28B32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A81EB7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E7474C" w14:textId="1402CFD0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(2,819)</w:t>
            </w:r>
          </w:p>
        </w:tc>
        <w:tc>
          <w:tcPr>
            <w:tcW w:w="239" w:type="dxa"/>
          </w:tcPr>
          <w:p w14:paraId="6D37E0B9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6C171380" w14:textId="4AEB1F73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C541840" w14:textId="77777777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13327BD" w14:textId="39226428" w:rsidR="00FB7D45" w:rsidRPr="00317C4F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(1,607)</w:t>
            </w:r>
          </w:p>
        </w:tc>
      </w:tr>
      <w:tr w:rsidR="00FB7D45" w:rsidRPr="00C679F8" w14:paraId="18DA1543" w14:textId="77777777" w:rsidTr="00CC5BA4">
        <w:tc>
          <w:tcPr>
            <w:tcW w:w="2610" w:type="dxa"/>
            <w:vAlign w:val="bottom"/>
          </w:tcPr>
          <w:p w14:paraId="1CA8EFBC" w14:textId="31F44E78" w:rsidR="00FB7D45" w:rsidRPr="00317C4F" w:rsidRDefault="00FB7D45" w:rsidP="00FB7D45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801B28E" w14:textId="77692327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(50,108)</w:t>
            </w:r>
          </w:p>
        </w:tc>
        <w:tc>
          <w:tcPr>
            <w:tcW w:w="243" w:type="dxa"/>
          </w:tcPr>
          <w:p w14:paraId="142B9EFF" w14:textId="77777777" w:rsidR="00FB7D45" w:rsidRPr="008824C0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14:paraId="687F52F5" w14:textId="17767A18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(617)</w:t>
            </w:r>
          </w:p>
        </w:tc>
        <w:tc>
          <w:tcPr>
            <w:tcW w:w="239" w:type="dxa"/>
            <w:vAlign w:val="center"/>
          </w:tcPr>
          <w:p w14:paraId="779E754A" w14:textId="77777777" w:rsidR="00FB7D45" w:rsidRPr="008824C0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5B542A23" w14:textId="3736A5FD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02FF80" w14:textId="77777777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83677ED" w14:textId="686FBD67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55</w:t>
            </w: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1C32E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403</w:t>
            </w: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220A8C05" w14:textId="77777777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54CB4139" w14:textId="506AB0C3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(131)</w:t>
            </w:r>
          </w:p>
        </w:tc>
        <w:tc>
          <w:tcPr>
            <w:tcW w:w="239" w:type="dxa"/>
          </w:tcPr>
          <w:p w14:paraId="1492151B" w14:textId="77777777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067C7" w14:textId="6D31BFB3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(106,</w:t>
            </w:r>
            <w:r w:rsidR="001C32E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259</w:t>
            </w: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317C4F" w:rsidRPr="00C679F8" w14:paraId="4023523B" w14:textId="77777777" w:rsidTr="00CC5BA4">
        <w:tc>
          <w:tcPr>
            <w:tcW w:w="2610" w:type="dxa"/>
          </w:tcPr>
          <w:p w14:paraId="480E6070" w14:textId="77777777" w:rsidR="00317C4F" w:rsidRPr="00FC7DB3" w:rsidRDefault="00317C4F" w:rsidP="004877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A9673C3" w14:textId="77777777" w:rsidR="00317C4F" w:rsidRPr="00FC7DB3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43" w:type="dxa"/>
          </w:tcPr>
          <w:p w14:paraId="28E40032" w14:textId="77777777" w:rsidR="00317C4F" w:rsidRPr="00FC7DB3" w:rsidRDefault="00317C4F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4DE83769" w14:textId="77777777" w:rsidR="00317C4F" w:rsidRPr="00FC7DB3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60A2884A" w14:textId="77777777" w:rsidR="00317C4F" w:rsidRPr="00FC7DB3" w:rsidRDefault="00317C4F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4EC62679" w14:textId="77777777" w:rsidR="00317C4F" w:rsidRPr="00FC7DB3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0836C494" w14:textId="77777777" w:rsidR="00317C4F" w:rsidRPr="00FC7DB3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69A35A0" w14:textId="77777777" w:rsidR="00317C4F" w:rsidRPr="00FC7DB3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9" w:type="dxa"/>
          </w:tcPr>
          <w:p w14:paraId="67968C0F" w14:textId="77777777" w:rsidR="00317C4F" w:rsidRPr="00FC7DB3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6F46ED27" w14:textId="09AA5BF5" w:rsidR="00317C4F" w:rsidRPr="00FC7DB3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9" w:type="dxa"/>
          </w:tcPr>
          <w:p w14:paraId="0F04DEF1" w14:textId="77777777" w:rsidR="00317C4F" w:rsidRPr="00FC7DB3" w:rsidRDefault="00317C4F" w:rsidP="004877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48E97B13" w14:textId="77777777" w:rsidR="00317C4F" w:rsidRPr="00FC7DB3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FB7D45" w:rsidRPr="00C679F8" w14:paraId="1201D7C5" w14:textId="77777777" w:rsidTr="00CC5BA4">
        <w:tc>
          <w:tcPr>
            <w:tcW w:w="2610" w:type="dxa"/>
          </w:tcPr>
          <w:p w14:paraId="364E257E" w14:textId="59D32C47" w:rsidR="00FB7D45" w:rsidRPr="00317C4F" w:rsidRDefault="00FB7D45" w:rsidP="00FB7D45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F011E4C" w14:textId="47402D50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(42,348)</w:t>
            </w:r>
          </w:p>
        </w:tc>
        <w:tc>
          <w:tcPr>
            <w:tcW w:w="243" w:type="dxa"/>
          </w:tcPr>
          <w:p w14:paraId="18F44D69" w14:textId="77777777" w:rsidR="00FB7D45" w:rsidRPr="008824C0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vAlign w:val="bottom"/>
          </w:tcPr>
          <w:p w14:paraId="6F4A7C19" w14:textId="04171E39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5,652</w:t>
            </w:r>
          </w:p>
        </w:tc>
        <w:tc>
          <w:tcPr>
            <w:tcW w:w="239" w:type="dxa"/>
            <w:vAlign w:val="bottom"/>
          </w:tcPr>
          <w:p w14:paraId="1787CBD0" w14:textId="77777777" w:rsidR="00FB7D45" w:rsidRPr="008824C0" w:rsidRDefault="00FB7D45" w:rsidP="00FB7D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</w:tcPr>
          <w:p w14:paraId="0C6487E1" w14:textId="05EF211D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E4A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(1,00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 w:rsidRPr="009E4A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DE1A89" w14:textId="77777777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10AE58F" w14:textId="06B3B109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</w:t>
            </w: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1C32E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578</w:t>
            </w: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20A55256" w14:textId="77777777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</w:tcPr>
          <w:p w14:paraId="1C0846AC" w14:textId="4D18B342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(131)</w:t>
            </w:r>
          </w:p>
        </w:tc>
        <w:tc>
          <w:tcPr>
            <w:tcW w:w="239" w:type="dxa"/>
          </w:tcPr>
          <w:p w14:paraId="048BF946" w14:textId="77777777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vAlign w:val="bottom"/>
          </w:tcPr>
          <w:p w14:paraId="08E69C2B" w14:textId="4268FE02" w:rsidR="00FB7D45" w:rsidRPr="008824C0" w:rsidRDefault="00FB7D45" w:rsidP="00FB7D45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1C32E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413</w:t>
            </w: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bookmarkEnd w:id="16"/>
    </w:tbl>
    <w:p w14:paraId="242A3D81" w14:textId="61DB6AE4" w:rsidR="007C28B7" w:rsidRDefault="007C2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1"/>
        <w:gridCol w:w="1349"/>
        <w:gridCol w:w="269"/>
        <w:gridCol w:w="1345"/>
        <w:gridCol w:w="269"/>
        <w:gridCol w:w="1343"/>
        <w:gridCol w:w="269"/>
        <w:gridCol w:w="1257"/>
      </w:tblGrid>
      <w:tr w:rsidR="003C31AA" w:rsidRPr="007A1714" w14:paraId="3A5DDAE3" w14:textId="77777777" w:rsidTr="00CC5BA4">
        <w:trPr>
          <w:tblHeader/>
        </w:trPr>
        <w:tc>
          <w:tcPr>
            <w:tcW w:w="1670" w:type="pct"/>
          </w:tcPr>
          <w:p w14:paraId="154AC7FC" w14:textId="77777777" w:rsidR="003C31AA" w:rsidRPr="004064A6" w:rsidRDefault="003C31AA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330" w:type="pct"/>
            <w:gridSpan w:val="7"/>
          </w:tcPr>
          <w:p w14:paraId="04B54D29" w14:textId="31067109" w:rsidR="003C31AA" w:rsidRPr="004064A6" w:rsidRDefault="003C31AA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C31AA" w:rsidRPr="007A1714" w14:paraId="4FA26B63" w14:textId="77777777" w:rsidTr="0004342A">
        <w:trPr>
          <w:tblHeader/>
        </w:trPr>
        <w:tc>
          <w:tcPr>
            <w:tcW w:w="1670" w:type="pct"/>
          </w:tcPr>
          <w:p w14:paraId="26113DCE" w14:textId="77777777" w:rsidR="003C31AA" w:rsidRPr="004064A6" w:rsidRDefault="003C31AA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36" w:type="pct"/>
          </w:tcPr>
          <w:p w14:paraId="7E7CDC6D" w14:textId="77777777" w:rsidR="003C31AA" w:rsidRPr="004064A6" w:rsidRDefault="003C31AA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7" w:type="pct"/>
          </w:tcPr>
          <w:p w14:paraId="17214493" w14:textId="77777777" w:rsidR="003C31AA" w:rsidRPr="004064A6" w:rsidRDefault="003C31AA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4" w:type="pct"/>
            <w:gridSpan w:val="3"/>
            <w:tcBorders>
              <w:bottom w:val="single" w:sz="4" w:space="0" w:color="auto"/>
            </w:tcBorders>
          </w:tcPr>
          <w:p w14:paraId="376F3809" w14:textId="3646342D" w:rsidR="003C31AA" w:rsidRPr="004064A6" w:rsidRDefault="003C31AA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642935" w:rsidRPr="006429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="00642935" w:rsidRPr="00642935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4064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47" w:type="pct"/>
          </w:tcPr>
          <w:p w14:paraId="31596275" w14:textId="35AC8B78" w:rsidR="003C31AA" w:rsidRPr="004064A6" w:rsidRDefault="003C31AA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4D22EB1C" w14:textId="77777777" w:rsidR="003C31AA" w:rsidRPr="004064A6" w:rsidRDefault="003C31AA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3C31AA" w:rsidRPr="007A1714" w14:paraId="013334D4" w14:textId="77777777" w:rsidTr="0004342A">
        <w:trPr>
          <w:tblHeader/>
        </w:trPr>
        <w:tc>
          <w:tcPr>
            <w:tcW w:w="1670" w:type="pct"/>
          </w:tcPr>
          <w:p w14:paraId="1A6E373A" w14:textId="77777777" w:rsidR="003C31AA" w:rsidRPr="004064A6" w:rsidRDefault="003C31AA" w:rsidP="003C31A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36" w:type="pct"/>
          </w:tcPr>
          <w:p w14:paraId="114978F3" w14:textId="77777777" w:rsidR="003C31AA" w:rsidRPr="004064A6" w:rsidRDefault="003C31AA" w:rsidP="003C31A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7" w:type="pct"/>
          </w:tcPr>
          <w:p w14:paraId="4AB1C3B0" w14:textId="77777777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20AD26BC" w14:textId="4DB8E028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47" w:type="pct"/>
          </w:tcPr>
          <w:p w14:paraId="689E44C9" w14:textId="77777777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0A720D8C" w14:textId="6E7E519B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83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47" w:type="pct"/>
          </w:tcPr>
          <w:p w14:paraId="1D06D2E6" w14:textId="4ED2DCEB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9D59148" w14:textId="77777777" w:rsidR="003C31AA" w:rsidRPr="004064A6" w:rsidRDefault="003C31AA" w:rsidP="003C31A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3C31AA" w:rsidRPr="007A1714" w14:paraId="62E699D3" w14:textId="77777777" w:rsidTr="0004342A">
        <w:trPr>
          <w:tblHeader/>
        </w:trPr>
        <w:tc>
          <w:tcPr>
            <w:tcW w:w="1670" w:type="pct"/>
          </w:tcPr>
          <w:p w14:paraId="247E48F0" w14:textId="77777777" w:rsidR="003C31AA" w:rsidRPr="004064A6" w:rsidRDefault="003C31AA" w:rsidP="003C31A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06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ภาษีเงินได้รอการตัดบัญชี</w:t>
            </w:r>
          </w:p>
        </w:tc>
        <w:tc>
          <w:tcPr>
            <w:tcW w:w="736" w:type="pct"/>
          </w:tcPr>
          <w:p w14:paraId="1BC0E134" w14:textId="77777777" w:rsidR="003C31AA" w:rsidRPr="004064A6" w:rsidRDefault="003C31AA" w:rsidP="003C31A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47" w:type="pct"/>
          </w:tcPr>
          <w:p w14:paraId="518C47D7" w14:textId="77777777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0DACF14A" w14:textId="58519B1F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47" w:type="pct"/>
          </w:tcPr>
          <w:p w14:paraId="1359225D" w14:textId="77777777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12856671" w14:textId="7F0DA2C9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83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7" w:type="pct"/>
          </w:tcPr>
          <w:p w14:paraId="1132E054" w14:textId="547E7618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7D49F0D" w14:textId="12E78B46" w:rsidR="003C31AA" w:rsidRPr="004064A6" w:rsidRDefault="003C31AA" w:rsidP="003C31A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3C31AA" w:rsidRPr="007A1714" w14:paraId="00DB74D9" w14:textId="77777777" w:rsidTr="00CC5BA4">
        <w:trPr>
          <w:tblHeader/>
        </w:trPr>
        <w:tc>
          <w:tcPr>
            <w:tcW w:w="1670" w:type="pct"/>
          </w:tcPr>
          <w:p w14:paraId="3A7183F9" w14:textId="77777777" w:rsidR="003C31AA" w:rsidRPr="004064A6" w:rsidRDefault="003C31AA" w:rsidP="00A769F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pct"/>
            <w:gridSpan w:val="7"/>
          </w:tcPr>
          <w:p w14:paraId="5A80236A" w14:textId="16B275B5" w:rsidR="003C31AA" w:rsidRPr="004064A6" w:rsidRDefault="00642935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3C31AA" w:rsidRPr="004064A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C31AA" w:rsidRPr="007A1714" w14:paraId="1E4A4585" w14:textId="77777777" w:rsidTr="0004342A">
        <w:tc>
          <w:tcPr>
            <w:tcW w:w="1670" w:type="pct"/>
          </w:tcPr>
          <w:p w14:paraId="6865B4D0" w14:textId="585D4A55" w:rsidR="00B07100" w:rsidRPr="004064A6" w:rsidRDefault="00B07100" w:rsidP="00A769F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434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36" w:type="pct"/>
          </w:tcPr>
          <w:p w14:paraId="20D66B80" w14:textId="77777777" w:rsidR="00B07100" w:rsidRPr="004064A6" w:rsidRDefault="00B07100" w:rsidP="00A769F2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</w:tcPr>
          <w:p w14:paraId="5CE6E278" w14:textId="77777777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34" w:type="pct"/>
          </w:tcPr>
          <w:p w14:paraId="208AEEB0" w14:textId="77777777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91F1556" w14:textId="77777777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33" w:type="pct"/>
          </w:tcPr>
          <w:p w14:paraId="336A4431" w14:textId="77777777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F747EBD" w14:textId="36A0019A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</w:tcPr>
          <w:p w14:paraId="632F07C7" w14:textId="77777777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C31AA" w:rsidRPr="007A1714" w14:paraId="3E8A82DF" w14:textId="77777777" w:rsidTr="0004342A">
        <w:tc>
          <w:tcPr>
            <w:tcW w:w="1670" w:type="pct"/>
          </w:tcPr>
          <w:p w14:paraId="2259CC32" w14:textId="77777777" w:rsidR="00B07100" w:rsidRPr="004064A6" w:rsidRDefault="00B07100" w:rsidP="00A769F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36" w:type="pct"/>
          </w:tcPr>
          <w:p w14:paraId="69FB5B93" w14:textId="77777777" w:rsidR="00B07100" w:rsidRPr="004064A6" w:rsidRDefault="00B07100" w:rsidP="00A769F2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</w:tcPr>
          <w:p w14:paraId="6AF50631" w14:textId="77777777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34" w:type="pct"/>
          </w:tcPr>
          <w:p w14:paraId="54FB864D" w14:textId="77777777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EB32288" w14:textId="77777777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33" w:type="pct"/>
          </w:tcPr>
          <w:p w14:paraId="7E42434F" w14:textId="77777777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A124C51" w14:textId="0EC6DE13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</w:tcPr>
          <w:p w14:paraId="2B06CA45" w14:textId="77777777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50F7E" w:rsidRPr="007A1714" w14:paraId="2FB7DE76" w14:textId="77777777" w:rsidTr="0004342A">
        <w:tc>
          <w:tcPr>
            <w:tcW w:w="1670" w:type="pct"/>
          </w:tcPr>
          <w:p w14:paraId="2EFCA2DB" w14:textId="410A0559" w:rsidR="00750F7E" w:rsidRPr="004064A6" w:rsidRDefault="00750F7E" w:rsidP="00A769F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F7E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736" w:type="pct"/>
          </w:tcPr>
          <w:p w14:paraId="2D0084E0" w14:textId="7BA01730" w:rsidR="00750F7E" w:rsidRPr="00B50FA8" w:rsidRDefault="00B50FA8" w:rsidP="00B50FA8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7F64CA3" w14:textId="77777777" w:rsidR="00750F7E" w:rsidRPr="00B50FA8" w:rsidRDefault="00750F7E" w:rsidP="00B50FA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0EE6B2BA" w14:textId="59B954FB" w:rsidR="00750F7E" w:rsidRPr="00B50FA8" w:rsidRDefault="00B50FA8" w:rsidP="00B50FA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4363552C" w14:textId="77777777" w:rsidR="00750F7E" w:rsidRPr="00B50FA8" w:rsidRDefault="00750F7E" w:rsidP="00B50FA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54C75D63" w14:textId="35FE0E21" w:rsidR="00750F7E" w:rsidRPr="00B50FA8" w:rsidRDefault="00B50FA8" w:rsidP="00B50FA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F568816" w14:textId="77777777" w:rsidR="00750F7E" w:rsidRPr="00B50FA8" w:rsidRDefault="00750F7E" w:rsidP="00B50FA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5AFAE20" w14:textId="043BF3BF" w:rsidR="00750F7E" w:rsidRPr="00B50FA8" w:rsidRDefault="00B50FA8" w:rsidP="00B50FA8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3C31AA" w:rsidRPr="007A1714" w14:paraId="2B3CE239" w14:textId="77777777" w:rsidTr="0004342A">
        <w:tc>
          <w:tcPr>
            <w:tcW w:w="1670" w:type="pct"/>
          </w:tcPr>
          <w:p w14:paraId="62CB7BA1" w14:textId="77777777" w:rsidR="00B07100" w:rsidRPr="004064A6" w:rsidRDefault="00B07100" w:rsidP="00A769F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736" w:type="pct"/>
          </w:tcPr>
          <w:p w14:paraId="3352A86E" w14:textId="70780B57" w:rsidR="00B07100" w:rsidRPr="004064A6" w:rsidRDefault="00750F7E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147" w:type="pct"/>
          </w:tcPr>
          <w:p w14:paraId="05144EBE" w14:textId="77777777" w:rsidR="00B07100" w:rsidRPr="004064A6" w:rsidRDefault="00B07100" w:rsidP="00A769F2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4" w:type="pct"/>
          </w:tcPr>
          <w:p w14:paraId="771D8D23" w14:textId="5E4F5426" w:rsidR="00B07100" w:rsidRPr="004064A6" w:rsidRDefault="00750F7E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147" w:type="pct"/>
          </w:tcPr>
          <w:p w14:paraId="4C3D53FC" w14:textId="77777777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2C883353" w14:textId="245C150A" w:rsidR="00B07100" w:rsidRPr="004064A6" w:rsidRDefault="00750F7E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B8944E5" w14:textId="4F1D27AF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C24CF98" w14:textId="06A80080" w:rsidR="00B07100" w:rsidRPr="004064A6" w:rsidRDefault="00750F7E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</w:t>
            </w:r>
          </w:p>
        </w:tc>
      </w:tr>
      <w:tr w:rsidR="00750F7E" w:rsidRPr="007A1714" w14:paraId="054B2115" w14:textId="77777777" w:rsidTr="0004342A">
        <w:tc>
          <w:tcPr>
            <w:tcW w:w="1670" w:type="pct"/>
          </w:tcPr>
          <w:p w14:paraId="45E818CC" w14:textId="632B2AEF" w:rsidR="00750F7E" w:rsidRPr="004064A6" w:rsidRDefault="00750F7E" w:rsidP="00A769F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36" w:type="pct"/>
          </w:tcPr>
          <w:p w14:paraId="740C2BE3" w14:textId="7627E9D7" w:rsidR="00750F7E" w:rsidRPr="004064A6" w:rsidRDefault="00750F7E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1FCA53E" w14:textId="77777777" w:rsidR="00750F7E" w:rsidRPr="004064A6" w:rsidRDefault="00750F7E" w:rsidP="00A769F2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4" w:type="pct"/>
          </w:tcPr>
          <w:p w14:paraId="245C0614" w14:textId="3FABECB8" w:rsidR="00750F7E" w:rsidRPr="004064A6" w:rsidRDefault="00750F7E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1,282</w:t>
            </w:r>
          </w:p>
        </w:tc>
        <w:tc>
          <w:tcPr>
            <w:tcW w:w="147" w:type="pct"/>
          </w:tcPr>
          <w:p w14:paraId="7961FCD6" w14:textId="77777777" w:rsidR="00750F7E" w:rsidRPr="004064A6" w:rsidRDefault="00750F7E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3F2D9A33" w14:textId="41A53186" w:rsidR="00750F7E" w:rsidRPr="004064A6" w:rsidRDefault="00750F7E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3816520" w14:textId="77777777" w:rsidR="00750F7E" w:rsidRPr="004064A6" w:rsidRDefault="00750F7E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6116B39" w14:textId="507E63DE" w:rsidR="00750F7E" w:rsidRPr="004064A6" w:rsidRDefault="00750F7E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1,282</w:t>
            </w:r>
          </w:p>
        </w:tc>
      </w:tr>
      <w:tr w:rsidR="003C31AA" w:rsidRPr="007A1714" w14:paraId="4FECCA21" w14:textId="77777777" w:rsidTr="0004342A">
        <w:trPr>
          <w:trHeight w:val="344"/>
        </w:trPr>
        <w:tc>
          <w:tcPr>
            <w:tcW w:w="1670" w:type="pct"/>
          </w:tcPr>
          <w:p w14:paraId="6F49D8A1" w14:textId="67E38D62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2E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736" w:type="pct"/>
          </w:tcPr>
          <w:p w14:paraId="7F087E16" w14:textId="785453A8" w:rsidR="003C31AA" w:rsidRPr="004064A6" w:rsidRDefault="003C31AA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3DA1DE3" w14:textId="77777777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14:paraId="61B945BC" w14:textId="0F101DCF" w:rsidR="003C31AA" w:rsidRPr="004064A6" w:rsidRDefault="003C31AA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D1A9415" w14:textId="77777777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45429848" w14:textId="77777777" w:rsidR="003C31AA" w:rsidRPr="004064A6" w:rsidRDefault="003C31AA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F3ED549" w14:textId="0025CD53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48892211" w14:textId="76E6CB3F" w:rsidR="003C31AA" w:rsidRPr="004064A6" w:rsidRDefault="003C31AA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C31AA" w:rsidRPr="007A1714" w14:paraId="15739B52" w14:textId="77777777" w:rsidTr="0004342A">
        <w:trPr>
          <w:trHeight w:val="344"/>
        </w:trPr>
        <w:tc>
          <w:tcPr>
            <w:tcW w:w="1670" w:type="pct"/>
          </w:tcPr>
          <w:p w14:paraId="0286098C" w14:textId="1FB3DB3F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 w:firstLine="1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2E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736" w:type="pct"/>
          </w:tcPr>
          <w:p w14:paraId="6B28DF07" w14:textId="2C86D9F8" w:rsidR="003C31AA" w:rsidRPr="004064A6" w:rsidRDefault="00750F7E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3,558</w:t>
            </w:r>
          </w:p>
        </w:tc>
        <w:tc>
          <w:tcPr>
            <w:tcW w:w="147" w:type="pct"/>
          </w:tcPr>
          <w:p w14:paraId="1A00FEF7" w14:textId="77777777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14:paraId="33421808" w14:textId="158DCB6A" w:rsidR="003C31AA" w:rsidRPr="004064A6" w:rsidRDefault="00750F7E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147" w:type="pct"/>
          </w:tcPr>
          <w:p w14:paraId="09A0BDA1" w14:textId="77777777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76979157" w14:textId="3EE0F0C7" w:rsidR="003C31AA" w:rsidRPr="004064A6" w:rsidRDefault="00750F7E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(117)</w:t>
            </w:r>
          </w:p>
        </w:tc>
        <w:tc>
          <w:tcPr>
            <w:tcW w:w="147" w:type="pct"/>
            <w:vAlign w:val="bottom"/>
          </w:tcPr>
          <w:p w14:paraId="2FAFBE3A" w14:textId="77777777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04218839" w14:textId="2CB75AF8" w:rsidR="003C31AA" w:rsidRPr="004064A6" w:rsidRDefault="00750F7E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3,915</w:t>
            </w:r>
          </w:p>
        </w:tc>
      </w:tr>
      <w:tr w:rsidR="003C31AA" w:rsidRPr="007A1714" w14:paraId="2E6B920F" w14:textId="77777777" w:rsidTr="0004342A">
        <w:trPr>
          <w:trHeight w:val="344"/>
        </w:trPr>
        <w:tc>
          <w:tcPr>
            <w:tcW w:w="1670" w:type="pct"/>
          </w:tcPr>
          <w:p w14:paraId="235BB90A" w14:textId="339B31CE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36" w:type="pct"/>
          </w:tcPr>
          <w:p w14:paraId="10D67766" w14:textId="4A1D30F7" w:rsidR="00B07100" w:rsidRPr="004064A6" w:rsidRDefault="00750F7E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608</w:t>
            </w:r>
          </w:p>
        </w:tc>
        <w:tc>
          <w:tcPr>
            <w:tcW w:w="147" w:type="pct"/>
          </w:tcPr>
          <w:p w14:paraId="0EAF3177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14:paraId="7209588D" w14:textId="4DCD1194" w:rsidR="00B07100" w:rsidRPr="004064A6" w:rsidRDefault="00750F7E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147" w:type="pct"/>
          </w:tcPr>
          <w:p w14:paraId="20D73337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69EF7502" w14:textId="498FFC1E" w:rsidR="00B07100" w:rsidRPr="004064A6" w:rsidRDefault="00750F7E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8D437EA" w14:textId="26D8E5AA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0071F25D" w14:textId="7DE6337D" w:rsidR="00B07100" w:rsidRPr="004064A6" w:rsidRDefault="00750F7E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771</w:t>
            </w:r>
          </w:p>
        </w:tc>
      </w:tr>
      <w:tr w:rsidR="003C31AA" w:rsidRPr="007A1714" w14:paraId="0386B123" w14:textId="77777777" w:rsidTr="0004342A">
        <w:tc>
          <w:tcPr>
            <w:tcW w:w="1670" w:type="pct"/>
          </w:tcPr>
          <w:p w14:paraId="4A1339AA" w14:textId="65ED8F00" w:rsidR="00B07100" w:rsidRPr="004064A6" w:rsidRDefault="006B34FB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5E981B41" w14:textId="7508DF92" w:rsidR="00B07100" w:rsidRPr="004064A6" w:rsidRDefault="00750F7E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147" w:type="pct"/>
          </w:tcPr>
          <w:p w14:paraId="0C5A670E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033040C8" w14:textId="09597C60" w:rsidR="00B07100" w:rsidRPr="004064A6" w:rsidRDefault="00750F7E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147" w:type="pct"/>
          </w:tcPr>
          <w:p w14:paraId="44041357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29B994BF" w14:textId="49052FB0" w:rsidR="00B07100" w:rsidRPr="004064A6" w:rsidRDefault="00750F7E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2E1716F" w14:textId="2268CE28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0DC96DD1" w14:textId="195AFB74" w:rsidR="00B07100" w:rsidRPr="004064A6" w:rsidRDefault="00750F7E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591</w:t>
            </w:r>
          </w:p>
        </w:tc>
      </w:tr>
      <w:tr w:rsidR="003C31AA" w:rsidRPr="007A1714" w14:paraId="67AEDBFD" w14:textId="77777777" w:rsidTr="0004342A">
        <w:tc>
          <w:tcPr>
            <w:tcW w:w="1670" w:type="pct"/>
          </w:tcPr>
          <w:p w14:paraId="614646C2" w14:textId="77777777" w:rsidR="00B07100" w:rsidRPr="004064A6" w:rsidRDefault="00B07100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55F69" w14:textId="77231709" w:rsidR="00B07100" w:rsidRPr="004064A6" w:rsidRDefault="00750F7E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4,983</w:t>
            </w:r>
          </w:p>
        </w:tc>
        <w:tc>
          <w:tcPr>
            <w:tcW w:w="147" w:type="pct"/>
          </w:tcPr>
          <w:p w14:paraId="2EFA1E4E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96409" w14:textId="684A7535" w:rsidR="00B07100" w:rsidRPr="004064A6" w:rsidRDefault="00750F7E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2,553</w:t>
            </w:r>
          </w:p>
        </w:tc>
        <w:tc>
          <w:tcPr>
            <w:tcW w:w="147" w:type="pct"/>
          </w:tcPr>
          <w:p w14:paraId="61320BEE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</w:tcPr>
          <w:p w14:paraId="502A21DB" w14:textId="18971C42" w:rsidR="00B07100" w:rsidRPr="00FC2744" w:rsidRDefault="00750F7E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(117)</w:t>
            </w:r>
          </w:p>
        </w:tc>
        <w:tc>
          <w:tcPr>
            <w:tcW w:w="147" w:type="pct"/>
            <w:vAlign w:val="bottom"/>
          </w:tcPr>
          <w:p w14:paraId="2EABD3A2" w14:textId="4F8C306A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2CBBD" w14:textId="2F7B770E" w:rsidR="00B07100" w:rsidRPr="004064A6" w:rsidRDefault="00750F7E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7,419</w:t>
            </w:r>
          </w:p>
        </w:tc>
      </w:tr>
      <w:tr w:rsidR="003C31AA" w:rsidRPr="007A1714" w14:paraId="3C74663F" w14:textId="77777777" w:rsidTr="0004342A">
        <w:trPr>
          <w:trHeight w:val="64"/>
        </w:trPr>
        <w:tc>
          <w:tcPr>
            <w:tcW w:w="1670" w:type="pct"/>
          </w:tcPr>
          <w:p w14:paraId="3A3A59F1" w14:textId="77777777" w:rsidR="00B07100" w:rsidRPr="00586AB4" w:rsidRDefault="00B07100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6B995501" w14:textId="77777777" w:rsidR="00B07100" w:rsidRPr="00586AB4" w:rsidRDefault="00B07100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7" w:type="pct"/>
          </w:tcPr>
          <w:p w14:paraId="745EFB20" w14:textId="77777777" w:rsidR="00B07100" w:rsidRPr="00586AB4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7AD4ECE3" w14:textId="77777777" w:rsidR="00B07100" w:rsidRPr="00586AB4" w:rsidRDefault="00B07100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7" w:type="pct"/>
          </w:tcPr>
          <w:p w14:paraId="28BF5B5E" w14:textId="77777777" w:rsidR="00B07100" w:rsidRPr="00586AB4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</w:tcPr>
          <w:p w14:paraId="6E942B0F" w14:textId="77777777" w:rsidR="00B07100" w:rsidRPr="00586AB4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  <w:vAlign w:val="bottom"/>
          </w:tcPr>
          <w:p w14:paraId="55DEC5C9" w14:textId="7B61B61B" w:rsidR="00B07100" w:rsidRPr="00586AB4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5E56A13C" w14:textId="77777777" w:rsidR="00B07100" w:rsidRPr="00586AB4" w:rsidRDefault="00B07100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3C31AA" w:rsidRPr="007A1714" w14:paraId="183503DC" w14:textId="77777777" w:rsidTr="0004342A">
        <w:tc>
          <w:tcPr>
            <w:tcW w:w="1670" w:type="pct"/>
          </w:tcPr>
          <w:p w14:paraId="5883447E" w14:textId="77777777" w:rsidR="00B07100" w:rsidRPr="004064A6" w:rsidRDefault="00B07100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36" w:type="pct"/>
            <w:vAlign w:val="bottom"/>
          </w:tcPr>
          <w:p w14:paraId="3EE78C29" w14:textId="77777777" w:rsidR="00B07100" w:rsidRPr="004064A6" w:rsidRDefault="00B07100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3F8DA6F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14:paraId="0CE0B07D" w14:textId="77777777" w:rsidR="00B07100" w:rsidRPr="004064A6" w:rsidRDefault="00B07100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AE3589B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7A476AA4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97D28B6" w14:textId="4544C50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218F7981" w14:textId="77777777" w:rsidR="00B07100" w:rsidRPr="004064A6" w:rsidRDefault="00B07100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524BA" w:rsidRPr="007A1714" w14:paraId="50C42278" w14:textId="77777777" w:rsidTr="0004342A">
        <w:tc>
          <w:tcPr>
            <w:tcW w:w="1670" w:type="pct"/>
          </w:tcPr>
          <w:p w14:paraId="59DEDAA2" w14:textId="364B9190" w:rsidR="00E524BA" w:rsidRPr="00E524BA" w:rsidRDefault="00E524BA" w:rsidP="00E524BA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4B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36" w:type="pct"/>
            <w:vAlign w:val="bottom"/>
          </w:tcPr>
          <w:p w14:paraId="557662B9" w14:textId="77777777" w:rsidR="00E524BA" w:rsidRPr="004064A6" w:rsidRDefault="00E524BA" w:rsidP="00E524BA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9B6464C" w14:textId="77777777" w:rsidR="00E524BA" w:rsidRPr="004064A6" w:rsidRDefault="00E524BA" w:rsidP="00E524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14:paraId="20B3AB73" w14:textId="77777777" w:rsidR="00E524BA" w:rsidRPr="004064A6" w:rsidRDefault="00E524BA" w:rsidP="00E524BA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7C52C73" w14:textId="77777777" w:rsidR="00E524BA" w:rsidRPr="004064A6" w:rsidRDefault="00E524BA" w:rsidP="00E524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5247112A" w14:textId="77777777" w:rsidR="00E524BA" w:rsidRPr="004064A6" w:rsidRDefault="00E524BA" w:rsidP="00E524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B6A6CDA" w14:textId="77777777" w:rsidR="00E524BA" w:rsidRPr="004064A6" w:rsidRDefault="00E524BA" w:rsidP="00E524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0CDE8C97" w14:textId="77777777" w:rsidR="00E524BA" w:rsidRPr="004064A6" w:rsidRDefault="00E524BA" w:rsidP="00E524BA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524BA" w:rsidRPr="007A1714" w14:paraId="6C878BCE" w14:textId="77777777" w:rsidTr="0004342A">
        <w:tc>
          <w:tcPr>
            <w:tcW w:w="1670" w:type="pct"/>
          </w:tcPr>
          <w:p w14:paraId="2F54C4CE" w14:textId="0C1C04AD" w:rsidR="00E524BA" w:rsidRPr="00E524BA" w:rsidRDefault="00E524BA" w:rsidP="00E524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 w:firstLine="1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4B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736" w:type="pct"/>
            <w:vAlign w:val="bottom"/>
          </w:tcPr>
          <w:p w14:paraId="620ED957" w14:textId="77777777" w:rsidR="00E524BA" w:rsidRPr="004064A6" w:rsidRDefault="00E524BA" w:rsidP="00E524BA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EB4DBE2" w14:textId="77777777" w:rsidR="00E524BA" w:rsidRPr="004064A6" w:rsidRDefault="00E524BA" w:rsidP="00E524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14:paraId="2B6461EB" w14:textId="77777777" w:rsidR="00E524BA" w:rsidRPr="004064A6" w:rsidRDefault="00E524BA" w:rsidP="00E524BA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50D2EBE" w14:textId="77777777" w:rsidR="00E524BA" w:rsidRPr="004064A6" w:rsidRDefault="00E524BA" w:rsidP="00E524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25C6F59C" w14:textId="77777777" w:rsidR="00E524BA" w:rsidRPr="004064A6" w:rsidRDefault="00E524BA" w:rsidP="00E524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CC91931" w14:textId="77777777" w:rsidR="00E524BA" w:rsidRPr="004064A6" w:rsidRDefault="00E524BA" w:rsidP="00E524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29D85D7F" w14:textId="77777777" w:rsidR="00E524BA" w:rsidRPr="004064A6" w:rsidRDefault="00E524BA" w:rsidP="00E524BA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524BA" w:rsidRPr="007A1714" w14:paraId="006CD668" w14:textId="77777777" w:rsidTr="0004342A">
        <w:tc>
          <w:tcPr>
            <w:tcW w:w="1670" w:type="pct"/>
          </w:tcPr>
          <w:p w14:paraId="55C89809" w14:textId="29EC1FA4" w:rsidR="00E524BA" w:rsidRPr="00E524BA" w:rsidRDefault="00E524BA" w:rsidP="00E524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 w:firstLine="1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4B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736" w:type="pct"/>
            <w:vAlign w:val="bottom"/>
          </w:tcPr>
          <w:p w14:paraId="0B7D83C3" w14:textId="1BC10DE2" w:rsidR="00E524BA" w:rsidRPr="00325163" w:rsidRDefault="00325163" w:rsidP="00E524BA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51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934984B" w14:textId="77777777" w:rsidR="00E524BA" w:rsidRPr="00325163" w:rsidRDefault="00E524BA" w:rsidP="00E524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14:paraId="21C367E3" w14:textId="583E49D4" w:rsidR="00E524BA" w:rsidRPr="00325163" w:rsidRDefault="00325163" w:rsidP="00E524BA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51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07545DB" w14:textId="77777777" w:rsidR="00E524BA" w:rsidRPr="00325163" w:rsidRDefault="00E524BA" w:rsidP="00E524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0E05CCF6" w14:textId="584C4026" w:rsidR="00E524BA" w:rsidRPr="00325163" w:rsidRDefault="00325163" w:rsidP="003251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(300)</w:t>
            </w:r>
          </w:p>
        </w:tc>
        <w:tc>
          <w:tcPr>
            <w:tcW w:w="147" w:type="pct"/>
            <w:vAlign w:val="bottom"/>
          </w:tcPr>
          <w:p w14:paraId="0F94AA26" w14:textId="77777777" w:rsidR="00E524BA" w:rsidRPr="00325163" w:rsidRDefault="00E524BA" w:rsidP="00E524B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555030CC" w14:textId="63A6BA98" w:rsidR="00E524BA" w:rsidRPr="00325163" w:rsidRDefault="00325163" w:rsidP="00325163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(300)</w:t>
            </w:r>
          </w:p>
        </w:tc>
      </w:tr>
      <w:tr w:rsidR="006B34FB" w:rsidRPr="007A1714" w14:paraId="1776F192" w14:textId="77777777" w:rsidTr="0004342A">
        <w:tc>
          <w:tcPr>
            <w:tcW w:w="1670" w:type="pct"/>
          </w:tcPr>
          <w:p w14:paraId="4318BB16" w14:textId="04309992" w:rsidR="006B34FB" w:rsidRPr="004064A6" w:rsidRDefault="004018DE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18D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ประมาณการส่วนลดรับ</w:t>
            </w:r>
          </w:p>
        </w:tc>
        <w:tc>
          <w:tcPr>
            <w:tcW w:w="736" w:type="pct"/>
            <w:vAlign w:val="bottom"/>
          </w:tcPr>
          <w:p w14:paraId="26CE0972" w14:textId="56C967E3" w:rsidR="006B34FB" w:rsidRPr="008947E9" w:rsidRDefault="00325163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(327)</w:t>
            </w:r>
          </w:p>
        </w:tc>
        <w:tc>
          <w:tcPr>
            <w:tcW w:w="147" w:type="pct"/>
          </w:tcPr>
          <w:p w14:paraId="494D14B5" w14:textId="77777777" w:rsidR="006B34FB" w:rsidRPr="008947E9" w:rsidRDefault="006B34FB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14:paraId="2D2049BC" w14:textId="7C357273" w:rsidR="006B34FB" w:rsidRPr="008947E9" w:rsidRDefault="00325163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47" w:type="pct"/>
          </w:tcPr>
          <w:p w14:paraId="4AB96CF1" w14:textId="77777777" w:rsidR="006B34FB" w:rsidRPr="008947E9" w:rsidRDefault="006B34FB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46952381" w14:textId="0045DC22" w:rsidR="006B34FB" w:rsidRPr="008947E9" w:rsidRDefault="00325163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627FF06A" w14:textId="77777777" w:rsidR="006B34FB" w:rsidRPr="008947E9" w:rsidRDefault="006B34FB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61370991" w14:textId="52FC7120" w:rsidR="006B34FB" w:rsidRPr="008947E9" w:rsidRDefault="00325163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(312)</w:t>
            </w:r>
          </w:p>
        </w:tc>
      </w:tr>
      <w:tr w:rsidR="003C31AA" w:rsidRPr="007A1714" w14:paraId="6C657DB8" w14:textId="77777777" w:rsidTr="0004342A">
        <w:tc>
          <w:tcPr>
            <w:tcW w:w="1670" w:type="pct"/>
          </w:tcPr>
          <w:p w14:paraId="44E1D907" w14:textId="2DE16F18" w:rsidR="00B07100" w:rsidRPr="004064A6" w:rsidRDefault="00B07100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274FADAC" w14:textId="435364A1" w:rsidR="00B07100" w:rsidRPr="004064A6" w:rsidRDefault="00325163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(29)</w:t>
            </w:r>
          </w:p>
        </w:tc>
        <w:tc>
          <w:tcPr>
            <w:tcW w:w="147" w:type="pct"/>
          </w:tcPr>
          <w:p w14:paraId="36C667F1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748E54D3" w14:textId="775BCA9B" w:rsidR="00B07100" w:rsidRPr="004064A6" w:rsidRDefault="00325163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47" w:type="pct"/>
          </w:tcPr>
          <w:p w14:paraId="697F1A72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5C705168" w14:textId="131AAE2A" w:rsidR="00B07100" w:rsidRPr="004064A6" w:rsidRDefault="00325163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4D4D72B9" w14:textId="20D31243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F370271" w14:textId="398CC92B" w:rsidR="00B07100" w:rsidRPr="004064A6" w:rsidRDefault="00325163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947E9" w:rsidRPr="007A1714" w14:paraId="30DC3CE5" w14:textId="77777777" w:rsidTr="0004342A">
        <w:tc>
          <w:tcPr>
            <w:tcW w:w="1670" w:type="pct"/>
          </w:tcPr>
          <w:p w14:paraId="612B818E" w14:textId="2BCE83DC" w:rsidR="008947E9" w:rsidRPr="008947E9" w:rsidRDefault="008947E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47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60E75" w14:textId="430B1811" w:rsidR="008947E9" w:rsidRPr="008947E9" w:rsidRDefault="00325163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(356)</w:t>
            </w:r>
          </w:p>
        </w:tc>
        <w:tc>
          <w:tcPr>
            <w:tcW w:w="147" w:type="pct"/>
          </w:tcPr>
          <w:p w14:paraId="32359198" w14:textId="77777777" w:rsidR="008947E9" w:rsidRPr="008947E9" w:rsidRDefault="008947E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F4E0F" w14:textId="06E8987C" w:rsidR="008947E9" w:rsidRPr="008947E9" w:rsidRDefault="00325163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47" w:type="pct"/>
          </w:tcPr>
          <w:p w14:paraId="6802671E" w14:textId="77777777" w:rsidR="008947E9" w:rsidRPr="008947E9" w:rsidRDefault="008947E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</w:tcPr>
          <w:p w14:paraId="3F3AE9A7" w14:textId="50C9B466" w:rsidR="008947E9" w:rsidRPr="008947E9" w:rsidRDefault="00325163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(300)</w:t>
            </w:r>
          </w:p>
        </w:tc>
        <w:tc>
          <w:tcPr>
            <w:tcW w:w="147" w:type="pct"/>
            <w:vAlign w:val="bottom"/>
          </w:tcPr>
          <w:p w14:paraId="522279E4" w14:textId="77777777" w:rsidR="008947E9" w:rsidRPr="008947E9" w:rsidRDefault="008947E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B11F2" w14:textId="2C97C1FA" w:rsidR="008947E9" w:rsidRPr="008947E9" w:rsidRDefault="00325163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(612)</w:t>
            </w:r>
          </w:p>
        </w:tc>
      </w:tr>
      <w:tr w:rsidR="008947E9" w:rsidRPr="007A1714" w14:paraId="1CB1735B" w14:textId="77777777" w:rsidTr="0004342A">
        <w:tc>
          <w:tcPr>
            <w:tcW w:w="1670" w:type="pct"/>
          </w:tcPr>
          <w:p w14:paraId="69299B4C" w14:textId="77777777" w:rsidR="008947E9" w:rsidRPr="004064A6" w:rsidRDefault="008947E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7C37A1A6" w14:textId="77777777" w:rsidR="008947E9" w:rsidRDefault="008947E9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D4164D9" w14:textId="77777777" w:rsidR="008947E9" w:rsidRPr="004064A6" w:rsidRDefault="008947E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50C6C94C" w14:textId="77777777" w:rsidR="008947E9" w:rsidRDefault="008947E9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5255B2C" w14:textId="77777777" w:rsidR="008947E9" w:rsidRPr="004064A6" w:rsidRDefault="008947E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</w:tcPr>
          <w:p w14:paraId="35279CC6" w14:textId="77777777" w:rsidR="008947E9" w:rsidRPr="004064A6" w:rsidRDefault="008947E9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BB62016" w14:textId="77777777" w:rsidR="008947E9" w:rsidRPr="004064A6" w:rsidRDefault="008947E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24F9C2C3" w14:textId="77777777" w:rsidR="008947E9" w:rsidRPr="004064A6" w:rsidRDefault="008947E9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C31AA" w:rsidRPr="007A1714" w14:paraId="17A5057F" w14:textId="77777777" w:rsidTr="0004342A">
        <w:tc>
          <w:tcPr>
            <w:tcW w:w="1670" w:type="pct"/>
          </w:tcPr>
          <w:p w14:paraId="0C94DF6D" w14:textId="77777777" w:rsidR="00B07100" w:rsidRPr="004064A6" w:rsidRDefault="00B07100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36" w:type="pct"/>
            <w:tcBorders>
              <w:bottom w:val="double" w:sz="4" w:space="0" w:color="auto"/>
            </w:tcBorders>
            <w:vAlign w:val="bottom"/>
          </w:tcPr>
          <w:p w14:paraId="464C1B82" w14:textId="286B3F21" w:rsidR="00B07100" w:rsidRPr="008947E9" w:rsidRDefault="00325163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4,627</w:t>
            </w:r>
          </w:p>
        </w:tc>
        <w:tc>
          <w:tcPr>
            <w:tcW w:w="147" w:type="pct"/>
          </w:tcPr>
          <w:p w14:paraId="70C82BEE" w14:textId="77777777" w:rsidR="00B07100" w:rsidRPr="008947E9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  <w:vAlign w:val="bottom"/>
          </w:tcPr>
          <w:p w14:paraId="4A4A4445" w14:textId="690562EB" w:rsidR="00B07100" w:rsidRPr="008947E9" w:rsidRDefault="00325163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2,597</w:t>
            </w:r>
          </w:p>
        </w:tc>
        <w:tc>
          <w:tcPr>
            <w:tcW w:w="147" w:type="pct"/>
          </w:tcPr>
          <w:p w14:paraId="7D054BE1" w14:textId="77777777" w:rsidR="00B07100" w:rsidRPr="008947E9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bottom w:val="double" w:sz="4" w:space="0" w:color="auto"/>
            </w:tcBorders>
          </w:tcPr>
          <w:p w14:paraId="1C262EFB" w14:textId="2DD83A67" w:rsidR="00B07100" w:rsidRPr="008947E9" w:rsidRDefault="00325163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(417)</w:t>
            </w:r>
          </w:p>
        </w:tc>
        <w:tc>
          <w:tcPr>
            <w:tcW w:w="147" w:type="pct"/>
            <w:vAlign w:val="bottom"/>
          </w:tcPr>
          <w:p w14:paraId="031B5737" w14:textId="5BEFDE0B" w:rsidR="00B07100" w:rsidRPr="008947E9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double" w:sz="4" w:space="0" w:color="auto"/>
            </w:tcBorders>
            <w:vAlign w:val="bottom"/>
          </w:tcPr>
          <w:p w14:paraId="4AED961F" w14:textId="4E7BD171" w:rsidR="00B07100" w:rsidRPr="008947E9" w:rsidRDefault="00325163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6,80</w:t>
            </w:r>
            <w:r w:rsidR="00B50F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3C31AA" w:rsidRPr="007A1714" w14:paraId="1527436D" w14:textId="77777777" w:rsidTr="0004342A">
        <w:tc>
          <w:tcPr>
            <w:tcW w:w="1670" w:type="pct"/>
          </w:tcPr>
          <w:p w14:paraId="30D0A8A3" w14:textId="77777777" w:rsidR="00B07100" w:rsidRPr="004064A6" w:rsidRDefault="00B07100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6" w:type="pct"/>
            <w:tcBorders>
              <w:top w:val="double" w:sz="4" w:space="0" w:color="auto"/>
            </w:tcBorders>
            <w:vAlign w:val="bottom"/>
          </w:tcPr>
          <w:p w14:paraId="4FE24457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6649041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double" w:sz="4" w:space="0" w:color="auto"/>
            </w:tcBorders>
            <w:vAlign w:val="bottom"/>
          </w:tcPr>
          <w:p w14:paraId="4AFECE80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DEEEEEB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double" w:sz="4" w:space="0" w:color="auto"/>
            </w:tcBorders>
          </w:tcPr>
          <w:p w14:paraId="0FEFB690" w14:textId="77777777" w:rsidR="00B07100" w:rsidRPr="004064A6" w:rsidRDefault="00B07100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C520D58" w14:textId="7FE504A2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  <w:vAlign w:val="bottom"/>
          </w:tcPr>
          <w:p w14:paraId="52D6CA99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C31AA" w:rsidRPr="007A1714" w14:paraId="426AB753" w14:textId="77777777" w:rsidTr="0004342A">
        <w:tc>
          <w:tcPr>
            <w:tcW w:w="1670" w:type="pct"/>
          </w:tcPr>
          <w:p w14:paraId="1E525908" w14:textId="4AC6A00C" w:rsidR="00B07100" w:rsidRPr="004064A6" w:rsidRDefault="00B07100" w:rsidP="0002530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434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736" w:type="pct"/>
          </w:tcPr>
          <w:p w14:paraId="582E56BB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4C22113" w14:textId="77777777" w:rsidR="00B07100" w:rsidRPr="004064A6" w:rsidRDefault="00B07100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267B80EA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CB24BA0" w14:textId="77777777" w:rsidR="00B07100" w:rsidRPr="004064A6" w:rsidRDefault="00B07100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531BCF4C" w14:textId="77777777" w:rsidR="00B07100" w:rsidRPr="004064A6" w:rsidRDefault="00B07100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C2E4B94" w14:textId="7A3B6197" w:rsidR="00B07100" w:rsidRPr="004064A6" w:rsidRDefault="00B07100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47166D44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C31AA" w:rsidRPr="007A1714" w14:paraId="0A2E950F" w14:textId="77777777" w:rsidTr="0004342A">
        <w:tc>
          <w:tcPr>
            <w:tcW w:w="1670" w:type="pct"/>
          </w:tcPr>
          <w:p w14:paraId="1307BB07" w14:textId="74B15241" w:rsidR="00B07100" w:rsidRPr="004064A6" w:rsidRDefault="00B07100" w:rsidP="00025307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36" w:type="pct"/>
          </w:tcPr>
          <w:p w14:paraId="2A9EC726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</w:tcPr>
          <w:p w14:paraId="284ABAD9" w14:textId="77777777" w:rsidR="00B07100" w:rsidRPr="004064A6" w:rsidRDefault="00B07100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34" w:type="pct"/>
          </w:tcPr>
          <w:p w14:paraId="55EED998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2455CAB" w14:textId="77777777" w:rsidR="00B07100" w:rsidRPr="004064A6" w:rsidRDefault="00B07100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33" w:type="pct"/>
          </w:tcPr>
          <w:p w14:paraId="45AE3CEF" w14:textId="77777777" w:rsidR="00B07100" w:rsidRPr="008947E9" w:rsidRDefault="00B07100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D1D082" w14:textId="6CEC70BF" w:rsidR="00B07100" w:rsidRPr="004064A6" w:rsidRDefault="00B07100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</w:tcPr>
          <w:p w14:paraId="7D38E177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4342A" w:rsidRPr="007A1714" w14:paraId="3A9C5CFB" w14:textId="77777777" w:rsidTr="0004342A">
        <w:tc>
          <w:tcPr>
            <w:tcW w:w="1670" w:type="pct"/>
          </w:tcPr>
          <w:p w14:paraId="3819199F" w14:textId="072C66AD" w:rsidR="0004342A" w:rsidRPr="004064A6" w:rsidRDefault="0004342A" w:rsidP="0004342A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736" w:type="pct"/>
          </w:tcPr>
          <w:p w14:paraId="35F8B2F1" w14:textId="00612149" w:rsidR="0004342A" w:rsidRPr="004064A6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533</w:t>
            </w:r>
          </w:p>
        </w:tc>
        <w:tc>
          <w:tcPr>
            <w:tcW w:w="147" w:type="pct"/>
          </w:tcPr>
          <w:p w14:paraId="20F59AA6" w14:textId="77777777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093A96A5" w14:textId="2946AA23" w:rsidR="0004342A" w:rsidRPr="004064A6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47" w:type="pct"/>
          </w:tcPr>
          <w:p w14:paraId="34C70363" w14:textId="77777777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4EA54666" w14:textId="16F9D889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6C09621" w14:textId="486465E1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54C4913" w14:textId="09F4BD24" w:rsidR="0004342A" w:rsidRPr="004064A6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554</w:t>
            </w:r>
          </w:p>
        </w:tc>
      </w:tr>
      <w:tr w:rsidR="0004342A" w:rsidRPr="007A1714" w14:paraId="08C0FB14" w14:textId="77777777" w:rsidTr="0004342A">
        <w:tc>
          <w:tcPr>
            <w:tcW w:w="1670" w:type="pct"/>
          </w:tcPr>
          <w:p w14:paraId="351F4DD2" w14:textId="37ACC768" w:rsidR="0004342A" w:rsidRPr="004064A6" w:rsidRDefault="0004342A" w:rsidP="0004342A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2E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736" w:type="pct"/>
          </w:tcPr>
          <w:p w14:paraId="0CF93A7F" w14:textId="1CE2A147" w:rsidR="0004342A" w:rsidRPr="004064A6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045DF5F" w14:textId="77777777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14:paraId="2397130F" w14:textId="709B9CFE" w:rsidR="0004342A" w:rsidRPr="004064A6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86AD881" w14:textId="77777777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20302F81" w14:textId="77777777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C12B967" w14:textId="358A92D8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155F6C0D" w14:textId="3AA5402C" w:rsidR="0004342A" w:rsidRPr="004064A6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4342A" w:rsidRPr="007A1714" w14:paraId="15AFF4AD" w14:textId="77777777" w:rsidTr="0004342A">
        <w:tc>
          <w:tcPr>
            <w:tcW w:w="1670" w:type="pct"/>
          </w:tcPr>
          <w:p w14:paraId="67058F89" w14:textId="7A6AA975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 w:firstLine="1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2E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736" w:type="pct"/>
          </w:tcPr>
          <w:p w14:paraId="5B606B89" w14:textId="0D08B87E" w:rsidR="0004342A" w:rsidRPr="004064A6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3,857</w:t>
            </w:r>
          </w:p>
        </w:tc>
        <w:tc>
          <w:tcPr>
            <w:tcW w:w="147" w:type="pct"/>
          </w:tcPr>
          <w:p w14:paraId="1D0A4EC6" w14:textId="77777777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14:paraId="2F7CB9E7" w14:textId="229A65E9" w:rsidR="0004342A" w:rsidRPr="004064A6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147" w:type="pct"/>
          </w:tcPr>
          <w:p w14:paraId="5EF4A0B1" w14:textId="77777777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69C594F8" w14:textId="18444E99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(734)</w:t>
            </w:r>
          </w:p>
        </w:tc>
        <w:tc>
          <w:tcPr>
            <w:tcW w:w="147" w:type="pct"/>
            <w:vAlign w:val="bottom"/>
          </w:tcPr>
          <w:p w14:paraId="5BF0D2CC" w14:textId="77777777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40D3BABE" w14:textId="0F880AD8" w:rsidR="0004342A" w:rsidRPr="004064A6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3,558</w:t>
            </w:r>
          </w:p>
        </w:tc>
      </w:tr>
      <w:tr w:rsidR="0034292C" w:rsidRPr="007A1714" w14:paraId="10CB06D9" w14:textId="77777777" w:rsidTr="0004342A">
        <w:tc>
          <w:tcPr>
            <w:tcW w:w="1670" w:type="pct"/>
          </w:tcPr>
          <w:p w14:paraId="3D2A882A" w14:textId="77777777" w:rsidR="0034292C" w:rsidRPr="004064A6" w:rsidRDefault="0034292C" w:rsidP="0004342A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23B69A5C" w14:textId="77777777" w:rsidR="0034292C" w:rsidRDefault="0034292C" w:rsidP="0004342A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F4C92DD" w14:textId="77777777" w:rsidR="0034292C" w:rsidRPr="004064A6" w:rsidRDefault="0034292C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14:paraId="27AB0127" w14:textId="77777777" w:rsidR="0034292C" w:rsidRDefault="0034292C" w:rsidP="0004342A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657F8FA" w14:textId="77777777" w:rsidR="0034292C" w:rsidRPr="004064A6" w:rsidRDefault="0034292C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57F7776B" w14:textId="77777777" w:rsidR="0034292C" w:rsidRDefault="0034292C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BAD3397" w14:textId="77777777" w:rsidR="0034292C" w:rsidRPr="004064A6" w:rsidRDefault="0034292C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4EA0FB06" w14:textId="77777777" w:rsidR="0034292C" w:rsidRDefault="0034292C" w:rsidP="0004342A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4342A" w:rsidRPr="007A1714" w14:paraId="391A9D6B" w14:textId="77777777" w:rsidTr="0004342A">
        <w:tc>
          <w:tcPr>
            <w:tcW w:w="1670" w:type="pct"/>
          </w:tcPr>
          <w:p w14:paraId="575C2E7C" w14:textId="30A3CF8E" w:rsidR="0004342A" w:rsidRPr="004064A6" w:rsidRDefault="0004342A" w:rsidP="0004342A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736" w:type="pct"/>
          </w:tcPr>
          <w:p w14:paraId="06703620" w14:textId="7114A9FA" w:rsidR="0004342A" w:rsidRPr="004064A6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147" w:type="pct"/>
          </w:tcPr>
          <w:p w14:paraId="19D90C65" w14:textId="77777777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14:paraId="36BD3CF5" w14:textId="40C9CDC9" w:rsidR="0004342A" w:rsidRPr="004064A6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147" w:type="pct"/>
          </w:tcPr>
          <w:p w14:paraId="7F9E14DD" w14:textId="77777777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21941D59" w14:textId="18E87C80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6F6EEBA3" w14:textId="739B22D4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0D52B5F1" w14:textId="29FD043B" w:rsidR="0004342A" w:rsidRPr="004064A6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608</w:t>
            </w:r>
          </w:p>
        </w:tc>
      </w:tr>
      <w:tr w:rsidR="0004342A" w:rsidRPr="007A1714" w14:paraId="302DFD92" w14:textId="77777777" w:rsidTr="0004342A">
        <w:tc>
          <w:tcPr>
            <w:tcW w:w="1670" w:type="pct"/>
          </w:tcPr>
          <w:p w14:paraId="6E6CE543" w14:textId="00259610" w:rsidR="0004342A" w:rsidRPr="004064A6" w:rsidRDefault="0004342A" w:rsidP="0004342A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62A4219D" w14:textId="6A981B15" w:rsidR="0004342A" w:rsidRPr="004064A6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DAA81FD" w14:textId="77777777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2149ADB7" w14:textId="6853D1B0" w:rsidR="0004342A" w:rsidRPr="004064A6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147" w:type="pct"/>
          </w:tcPr>
          <w:p w14:paraId="27B1C1AC" w14:textId="77777777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2C1AD052" w14:textId="72A03DB4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B05926E" w14:textId="4A369C66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5FCF5648" w14:textId="086C0A65" w:rsidR="0004342A" w:rsidRPr="004064A6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</w:p>
        </w:tc>
      </w:tr>
      <w:tr w:rsidR="0004342A" w:rsidRPr="007A1714" w14:paraId="75F4C54A" w14:textId="77777777" w:rsidTr="0004342A">
        <w:tc>
          <w:tcPr>
            <w:tcW w:w="1670" w:type="pct"/>
          </w:tcPr>
          <w:p w14:paraId="6F6595B7" w14:textId="6C462509" w:rsidR="0004342A" w:rsidRPr="004064A6" w:rsidRDefault="0004342A" w:rsidP="0004342A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D78DB" w14:textId="33D77CAA" w:rsidR="0004342A" w:rsidRPr="008947E9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4,848</w:t>
            </w:r>
          </w:p>
        </w:tc>
        <w:tc>
          <w:tcPr>
            <w:tcW w:w="147" w:type="pct"/>
          </w:tcPr>
          <w:p w14:paraId="16822847" w14:textId="77777777" w:rsidR="0004342A" w:rsidRPr="008947E9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FE08C" w14:textId="6CD65388" w:rsidR="0004342A" w:rsidRPr="008947E9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869</w:t>
            </w:r>
          </w:p>
        </w:tc>
        <w:tc>
          <w:tcPr>
            <w:tcW w:w="147" w:type="pct"/>
          </w:tcPr>
          <w:p w14:paraId="1767FC6A" w14:textId="77777777" w:rsidR="0004342A" w:rsidRPr="008947E9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</w:tcPr>
          <w:p w14:paraId="46B4EB99" w14:textId="754F7713" w:rsidR="0004342A" w:rsidRPr="008947E9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2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(734)</w:t>
            </w:r>
          </w:p>
        </w:tc>
        <w:tc>
          <w:tcPr>
            <w:tcW w:w="147" w:type="pct"/>
            <w:vAlign w:val="bottom"/>
          </w:tcPr>
          <w:p w14:paraId="3A1AD365" w14:textId="1BB69669" w:rsidR="0004342A" w:rsidRPr="008947E9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CA64E" w14:textId="0497F8AF" w:rsidR="0004342A" w:rsidRPr="008947E9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4,983</w:t>
            </w:r>
          </w:p>
        </w:tc>
      </w:tr>
      <w:tr w:rsidR="003C31AA" w:rsidRPr="007A1714" w14:paraId="1AA8B100" w14:textId="77777777" w:rsidTr="0004342A">
        <w:tc>
          <w:tcPr>
            <w:tcW w:w="1670" w:type="pct"/>
            <w:vAlign w:val="bottom"/>
          </w:tcPr>
          <w:p w14:paraId="09B9AEB2" w14:textId="77777777" w:rsidR="00B07100" w:rsidRPr="00325163" w:rsidRDefault="00B07100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336F8CA0" w14:textId="77777777" w:rsidR="00B07100" w:rsidRPr="00325163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7" w:type="pct"/>
            <w:vAlign w:val="center"/>
          </w:tcPr>
          <w:p w14:paraId="5972A52C" w14:textId="77777777" w:rsidR="00B07100" w:rsidRPr="00325163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1E377B07" w14:textId="77777777" w:rsidR="00B07100" w:rsidRPr="00325163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7" w:type="pct"/>
          </w:tcPr>
          <w:p w14:paraId="5FD32AA5" w14:textId="77777777" w:rsidR="00B07100" w:rsidRPr="00325163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</w:tcPr>
          <w:p w14:paraId="308556AB" w14:textId="77777777" w:rsidR="00B07100" w:rsidRPr="00325163" w:rsidRDefault="00B07100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  <w:vAlign w:val="center"/>
          </w:tcPr>
          <w:p w14:paraId="33A93337" w14:textId="25BF21ED" w:rsidR="00B07100" w:rsidRPr="00325163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7D1E9E37" w14:textId="77777777" w:rsidR="00B07100" w:rsidRPr="00325163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3C31AA" w:rsidRPr="007A1714" w14:paraId="77A9F77E" w14:textId="77777777" w:rsidTr="0004342A">
        <w:tc>
          <w:tcPr>
            <w:tcW w:w="1670" w:type="pct"/>
          </w:tcPr>
          <w:p w14:paraId="20C794CF" w14:textId="2E76839B" w:rsidR="00B07100" w:rsidRPr="004064A6" w:rsidRDefault="00B07100" w:rsidP="0002530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36" w:type="pct"/>
            <w:vAlign w:val="bottom"/>
          </w:tcPr>
          <w:p w14:paraId="23A48F09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B100AD5" w14:textId="77777777" w:rsidR="00B07100" w:rsidRPr="004064A6" w:rsidRDefault="00B07100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14:paraId="317C80EB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51DA393" w14:textId="77777777" w:rsidR="00B07100" w:rsidRPr="004064A6" w:rsidRDefault="00B07100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</w:tcPr>
          <w:p w14:paraId="5E0E8F8B" w14:textId="77777777" w:rsidR="00B07100" w:rsidRPr="008947E9" w:rsidRDefault="00B07100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9334905" w14:textId="065AA23C" w:rsidR="00B07100" w:rsidRPr="004064A6" w:rsidRDefault="00B07100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3F854B63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4342A" w:rsidRPr="007A1714" w14:paraId="7495D650" w14:textId="77777777" w:rsidTr="0004342A">
        <w:tc>
          <w:tcPr>
            <w:tcW w:w="1670" w:type="pct"/>
          </w:tcPr>
          <w:p w14:paraId="337930BA" w14:textId="34BDD55B" w:rsidR="0004342A" w:rsidRPr="004064A6" w:rsidRDefault="0004342A" w:rsidP="0004342A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18D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ประมาณการส่วนลดรับ</w:t>
            </w:r>
          </w:p>
        </w:tc>
        <w:tc>
          <w:tcPr>
            <w:tcW w:w="736" w:type="pct"/>
            <w:vAlign w:val="bottom"/>
          </w:tcPr>
          <w:p w14:paraId="4B4F0BE3" w14:textId="735CBDB0" w:rsidR="0004342A" w:rsidRPr="008947E9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47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287E5C6" w14:textId="77777777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14:paraId="22869C65" w14:textId="47E5F79B" w:rsidR="0004342A" w:rsidRPr="008947E9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(327)</w:t>
            </w:r>
          </w:p>
        </w:tc>
        <w:tc>
          <w:tcPr>
            <w:tcW w:w="147" w:type="pct"/>
          </w:tcPr>
          <w:p w14:paraId="212AA2C3" w14:textId="77777777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</w:tcPr>
          <w:p w14:paraId="7BB2E508" w14:textId="5C58DA16" w:rsidR="0004342A" w:rsidRPr="008947E9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9096E14" w14:textId="77777777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19D0A6A5" w14:textId="57B36398" w:rsidR="0004342A" w:rsidRPr="008947E9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(327)</w:t>
            </w:r>
          </w:p>
        </w:tc>
      </w:tr>
      <w:tr w:rsidR="0004342A" w:rsidRPr="007A1714" w14:paraId="399D2C98" w14:textId="77777777" w:rsidTr="0004342A">
        <w:tc>
          <w:tcPr>
            <w:tcW w:w="1670" w:type="pct"/>
          </w:tcPr>
          <w:p w14:paraId="67FAF32E" w14:textId="575A81B2" w:rsidR="0004342A" w:rsidRPr="004064A6" w:rsidRDefault="0004342A" w:rsidP="0004342A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215007E0" w14:textId="1800A3C0" w:rsidR="0004342A" w:rsidRPr="004064A6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(36)</w:t>
            </w:r>
          </w:p>
        </w:tc>
        <w:tc>
          <w:tcPr>
            <w:tcW w:w="147" w:type="pct"/>
          </w:tcPr>
          <w:p w14:paraId="164ADFE3" w14:textId="77777777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517BD431" w14:textId="6B96B4F2" w:rsidR="0004342A" w:rsidRPr="004064A6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7" w:type="pct"/>
          </w:tcPr>
          <w:p w14:paraId="168835A5" w14:textId="77777777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027EA641" w14:textId="0FA88A99" w:rsidR="0004342A" w:rsidRPr="008947E9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4FBCBEA4" w14:textId="77777777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16EA67CF" w14:textId="4FD9CB99" w:rsidR="0004342A" w:rsidRPr="004064A6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(29)</w:t>
            </w:r>
          </w:p>
        </w:tc>
      </w:tr>
      <w:tr w:rsidR="0004342A" w:rsidRPr="007A1714" w14:paraId="03711878" w14:textId="77777777" w:rsidTr="0004342A">
        <w:tc>
          <w:tcPr>
            <w:tcW w:w="1670" w:type="pct"/>
          </w:tcPr>
          <w:p w14:paraId="52F6AE46" w14:textId="54AC25B3" w:rsidR="0004342A" w:rsidRPr="004064A6" w:rsidRDefault="0004342A" w:rsidP="0004342A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47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887F3" w14:textId="71649960" w:rsidR="0004342A" w:rsidRPr="004064A6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47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(36)</w:t>
            </w:r>
          </w:p>
        </w:tc>
        <w:tc>
          <w:tcPr>
            <w:tcW w:w="147" w:type="pct"/>
          </w:tcPr>
          <w:p w14:paraId="7CD44AEB" w14:textId="77777777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B0ACF" w14:textId="3B5CEE30" w:rsidR="0004342A" w:rsidRPr="004064A6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47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(320)</w:t>
            </w:r>
          </w:p>
        </w:tc>
        <w:tc>
          <w:tcPr>
            <w:tcW w:w="147" w:type="pct"/>
          </w:tcPr>
          <w:p w14:paraId="14EAA7B4" w14:textId="77777777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</w:tcPr>
          <w:p w14:paraId="09306BA7" w14:textId="772A7A15" w:rsidR="0004342A" w:rsidRPr="008947E9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947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19E8F2E" w14:textId="77777777" w:rsidR="0004342A" w:rsidRPr="004064A6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7A350" w14:textId="339A5EE2" w:rsidR="0004342A" w:rsidRPr="004064A6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47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(356)</w:t>
            </w:r>
          </w:p>
        </w:tc>
      </w:tr>
      <w:tr w:rsidR="0004342A" w:rsidRPr="007A1714" w14:paraId="7A2E6DA0" w14:textId="77777777" w:rsidTr="0004342A">
        <w:tc>
          <w:tcPr>
            <w:tcW w:w="1670" w:type="pct"/>
          </w:tcPr>
          <w:p w14:paraId="4CB03A48" w14:textId="01A2BF65" w:rsidR="0004342A" w:rsidRPr="00325163" w:rsidRDefault="0004342A" w:rsidP="0004342A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1FB8B2DA" w14:textId="14AE6699" w:rsidR="0004342A" w:rsidRPr="00325163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7" w:type="pct"/>
          </w:tcPr>
          <w:p w14:paraId="0BB20EBE" w14:textId="77777777" w:rsidR="0004342A" w:rsidRPr="00325163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48EC55AE" w14:textId="6E282207" w:rsidR="0004342A" w:rsidRPr="00325163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7" w:type="pct"/>
          </w:tcPr>
          <w:p w14:paraId="1E6374AD" w14:textId="77777777" w:rsidR="0004342A" w:rsidRPr="00325163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</w:tcPr>
          <w:p w14:paraId="40FA289A" w14:textId="7BDD26D8" w:rsidR="0004342A" w:rsidRPr="00325163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  <w:vAlign w:val="bottom"/>
          </w:tcPr>
          <w:p w14:paraId="728EBC01" w14:textId="6FA5A6BA" w:rsidR="0004342A" w:rsidRPr="00325163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68CF77A9" w14:textId="462E5E1C" w:rsidR="0004342A" w:rsidRPr="00325163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04342A" w:rsidRPr="007A1714" w14:paraId="1D60471C" w14:textId="77777777" w:rsidTr="0004342A">
        <w:tc>
          <w:tcPr>
            <w:tcW w:w="1670" w:type="pct"/>
          </w:tcPr>
          <w:p w14:paraId="2E5144EA" w14:textId="04B77FE6" w:rsidR="0004342A" w:rsidRPr="004064A6" w:rsidRDefault="0004342A" w:rsidP="0004342A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36" w:type="pct"/>
            <w:tcBorders>
              <w:bottom w:val="double" w:sz="4" w:space="0" w:color="auto"/>
            </w:tcBorders>
            <w:vAlign w:val="bottom"/>
          </w:tcPr>
          <w:p w14:paraId="7ECD922E" w14:textId="03EDE644" w:rsidR="0004342A" w:rsidRPr="008947E9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47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4,812</w:t>
            </w:r>
          </w:p>
        </w:tc>
        <w:tc>
          <w:tcPr>
            <w:tcW w:w="147" w:type="pct"/>
          </w:tcPr>
          <w:p w14:paraId="2F6DF25C" w14:textId="77777777" w:rsidR="0004342A" w:rsidRPr="008947E9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  <w:vAlign w:val="bottom"/>
          </w:tcPr>
          <w:p w14:paraId="27F792CF" w14:textId="2C275120" w:rsidR="0004342A" w:rsidRPr="008947E9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47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549</w:t>
            </w:r>
          </w:p>
        </w:tc>
        <w:tc>
          <w:tcPr>
            <w:tcW w:w="147" w:type="pct"/>
          </w:tcPr>
          <w:p w14:paraId="09536D8D" w14:textId="77777777" w:rsidR="0004342A" w:rsidRPr="008947E9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bottom w:val="double" w:sz="4" w:space="0" w:color="auto"/>
            </w:tcBorders>
          </w:tcPr>
          <w:p w14:paraId="59D2E09E" w14:textId="2BBD5E6D" w:rsidR="0004342A" w:rsidRPr="008947E9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47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(734)</w:t>
            </w:r>
          </w:p>
        </w:tc>
        <w:tc>
          <w:tcPr>
            <w:tcW w:w="147" w:type="pct"/>
            <w:vAlign w:val="bottom"/>
          </w:tcPr>
          <w:p w14:paraId="0AA784EB" w14:textId="57F47FAC" w:rsidR="0004342A" w:rsidRPr="008947E9" w:rsidRDefault="0004342A" w:rsidP="000434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double" w:sz="4" w:space="0" w:color="auto"/>
            </w:tcBorders>
            <w:vAlign w:val="bottom"/>
          </w:tcPr>
          <w:p w14:paraId="57A2D8B4" w14:textId="10A7084C" w:rsidR="0004342A" w:rsidRPr="008947E9" w:rsidRDefault="0004342A" w:rsidP="0004342A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47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4,627</w:t>
            </w:r>
          </w:p>
        </w:tc>
      </w:tr>
    </w:tbl>
    <w:p w14:paraId="6B7EA498" w14:textId="40D37208" w:rsidR="005E4EE2" w:rsidRDefault="008D42F8" w:rsidP="0034292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</w:p>
    <w:bookmarkEnd w:id="15"/>
    <w:p w14:paraId="1A8BB93C" w14:textId="3AA094C5" w:rsidR="00EF3FE4" w:rsidRPr="00710027" w:rsidRDefault="0055569D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710027">
        <w:rPr>
          <w:rFonts w:ascii="Angsana New" w:hAnsi="Angsana New"/>
          <w:sz w:val="30"/>
          <w:szCs w:val="30"/>
          <w:u w:val="none"/>
          <w:cs/>
          <w:lang w:val="en-US"/>
        </w:rPr>
        <w:t>กำไรต่อหุ้นขั้นพื้นฐาน</w:t>
      </w:r>
    </w:p>
    <w:p w14:paraId="6D69EB5F" w14:textId="1A87240C" w:rsidR="00F242C2" w:rsidRPr="005E4EE2" w:rsidRDefault="00F2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189"/>
        <w:gridCol w:w="255"/>
        <w:gridCol w:w="1174"/>
        <w:gridCol w:w="263"/>
        <w:gridCol w:w="1180"/>
        <w:gridCol w:w="259"/>
        <w:gridCol w:w="1178"/>
      </w:tblGrid>
      <w:tr w:rsidR="005406E2" w:rsidRPr="00AA7991" w14:paraId="4EF5C197" w14:textId="77777777" w:rsidTr="00E02E05">
        <w:trPr>
          <w:tblHeader/>
        </w:trPr>
        <w:tc>
          <w:tcPr>
            <w:tcW w:w="2008" w:type="pct"/>
          </w:tcPr>
          <w:p w14:paraId="27FE5A09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pct"/>
            <w:gridSpan w:val="3"/>
          </w:tcPr>
          <w:p w14:paraId="63D0C051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5A6ED457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14:paraId="68D5038A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406E2" w:rsidRPr="00AA7991" w14:paraId="502FA744" w14:textId="77777777" w:rsidTr="0004342A">
        <w:trPr>
          <w:tblHeader/>
        </w:trPr>
        <w:tc>
          <w:tcPr>
            <w:tcW w:w="2008" w:type="pct"/>
          </w:tcPr>
          <w:p w14:paraId="45108C61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7" w:type="pct"/>
          </w:tcPr>
          <w:p w14:paraId="26E64CDE" w14:textId="0154DF59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</w:t>
            </w:r>
            <w:r w:rsidRPr="00AA7991">
              <w:rPr>
                <w:rFonts w:ascii="Angsana New" w:hAnsi="Angsana New" w:hint="cs"/>
                <w:sz w:val="30"/>
                <w:szCs w:val="30"/>
              </w:rPr>
              <w:t>6</w:t>
            </w:r>
            <w:r w:rsidR="0004342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9" w:type="pct"/>
          </w:tcPr>
          <w:p w14:paraId="6C1F9C24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3B5F376" w14:textId="644349A2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256</w:t>
            </w:r>
            <w:r w:rsidR="0004342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4649BC60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15CC85CB" w14:textId="583B4C24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</w:t>
            </w:r>
            <w:r w:rsidRPr="00AA7991">
              <w:rPr>
                <w:rFonts w:ascii="Angsana New" w:hAnsi="Angsana New" w:hint="cs"/>
                <w:sz w:val="30"/>
                <w:szCs w:val="30"/>
              </w:rPr>
              <w:t>6</w:t>
            </w:r>
            <w:r w:rsidR="0004342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62358B32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3B29DDD2" w14:textId="69EE212D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256</w:t>
            </w:r>
            <w:r w:rsidR="0004342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406E2" w:rsidRPr="00AA7991" w14:paraId="16CACC18" w14:textId="77777777" w:rsidTr="0004342A">
        <w:trPr>
          <w:tblHeader/>
        </w:trPr>
        <w:tc>
          <w:tcPr>
            <w:tcW w:w="2008" w:type="pct"/>
          </w:tcPr>
          <w:p w14:paraId="4F30BDB5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2" w:type="pct"/>
            <w:gridSpan w:val="7"/>
          </w:tcPr>
          <w:p w14:paraId="1BEAB913" w14:textId="420D2E32" w:rsidR="005406E2" w:rsidRPr="00AA7991" w:rsidRDefault="00642935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93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5406E2"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="005406E2" w:rsidRPr="00AA799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="005406E2"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64293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C28B7" w:rsidRPr="00B36D11" w14:paraId="134FBB05" w14:textId="77777777" w:rsidTr="00E02E05">
        <w:trPr>
          <w:trHeight w:val="362"/>
        </w:trPr>
        <w:tc>
          <w:tcPr>
            <w:tcW w:w="2008" w:type="pct"/>
          </w:tcPr>
          <w:p w14:paraId="510FC3AE" w14:textId="77777777" w:rsidR="007C28B7" w:rsidRPr="00E02E05" w:rsidRDefault="007C28B7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02E0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กำไรที่เป็นส่วนของผู้ถือหุ้นของบริษัท</w:t>
            </w:r>
          </w:p>
        </w:tc>
        <w:tc>
          <w:tcPr>
            <w:tcW w:w="647" w:type="pct"/>
            <w:vAlign w:val="bottom"/>
          </w:tcPr>
          <w:p w14:paraId="64D2D8F4" w14:textId="1678D48C" w:rsidR="007C28B7" w:rsidRPr="00E02E05" w:rsidRDefault="00E02E05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E02E05">
              <w:rPr>
                <w:rFonts w:ascii="Angsana New" w:hAnsi="Angsana New"/>
                <w:sz w:val="30"/>
                <w:szCs w:val="30"/>
              </w:rPr>
              <w:t>80,1</w:t>
            </w:r>
            <w:r w:rsidR="00A37433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39" w:type="pct"/>
            <w:vAlign w:val="bottom"/>
          </w:tcPr>
          <w:p w14:paraId="07D9F451" w14:textId="77777777" w:rsidR="007C28B7" w:rsidRPr="00E02E05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4F7E7B93" w14:textId="05B10DA8" w:rsidR="007C28B7" w:rsidRPr="00E02E05" w:rsidRDefault="00E02E05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40,558</w:t>
            </w:r>
          </w:p>
        </w:tc>
        <w:tc>
          <w:tcPr>
            <w:tcW w:w="143" w:type="pct"/>
            <w:vAlign w:val="bottom"/>
          </w:tcPr>
          <w:p w14:paraId="4257A06D" w14:textId="77777777" w:rsidR="007C28B7" w:rsidRPr="00E02E05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36B25043" w14:textId="66681E68" w:rsidR="007C28B7" w:rsidRPr="00E02E05" w:rsidRDefault="00E02E05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32,143</w:t>
            </w:r>
          </w:p>
        </w:tc>
        <w:tc>
          <w:tcPr>
            <w:tcW w:w="141" w:type="pct"/>
            <w:vAlign w:val="bottom"/>
          </w:tcPr>
          <w:p w14:paraId="71BDEBEF" w14:textId="77777777" w:rsidR="007C28B7" w:rsidRPr="00E02E05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1E11289C" w14:textId="63C5C574" w:rsidR="007C28B7" w:rsidRPr="00E02E05" w:rsidRDefault="00E02E05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85,978</w:t>
            </w:r>
          </w:p>
        </w:tc>
      </w:tr>
      <w:tr w:rsidR="00EF43A1" w:rsidRPr="00AA7991" w14:paraId="6871E26B" w14:textId="77777777" w:rsidTr="0004342A">
        <w:tc>
          <w:tcPr>
            <w:tcW w:w="2008" w:type="pct"/>
          </w:tcPr>
          <w:p w14:paraId="1A266FBD" w14:textId="01A24386" w:rsidR="00EF43A1" w:rsidRPr="00AA7991" w:rsidRDefault="00326CE7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5A3A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หลังจากการออกหุ้นปันผล</w:t>
            </w:r>
          </w:p>
        </w:tc>
        <w:tc>
          <w:tcPr>
            <w:tcW w:w="647" w:type="pct"/>
            <w:shd w:val="clear" w:color="auto" w:fill="auto"/>
            <w:vAlign w:val="bottom"/>
          </w:tcPr>
          <w:p w14:paraId="4F995BCC" w14:textId="08BEAC64" w:rsidR="00EF43A1" w:rsidRPr="00AA7991" w:rsidRDefault="00E02E05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610,974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496370CC" w14:textId="77777777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06EB0F70" w14:textId="5902EFFC" w:rsidR="00EF43A1" w:rsidRPr="00AA7991" w:rsidRDefault="00E02E05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610,974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2BC008D" w14:textId="77777777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016DD1EE" w14:textId="60BD7EC5" w:rsidR="00EF43A1" w:rsidRPr="00AA7991" w:rsidRDefault="00E02E05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610,974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D1B4D7C" w14:textId="77777777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4B787D76" w14:textId="60B53ECE" w:rsidR="00EF43A1" w:rsidRPr="00AA7991" w:rsidRDefault="00E02E05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610,974</w:t>
            </w:r>
          </w:p>
        </w:tc>
      </w:tr>
      <w:tr w:rsidR="007C28B7" w:rsidRPr="00AA7991" w14:paraId="5148310E" w14:textId="77777777" w:rsidTr="00E02E05">
        <w:tc>
          <w:tcPr>
            <w:tcW w:w="2008" w:type="pct"/>
          </w:tcPr>
          <w:p w14:paraId="338024C1" w14:textId="619ED936" w:rsidR="007C28B7" w:rsidRPr="00AA7991" w:rsidRDefault="007C28B7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กำไรต่อหุ้นขั้นพื้นฐาน </w:t>
            </w:r>
            <w:r w:rsidR="00642935" w:rsidRPr="00642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AA79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 w:rsidR="00642935" w:rsidRPr="00642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0EC8A5" w14:textId="32F69227" w:rsidR="007C28B7" w:rsidRPr="00AA7991" w:rsidRDefault="00E02E05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0.131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0343531" w14:textId="77777777" w:rsidR="007C28B7" w:rsidRPr="00AA7991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E944B6" w14:textId="6C6AE3B2" w:rsidR="007C28B7" w:rsidRPr="00AA7991" w:rsidRDefault="00E02E05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0.066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8FDBE87" w14:textId="77777777" w:rsidR="007C28B7" w:rsidRPr="00AA7991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8314A9" w14:textId="3666AE61" w:rsidR="007C28B7" w:rsidRPr="00AA7991" w:rsidRDefault="00E02E05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4BC8C82" w14:textId="77777777" w:rsidR="007C28B7" w:rsidRPr="00AA7991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672D78" w14:textId="66DD9912" w:rsidR="007C28B7" w:rsidRPr="00AA7991" w:rsidRDefault="00E02E05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0.141</w:t>
            </w:r>
          </w:p>
        </w:tc>
      </w:tr>
    </w:tbl>
    <w:p w14:paraId="138583EC" w14:textId="77777777" w:rsidR="00500DB8" w:rsidRPr="005E4EE2" w:rsidRDefault="00500DB8" w:rsidP="00500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2E8E0265" w14:textId="134CD7DE" w:rsidR="00E02E05" w:rsidRDefault="00500DB8" w:rsidP="00500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342A">
        <w:rPr>
          <w:rFonts w:ascii="Angsana New" w:hAnsi="Angsana New"/>
          <w:sz w:val="30"/>
          <w:szCs w:val="30"/>
          <w:cs/>
        </w:rPr>
        <w:t>กลุ่มบริษัทและบริษัทไม่มีตราสารที่อาจเปลี่ยนเป็นหุ้นสามัญ กำไรต่อหุ้นปรับลดจึงมีจำนวนเท่ากันกับกำไรต่อหุ้นขั้นพื้นฐาน</w:t>
      </w:r>
    </w:p>
    <w:p w14:paraId="06021154" w14:textId="3F3820DA" w:rsidR="0034292C" w:rsidRDefault="00342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  <w:cs/>
        </w:rPr>
      </w:pPr>
      <w:r>
        <w:rPr>
          <w:rFonts w:ascii="Angsana New" w:hAnsi="Angsana New"/>
          <w:sz w:val="14"/>
          <w:szCs w:val="14"/>
          <w:cs/>
        </w:rPr>
        <w:br w:type="page"/>
      </w:r>
    </w:p>
    <w:p w14:paraId="0562CB72" w14:textId="75A0A2AF" w:rsidR="00385BD9" w:rsidRDefault="00385BD9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เงินปันผล</w:t>
      </w:r>
    </w:p>
    <w:p w14:paraId="3A239647" w14:textId="7B2F9C4E" w:rsidR="00DB0716" w:rsidRPr="0034292C" w:rsidRDefault="00DB0716" w:rsidP="00DB0716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7EDFC8B3" w14:textId="77777777" w:rsidR="0004342A" w:rsidRDefault="0004342A" w:rsidP="0004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Pr="004C73A8">
        <w:rPr>
          <w:rFonts w:ascii="Angsana New" w:hAnsi="Angsana New"/>
          <w:sz w:val="30"/>
          <w:szCs w:val="30"/>
          <w:lang w:eastAsia="x-none"/>
        </w:rPr>
        <w:t>27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4C73A8">
        <w:rPr>
          <w:rFonts w:ascii="Angsana New" w:hAnsi="Angsana New"/>
          <w:sz w:val="30"/>
          <w:szCs w:val="30"/>
          <w:lang w:eastAsia="x-none"/>
        </w:rPr>
        <w:t>256</w:t>
      </w:r>
      <w:r>
        <w:rPr>
          <w:rFonts w:ascii="Angsana New" w:hAnsi="Angsana New"/>
          <w:sz w:val="30"/>
          <w:szCs w:val="30"/>
          <w:lang w:eastAsia="x-none"/>
        </w:rPr>
        <w:t>6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ผู้ถือหุ้นมีมติอนุมัติการจ่ายปันผลเป็นหุ้นและเงินสด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br/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ได้จ่ายแก่ผู้ถือหุ้นแล้วในวันที่</w:t>
      </w:r>
      <w:r w:rsidRPr="004C73A8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t>25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Pr="004C73A8">
        <w:rPr>
          <w:rFonts w:ascii="Angsana New" w:hAnsi="Angsana New"/>
          <w:sz w:val="30"/>
          <w:szCs w:val="30"/>
          <w:lang w:eastAsia="x-none"/>
        </w:rPr>
        <w:t>256</w:t>
      </w:r>
      <w:r>
        <w:rPr>
          <w:rFonts w:ascii="Angsana New" w:hAnsi="Angsana New"/>
          <w:sz w:val="30"/>
          <w:szCs w:val="30"/>
          <w:lang w:eastAsia="x-none"/>
        </w:rPr>
        <w:t>6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ตามรายละเอียดดังนี้</w:t>
      </w:r>
    </w:p>
    <w:p w14:paraId="0774F259" w14:textId="77777777" w:rsidR="00AD23CF" w:rsidRPr="0034292C" w:rsidRDefault="00AD23CF" w:rsidP="00AD2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2807"/>
        <w:gridCol w:w="240"/>
        <w:gridCol w:w="1071"/>
        <w:gridCol w:w="236"/>
        <w:gridCol w:w="1381"/>
      </w:tblGrid>
      <w:tr w:rsidR="0004342A" w:rsidRPr="0088709F" w14:paraId="4C1C8BEC" w14:textId="77777777" w:rsidTr="00924ED0">
        <w:trPr>
          <w:tblHeader/>
        </w:trPr>
        <w:tc>
          <w:tcPr>
            <w:tcW w:w="1720" w:type="pct"/>
            <w:vAlign w:val="bottom"/>
          </w:tcPr>
          <w:p w14:paraId="2C81F250" w14:textId="77777777" w:rsidR="0004342A" w:rsidRPr="00784B51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39A076" w14:textId="77777777" w:rsidR="0004342A" w:rsidRPr="00784B51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  <w:vAlign w:val="bottom"/>
          </w:tcPr>
          <w:p w14:paraId="0DCD8797" w14:textId="2028F625" w:rsidR="0004342A" w:rsidRPr="00784B51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1" w:type="pct"/>
            <w:vAlign w:val="bottom"/>
          </w:tcPr>
          <w:p w14:paraId="20D77297" w14:textId="77777777" w:rsidR="0004342A" w:rsidRPr="00784B51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0453D051" w14:textId="31EAA595" w:rsidR="0004342A" w:rsidRPr="00784B51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1E6B7584" w14:textId="77777777" w:rsidR="0004342A" w:rsidRPr="00784B51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1B880460" w14:textId="3532DE9B" w:rsidR="0004342A" w:rsidRPr="00784B51" w:rsidDel="00D43E7A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4342A" w:rsidRPr="0088709F" w14:paraId="706F1698" w14:textId="77777777" w:rsidTr="00924ED0">
        <w:trPr>
          <w:tblHeader/>
        </w:trPr>
        <w:tc>
          <w:tcPr>
            <w:tcW w:w="1720" w:type="pct"/>
          </w:tcPr>
          <w:p w14:paraId="7E30CDA6" w14:textId="46A8B93A" w:rsidR="0004342A" w:rsidRPr="00784B51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การจ่ายปันผลจากกำไรสะสมปี 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314E4F3E" w14:textId="77777777" w:rsidR="0004342A" w:rsidRPr="00784B51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2442D3C5" w14:textId="77777777" w:rsidR="0004342A" w:rsidRPr="00784B51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32C2E2AA" w14:textId="77777777" w:rsidR="0004342A" w:rsidRPr="00784B51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97E7323" w14:textId="6469BA43" w:rsidR="0004342A" w:rsidRPr="00784B51" w:rsidRDefault="00642935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4342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="0004342A"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03140EB0" w14:textId="77777777" w:rsidR="0004342A" w:rsidRPr="00784B51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4" w:type="pct"/>
          </w:tcPr>
          <w:p w14:paraId="33842AEA" w14:textId="0879BBDF" w:rsidR="0004342A" w:rsidRPr="00784B51" w:rsidRDefault="00642935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4342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="0004342A"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4342A" w:rsidRPr="0088709F" w14:paraId="629740D0" w14:textId="77777777" w:rsidTr="00924ED0">
        <w:tc>
          <w:tcPr>
            <w:tcW w:w="1720" w:type="pct"/>
          </w:tcPr>
          <w:p w14:paraId="70C2AFEA" w14:textId="350AD8A9" w:rsidR="0004342A" w:rsidRPr="00784B51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47" w:type="pct"/>
          </w:tcPr>
          <w:p w14:paraId="77E39705" w14:textId="77777777" w:rsidR="0004342A" w:rsidRPr="00784B51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7125941F" w14:textId="724E8883" w:rsidR="0004342A" w:rsidRPr="00784B51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30</w:t>
            </w:r>
            <w:r w:rsidRPr="00070DF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070DF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หุ้นเดิมต่อ </w:t>
            </w:r>
            <w:r w:rsidRPr="00070DF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</w:t>
            </w:r>
            <w:r w:rsidRPr="00070DF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หุ้นปันผล</w:t>
            </w:r>
          </w:p>
        </w:tc>
        <w:tc>
          <w:tcPr>
            <w:tcW w:w="131" w:type="pct"/>
          </w:tcPr>
          <w:p w14:paraId="49B06C76" w14:textId="77777777" w:rsidR="0004342A" w:rsidRPr="00784B51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03DC6CF" w14:textId="7F500A40" w:rsidR="0004342A" w:rsidRPr="00784B51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DFB">
              <w:rPr>
                <w:rFonts w:asciiTheme="majorBidi" w:hAnsiTheme="majorBidi" w:cstheme="majorBidi"/>
                <w:sz w:val="30"/>
                <w:szCs w:val="30"/>
              </w:rPr>
              <w:t>19.69</w:t>
            </w:r>
          </w:p>
        </w:tc>
        <w:tc>
          <w:tcPr>
            <w:tcW w:w="129" w:type="pct"/>
          </w:tcPr>
          <w:p w14:paraId="2D00A1CE" w14:textId="77777777" w:rsidR="0004342A" w:rsidRPr="00784B51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0C4C34EE" w14:textId="4DC0A270" w:rsidR="0004342A" w:rsidRPr="00784B51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0DFB">
              <w:rPr>
                <w:rFonts w:asciiTheme="majorBidi" w:hAnsiTheme="majorBidi" w:cstheme="majorBidi"/>
                <w:sz w:val="30"/>
                <w:szCs w:val="30"/>
              </w:rPr>
              <w:t>9.8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4342A" w:rsidRPr="0088709F" w14:paraId="1DCC4579" w14:textId="77777777" w:rsidTr="00924ED0">
        <w:tc>
          <w:tcPr>
            <w:tcW w:w="1720" w:type="pct"/>
          </w:tcPr>
          <w:p w14:paraId="5F9E47CC" w14:textId="7FBE16B3" w:rsidR="0004342A" w:rsidRPr="00784B51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56354DF3" w14:textId="77777777" w:rsidR="0004342A" w:rsidRPr="00784B51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55FC523F" w14:textId="6CDB6782" w:rsidR="0004342A" w:rsidRPr="00784B51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894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0.0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2217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31" w:type="pct"/>
          </w:tcPr>
          <w:p w14:paraId="4BEC151A" w14:textId="77777777" w:rsidR="0004342A" w:rsidRPr="00784B51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AF25499" w14:textId="11F9D87A" w:rsidR="0004342A" w:rsidRPr="00112619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70D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DA4365D" w14:textId="77777777" w:rsidR="0004342A" w:rsidRPr="00784B51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1FC68440" w14:textId="47FDCE88" w:rsidR="0004342A" w:rsidRPr="00784B51" w:rsidRDefault="0004342A" w:rsidP="00043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070DF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</w:tbl>
    <w:p w14:paraId="67F367B3" w14:textId="370B7E12" w:rsidR="00AD23CF" w:rsidRPr="0034292C" w:rsidRDefault="00AD2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eastAsia="x-none"/>
        </w:rPr>
      </w:pPr>
    </w:p>
    <w:p w14:paraId="1B95E87A" w14:textId="77777777" w:rsidR="0004342A" w:rsidRDefault="0004342A" w:rsidP="0004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Pr="004C73A8">
        <w:rPr>
          <w:rFonts w:ascii="Angsana New" w:hAnsi="Angsana New"/>
          <w:sz w:val="30"/>
          <w:szCs w:val="30"/>
          <w:lang w:eastAsia="x-none"/>
        </w:rPr>
        <w:t>27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4C73A8">
        <w:rPr>
          <w:rFonts w:ascii="Angsana New" w:hAnsi="Angsana New"/>
          <w:sz w:val="30"/>
          <w:szCs w:val="30"/>
          <w:lang w:eastAsia="x-none"/>
        </w:rPr>
        <w:t>2565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ผู้ถือหุ้นมีมติอนุมัติการจ่ายปันผลเป็นหุ้นและเงินสด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br/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ได้จ่ายแก่ผู้ถือหุ้นแล้วในวันที่</w:t>
      </w:r>
      <w:r w:rsidRPr="004C73A8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</w:t>
      </w:r>
      <w:r w:rsidRPr="004C73A8">
        <w:rPr>
          <w:rFonts w:ascii="Angsana New" w:hAnsi="Angsana New"/>
          <w:sz w:val="30"/>
          <w:szCs w:val="30"/>
          <w:lang w:eastAsia="x-none"/>
        </w:rPr>
        <w:t>24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Pr="004C73A8">
        <w:rPr>
          <w:rFonts w:ascii="Angsana New" w:hAnsi="Angsana New"/>
          <w:sz w:val="30"/>
          <w:szCs w:val="30"/>
          <w:lang w:eastAsia="x-none"/>
        </w:rPr>
        <w:t>2565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ตามรายละเอียดดังนี้</w:t>
      </w:r>
    </w:p>
    <w:p w14:paraId="0C0ECEB9" w14:textId="3743D407" w:rsidR="00AD23CF" w:rsidRPr="0034292C" w:rsidRDefault="00AD23CF" w:rsidP="00D35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lang w:eastAsia="x-none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2807"/>
        <w:gridCol w:w="240"/>
        <w:gridCol w:w="1071"/>
        <w:gridCol w:w="236"/>
        <w:gridCol w:w="1381"/>
      </w:tblGrid>
      <w:tr w:rsidR="0004342A" w:rsidRPr="00784B51" w:rsidDel="00D43E7A" w14:paraId="064E3FFE" w14:textId="77777777" w:rsidTr="005C724C">
        <w:trPr>
          <w:tblHeader/>
        </w:trPr>
        <w:tc>
          <w:tcPr>
            <w:tcW w:w="1720" w:type="pct"/>
            <w:vAlign w:val="bottom"/>
          </w:tcPr>
          <w:p w14:paraId="1F4BAEBB" w14:textId="77777777" w:rsidR="0004342A" w:rsidRPr="00784B51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7AF28F" w14:textId="77777777" w:rsidR="0004342A" w:rsidRPr="00784B51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  <w:vAlign w:val="bottom"/>
          </w:tcPr>
          <w:p w14:paraId="48B81B62" w14:textId="77777777" w:rsidR="0004342A" w:rsidRPr="00784B51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1" w:type="pct"/>
            <w:vAlign w:val="bottom"/>
          </w:tcPr>
          <w:p w14:paraId="59FF6AB9" w14:textId="77777777" w:rsidR="0004342A" w:rsidRPr="00784B51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36AE192B" w14:textId="77777777" w:rsidR="0004342A" w:rsidRPr="00784B51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500857EB" w14:textId="77777777" w:rsidR="0004342A" w:rsidRPr="00784B51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6B21AF48" w14:textId="77777777" w:rsidR="0004342A" w:rsidRPr="00784B51" w:rsidDel="00D43E7A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4342A" w:rsidRPr="00784B51" w14:paraId="0CC72DBE" w14:textId="77777777" w:rsidTr="005C724C">
        <w:trPr>
          <w:tblHeader/>
        </w:trPr>
        <w:tc>
          <w:tcPr>
            <w:tcW w:w="1720" w:type="pct"/>
          </w:tcPr>
          <w:p w14:paraId="02F996DE" w14:textId="77777777" w:rsidR="0004342A" w:rsidRPr="00784B51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การจ่ายปันผลจากกำไรสะสมปี 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C1D80D7" w14:textId="77777777" w:rsidR="0004342A" w:rsidRPr="00784B51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52E488CE" w14:textId="77777777" w:rsidR="0004342A" w:rsidRPr="00784B51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2461295E" w14:textId="77777777" w:rsidR="0004342A" w:rsidRPr="00784B51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E7CCF85" w14:textId="5F39631B" w:rsidR="0004342A" w:rsidRPr="00784B51" w:rsidRDefault="00642935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4342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="0004342A"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5531E906" w14:textId="77777777" w:rsidR="0004342A" w:rsidRPr="00784B51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4" w:type="pct"/>
          </w:tcPr>
          <w:p w14:paraId="76C55E7F" w14:textId="74665BB4" w:rsidR="0004342A" w:rsidRPr="00784B51" w:rsidRDefault="00642935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4342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="0004342A"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4342A" w:rsidRPr="00784B51" w14:paraId="33CFCFAE" w14:textId="77777777" w:rsidTr="005C724C">
        <w:tc>
          <w:tcPr>
            <w:tcW w:w="1720" w:type="pct"/>
          </w:tcPr>
          <w:p w14:paraId="50329263" w14:textId="77777777" w:rsidR="0004342A" w:rsidRPr="00784B51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47" w:type="pct"/>
          </w:tcPr>
          <w:p w14:paraId="3F26BAEE" w14:textId="77777777" w:rsidR="0004342A" w:rsidRPr="00784B51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4BDE0391" w14:textId="77777777" w:rsidR="0004342A" w:rsidRPr="00784B51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82894">
              <w:rPr>
                <w:rFonts w:asciiTheme="majorBidi" w:hAnsiTheme="majorBidi" w:cstheme="majorBidi"/>
                <w:spacing w:val="-6"/>
                <w:sz w:val="30"/>
                <w:szCs w:val="30"/>
                <w:lang w:eastAsia="x-none"/>
              </w:rPr>
              <w:t xml:space="preserve">10.40904316 </w:t>
            </w:r>
            <w:r w:rsidRPr="00784B5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หุ้นเดิมต่อ </w:t>
            </w:r>
            <w:r w:rsidRPr="00784B5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Pr="00784B5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หุ้นปัน</w:t>
            </w:r>
            <w:r w:rsidRPr="00784B5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ผล</w:t>
            </w:r>
          </w:p>
        </w:tc>
        <w:tc>
          <w:tcPr>
            <w:tcW w:w="131" w:type="pct"/>
          </w:tcPr>
          <w:p w14:paraId="1F3BB9FA" w14:textId="77777777" w:rsidR="0004342A" w:rsidRPr="00784B51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15A7FAA" w14:textId="77777777" w:rsidR="0004342A" w:rsidRPr="00784B51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44.00</w:t>
            </w:r>
          </w:p>
        </w:tc>
        <w:tc>
          <w:tcPr>
            <w:tcW w:w="129" w:type="pct"/>
          </w:tcPr>
          <w:p w14:paraId="17E0806A" w14:textId="77777777" w:rsidR="0004342A" w:rsidRPr="00784B51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1AAB2C51" w14:textId="77777777" w:rsidR="0004342A" w:rsidRPr="00784B51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289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82894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4342A" w:rsidRPr="00784B51" w14:paraId="1165B666" w14:textId="77777777" w:rsidTr="005C724C">
        <w:tc>
          <w:tcPr>
            <w:tcW w:w="1720" w:type="pct"/>
          </w:tcPr>
          <w:p w14:paraId="465F1F27" w14:textId="77777777" w:rsidR="0004342A" w:rsidRPr="00784B51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4A3AE5F2" w14:textId="77777777" w:rsidR="0004342A" w:rsidRPr="00784B51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50945964" w14:textId="77777777" w:rsidR="0004342A" w:rsidRPr="00784B51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894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0.00533728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31" w:type="pct"/>
          </w:tcPr>
          <w:p w14:paraId="6636416B" w14:textId="77777777" w:rsidR="0004342A" w:rsidRPr="00784B51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A789BE2" w14:textId="77777777" w:rsidR="0004342A" w:rsidRPr="00112619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1126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0010A2A" w14:textId="77777777" w:rsidR="0004342A" w:rsidRPr="00784B51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12EFB7AA" w14:textId="48DB58BD" w:rsidR="0004342A" w:rsidRPr="00784B51" w:rsidRDefault="0004342A" w:rsidP="005C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2.4</w:t>
            </w:r>
            <w:r w:rsidR="006B52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1F454921" w14:textId="4D7E9FF9" w:rsidR="00F242C2" w:rsidRPr="0034292C" w:rsidRDefault="00F2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5928D96A" w14:textId="384D3C9E" w:rsidR="009A3197" w:rsidRDefault="009A3197" w:rsidP="00AD23C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F2980">
        <w:rPr>
          <w:rFonts w:ascii="Angsana New" w:hAnsi="Angsana New" w:hint="cs"/>
          <w:sz w:val="30"/>
          <w:szCs w:val="30"/>
          <w:u w:val="none"/>
          <w:cs/>
          <w:lang w:val="en-US"/>
        </w:rPr>
        <w:t>เครื่องมือทางการเงิน</w:t>
      </w:r>
      <w:r w:rsidRPr="000F2980">
        <w:rPr>
          <w:rFonts w:ascii="Angsana New" w:hAnsi="Angsana New"/>
          <w:sz w:val="30"/>
          <w:szCs w:val="30"/>
          <w:u w:val="none"/>
          <w:cs/>
          <w:lang w:val="en-US"/>
        </w:rPr>
        <w:t xml:space="preserve"> </w:t>
      </w:r>
    </w:p>
    <w:p w14:paraId="061B441B" w14:textId="77777777" w:rsidR="004516E2" w:rsidRPr="0034292C" w:rsidRDefault="004516E2" w:rsidP="004516E2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00677A82" w14:textId="07A0875A" w:rsidR="009D42F8" w:rsidRPr="009E0FFC" w:rsidRDefault="009D42F8">
      <w:pPr>
        <w:pStyle w:val="ListParagraph"/>
        <w:numPr>
          <w:ilvl w:val="0"/>
          <w:numId w:val="18"/>
        </w:numPr>
        <w:tabs>
          <w:tab w:val="clear" w:pos="454"/>
          <w:tab w:val="clear" w:pos="680"/>
          <w:tab w:val="left" w:pos="540"/>
        </w:tabs>
        <w:ind w:hanging="720"/>
        <w:rPr>
          <w:rFonts w:asciiTheme="majorBidi" w:hAnsiTheme="majorBidi" w:cstheme="majorBidi"/>
          <w:sz w:val="30"/>
          <w:szCs w:val="30"/>
          <w:lang w:eastAsia="x-none"/>
        </w:rPr>
      </w:pPr>
      <w:r w:rsidRPr="00F63F87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68AA741" w14:textId="403F606D" w:rsidR="009D42F8" w:rsidRPr="0034292C" w:rsidRDefault="009D42F8" w:rsidP="009D42F8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3F5CAC23" w14:textId="2B9340A2" w:rsidR="00517A61" w:rsidRDefault="00D92376" w:rsidP="00517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517A61" w:rsidSect="00EB002E">
          <w:headerReference w:type="default" r:id="rId19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 w:rsidRPr="00623946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3B38D3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623946">
        <w:rPr>
          <w:rFonts w:asciiTheme="majorBidi" w:hAnsiTheme="majorBidi" w:cstheme="majorBidi"/>
          <w:sz w:val="30"/>
          <w:szCs w:val="30"/>
          <w:cs/>
        </w:rPr>
        <w:t>ที่</w:t>
      </w:r>
      <w:r w:rsidR="00770091" w:rsidRPr="00770091">
        <w:rPr>
          <w:rFonts w:asciiTheme="majorBidi" w:hAnsiTheme="majorBidi"/>
          <w:sz w:val="30"/>
          <w:szCs w:val="30"/>
          <w:cs/>
        </w:rPr>
        <w:t>วัดมูลค่าด้วยราคาทุนตัดจำหน่าย</w:t>
      </w:r>
      <w:r w:rsidRPr="00623946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350"/>
        <w:gridCol w:w="270"/>
        <w:gridCol w:w="1440"/>
        <w:gridCol w:w="236"/>
        <w:gridCol w:w="1384"/>
        <w:gridCol w:w="236"/>
        <w:gridCol w:w="1384"/>
        <w:gridCol w:w="236"/>
        <w:gridCol w:w="1384"/>
        <w:gridCol w:w="270"/>
        <w:gridCol w:w="1350"/>
        <w:gridCol w:w="270"/>
        <w:gridCol w:w="1350"/>
      </w:tblGrid>
      <w:tr w:rsidR="00517A61" w:rsidRPr="00282091" w14:paraId="4C2A291A" w14:textId="77777777" w:rsidTr="003A602B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290D1D99" w14:textId="77777777" w:rsidR="00517A61" w:rsidRPr="00282091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bookmarkStart w:id="17" w:name="_Hlk91461309"/>
            <w:r w:rsidRPr="00282091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77354CBF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52CE373E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820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517A61" w:rsidRPr="00282091" w14:paraId="19D31057" w14:textId="77777777" w:rsidTr="003A602B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0877B3A6" w14:textId="77777777" w:rsidR="00517A61" w:rsidRPr="00282091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3339BAD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7"/>
          </w:tcPr>
          <w:p w14:paraId="1DE83AC7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820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7123B2BD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24" w:type="dxa"/>
            <w:gridSpan w:val="5"/>
            <w:shd w:val="clear" w:color="auto" w:fill="auto"/>
            <w:vAlign w:val="bottom"/>
          </w:tcPr>
          <w:p w14:paraId="018D03AF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46496" w:rsidRPr="00282091" w14:paraId="7A871EF4" w14:textId="77777777" w:rsidTr="00746496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076373E3" w14:textId="77777777" w:rsidR="00746496" w:rsidRPr="00282091" w:rsidRDefault="00746496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61755A" w14:textId="77777777" w:rsidR="00746496" w:rsidRPr="00282091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14:paraId="0DCA6BFD" w14:textId="08322A3A" w:rsidR="00746496" w:rsidRPr="00282091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9D7A37" w14:textId="77777777" w:rsidR="00746496" w:rsidRPr="00282091" w:rsidRDefault="00746496" w:rsidP="003A602B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9665764" w14:textId="77777777" w:rsidR="00746496" w:rsidRPr="00282091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6334EC7" w14:textId="77777777" w:rsidR="00746496" w:rsidRPr="00282091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961EBA6" w14:textId="77777777" w:rsidR="00746496" w:rsidRPr="00282091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C9A4AD2" w14:textId="77777777" w:rsidR="00746496" w:rsidRPr="00282091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6353C86" w14:textId="77777777" w:rsidR="00746496" w:rsidRPr="00282091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35F992D" w14:textId="77777777" w:rsidR="00746496" w:rsidRPr="00282091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5842B8A" w14:textId="77777777" w:rsidR="00746496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17A61" w:rsidRPr="00282091" w14:paraId="7A745DB8" w14:textId="77777777" w:rsidTr="00746496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5126A32F" w14:textId="3779E068" w:rsidR="00517A61" w:rsidRPr="00282091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4F35A6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3CA154B" w14:textId="56835A75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2820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ผ่าน</w:t>
            </w:r>
            <w:r w:rsidRPr="00282091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9FBEFB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E69C5" w14:textId="078A9FE2" w:rsidR="00517A61" w:rsidRPr="00282091" w:rsidRDefault="00517A61" w:rsidP="003A602B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FDC6217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BD6AF" w14:textId="6C24460A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2820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57D89B" w14:textId="77777777" w:rsidR="00517A61" w:rsidRPr="00282091" w:rsidRDefault="00517A61" w:rsidP="003A602B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81D94C4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11E0F09B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D7B3622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82091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7AD8AFA8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8EE337A" w14:textId="77777777" w:rsidR="00517A6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539CEC7" w14:textId="77777777" w:rsidR="00517A6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5BE5AA5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820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282091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52A8482D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75CDEFF" w14:textId="77777777" w:rsidR="00517A6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0E3AACB" w14:textId="77777777" w:rsidR="00517A6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91BCC2B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7A61" w:rsidRPr="00282091" w14:paraId="31F23AFB" w14:textId="77777777" w:rsidTr="003A602B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5D3C47D0" w14:textId="77777777" w:rsidR="00517A61" w:rsidRPr="00282091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9BED06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34E0DFB0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2820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2820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820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517A61" w:rsidRPr="00282091" w14:paraId="402B08FF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34CD7312" w14:textId="32C6D169" w:rsidR="00517A61" w:rsidRPr="00282091" w:rsidRDefault="0031037D" w:rsidP="003A602B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7464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8C442B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415E9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D7CD4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BEC177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B4DA3F8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C985C93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C245A6E" w14:textId="77777777" w:rsidR="00517A61" w:rsidRPr="00282091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9ADFE83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09A52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412BB63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DABB189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EC6B62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847BB48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2E89864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17A61" w:rsidRPr="00282091" w14:paraId="7CD185E3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4E050237" w14:textId="77777777" w:rsidR="00517A61" w:rsidRPr="00282091" w:rsidRDefault="00517A61" w:rsidP="003A602B">
            <w:pPr>
              <w:ind w:right="-90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2820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3132E12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F57C74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42057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C499E44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498FD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420E030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C454F2E" w14:textId="77777777" w:rsidR="00517A61" w:rsidRPr="00282091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9FB64F7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C5D159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A134FF4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EEF94B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7DE67D1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A41B842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6469511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EE14B0" w:rsidRPr="00282091" w14:paraId="59B215B6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0D0A5811" w14:textId="77777777" w:rsidR="00EE14B0" w:rsidRPr="00282091" w:rsidRDefault="00EE14B0" w:rsidP="00EE14B0">
            <w:pPr>
              <w:ind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0E14EBA" w14:textId="77777777" w:rsidR="00EE14B0" w:rsidRPr="00282091" w:rsidRDefault="00EE14B0" w:rsidP="00EE14B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962B82" w14:textId="1333AA03" w:rsidR="00EE14B0" w:rsidRPr="00282091" w:rsidRDefault="00EE14B0" w:rsidP="00EE14B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0FF052" w14:textId="77777777" w:rsidR="00EE14B0" w:rsidRPr="00282091" w:rsidRDefault="00EE14B0" w:rsidP="00EE14B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8834850" w14:textId="1E30C1B8" w:rsidR="00EE14B0" w:rsidRPr="00282091" w:rsidRDefault="00EE14B0" w:rsidP="00EE14B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76,921</w:t>
            </w:r>
          </w:p>
        </w:tc>
        <w:tc>
          <w:tcPr>
            <w:tcW w:w="236" w:type="dxa"/>
            <w:shd w:val="clear" w:color="auto" w:fill="auto"/>
          </w:tcPr>
          <w:p w14:paraId="3F7A0CB0" w14:textId="77777777" w:rsidR="00EE14B0" w:rsidRPr="00282091" w:rsidRDefault="00EE14B0" w:rsidP="00EE14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8459DCB" w14:textId="7088D561" w:rsidR="00EE14B0" w:rsidRPr="00282091" w:rsidRDefault="00EE14B0" w:rsidP="00EE14B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C35721" w14:textId="77777777" w:rsidR="00EE14B0" w:rsidRPr="00282091" w:rsidRDefault="00EE14B0" w:rsidP="00EE14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DF2536C" w14:textId="00990B9E" w:rsidR="00EE14B0" w:rsidRPr="00282091" w:rsidRDefault="00EE14B0" w:rsidP="00EE14B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76,921</w:t>
            </w:r>
          </w:p>
        </w:tc>
        <w:tc>
          <w:tcPr>
            <w:tcW w:w="236" w:type="dxa"/>
            <w:shd w:val="clear" w:color="auto" w:fill="auto"/>
          </w:tcPr>
          <w:p w14:paraId="4477262F" w14:textId="77777777" w:rsidR="00EE14B0" w:rsidRPr="00282091" w:rsidRDefault="00EE14B0" w:rsidP="00EE14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A00ABA6" w14:textId="55448CE2" w:rsidR="00EE14B0" w:rsidRPr="00282091" w:rsidRDefault="00EE14B0" w:rsidP="00EE14B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6C5B939" w14:textId="77777777" w:rsidR="00EE14B0" w:rsidRPr="00282091" w:rsidRDefault="00EE14B0" w:rsidP="00EE14B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A5FA935" w14:textId="05F3FCD0" w:rsidR="00EE14B0" w:rsidRPr="00282091" w:rsidRDefault="00EE14B0" w:rsidP="00EE14B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76,921</w:t>
            </w:r>
          </w:p>
        </w:tc>
        <w:tc>
          <w:tcPr>
            <w:tcW w:w="270" w:type="dxa"/>
          </w:tcPr>
          <w:p w14:paraId="62EB2680" w14:textId="77777777" w:rsidR="00EE14B0" w:rsidRPr="00282091" w:rsidRDefault="00EE14B0" w:rsidP="00EE14B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230EAF1" w14:textId="4FD33370" w:rsidR="00EE14B0" w:rsidRPr="00282091" w:rsidRDefault="00EE14B0" w:rsidP="00EE14B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76,921</w:t>
            </w:r>
          </w:p>
        </w:tc>
      </w:tr>
      <w:tr w:rsidR="00EE14B0" w:rsidRPr="00282091" w14:paraId="14EE0FAE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1FF7D231" w14:textId="77777777" w:rsidR="00EE14B0" w:rsidRPr="00282091" w:rsidRDefault="00EE14B0" w:rsidP="00EE14B0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1476AEF" w14:textId="77777777" w:rsidR="00EE14B0" w:rsidRPr="00282091" w:rsidRDefault="00EE14B0" w:rsidP="00EE14B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DE1117" w14:textId="441FDD5F" w:rsidR="00EE14B0" w:rsidRPr="00282091" w:rsidRDefault="00EE14B0" w:rsidP="00EE14B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427707" w14:textId="77777777" w:rsidR="00EE14B0" w:rsidRPr="00282091" w:rsidRDefault="00EE14B0" w:rsidP="00EE14B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DDCF416" w14:textId="157C7070" w:rsidR="00EE14B0" w:rsidRPr="00282091" w:rsidRDefault="00EE14B0" w:rsidP="00EE14B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8CDC74" w14:textId="77777777" w:rsidR="00EE14B0" w:rsidRPr="00282091" w:rsidRDefault="00EE14B0" w:rsidP="00EE14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6F21D7D" w14:textId="52E05919" w:rsidR="00EE14B0" w:rsidRPr="00282091" w:rsidRDefault="00EE14B0" w:rsidP="00EE14B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(686,352)</w:t>
            </w:r>
          </w:p>
        </w:tc>
        <w:tc>
          <w:tcPr>
            <w:tcW w:w="236" w:type="dxa"/>
            <w:shd w:val="clear" w:color="auto" w:fill="auto"/>
          </w:tcPr>
          <w:p w14:paraId="51622BF6" w14:textId="77777777" w:rsidR="00EE14B0" w:rsidRPr="00282091" w:rsidRDefault="00EE14B0" w:rsidP="00EE14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E3D5741" w14:textId="50FED01B" w:rsidR="00EE14B0" w:rsidRPr="00282091" w:rsidRDefault="00EE14B0" w:rsidP="00EE14B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(686,352)</w:t>
            </w:r>
          </w:p>
        </w:tc>
        <w:tc>
          <w:tcPr>
            <w:tcW w:w="236" w:type="dxa"/>
            <w:shd w:val="clear" w:color="auto" w:fill="auto"/>
          </w:tcPr>
          <w:p w14:paraId="52493F1D" w14:textId="77777777" w:rsidR="00EE14B0" w:rsidRPr="00282091" w:rsidRDefault="00EE14B0" w:rsidP="00EE14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F0727F4" w14:textId="7DE61828" w:rsidR="00EE14B0" w:rsidRPr="00282091" w:rsidRDefault="00EE14B0" w:rsidP="00EE14B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(671,927)</w:t>
            </w:r>
          </w:p>
        </w:tc>
        <w:tc>
          <w:tcPr>
            <w:tcW w:w="270" w:type="dxa"/>
          </w:tcPr>
          <w:p w14:paraId="3094B57A" w14:textId="77777777" w:rsidR="00EE14B0" w:rsidRPr="00282091" w:rsidRDefault="00EE14B0" w:rsidP="00EE14B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402CA22" w14:textId="24BB2D4F" w:rsidR="00EE14B0" w:rsidRPr="00477546" w:rsidRDefault="00EE14B0" w:rsidP="00EE14B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A1158C4" w14:textId="77777777" w:rsidR="00EE14B0" w:rsidRPr="00282091" w:rsidRDefault="00EE14B0" w:rsidP="00EE14B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6870595" w14:textId="45E4D82D" w:rsidR="00EE14B0" w:rsidRPr="00282091" w:rsidRDefault="00EE14B0" w:rsidP="00EE14B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(671,927)</w:t>
            </w:r>
          </w:p>
        </w:tc>
      </w:tr>
      <w:tr w:rsidR="00EE14B0" w:rsidRPr="00282091" w14:paraId="418F67E7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2DD73129" w14:textId="6D0DA3CD" w:rsidR="00EE14B0" w:rsidRPr="00282091" w:rsidRDefault="00EE14B0" w:rsidP="00EE14B0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3385CFB5" w14:textId="77777777" w:rsidR="00EE14B0" w:rsidRPr="00282091" w:rsidRDefault="00EE14B0" w:rsidP="00EE14B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7E161E" w14:textId="71958B77" w:rsidR="00EE14B0" w:rsidRPr="00282091" w:rsidRDefault="00EE14B0" w:rsidP="00EE14B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(241)</w:t>
            </w:r>
          </w:p>
        </w:tc>
        <w:tc>
          <w:tcPr>
            <w:tcW w:w="270" w:type="dxa"/>
          </w:tcPr>
          <w:p w14:paraId="13233BB1" w14:textId="77777777" w:rsidR="00EE14B0" w:rsidRPr="00282091" w:rsidRDefault="00EE14B0" w:rsidP="00EE14B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9B5B105" w14:textId="6F86C841" w:rsidR="00EE14B0" w:rsidRPr="00282091" w:rsidRDefault="00EE14B0" w:rsidP="00EE14B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54DDBD" w14:textId="77777777" w:rsidR="00EE14B0" w:rsidRPr="00282091" w:rsidRDefault="00EE14B0" w:rsidP="00EE14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4CB7C19" w14:textId="20BD55EF" w:rsidR="00EE14B0" w:rsidRPr="00282091" w:rsidRDefault="00EE14B0" w:rsidP="00EE14B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6475CB" w14:textId="77777777" w:rsidR="00EE14B0" w:rsidRPr="00282091" w:rsidRDefault="00EE14B0" w:rsidP="00EE14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207B4C0" w14:textId="32DE4085" w:rsidR="00EE14B0" w:rsidRPr="00282091" w:rsidRDefault="00EE14B0" w:rsidP="00EE14B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(241)</w:t>
            </w:r>
          </w:p>
        </w:tc>
        <w:tc>
          <w:tcPr>
            <w:tcW w:w="236" w:type="dxa"/>
            <w:shd w:val="clear" w:color="auto" w:fill="auto"/>
          </w:tcPr>
          <w:p w14:paraId="5CAE18F1" w14:textId="77777777" w:rsidR="00EE14B0" w:rsidRPr="00282091" w:rsidRDefault="00EE14B0" w:rsidP="00EE14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DFFC4AC" w14:textId="49FD65E9" w:rsidR="00EE14B0" w:rsidRPr="00282091" w:rsidRDefault="00EE14B0" w:rsidP="00EE14B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(241)</w:t>
            </w:r>
          </w:p>
        </w:tc>
        <w:tc>
          <w:tcPr>
            <w:tcW w:w="270" w:type="dxa"/>
          </w:tcPr>
          <w:p w14:paraId="7828BC45" w14:textId="77777777" w:rsidR="00EE14B0" w:rsidRPr="00282091" w:rsidRDefault="00EE14B0" w:rsidP="00EE14B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DCB8F56" w14:textId="5BC27F96" w:rsidR="00EE14B0" w:rsidRPr="00477546" w:rsidRDefault="00EE14B0" w:rsidP="00EE14B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546C237" w14:textId="77777777" w:rsidR="00EE14B0" w:rsidRPr="00282091" w:rsidRDefault="00EE14B0" w:rsidP="00EE14B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6958801" w14:textId="7878C771" w:rsidR="00EE14B0" w:rsidRPr="00282091" w:rsidRDefault="00EE14B0" w:rsidP="00EE14B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(241)</w:t>
            </w:r>
          </w:p>
        </w:tc>
      </w:tr>
      <w:tr w:rsidR="00517A61" w:rsidRPr="00282091" w14:paraId="6EC03E8A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2004586E" w14:textId="77777777" w:rsidR="00517A61" w:rsidRPr="00282091" w:rsidRDefault="00517A61" w:rsidP="003A602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61C1288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4A3DE36B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34A682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88B33D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F502FA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241A34A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B222481" w14:textId="77777777" w:rsidR="00517A61" w:rsidRPr="00282091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7DF1B72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52C88D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88A117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13CDFED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60B75A4C" w14:textId="77777777" w:rsidR="00517A61" w:rsidRPr="00477546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50FF2AB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7FDD7AE2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517A61" w:rsidRPr="00282091" w14:paraId="0D267F32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602C1982" w14:textId="4C4596BA" w:rsidR="00517A61" w:rsidRPr="00282091" w:rsidRDefault="00517A61" w:rsidP="003A602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820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2820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2820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7464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6DB874A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7EE1ED68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C5DB29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198C51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CDB75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4AFFFA4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9320016" w14:textId="77777777" w:rsidR="00517A61" w:rsidRPr="00282091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E3A3AF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AF4C99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BE62748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77DB9F1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6D5322A6" w14:textId="77777777" w:rsidR="00517A61" w:rsidRPr="00477546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9651AD0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26C2759B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517A61" w:rsidRPr="00282091" w14:paraId="644C3F8B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18EA6A5F" w14:textId="77777777" w:rsidR="00517A61" w:rsidRPr="00282091" w:rsidRDefault="00517A61" w:rsidP="003A602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73FF83B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6E09E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FDDA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8683D79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20AF598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197C8942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AA75ED" w14:textId="77777777" w:rsidR="00517A61" w:rsidRPr="00282091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B7AF3D7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6E96AC7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3B22EE2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5BD5EBB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CE80279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BB3D44B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4CE4102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746496" w:rsidRPr="00282091" w14:paraId="06BD2454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2BA5D1E0" w14:textId="17192600" w:rsidR="00746496" w:rsidRPr="00282091" w:rsidRDefault="00746496" w:rsidP="00746496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3715718" w14:textId="77777777" w:rsidR="00746496" w:rsidRPr="00282091" w:rsidRDefault="00746496" w:rsidP="0074649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26E997" w14:textId="4021FCA5" w:rsidR="00746496" w:rsidRPr="00282091" w:rsidRDefault="00746496" w:rsidP="0074649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70" w:type="dxa"/>
          </w:tcPr>
          <w:p w14:paraId="35DC36B3" w14:textId="77777777" w:rsidR="00746496" w:rsidRPr="00282091" w:rsidRDefault="00746496" w:rsidP="0074649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C2B39C8" w14:textId="01C2A8CE" w:rsidR="00746496" w:rsidRPr="00282091" w:rsidRDefault="00746496" w:rsidP="00746496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5495D0" w14:textId="77777777" w:rsidR="00746496" w:rsidRPr="00282091" w:rsidRDefault="00746496" w:rsidP="00746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503EC1C" w14:textId="62C9F179" w:rsidR="00746496" w:rsidRPr="00282091" w:rsidRDefault="00746496" w:rsidP="0074649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85B3B5" w14:textId="77777777" w:rsidR="00746496" w:rsidRPr="00282091" w:rsidRDefault="00746496" w:rsidP="0074649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E4BFB4F" w14:textId="0A682F64" w:rsidR="00746496" w:rsidRPr="00282091" w:rsidRDefault="00746496" w:rsidP="00746496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36" w:type="dxa"/>
            <w:shd w:val="clear" w:color="auto" w:fill="auto"/>
          </w:tcPr>
          <w:p w14:paraId="43F4F202" w14:textId="77777777" w:rsidR="00746496" w:rsidRPr="00282091" w:rsidRDefault="00746496" w:rsidP="007464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6F512F7" w14:textId="36B17626" w:rsidR="00746496" w:rsidRPr="00282091" w:rsidRDefault="00746496" w:rsidP="00746496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70" w:type="dxa"/>
          </w:tcPr>
          <w:p w14:paraId="22E55836" w14:textId="77777777" w:rsidR="00746496" w:rsidRPr="00282091" w:rsidRDefault="00746496" w:rsidP="0074649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375D839" w14:textId="2EFDC760" w:rsidR="00746496" w:rsidRDefault="00746496" w:rsidP="0074649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AF4DCEB" w14:textId="77777777" w:rsidR="00746496" w:rsidRPr="00282091" w:rsidRDefault="00746496" w:rsidP="0074649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4ECC17E2" w14:textId="38861023" w:rsidR="00746496" w:rsidRPr="00282091" w:rsidRDefault="00746496" w:rsidP="0074649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152</w:t>
            </w:r>
          </w:p>
        </w:tc>
      </w:tr>
      <w:tr w:rsidR="00746496" w:rsidRPr="00282091" w14:paraId="24DD1F02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5C2EAB1C" w14:textId="5F3D7570" w:rsidR="00746496" w:rsidRPr="00282091" w:rsidRDefault="00746496" w:rsidP="0074649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567356E" w14:textId="77777777" w:rsidR="00746496" w:rsidRPr="00282091" w:rsidRDefault="00746496" w:rsidP="0074649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7971C9" w14:textId="6A20EF39" w:rsidR="00746496" w:rsidRPr="00282091" w:rsidRDefault="00746496" w:rsidP="0074649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0F0808" w14:textId="77777777" w:rsidR="00746496" w:rsidRPr="00282091" w:rsidRDefault="00746496" w:rsidP="0074649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CB3F6D7" w14:textId="1771E07A" w:rsidR="00746496" w:rsidRPr="00282091" w:rsidRDefault="00746496" w:rsidP="00746496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73,227</w:t>
            </w:r>
          </w:p>
        </w:tc>
        <w:tc>
          <w:tcPr>
            <w:tcW w:w="236" w:type="dxa"/>
            <w:shd w:val="clear" w:color="auto" w:fill="auto"/>
          </w:tcPr>
          <w:p w14:paraId="4F119170" w14:textId="77777777" w:rsidR="00746496" w:rsidRPr="00282091" w:rsidRDefault="00746496" w:rsidP="00746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0054EED" w14:textId="2C9C4E92" w:rsidR="00746496" w:rsidRPr="00282091" w:rsidRDefault="00746496" w:rsidP="0074649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B1C0C1" w14:textId="77777777" w:rsidR="00746496" w:rsidRPr="00282091" w:rsidRDefault="00746496" w:rsidP="0074649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C3C59E5" w14:textId="3C331F5C" w:rsidR="00746496" w:rsidRPr="00282091" w:rsidRDefault="00746496" w:rsidP="00746496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73,227</w:t>
            </w:r>
          </w:p>
        </w:tc>
        <w:tc>
          <w:tcPr>
            <w:tcW w:w="236" w:type="dxa"/>
            <w:shd w:val="clear" w:color="auto" w:fill="auto"/>
          </w:tcPr>
          <w:p w14:paraId="72517F5A" w14:textId="77777777" w:rsidR="00746496" w:rsidRPr="00282091" w:rsidRDefault="00746496" w:rsidP="007464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B8FA5BE" w14:textId="0A94EEAC" w:rsidR="00746496" w:rsidRPr="00282091" w:rsidRDefault="00746496" w:rsidP="00746496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0D64238" w14:textId="77777777" w:rsidR="00746496" w:rsidRPr="00282091" w:rsidRDefault="00746496" w:rsidP="0074649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6B709CE" w14:textId="01F1CB9D" w:rsidR="00746496" w:rsidRPr="00282091" w:rsidRDefault="00746496" w:rsidP="0074649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73,227</w:t>
            </w:r>
          </w:p>
        </w:tc>
        <w:tc>
          <w:tcPr>
            <w:tcW w:w="270" w:type="dxa"/>
          </w:tcPr>
          <w:p w14:paraId="36FFE4CD" w14:textId="77777777" w:rsidR="00746496" w:rsidRPr="00282091" w:rsidRDefault="00746496" w:rsidP="0074649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11F95275" w14:textId="5640EC67" w:rsidR="00746496" w:rsidRPr="00282091" w:rsidRDefault="00746496" w:rsidP="0074649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73,227</w:t>
            </w:r>
          </w:p>
        </w:tc>
      </w:tr>
      <w:tr w:rsidR="00746496" w:rsidRPr="00282091" w14:paraId="11BB0BBF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572C4CE6" w14:textId="53CF3E5A" w:rsidR="00746496" w:rsidRPr="00282091" w:rsidRDefault="00746496" w:rsidP="00746496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598EFD34" w14:textId="77777777" w:rsidR="00746496" w:rsidRPr="00282091" w:rsidRDefault="00746496" w:rsidP="0074649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949213" w14:textId="628DE4F7" w:rsidR="00746496" w:rsidRPr="00282091" w:rsidRDefault="00746496" w:rsidP="0074649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B4C91B" w14:textId="77777777" w:rsidR="00746496" w:rsidRPr="00282091" w:rsidRDefault="00746496" w:rsidP="0074649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D93E15B" w14:textId="2530F887" w:rsidR="00746496" w:rsidRPr="00282091" w:rsidRDefault="00746496" w:rsidP="00746496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394404" w14:textId="77777777" w:rsidR="00746496" w:rsidRPr="00282091" w:rsidRDefault="00746496" w:rsidP="00746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8F30CC4" w14:textId="28228275" w:rsidR="00746496" w:rsidRPr="00282091" w:rsidRDefault="00746496" w:rsidP="0074649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(74</w:t>
            </w:r>
            <w:r w:rsidR="0097329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,0</w:t>
            </w:r>
            <w:r w:rsidR="0097329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F3DA7B3" w14:textId="77777777" w:rsidR="00746496" w:rsidRPr="00282091" w:rsidRDefault="00746496" w:rsidP="0074649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B575878" w14:textId="65A78DBB" w:rsidR="00746496" w:rsidRPr="00282091" w:rsidRDefault="0097329C" w:rsidP="00746496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(740,044)</w:t>
            </w:r>
          </w:p>
        </w:tc>
        <w:tc>
          <w:tcPr>
            <w:tcW w:w="236" w:type="dxa"/>
            <w:shd w:val="clear" w:color="auto" w:fill="auto"/>
          </w:tcPr>
          <w:p w14:paraId="30E9B049" w14:textId="77777777" w:rsidR="00746496" w:rsidRPr="00282091" w:rsidRDefault="00746496" w:rsidP="007464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101CBF4F" w14:textId="3AF7BAFD" w:rsidR="00746496" w:rsidRPr="00282091" w:rsidRDefault="00746496" w:rsidP="00746496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(727,585)</w:t>
            </w:r>
          </w:p>
        </w:tc>
        <w:tc>
          <w:tcPr>
            <w:tcW w:w="270" w:type="dxa"/>
          </w:tcPr>
          <w:p w14:paraId="39E3E48F" w14:textId="77777777" w:rsidR="00746496" w:rsidRPr="00282091" w:rsidRDefault="00746496" w:rsidP="0074649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6C417E4" w14:textId="7DA169EF" w:rsidR="00746496" w:rsidRDefault="00746496" w:rsidP="0074649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BD56CC7" w14:textId="77777777" w:rsidR="00746496" w:rsidRPr="00282091" w:rsidRDefault="00746496" w:rsidP="0074649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25BAFE50" w14:textId="5FD0FF22" w:rsidR="00746496" w:rsidRPr="00282091" w:rsidRDefault="00746496" w:rsidP="0074649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(727,585)</w:t>
            </w:r>
          </w:p>
        </w:tc>
      </w:tr>
      <w:tr w:rsidR="00746496" w:rsidRPr="00282091" w14:paraId="1EB16A91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30624395" w14:textId="2EACD3D1" w:rsidR="00746496" w:rsidRPr="00282091" w:rsidRDefault="00746496" w:rsidP="00746496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4C76FEA" w14:textId="77777777" w:rsidR="00746496" w:rsidRPr="00282091" w:rsidRDefault="00746496" w:rsidP="0074649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1D341B" w14:textId="6FD8A9A5" w:rsidR="00746496" w:rsidRDefault="00746496" w:rsidP="0074649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(3,264)</w:t>
            </w:r>
          </w:p>
        </w:tc>
        <w:tc>
          <w:tcPr>
            <w:tcW w:w="270" w:type="dxa"/>
          </w:tcPr>
          <w:p w14:paraId="2564D051" w14:textId="77777777" w:rsidR="00746496" w:rsidRPr="00282091" w:rsidRDefault="00746496" w:rsidP="0074649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7988B78" w14:textId="65F1072A" w:rsidR="00746496" w:rsidRDefault="00746496" w:rsidP="00746496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2B3E7B" w14:textId="77777777" w:rsidR="00746496" w:rsidRPr="00282091" w:rsidRDefault="00746496" w:rsidP="00746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008BDE3" w14:textId="6AACC992" w:rsidR="00746496" w:rsidRDefault="00746496" w:rsidP="0074649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699911" w14:textId="77777777" w:rsidR="00746496" w:rsidRPr="00282091" w:rsidRDefault="00746496" w:rsidP="0074649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021CE5B" w14:textId="01BDD4CA" w:rsidR="00746496" w:rsidRDefault="00746496" w:rsidP="00746496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(3,264)</w:t>
            </w:r>
          </w:p>
        </w:tc>
        <w:tc>
          <w:tcPr>
            <w:tcW w:w="236" w:type="dxa"/>
            <w:shd w:val="clear" w:color="auto" w:fill="auto"/>
          </w:tcPr>
          <w:p w14:paraId="0BF66735" w14:textId="77777777" w:rsidR="00746496" w:rsidRPr="00282091" w:rsidRDefault="00746496" w:rsidP="007464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6E2102F" w14:textId="6A98E853" w:rsidR="00746496" w:rsidRDefault="00746496" w:rsidP="00746496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(3,264)</w:t>
            </w:r>
          </w:p>
        </w:tc>
        <w:tc>
          <w:tcPr>
            <w:tcW w:w="270" w:type="dxa"/>
          </w:tcPr>
          <w:p w14:paraId="299389D5" w14:textId="77777777" w:rsidR="00746496" w:rsidRPr="00282091" w:rsidRDefault="00746496" w:rsidP="0074649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1C1B710B" w14:textId="0715B909" w:rsidR="00746496" w:rsidRDefault="00746496" w:rsidP="0074649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3CC8378" w14:textId="77777777" w:rsidR="00746496" w:rsidRPr="00282091" w:rsidRDefault="00746496" w:rsidP="0074649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37DC6F95" w14:textId="67684291" w:rsidR="00746496" w:rsidRDefault="00746496" w:rsidP="0074649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(3,264)</w:t>
            </w:r>
          </w:p>
        </w:tc>
      </w:tr>
      <w:bookmarkEnd w:id="17"/>
    </w:tbl>
    <w:p w14:paraId="4BD07E58" w14:textId="16298667" w:rsidR="00517A61" w:rsidRDefault="00517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A91598B" w14:textId="77777777" w:rsidR="00D92376" w:rsidRPr="00E54053" w:rsidRDefault="00D92376" w:rsidP="00D92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6"/>
          <w:szCs w:val="6"/>
          <w:highlight w:val="yellow"/>
        </w:rPr>
      </w:pP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350"/>
        <w:gridCol w:w="270"/>
        <w:gridCol w:w="1440"/>
        <w:gridCol w:w="236"/>
        <w:gridCol w:w="1384"/>
        <w:gridCol w:w="236"/>
        <w:gridCol w:w="1384"/>
        <w:gridCol w:w="236"/>
        <w:gridCol w:w="1384"/>
        <w:gridCol w:w="270"/>
        <w:gridCol w:w="1350"/>
        <w:gridCol w:w="270"/>
        <w:gridCol w:w="1350"/>
      </w:tblGrid>
      <w:tr w:rsidR="00517A61" w:rsidRPr="009912B7" w14:paraId="48F7B6A1" w14:textId="77777777" w:rsidTr="003A602B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47CF97C3" w14:textId="77777777" w:rsidR="00517A61" w:rsidRPr="002E4042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bookmarkStart w:id="18" w:name="_Hlk91461341"/>
            <w:r w:rsidRPr="002E4042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01FDE55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0454EC3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17A61" w:rsidRPr="009912B7" w14:paraId="76246260" w14:textId="77777777" w:rsidTr="003A602B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6226207C" w14:textId="77777777" w:rsidR="00517A61" w:rsidRPr="002E4042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B91614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7"/>
          </w:tcPr>
          <w:p w14:paraId="3690DFB9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6EE389C1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24" w:type="dxa"/>
            <w:gridSpan w:val="5"/>
            <w:shd w:val="clear" w:color="auto" w:fill="auto"/>
            <w:vAlign w:val="bottom"/>
          </w:tcPr>
          <w:p w14:paraId="2A28B13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46496" w:rsidRPr="009912B7" w14:paraId="580F464C" w14:textId="77777777" w:rsidTr="00746496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77229B40" w14:textId="77777777" w:rsidR="00746496" w:rsidRPr="002E4042" w:rsidRDefault="00746496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AAEE2C" w14:textId="77777777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14:paraId="630F187F" w14:textId="791AA7CB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2B9F4B" w14:textId="77777777" w:rsidR="00746496" w:rsidRPr="002E4042" w:rsidRDefault="00746496" w:rsidP="003A602B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58AF450" w14:textId="77777777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ECB6266" w14:textId="77777777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B8ACBE2" w14:textId="77777777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6BC5500" w14:textId="77777777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215A7CE" w14:textId="77777777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3D37CA0" w14:textId="77777777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360EA75" w14:textId="77777777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17A61" w:rsidRPr="009912B7" w14:paraId="6D51CC9E" w14:textId="77777777" w:rsidTr="00746496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6CDEE852" w14:textId="77777777" w:rsidR="00517A61" w:rsidRPr="002E4042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837DE9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8231AE" w14:textId="0A390362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ผ่าน</w:t>
            </w:r>
            <w:r w:rsidRPr="002E4042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B8B879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9F91D" w14:textId="0EA41501" w:rsidR="00517A61" w:rsidRPr="002E4042" w:rsidRDefault="00517A61" w:rsidP="003A602B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B268A74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A5177" w14:textId="47C67D63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42D74" w14:textId="77777777" w:rsidR="00517A61" w:rsidRPr="002E4042" w:rsidRDefault="00517A61" w:rsidP="003A602B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BC09235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15B5D7A5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C1E86FD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E4042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3A2DA500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95B28E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93E2D0B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152DF22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E4042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0346D08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CBC3168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AC04790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D861EA1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7A61" w:rsidRPr="009912B7" w14:paraId="04FA46FF" w14:textId="77777777" w:rsidTr="003A602B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623CA32" w14:textId="77777777" w:rsidR="00517A61" w:rsidRPr="002E4042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610E9A8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61E0B7DB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2E404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2E404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E404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517A61" w:rsidRPr="009912B7" w14:paraId="418536B3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10825079" w14:textId="6668A832" w:rsidR="00517A61" w:rsidRPr="002E4042" w:rsidRDefault="0031037D" w:rsidP="003A602B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0B76E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255EF6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CDF3C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0EA79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23EF99C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FA954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C3DF387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FB44BFF" w14:textId="77777777" w:rsidR="00517A61" w:rsidRPr="002E4042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2D45A3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794DA8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48F2C08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398FCF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F2E0D5D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C37D0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A9F6F7F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17A61" w:rsidRPr="009912B7" w14:paraId="53CA4113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2E904985" w14:textId="77777777" w:rsidR="00517A61" w:rsidRPr="002E4042" w:rsidRDefault="00517A61" w:rsidP="003A602B">
            <w:pPr>
              <w:ind w:right="-90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70613AA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13C92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187E5C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5B47B2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7E6021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DEB855A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F67825E" w14:textId="77777777" w:rsidR="00517A61" w:rsidRPr="002E4042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1014496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8B112D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C2BE486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AEAA12D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636138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39866F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8B285F7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E51673" w:rsidRPr="009912B7" w14:paraId="32467BC1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112F68C5" w14:textId="77777777" w:rsidR="00E51673" w:rsidRPr="002E4042" w:rsidRDefault="00E51673" w:rsidP="00E51673">
            <w:pPr>
              <w:ind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2D31280" w14:textId="77777777" w:rsidR="00E51673" w:rsidRPr="002E4042" w:rsidRDefault="00E51673" w:rsidP="00E51673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799689" w14:textId="4BE464C6" w:rsidR="00E51673" w:rsidRPr="002E4042" w:rsidRDefault="00E51673" w:rsidP="00E51673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90DE0A" w14:textId="77777777" w:rsidR="00E51673" w:rsidRPr="002E4042" w:rsidRDefault="00E51673" w:rsidP="00E51673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DA2D80E" w14:textId="112D5EF3" w:rsidR="00E51673" w:rsidRPr="002E4042" w:rsidRDefault="00E51673" w:rsidP="00E51673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503</w:t>
            </w:r>
          </w:p>
        </w:tc>
        <w:tc>
          <w:tcPr>
            <w:tcW w:w="236" w:type="dxa"/>
            <w:shd w:val="clear" w:color="auto" w:fill="auto"/>
          </w:tcPr>
          <w:p w14:paraId="6B479AA7" w14:textId="77777777" w:rsidR="00E51673" w:rsidRPr="002E4042" w:rsidRDefault="00E51673" w:rsidP="00E5167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504E564" w14:textId="190E316A" w:rsidR="00E51673" w:rsidRPr="002E4042" w:rsidRDefault="00E51673" w:rsidP="00E5167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E0F663" w14:textId="77777777" w:rsidR="00E51673" w:rsidRPr="002E4042" w:rsidRDefault="00E51673" w:rsidP="00E5167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C58EB43" w14:textId="253EE194" w:rsidR="00E51673" w:rsidRPr="002E4042" w:rsidRDefault="00E51673" w:rsidP="00E51673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503</w:t>
            </w:r>
          </w:p>
        </w:tc>
        <w:tc>
          <w:tcPr>
            <w:tcW w:w="236" w:type="dxa"/>
            <w:shd w:val="clear" w:color="auto" w:fill="auto"/>
          </w:tcPr>
          <w:p w14:paraId="6A464520" w14:textId="77777777" w:rsidR="00E51673" w:rsidRPr="002E4042" w:rsidRDefault="00E51673" w:rsidP="00E516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4D6CA06" w14:textId="69A7DC56" w:rsidR="00E51673" w:rsidRPr="002E4042" w:rsidRDefault="00E51673" w:rsidP="00E51673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F110326" w14:textId="77777777" w:rsidR="00E51673" w:rsidRPr="002E4042" w:rsidRDefault="00E51673" w:rsidP="00E51673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AB2A0C6" w14:textId="303B8453" w:rsidR="00E51673" w:rsidRPr="002E4042" w:rsidRDefault="00E51673" w:rsidP="00E51673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503</w:t>
            </w:r>
          </w:p>
        </w:tc>
        <w:tc>
          <w:tcPr>
            <w:tcW w:w="270" w:type="dxa"/>
          </w:tcPr>
          <w:p w14:paraId="21CE88D9" w14:textId="77777777" w:rsidR="00E51673" w:rsidRPr="002E4042" w:rsidRDefault="00E51673" w:rsidP="00E51673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B64BA29" w14:textId="7AAA0184" w:rsidR="00E51673" w:rsidRPr="002E4042" w:rsidRDefault="00E51673" w:rsidP="00E51673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503</w:t>
            </w:r>
          </w:p>
        </w:tc>
      </w:tr>
      <w:tr w:rsidR="00E51673" w:rsidRPr="009912B7" w14:paraId="65BCB0DE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5506722E" w14:textId="77777777" w:rsidR="00E51673" w:rsidRPr="002E4042" w:rsidRDefault="00E51673" w:rsidP="00E51673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3572B18" w14:textId="77777777" w:rsidR="00E51673" w:rsidRPr="002E4042" w:rsidRDefault="00E51673" w:rsidP="00E51673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1D367F" w14:textId="545D564E" w:rsidR="00E51673" w:rsidRPr="002E4042" w:rsidRDefault="00E51673" w:rsidP="00E51673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C08CDD" w14:textId="77777777" w:rsidR="00E51673" w:rsidRPr="002E4042" w:rsidRDefault="00E51673" w:rsidP="00E51673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6E8D553" w14:textId="1BC4D0A5" w:rsidR="00E51673" w:rsidRPr="002E4042" w:rsidRDefault="00E51673" w:rsidP="00E51673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4C9F3A" w14:textId="77777777" w:rsidR="00E51673" w:rsidRPr="002E4042" w:rsidRDefault="00E51673" w:rsidP="00E5167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F855841" w14:textId="1A175800" w:rsidR="00E51673" w:rsidRPr="002E4042" w:rsidRDefault="00E51673" w:rsidP="00E5167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210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9976379" w14:textId="77777777" w:rsidR="00E51673" w:rsidRPr="002E4042" w:rsidRDefault="00E51673" w:rsidP="00E5167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FCFD2BB" w14:textId="1E001BF1" w:rsidR="00E51673" w:rsidRPr="002E4042" w:rsidRDefault="00E51673" w:rsidP="00E51673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210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2D40522" w14:textId="77777777" w:rsidR="00E51673" w:rsidRPr="002E4042" w:rsidRDefault="00E51673" w:rsidP="00E516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AD5C1D8" w14:textId="0F51F5EA" w:rsidR="00E51673" w:rsidRPr="002E4042" w:rsidRDefault="00E51673" w:rsidP="00E51673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79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025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57A42CD" w14:textId="77777777" w:rsidR="00E51673" w:rsidRPr="002E4042" w:rsidRDefault="00E51673" w:rsidP="00E51673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E618950" w14:textId="39A4E722" w:rsidR="00E51673" w:rsidRPr="002E4042" w:rsidRDefault="00E51673" w:rsidP="00E51673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EDDAFE7" w14:textId="77777777" w:rsidR="00E51673" w:rsidRPr="002E4042" w:rsidRDefault="00E51673" w:rsidP="00E51673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9B23C36" w14:textId="49EB0A7D" w:rsidR="00E51673" w:rsidRPr="002E4042" w:rsidRDefault="00E51673" w:rsidP="00E51673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79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025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E51673" w:rsidRPr="009912B7" w14:paraId="0B8D6362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49A3AEC1" w14:textId="585F1ACE" w:rsidR="00E51673" w:rsidRPr="002E4042" w:rsidRDefault="00E51673" w:rsidP="00E51673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7740C23" w14:textId="77777777" w:rsidR="00E51673" w:rsidRPr="002E4042" w:rsidRDefault="00E51673" w:rsidP="00E51673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027561" w14:textId="38C34F84" w:rsidR="00E51673" w:rsidRPr="002E4042" w:rsidRDefault="00E51673" w:rsidP="00E51673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(102)</w:t>
            </w:r>
          </w:p>
        </w:tc>
        <w:tc>
          <w:tcPr>
            <w:tcW w:w="270" w:type="dxa"/>
          </w:tcPr>
          <w:p w14:paraId="3B5DDBD6" w14:textId="77777777" w:rsidR="00E51673" w:rsidRPr="002E4042" w:rsidRDefault="00E51673" w:rsidP="00E51673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AC7732A" w14:textId="37CE4BA7" w:rsidR="00E51673" w:rsidRPr="002E4042" w:rsidRDefault="00E51673" w:rsidP="00E51673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99E49A" w14:textId="77777777" w:rsidR="00E51673" w:rsidRPr="002E4042" w:rsidRDefault="00E51673" w:rsidP="00E5167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AE3D9AF" w14:textId="00391133" w:rsidR="00E51673" w:rsidRPr="002E4042" w:rsidRDefault="00E51673" w:rsidP="00E5167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230495" w14:textId="77777777" w:rsidR="00E51673" w:rsidRPr="002E4042" w:rsidRDefault="00E51673" w:rsidP="00E5167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473CB8E" w14:textId="2243F81B" w:rsidR="00E51673" w:rsidRPr="002E4042" w:rsidRDefault="00E51673" w:rsidP="00E51673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(102)</w:t>
            </w:r>
          </w:p>
        </w:tc>
        <w:tc>
          <w:tcPr>
            <w:tcW w:w="236" w:type="dxa"/>
            <w:shd w:val="clear" w:color="auto" w:fill="auto"/>
          </w:tcPr>
          <w:p w14:paraId="2954D124" w14:textId="77777777" w:rsidR="00E51673" w:rsidRPr="002E4042" w:rsidRDefault="00E51673" w:rsidP="00E516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5E821A7" w14:textId="738C9F05" w:rsidR="00E51673" w:rsidRPr="002E4042" w:rsidRDefault="00E51673" w:rsidP="00E51673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(102)</w:t>
            </w:r>
          </w:p>
        </w:tc>
        <w:tc>
          <w:tcPr>
            <w:tcW w:w="270" w:type="dxa"/>
          </w:tcPr>
          <w:p w14:paraId="255FD9C3" w14:textId="77777777" w:rsidR="00E51673" w:rsidRPr="002E4042" w:rsidRDefault="00E51673" w:rsidP="00E51673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931DC5D" w14:textId="00D7858F" w:rsidR="00E51673" w:rsidRPr="002E4042" w:rsidRDefault="00E51673" w:rsidP="00E51673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8DFC369" w14:textId="77777777" w:rsidR="00E51673" w:rsidRPr="002E4042" w:rsidRDefault="00E51673" w:rsidP="00E51673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B5874FF" w14:textId="216FD592" w:rsidR="00E51673" w:rsidRPr="002E4042" w:rsidRDefault="00E51673" w:rsidP="00E51673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(102)</w:t>
            </w:r>
          </w:p>
        </w:tc>
      </w:tr>
      <w:tr w:rsidR="00517A61" w:rsidRPr="009912B7" w14:paraId="6614D37F" w14:textId="77777777" w:rsidTr="000A434C">
        <w:tc>
          <w:tcPr>
            <w:tcW w:w="3420" w:type="dxa"/>
            <w:shd w:val="clear" w:color="auto" w:fill="auto"/>
          </w:tcPr>
          <w:p w14:paraId="148E2D79" w14:textId="77777777" w:rsidR="00517A61" w:rsidRPr="000A434C" w:rsidRDefault="00517A61" w:rsidP="003A602B">
            <w:pPr>
              <w:ind w:left="-14" w:right="-90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2D733255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375EA346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4AA7757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AB12650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179F81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A4F0CE6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5AEC91E" w14:textId="77777777" w:rsidR="00517A61" w:rsidRPr="000A434C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D665D96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212D97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2DEDB7E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A9717E3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517C3243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14:paraId="24A11A2B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5375B7B1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</w:tr>
      <w:tr w:rsidR="00517A61" w:rsidRPr="009912B7" w14:paraId="5996FA95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480292F1" w14:textId="60F4F5BF" w:rsidR="00517A61" w:rsidRPr="002E4042" w:rsidRDefault="00517A61" w:rsidP="003A602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E404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2E404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0B76E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5CBFF4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1E0DAEA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0DF0E374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D529CE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5591F0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17075D48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092468F" w14:textId="77777777" w:rsidR="00517A61" w:rsidRPr="002E4042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6A9A6A7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6B322E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C70DC9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50CA4F96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7C5C0E1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294CDE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51AC49C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517A61" w:rsidRPr="009912B7" w14:paraId="6E7E1165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1018152D" w14:textId="77777777" w:rsidR="00517A61" w:rsidRPr="002E4042" w:rsidRDefault="00517A61" w:rsidP="003A602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06F11A2C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85ADA6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63A4D4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AB72597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2A041F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9ECF34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23CBDDC" w14:textId="77777777" w:rsidR="00517A61" w:rsidRPr="002E4042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F4C721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2C0EB84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E17EBA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6B8A1E3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427661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6847E6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3F1635F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0B76E4" w:rsidRPr="009912B7" w14:paraId="37CE87EE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3EA22DB8" w14:textId="076FDD40" w:rsidR="000B76E4" w:rsidRPr="002E4042" w:rsidRDefault="000B76E4" w:rsidP="000B76E4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EC0B173" w14:textId="77777777" w:rsidR="000B76E4" w:rsidRPr="002E4042" w:rsidRDefault="000B76E4" w:rsidP="000B76E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647F29" w14:textId="6953517D" w:rsidR="000B76E4" w:rsidRPr="002E4042" w:rsidRDefault="000B76E4" w:rsidP="000B76E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70" w:type="dxa"/>
          </w:tcPr>
          <w:p w14:paraId="376F47CC" w14:textId="77777777" w:rsidR="000B76E4" w:rsidRPr="002E4042" w:rsidRDefault="000B76E4" w:rsidP="000B76E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3223959" w14:textId="4D99B83E" w:rsidR="000B76E4" w:rsidRPr="002E4042" w:rsidRDefault="000B76E4" w:rsidP="000B76E4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FED5D0" w14:textId="77777777" w:rsidR="000B76E4" w:rsidRPr="002E4042" w:rsidRDefault="000B76E4" w:rsidP="000B76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55D552B" w14:textId="7120A9C3" w:rsidR="000B76E4" w:rsidRPr="002E4042" w:rsidRDefault="000B76E4" w:rsidP="000B76E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992CD5" w14:textId="77777777" w:rsidR="000B76E4" w:rsidRPr="002E4042" w:rsidRDefault="000B76E4" w:rsidP="000B76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759DBE5" w14:textId="40794975" w:rsidR="000B76E4" w:rsidRPr="002E4042" w:rsidRDefault="000B76E4" w:rsidP="000B76E4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36" w:type="dxa"/>
            <w:shd w:val="clear" w:color="auto" w:fill="auto"/>
          </w:tcPr>
          <w:p w14:paraId="3D55A50D" w14:textId="77777777" w:rsidR="000B76E4" w:rsidRPr="002E4042" w:rsidRDefault="000B76E4" w:rsidP="000B76E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19A9BACB" w14:textId="15CF6F2C" w:rsidR="000B76E4" w:rsidRPr="002E4042" w:rsidRDefault="000B76E4" w:rsidP="000B76E4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70" w:type="dxa"/>
          </w:tcPr>
          <w:p w14:paraId="1F6FB3C6" w14:textId="77777777" w:rsidR="000B76E4" w:rsidRPr="002E4042" w:rsidRDefault="000B76E4" w:rsidP="000B76E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1B5064FC" w14:textId="67EDDA2E" w:rsidR="000B76E4" w:rsidRPr="002E4042" w:rsidRDefault="000B76E4" w:rsidP="000B76E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63ED7E8" w14:textId="77777777" w:rsidR="000B76E4" w:rsidRPr="002E4042" w:rsidRDefault="000B76E4" w:rsidP="000B76E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3EDE09B" w14:textId="3A05F974" w:rsidR="000B76E4" w:rsidRPr="002E4042" w:rsidRDefault="000B76E4" w:rsidP="000B76E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152</w:t>
            </w:r>
          </w:p>
        </w:tc>
      </w:tr>
      <w:tr w:rsidR="000B76E4" w:rsidRPr="009912B7" w14:paraId="590C051C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3C946F75" w14:textId="698797EB" w:rsidR="000B76E4" w:rsidRPr="002E4042" w:rsidRDefault="000B76E4" w:rsidP="000B76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2584ABAE" w14:textId="77777777" w:rsidR="000B76E4" w:rsidRPr="002E4042" w:rsidRDefault="000B76E4" w:rsidP="000B76E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BAF352" w14:textId="314CF528" w:rsidR="000B76E4" w:rsidRPr="002E4042" w:rsidRDefault="000B76E4" w:rsidP="000B76E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158B13" w14:textId="77777777" w:rsidR="000B76E4" w:rsidRPr="002E4042" w:rsidRDefault="000B76E4" w:rsidP="000B76E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D851C2A" w14:textId="0DEC47B7" w:rsidR="000B76E4" w:rsidRPr="002E4042" w:rsidRDefault="000B76E4" w:rsidP="000B76E4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66963CF0" w14:textId="77777777" w:rsidR="000B76E4" w:rsidRPr="002E4042" w:rsidRDefault="000B76E4" w:rsidP="000B76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CACC08B" w14:textId="43DD9B3B" w:rsidR="000B76E4" w:rsidRPr="002E4042" w:rsidRDefault="000B76E4" w:rsidP="000B76E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6369E9" w14:textId="77777777" w:rsidR="000B76E4" w:rsidRPr="002E4042" w:rsidRDefault="000B76E4" w:rsidP="000B76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2E3128B" w14:textId="322B206F" w:rsidR="000B76E4" w:rsidRPr="002E4042" w:rsidRDefault="000B76E4" w:rsidP="000B76E4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6C4B44EC" w14:textId="77777777" w:rsidR="000B76E4" w:rsidRPr="002E4042" w:rsidRDefault="000B76E4" w:rsidP="000B76E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1E9FF731" w14:textId="6C20F1CB" w:rsidR="000B76E4" w:rsidRPr="002E4042" w:rsidRDefault="000B76E4" w:rsidP="000B76E4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9DAC42D" w14:textId="77777777" w:rsidR="000B76E4" w:rsidRPr="002E4042" w:rsidRDefault="000B76E4" w:rsidP="000B76E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8A4E716" w14:textId="7241986B" w:rsidR="000B76E4" w:rsidRPr="002E4042" w:rsidRDefault="000B76E4" w:rsidP="000B76E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70" w:type="dxa"/>
          </w:tcPr>
          <w:p w14:paraId="494210D5" w14:textId="77777777" w:rsidR="000B76E4" w:rsidRPr="002E4042" w:rsidRDefault="000B76E4" w:rsidP="000B76E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68C8D0E" w14:textId="4DA4B358" w:rsidR="000B76E4" w:rsidRPr="002E4042" w:rsidRDefault="000B76E4" w:rsidP="000B76E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</w:tr>
      <w:tr w:rsidR="000B76E4" w:rsidRPr="009912B7" w14:paraId="60380CF2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756E4061" w14:textId="428505CA" w:rsidR="000B76E4" w:rsidRPr="002E4042" w:rsidRDefault="000B76E4" w:rsidP="000B76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21A8D0A3" w14:textId="77777777" w:rsidR="000B76E4" w:rsidRPr="002E4042" w:rsidRDefault="000B76E4" w:rsidP="000B76E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58B961" w14:textId="6B12D684" w:rsidR="000B76E4" w:rsidRPr="002E4042" w:rsidRDefault="000B76E4" w:rsidP="000B76E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CCB8F9" w14:textId="77777777" w:rsidR="000B76E4" w:rsidRPr="002E4042" w:rsidRDefault="000B76E4" w:rsidP="000B76E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AE0F029" w14:textId="775F5F1B" w:rsidR="000B76E4" w:rsidRPr="002E4042" w:rsidRDefault="000B76E4" w:rsidP="000B76E4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6A4E95" w14:textId="77777777" w:rsidR="000B76E4" w:rsidRPr="002E4042" w:rsidRDefault="000B76E4" w:rsidP="000B76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43555D01" w14:textId="7A8CE91C" w:rsidR="000B76E4" w:rsidRPr="002E4042" w:rsidRDefault="000B76E4" w:rsidP="000B76E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844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CDDD605" w14:textId="77777777" w:rsidR="000B76E4" w:rsidRPr="002E4042" w:rsidRDefault="000B76E4" w:rsidP="000B76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5684274" w14:textId="135A87A0" w:rsidR="000B76E4" w:rsidRPr="002E4042" w:rsidRDefault="000B76E4" w:rsidP="000B76E4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844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BCA1E4E" w14:textId="77777777" w:rsidR="000B76E4" w:rsidRPr="002E4042" w:rsidRDefault="000B76E4" w:rsidP="000B76E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3F958BA" w14:textId="2B2E4EBF" w:rsidR="000B76E4" w:rsidRPr="002E4042" w:rsidRDefault="000B76E4" w:rsidP="000B76E4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05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350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FCD8880" w14:textId="77777777" w:rsidR="000B76E4" w:rsidRPr="002E4042" w:rsidRDefault="000B76E4" w:rsidP="000B76E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AFA616D" w14:textId="67F42DED" w:rsidR="000B76E4" w:rsidRPr="002E4042" w:rsidRDefault="000B76E4" w:rsidP="000B76E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2788503" w14:textId="77777777" w:rsidR="000B76E4" w:rsidRPr="002E4042" w:rsidRDefault="000B76E4" w:rsidP="000B76E4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493ABF0" w14:textId="20F101D1" w:rsidR="000B76E4" w:rsidRPr="002E4042" w:rsidRDefault="000B76E4" w:rsidP="000B76E4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05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350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</w:tbl>
    <w:p w14:paraId="1A9C29C5" w14:textId="73C46C20" w:rsidR="00517A61" w:rsidRPr="00517A61" w:rsidRDefault="00517A61" w:rsidP="000A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47"/>
        <w:jc w:val="thaiDistribute"/>
        <w:rPr>
          <w:rFonts w:asciiTheme="majorBidi" w:hAnsiTheme="majorBidi" w:cstheme="majorBidi"/>
          <w:sz w:val="30"/>
          <w:szCs w:val="30"/>
        </w:rPr>
        <w:sectPr w:rsidR="00517A61" w:rsidRPr="00517A61" w:rsidSect="00517A61">
          <w:headerReference w:type="default" r:id="rId20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bookmarkStart w:id="19" w:name="_Hlk91461795"/>
      <w:bookmarkEnd w:id="18"/>
    </w:p>
    <w:p w14:paraId="1D9AE961" w14:textId="77777777" w:rsidR="00447B36" w:rsidRPr="00B47304" w:rsidRDefault="00447B36" w:rsidP="00447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bookmarkStart w:id="20" w:name="_Hlk91462120"/>
      <w:bookmarkEnd w:id="19"/>
      <w:r w:rsidRPr="00B47304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037B3FEE" w14:textId="77777777" w:rsidR="00447B36" w:rsidRPr="0044450C" w:rsidRDefault="00447B36" w:rsidP="0031037D">
      <w:pPr>
        <w:ind w:left="540"/>
        <w:jc w:val="thaiDistribute"/>
        <w:rPr>
          <w:rFonts w:asciiTheme="majorBidi" w:hAnsiTheme="majorBidi"/>
          <w:sz w:val="16"/>
          <w:szCs w:val="16"/>
        </w:rPr>
      </w:pPr>
    </w:p>
    <w:p w14:paraId="087841AE" w14:textId="4AAA5492" w:rsidR="003557C1" w:rsidRPr="00447B36" w:rsidRDefault="0031037D" w:rsidP="0031037D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47B36">
        <w:rPr>
          <w:rFonts w:asciiTheme="majorBidi" w:hAnsiTheme="majorBidi"/>
          <w:i/>
          <w:iCs/>
          <w:sz w:val="30"/>
          <w:szCs w:val="30"/>
          <w:cs/>
        </w:rPr>
        <w:t>เทคนิคการประเมินมูลค่า</w:t>
      </w:r>
    </w:p>
    <w:p w14:paraId="7C2C2866" w14:textId="0D903431" w:rsidR="00DD4EEA" w:rsidRPr="0044450C" w:rsidRDefault="00DD4EEA" w:rsidP="0031037D">
      <w:pPr>
        <w:ind w:left="540"/>
        <w:jc w:val="thaiDistribute"/>
        <w:rPr>
          <w:rFonts w:asciiTheme="majorBidi" w:hAnsiTheme="majorBidi"/>
          <w:sz w:val="16"/>
          <w:szCs w:val="16"/>
        </w:rPr>
      </w:pPr>
    </w:p>
    <w:p w14:paraId="702F00A8" w14:textId="7ABA992D" w:rsidR="00DD4EEA" w:rsidRPr="00DD4EEA" w:rsidRDefault="00DD4EEA" w:rsidP="0031037D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C96023">
        <w:rPr>
          <w:rFonts w:asciiTheme="majorBidi" w:hAnsiTheme="majorBidi"/>
          <w:i/>
          <w:iCs/>
          <w:sz w:val="30"/>
          <w:szCs w:val="30"/>
          <w:cs/>
        </w:rPr>
        <w:t>การกำหนดราคาสัญญาซื้อขายล่วงหน้า</w:t>
      </w:r>
      <w:r w:rsidRPr="00DD4EEA">
        <w:rPr>
          <w:rFonts w:asciiTheme="majorBidi" w:hAnsiTheme="majorBidi"/>
          <w:sz w:val="30"/>
          <w:szCs w:val="30"/>
          <w:cs/>
        </w:rPr>
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</w:r>
    </w:p>
    <w:bookmarkEnd w:id="20"/>
    <w:p w14:paraId="72582FF0" w14:textId="77777777" w:rsidR="008D7B7B" w:rsidRPr="0044450C" w:rsidRDefault="008D7B7B" w:rsidP="008D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3C340F7C" w14:textId="654ADBBB" w:rsidR="008D7B7B" w:rsidRPr="0031037D" w:rsidRDefault="008D7B7B" w:rsidP="00123D03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1037D">
        <w:rPr>
          <w:rFonts w:asciiTheme="majorBidi" w:hAnsiTheme="majorBidi" w:hint="cs"/>
          <w:sz w:val="30"/>
          <w:szCs w:val="30"/>
          <w:cs/>
        </w:rPr>
        <w:t>กลุ่มบริษัทและบริษัทได้ทำสัญญาซื้อขายเงินตราต่างประเทศล่วงหน้ากับธนาคารในประเทศหลายแห่ง</w:t>
      </w:r>
      <w:r w:rsidR="003F6DA5">
        <w:rPr>
          <w:rFonts w:asciiTheme="majorBidi" w:hAnsiTheme="majorBidi"/>
          <w:sz w:val="30"/>
          <w:szCs w:val="30"/>
        </w:rPr>
        <w:t xml:space="preserve"> </w:t>
      </w:r>
      <w:r w:rsidR="003F6DA5">
        <w:rPr>
          <w:rFonts w:asciiTheme="majorBidi" w:hAnsiTheme="majorBidi" w:hint="cs"/>
          <w:sz w:val="30"/>
          <w:szCs w:val="30"/>
          <w:cs/>
        </w:rPr>
        <w:t>โดย</w:t>
      </w:r>
      <w:r w:rsidRPr="0031037D">
        <w:rPr>
          <w:rFonts w:asciiTheme="majorBidi" w:hAnsiTheme="majorBidi"/>
          <w:sz w:val="30"/>
          <w:szCs w:val="30"/>
        </w:rPr>
        <w:t xml:space="preserve"> </w:t>
      </w:r>
      <w:r w:rsidRPr="0031037D">
        <w:rPr>
          <w:rFonts w:asciiTheme="majorBidi" w:hAnsiTheme="majorBidi" w:hint="cs"/>
          <w:sz w:val="30"/>
          <w:szCs w:val="30"/>
          <w:cs/>
        </w:rPr>
        <w:t>ณ วันที่</w:t>
      </w:r>
      <w:r w:rsidRPr="0031037D">
        <w:rPr>
          <w:rFonts w:asciiTheme="majorBidi" w:hAnsiTheme="majorBidi"/>
          <w:sz w:val="30"/>
          <w:szCs w:val="30"/>
          <w:cs/>
        </w:rPr>
        <w:br/>
      </w:r>
      <w:r w:rsidRPr="0031037D">
        <w:rPr>
          <w:rFonts w:asciiTheme="majorBidi" w:hAnsiTheme="majorBidi"/>
          <w:sz w:val="30"/>
          <w:szCs w:val="30"/>
        </w:rPr>
        <w:t xml:space="preserve">31 </w:t>
      </w:r>
      <w:r w:rsidRPr="0031037D">
        <w:rPr>
          <w:rFonts w:asciiTheme="majorBidi" w:hAnsiTheme="majorBidi" w:hint="cs"/>
          <w:sz w:val="30"/>
          <w:szCs w:val="30"/>
          <w:cs/>
        </w:rPr>
        <w:t>ธันวาคม</w:t>
      </w:r>
      <w:r w:rsidRPr="0031037D">
        <w:rPr>
          <w:rFonts w:asciiTheme="majorBidi" w:hAnsiTheme="majorBidi"/>
          <w:sz w:val="30"/>
          <w:szCs w:val="30"/>
        </w:rPr>
        <w:t xml:space="preserve"> </w:t>
      </w:r>
      <w:r w:rsidR="00DD4EEA">
        <w:rPr>
          <w:rFonts w:asciiTheme="majorBidi" w:hAnsiTheme="majorBidi"/>
          <w:sz w:val="30"/>
          <w:szCs w:val="30"/>
        </w:rPr>
        <w:t>256</w:t>
      </w:r>
      <w:r w:rsidR="00C0616E">
        <w:rPr>
          <w:rFonts w:asciiTheme="majorBidi" w:hAnsiTheme="majorBidi"/>
          <w:sz w:val="30"/>
          <w:szCs w:val="30"/>
        </w:rPr>
        <w:t>6</w:t>
      </w:r>
      <w:r w:rsidR="00DD4EEA">
        <w:rPr>
          <w:rFonts w:asciiTheme="majorBidi" w:hAnsiTheme="majorBidi"/>
          <w:sz w:val="30"/>
          <w:szCs w:val="30"/>
        </w:rPr>
        <w:t xml:space="preserve"> </w:t>
      </w:r>
      <w:r w:rsidR="00DD4EEA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DD4EEA">
        <w:rPr>
          <w:rFonts w:asciiTheme="majorBidi" w:hAnsiTheme="majorBidi"/>
          <w:sz w:val="30"/>
          <w:szCs w:val="30"/>
        </w:rPr>
        <w:t>256</w:t>
      </w:r>
      <w:r w:rsidR="00C0616E">
        <w:rPr>
          <w:rFonts w:asciiTheme="majorBidi" w:hAnsiTheme="majorBidi"/>
          <w:sz w:val="30"/>
          <w:szCs w:val="30"/>
        </w:rPr>
        <w:t>5</w:t>
      </w:r>
      <w:r w:rsidR="00DD4EEA">
        <w:rPr>
          <w:rFonts w:asciiTheme="majorBidi" w:hAnsiTheme="majorBidi"/>
          <w:sz w:val="30"/>
          <w:szCs w:val="30"/>
        </w:rPr>
        <w:t xml:space="preserve"> </w:t>
      </w:r>
      <w:r w:rsidRPr="0031037D">
        <w:rPr>
          <w:rFonts w:asciiTheme="majorBidi" w:hAnsiTheme="majorBidi" w:hint="cs"/>
          <w:sz w:val="30"/>
          <w:szCs w:val="30"/>
          <w:cs/>
        </w:rPr>
        <w:t>มีรายละเอียดดังนี้</w:t>
      </w:r>
    </w:p>
    <w:p w14:paraId="3442E748" w14:textId="77777777" w:rsidR="008D7B7B" w:rsidRPr="0044450C" w:rsidRDefault="008D7B7B" w:rsidP="008D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8D7B7B" w:rsidRPr="007445B3" w14:paraId="5B848BA2" w14:textId="77777777" w:rsidTr="004516E2">
        <w:trPr>
          <w:cantSplit/>
          <w:tblHeader/>
        </w:trPr>
        <w:tc>
          <w:tcPr>
            <w:tcW w:w="3690" w:type="dxa"/>
          </w:tcPr>
          <w:p w14:paraId="05AF89D4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14:paraId="3A47473C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8D7B7B" w:rsidRPr="007445B3" w14:paraId="19BDFDA2" w14:textId="77777777" w:rsidTr="004516E2">
        <w:trPr>
          <w:cantSplit/>
          <w:tblHeader/>
        </w:trPr>
        <w:tc>
          <w:tcPr>
            <w:tcW w:w="3690" w:type="dxa"/>
          </w:tcPr>
          <w:p w14:paraId="06EDA098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536996B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14:paraId="7AA89288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00A647E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8D7B7B" w:rsidRPr="007445B3" w14:paraId="40C43A96" w14:textId="77777777" w:rsidTr="004516E2">
        <w:trPr>
          <w:cantSplit/>
          <w:tblHeader/>
        </w:trPr>
        <w:tc>
          <w:tcPr>
            <w:tcW w:w="3690" w:type="dxa"/>
          </w:tcPr>
          <w:p w14:paraId="4B2AF48E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9F4C041" w14:textId="7038614E" w:rsidR="008D7B7B" w:rsidRPr="007445B3" w:rsidRDefault="00C65C75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</w:t>
            </w:r>
            <w:r w:rsidR="00C0616E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4D806131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11D7E00" w14:textId="3845B704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C0616E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7377A0BC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F5E4B3A" w14:textId="1C66361F" w:rsidR="008D7B7B" w:rsidRPr="007445B3" w:rsidRDefault="00C65C75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</w:t>
            </w:r>
            <w:r w:rsidR="00C0616E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6F78BE85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631D4FA" w14:textId="1139D01A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C0616E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8D7B7B" w:rsidRPr="007445B3" w14:paraId="0A257E06" w14:textId="77777777" w:rsidTr="004516E2">
        <w:trPr>
          <w:cantSplit/>
          <w:tblHeader/>
        </w:trPr>
        <w:tc>
          <w:tcPr>
            <w:tcW w:w="3690" w:type="dxa"/>
          </w:tcPr>
          <w:p w14:paraId="43085612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31DAD89E" w14:textId="3F6B40BA" w:rsidR="008D7B7B" w:rsidRPr="007445B3" w:rsidRDefault="00642935" w:rsidP="004516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642935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8D7B7B" w:rsidRPr="00744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42935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3B4E457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3DA8A743" w14:textId="3BED38AC" w:rsidR="008D7B7B" w:rsidRPr="007445B3" w:rsidRDefault="00642935" w:rsidP="004516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642935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8D7B7B" w:rsidRPr="00744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42935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37AA0" w:rsidRPr="007445B3" w14:paraId="41A59FDF" w14:textId="77777777" w:rsidTr="004516E2">
        <w:trPr>
          <w:cantSplit/>
        </w:trPr>
        <w:tc>
          <w:tcPr>
            <w:tcW w:w="3690" w:type="dxa"/>
          </w:tcPr>
          <w:p w14:paraId="3BB2959E" w14:textId="33B3C12B" w:rsidR="00637AA0" w:rsidRPr="007445B3" w:rsidRDefault="00637AA0" w:rsidP="00A6129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ซื้อ</w:t>
            </w: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4D22A3E4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F64555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6CEB01C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2470108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FF6818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4958E8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DE47D3E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0616E" w:rsidRPr="007445B3" w14:paraId="1F7187FB" w14:textId="77777777" w:rsidTr="00596509">
        <w:trPr>
          <w:cantSplit/>
        </w:trPr>
        <w:tc>
          <w:tcPr>
            <w:tcW w:w="3690" w:type="dxa"/>
          </w:tcPr>
          <w:p w14:paraId="09F2FAAB" w14:textId="0654D600" w:rsidR="00C0616E" w:rsidRPr="007445B3" w:rsidRDefault="00C0616E" w:rsidP="00C0616E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49871EA1" w14:textId="44A8716C" w:rsidR="00C0616E" w:rsidRPr="007445B3" w:rsidRDefault="00FC4BE6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270" w:type="dxa"/>
            <w:vAlign w:val="bottom"/>
          </w:tcPr>
          <w:p w14:paraId="5FAEDC48" w14:textId="77777777" w:rsidR="00C0616E" w:rsidRPr="007445B3" w:rsidRDefault="00C0616E" w:rsidP="00C061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458F2C" w14:textId="7E277880" w:rsidR="00C0616E" w:rsidRPr="007445B3" w:rsidRDefault="00C0616E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1,037</w:t>
            </w:r>
          </w:p>
        </w:tc>
        <w:tc>
          <w:tcPr>
            <w:tcW w:w="270" w:type="dxa"/>
            <w:vAlign w:val="bottom"/>
          </w:tcPr>
          <w:p w14:paraId="51925CBB" w14:textId="77777777" w:rsidR="00C0616E" w:rsidRPr="007445B3" w:rsidRDefault="00C0616E" w:rsidP="00C061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FC524A" w14:textId="4D61BCC6" w:rsidR="00C0616E" w:rsidRPr="007445B3" w:rsidRDefault="00FC4BE6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B21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B21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571</w:t>
            </w:r>
          </w:p>
        </w:tc>
        <w:tc>
          <w:tcPr>
            <w:tcW w:w="270" w:type="dxa"/>
          </w:tcPr>
          <w:p w14:paraId="48EDD15A" w14:textId="77777777" w:rsidR="00C0616E" w:rsidRPr="007445B3" w:rsidRDefault="00C0616E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68535E5" w14:textId="7696C12C" w:rsidR="00C0616E" w:rsidRPr="007445B3" w:rsidRDefault="00C0616E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38,541</w:t>
            </w:r>
          </w:p>
        </w:tc>
      </w:tr>
      <w:tr w:rsidR="00C0616E" w:rsidRPr="007445B3" w14:paraId="123DC1EA" w14:textId="77777777" w:rsidTr="00596509">
        <w:trPr>
          <w:cantSplit/>
        </w:trPr>
        <w:tc>
          <w:tcPr>
            <w:tcW w:w="3690" w:type="dxa"/>
          </w:tcPr>
          <w:p w14:paraId="617A7056" w14:textId="77777777" w:rsidR="00C0616E" w:rsidRPr="0044450C" w:rsidRDefault="00C0616E" w:rsidP="00C0616E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31349060" w14:textId="77777777" w:rsidR="00C0616E" w:rsidRPr="0044450C" w:rsidRDefault="00C0616E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8937363" w14:textId="77777777" w:rsidR="00C0616E" w:rsidRPr="0044450C" w:rsidRDefault="00C0616E" w:rsidP="00C061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BBE85DD" w14:textId="77777777" w:rsidR="00C0616E" w:rsidRPr="0044450C" w:rsidRDefault="00C0616E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7225484" w14:textId="77777777" w:rsidR="00C0616E" w:rsidRPr="0044450C" w:rsidRDefault="00C0616E" w:rsidP="00C061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3B110EA4" w14:textId="77777777" w:rsidR="00C0616E" w:rsidRPr="0044450C" w:rsidRDefault="00C0616E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86B7662" w14:textId="77777777" w:rsidR="00C0616E" w:rsidRPr="0044450C" w:rsidRDefault="00C0616E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DA9480B" w14:textId="77777777" w:rsidR="00C0616E" w:rsidRPr="0044450C" w:rsidRDefault="00C0616E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C0616E" w:rsidRPr="007445B3" w14:paraId="2354A545" w14:textId="77777777" w:rsidTr="00596509">
        <w:trPr>
          <w:cantSplit/>
        </w:trPr>
        <w:tc>
          <w:tcPr>
            <w:tcW w:w="3690" w:type="dxa"/>
          </w:tcPr>
          <w:p w14:paraId="5B6066FF" w14:textId="77777777" w:rsidR="00C0616E" w:rsidRPr="007445B3" w:rsidRDefault="00C0616E" w:rsidP="00C0616E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C5C3508" w14:textId="77777777" w:rsidR="00C0616E" w:rsidRPr="007445B3" w:rsidRDefault="00C0616E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6B3911" w14:textId="77777777" w:rsidR="00C0616E" w:rsidRPr="007445B3" w:rsidRDefault="00C0616E" w:rsidP="00C061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790DC0" w14:textId="77777777" w:rsidR="00C0616E" w:rsidRPr="007445B3" w:rsidRDefault="00C0616E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3117105" w14:textId="77777777" w:rsidR="00C0616E" w:rsidRPr="007445B3" w:rsidRDefault="00C0616E" w:rsidP="00C061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29805F" w14:textId="77777777" w:rsidR="00C0616E" w:rsidRPr="007445B3" w:rsidRDefault="00C0616E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62E6ECB" w14:textId="77777777" w:rsidR="00C0616E" w:rsidRPr="007445B3" w:rsidRDefault="00C0616E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E5D10A8" w14:textId="77777777" w:rsidR="00C0616E" w:rsidRPr="007445B3" w:rsidRDefault="00C0616E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0616E" w:rsidRPr="007445B3" w14:paraId="62AFE1AD" w14:textId="77777777" w:rsidTr="004516E2">
        <w:trPr>
          <w:cantSplit/>
        </w:trPr>
        <w:tc>
          <w:tcPr>
            <w:tcW w:w="3690" w:type="dxa"/>
          </w:tcPr>
          <w:p w14:paraId="0155104D" w14:textId="152BFF1A" w:rsidR="00C0616E" w:rsidRPr="007445B3" w:rsidRDefault="00C0616E" w:rsidP="00C0616E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0D9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375F1158" w14:textId="2EC12556" w:rsidR="00C0616E" w:rsidRPr="007445B3" w:rsidRDefault="00FC4BE6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1,006</w:t>
            </w:r>
          </w:p>
        </w:tc>
        <w:tc>
          <w:tcPr>
            <w:tcW w:w="270" w:type="dxa"/>
            <w:vAlign w:val="bottom"/>
          </w:tcPr>
          <w:p w14:paraId="55293FB9" w14:textId="77777777" w:rsidR="00C0616E" w:rsidRPr="007445B3" w:rsidRDefault="00C0616E" w:rsidP="00C061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A7E90F2" w14:textId="2A74A28F" w:rsidR="00C0616E" w:rsidRPr="007445B3" w:rsidRDefault="00C0616E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270" w:type="dxa"/>
            <w:vAlign w:val="bottom"/>
          </w:tcPr>
          <w:p w14:paraId="548B6D9A" w14:textId="77777777" w:rsidR="00C0616E" w:rsidRPr="007445B3" w:rsidRDefault="00C0616E" w:rsidP="00C061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F8970C" w14:textId="7D12A8F3" w:rsidR="00C0616E" w:rsidRPr="007445B3" w:rsidRDefault="00FC4BE6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4B21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</w:t>
            </w:r>
            <w:r w:rsidR="004B21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72C762A0" w14:textId="77777777" w:rsidR="00C0616E" w:rsidRPr="007445B3" w:rsidRDefault="00C0616E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61F87F6" w14:textId="3D08CE23" w:rsidR="00C0616E" w:rsidRPr="007445B3" w:rsidRDefault="00C0616E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20,451</w:t>
            </w:r>
          </w:p>
        </w:tc>
      </w:tr>
      <w:tr w:rsidR="00C0616E" w:rsidRPr="007445B3" w14:paraId="313E4CF7" w14:textId="77777777" w:rsidTr="004516E2">
        <w:trPr>
          <w:cantSplit/>
        </w:trPr>
        <w:tc>
          <w:tcPr>
            <w:tcW w:w="3690" w:type="dxa"/>
          </w:tcPr>
          <w:p w14:paraId="14B2BF8E" w14:textId="7E5A8F9F" w:rsidR="00C0616E" w:rsidRPr="007445B3" w:rsidRDefault="00C0616E" w:rsidP="00C0616E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eastAsia="Calibri" w:hAnsi="Angsana New"/>
                <w:b/>
                <w:spacing w:val="-4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สกุลเงินเหรียญออสเตรเลีย</w:t>
            </w:r>
          </w:p>
        </w:tc>
        <w:tc>
          <w:tcPr>
            <w:tcW w:w="1170" w:type="dxa"/>
            <w:vAlign w:val="bottom"/>
          </w:tcPr>
          <w:p w14:paraId="286B590B" w14:textId="2EC4E96C" w:rsidR="00C0616E" w:rsidRPr="007445B3" w:rsidRDefault="00FC4BE6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70" w:type="dxa"/>
            <w:vAlign w:val="bottom"/>
          </w:tcPr>
          <w:p w14:paraId="3943C626" w14:textId="77777777" w:rsidR="00C0616E" w:rsidRPr="007445B3" w:rsidRDefault="00C0616E" w:rsidP="00C061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81580C2" w14:textId="58A45E9A" w:rsidR="00C0616E" w:rsidRDefault="00C0616E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6BF99453" w14:textId="77777777" w:rsidR="00C0616E" w:rsidRPr="007445B3" w:rsidRDefault="00C0616E" w:rsidP="00C0616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BC2C1C" w14:textId="29B25B26" w:rsidR="00C0616E" w:rsidRPr="007445B3" w:rsidRDefault="00FC4BE6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</w:t>
            </w:r>
            <w:r w:rsidR="004B21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70" w:type="dxa"/>
          </w:tcPr>
          <w:p w14:paraId="2DF52708" w14:textId="77777777" w:rsidR="00C0616E" w:rsidRPr="007445B3" w:rsidRDefault="00C0616E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0E73739" w14:textId="3F6CAD67" w:rsidR="00C0616E" w:rsidRDefault="00C0616E" w:rsidP="00C0616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2,343</w:t>
            </w:r>
          </w:p>
        </w:tc>
      </w:tr>
    </w:tbl>
    <w:p w14:paraId="2ECB2807" w14:textId="77777777" w:rsidR="008D7B7B" w:rsidRPr="0044450C" w:rsidRDefault="008D7B7B" w:rsidP="008D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8D7B7B" w:rsidRPr="001C10D9" w14:paraId="33E657B7" w14:textId="77777777" w:rsidTr="00B43662">
        <w:trPr>
          <w:cantSplit/>
          <w:tblHeader/>
        </w:trPr>
        <w:tc>
          <w:tcPr>
            <w:tcW w:w="3690" w:type="dxa"/>
          </w:tcPr>
          <w:p w14:paraId="42CB5728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C10D9">
              <w:rPr>
                <w:rFonts w:ascii="Angsana New" w:hAnsi="Angsana New"/>
                <w:sz w:val="30"/>
                <w:szCs w:val="30"/>
                <w:rtl/>
                <w:cs/>
              </w:rPr>
              <w:br w:type="page"/>
            </w:r>
          </w:p>
        </w:tc>
        <w:tc>
          <w:tcPr>
            <w:tcW w:w="5490" w:type="dxa"/>
            <w:gridSpan w:val="7"/>
          </w:tcPr>
          <w:p w14:paraId="0DDB5F5E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D7B7B" w:rsidRPr="001C10D9" w14:paraId="19B51349" w14:textId="77777777" w:rsidTr="00B43662">
        <w:trPr>
          <w:cantSplit/>
          <w:tblHeader/>
        </w:trPr>
        <w:tc>
          <w:tcPr>
            <w:tcW w:w="3690" w:type="dxa"/>
          </w:tcPr>
          <w:p w14:paraId="26BFD4A9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84E0E52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14:paraId="558818BC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129BFEF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8D7B7B" w:rsidRPr="001C10D9" w14:paraId="118A0114" w14:textId="77777777" w:rsidTr="00B43662">
        <w:trPr>
          <w:cantSplit/>
          <w:tblHeader/>
        </w:trPr>
        <w:tc>
          <w:tcPr>
            <w:tcW w:w="3690" w:type="dxa"/>
          </w:tcPr>
          <w:p w14:paraId="6C284019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F2FDD7D" w14:textId="20E15A6C" w:rsidR="008D7B7B" w:rsidRPr="001C10D9" w:rsidRDefault="00C65C75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</w:t>
            </w:r>
            <w:r w:rsidR="00B22909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4A50FF84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0675581" w14:textId="1512561A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B22909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3747F494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E7EACE0" w14:textId="272C2A72" w:rsidR="008D7B7B" w:rsidRPr="001C10D9" w:rsidRDefault="00C65C75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</w:t>
            </w:r>
            <w:r w:rsidR="00B22909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3CBB08C8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E4CC0B6" w14:textId="174231C2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B22909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8D7B7B" w:rsidRPr="001C10D9" w14:paraId="4F2E92D6" w14:textId="77777777" w:rsidTr="00B43662">
        <w:trPr>
          <w:cantSplit/>
          <w:tblHeader/>
        </w:trPr>
        <w:tc>
          <w:tcPr>
            <w:tcW w:w="3690" w:type="dxa"/>
          </w:tcPr>
          <w:p w14:paraId="76581296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2BCDF8C8" w14:textId="2C4C3063" w:rsidR="008D7B7B" w:rsidRPr="001C10D9" w:rsidRDefault="00642935" w:rsidP="004516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642935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8D7B7B" w:rsidRPr="001C10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42935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7CDE6E7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511FE204" w14:textId="628DCC05" w:rsidR="008D7B7B" w:rsidRPr="001C10D9" w:rsidRDefault="00642935" w:rsidP="004516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642935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8D7B7B" w:rsidRPr="001C10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42935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37AA0" w:rsidRPr="001C10D9" w14:paraId="313F8C29" w14:textId="77777777" w:rsidTr="004516E2">
        <w:trPr>
          <w:cantSplit/>
        </w:trPr>
        <w:tc>
          <w:tcPr>
            <w:tcW w:w="3690" w:type="dxa"/>
          </w:tcPr>
          <w:p w14:paraId="019429D5" w14:textId="38EF236C" w:rsidR="00637AA0" w:rsidRPr="001C10D9" w:rsidRDefault="00637AA0" w:rsidP="00637AA0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ซื้อ</w:t>
            </w: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2C1586DA" w14:textId="77777777" w:rsidR="00637AA0" w:rsidRPr="001C10D9" w:rsidRDefault="00637AA0" w:rsidP="00637AA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E3350F" w14:textId="77777777" w:rsidR="00637AA0" w:rsidRPr="001C10D9" w:rsidRDefault="00637AA0" w:rsidP="00637A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7759F4" w14:textId="77777777" w:rsidR="00637AA0" w:rsidRPr="001C10D9" w:rsidRDefault="00637AA0" w:rsidP="00637AA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8C2AB2C" w14:textId="77777777" w:rsidR="00637AA0" w:rsidRPr="001C10D9" w:rsidRDefault="00637AA0" w:rsidP="00637A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2DA667" w14:textId="77777777" w:rsidR="00637AA0" w:rsidRPr="001C10D9" w:rsidRDefault="00637AA0" w:rsidP="00637AA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559B26" w14:textId="77777777" w:rsidR="00637AA0" w:rsidRPr="001C10D9" w:rsidRDefault="00637AA0" w:rsidP="00637AA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2E09EC" w14:textId="77777777" w:rsidR="00637AA0" w:rsidRPr="001C10D9" w:rsidRDefault="00637AA0" w:rsidP="00637AA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2909" w:rsidRPr="001C10D9" w14:paraId="1938B4E5" w14:textId="77777777" w:rsidTr="00FE4EC1">
        <w:trPr>
          <w:cantSplit/>
        </w:trPr>
        <w:tc>
          <w:tcPr>
            <w:tcW w:w="3690" w:type="dxa"/>
          </w:tcPr>
          <w:p w14:paraId="50EC20DF" w14:textId="492EAEFD" w:rsidR="00B22909" w:rsidRPr="001C10D9" w:rsidRDefault="00B22909" w:rsidP="00B2290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0DB5F603" w14:textId="3CA7AB4F" w:rsidR="00B22909" w:rsidRPr="001C10D9" w:rsidRDefault="00FC4BE6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270" w:type="dxa"/>
            <w:vAlign w:val="bottom"/>
          </w:tcPr>
          <w:p w14:paraId="18AB9341" w14:textId="77777777" w:rsidR="00B22909" w:rsidRPr="001C10D9" w:rsidRDefault="00B22909" w:rsidP="00B2290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3CE701" w14:textId="624DF057" w:rsidR="00B22909" w:rsidRPr="001C10D9" w:rsidRDefault="00B22909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76C24C" w14:textId="77777777" w:rsidR="00B22909" w:rsidRPr="001C10D9" w:rsidRDefault="00B22909" w:rsidP="00B2290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08822C" w14:textId="54C67947" w:rsidR="00B22909" w:rsidRPr="001C10D9" w:rsidRDefault="005D45E5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17,240</w:t>
            </w:r>
          </w:p>
        </w:tc>
        <w:tc>
          <w:tcPr>
            <w:tcW w:w="270" w:type="dxa"/>
          </w:tcPr>
          <w:p w14:paraId="4C76C467" w14:textId="77777777" w:rsidR="00B22909" w:rsidRPr="001C10D9" w:rsidRDefault="00B22909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597060" w14:textId="117CBAA2" w:rsidR="00B22909" w:rsidRPr="001C10D9" w:rsidRDefault="00B22909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22909" w:rsidRPr="001C10D9" w14:paraId="20C2F973" w14:textId="77777777" w:rsidTr="00FE4EC1">
        <w:trPr>
          <w:cantSplit/>
        </w:trPr>
        <w:tc>
          <w:tcPr>
            <w:tcW w:w="3690" w:type="dxa"/>
          </w:tcPr>
          <w:p w14:paraId="6DF0CA3F" w14:textId="77777777" w:rsidR="00B22909" w:rsidRPr="0044450C" w:rsidRDefault="00B22909" w:rsidP="00B2290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498BCC6C" w14:textId="77777777" w:rsidR="00B22909" w:rsidRPr="0044450C" w:rsidRDefault="00B22909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2E16B1" w14:textId="77777777" w:rsidR="00B22909" w:rsidRPr="0044450C" w:rsidRDefault="00B22909" w:rsidP="00B2290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A293467" w14:textId="77777777" w:rsidR="00B22909" w:rsidRPr="0044450C" w:rsidRDefault="00B22909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9CC44C9" w14:textId="77777777" w:rsidR="00B22909" w:rsidRPr="0044450C" w:rsidRDefault="00B22909" w:rsidP="00B2290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C77A60A" w14:textId="77777777" w:rsidR="00B22909" w:rsidRPr="0044450C" w:rsidRDefault="00B22909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529B15D" w14:textId="77777777" w:rsidR="00B22909" w:rsidRPr="0044450C" w:rsidRDefault="00B22909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B860D8F" w14:textId="77777777" w:rsidR="00B22909" w:rsidRPr="0044450C" w:rsidRDefault="00B22909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B22909" w:rsidRPr="001C10D9" w14:paraId="16C5B539" w14:textId="77777777" w:rsidTr="00FE4EC1">
        <w:trPr>
          <w:cantSplit/>
        </w:trPr>
        <w:tc>
          <w:tcPr>
            <w:tcW w:w="3690" w:type="dxa"/>
          </w:tcPr>
          <w:p w14:paraId="48C3FE59" w14:textId="77777777" w:rsidR="00B22909" w:rsidRPr="001C10D9" w:rsidRDefault="00B22909" w:rsidP="00B2290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10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220177AC" w14:textId="77777777" w:rsidR="00B22909" w:rsidRPr="001C10D9" w:rsidRDefault="00B22909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58C512" w14:textId="77777777" w:rsidR="00B22909" w:rsidRPr="001C10D9" w:rsidRDefault="00B22909" w:rsidP="00B2290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8D173C" w14:textId="77777777" w:rsidR="00B22909" w:rsidRPr="001C10D9" w:rsidRDefault="00B22909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CC12E83" w14:textId="77777777" w:rsidR="00B22909" w:rsidRPr="001C10D9" w:rsidRDefault="00B22909" w:rsidP="00B2290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224FFF" w14:textId="77777777" w:rsidR="00B22909" w:rsidRPr="001C10D9" w:rsidRDefault="00B22909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63E5DF" w14:textId="77777777" w:rsidR="00B22909" w:rsidRPr="001C10D9" w:rsidRDefault="00B22909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7655C8" w14:textId="77777777" w:rsidR="00B22909" w:rsidRPr="001C10D9" w:rsidRDefault="00B22909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2909" w:rsidRPr="001C10D9" w14:paraId="5707EAD7" w14:textId="77777777" w:rsidTr="00FE4EC1">
        <w:trPr>
          <w:cantSplit/>
        </w:trPr>
        <w:tc>
          <w:tcPr>
            <w:tcW w:w="3690" w:type="dxa"/>
          </w:tcPr>
          <w:p w14:paraId="39C5FDD6" w14:textId="77777777" w:rsidR="00B22909" w:rsidRPr="001C10D9" w:rsidRDefault="00B22909" w:rsidP="00B2290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0D9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7BA7C212" w14:textId="1EF065CB" w:rsidR="00B22909" w:rsidRPr="001C10D9" w:rsidRDefault="00FC4BE6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863</w:t>
            </w:r>
          </w:p>
        </w:tc>
        <w:tc>
          <w:tcPr>
            <w:tcW w:w="270" w:type="dxa"/>
            <w:vAlign w:val="bottom"/>
          </w:tcPr>
          <w:p w14:paraId="6DCD29BE" w14:textId="77777777" w:rsidR="00B22909" w:rsidRPr="001C10D9" w:rsidRDefault="00B22909" w:rsidP="00B2290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C74BF1" w14:textId="15CC6040" w:rsidR="00B22909" w:rsidRPr="001C10D9" w:rsidRDefault="00B22909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270" w:type="dxa"/>
            <w:vAlign w:val="bottom"/>
          </w:tcPr>
          <w:p w14:paraId="62B9485F" w14:textId="77777777" w:rsidR="00B22909" w:rsidRPr="001C10D9" w:rsidRDefault="00B22909" w:rsidP="00B2290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1A4D09" w14:textId="00AF82B7" w:rsidR="00B22909" w:rsidRPr="001C10D9" w:rsidRDefault="005D45E5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30,021</w:t>
            </w:r>
          </w:p>
        </w:tc>
        <w:tc>
          <w:tcPr>
            <w:tcW w:w="270" w:type="dxa"/>
          </w:tcPr>
          <w:p w14:paraId="010A3B06" w14:textId="77777777" w:rsidR="00B22909" w:rsidRPr="001C10D9" w:rsidRDefault="00B22909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870643" w14:textId="0C823191" w:rsidR="00B22909" w:rsidRPr="001C10D9" w:rsidRDefault="00B22909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20,451</w:t>
            </w:r>
          </w:p>
        </w:tc>
      </w:tr>
      <w:tr w:rsidR="00B22909" w:rsidRPr="001C10D9" w14:paraId="004B86A2" w14:textId="77777777" w:rsidTr="00FE4EC1">
        <w:trPr>
          <w:cantSplit/>
        </w:trPr>
        <w:tc>
          <w:tcPr>
            <w:tcW w:w="3690" w:type="dxa"/>
          </w:tcPr>
          <w:p w14:paraId="2156D14A" w14:textId="45D63AED" w:rsidR="00B22909" w:rsidRPr="001C10D9" w:rsidRDefault="00B22909" w:rsidP="00B2290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eastAsia="Calibri" w:hAnsi="Angsana New"/>
                <w:b/>
                <w:spacing w:val="-4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สกุลเงินเหรียญออสเตรเลีย</w:t>
            </w:r>
          </w:p>
        </w:tc>
        <w:tc>
          <w:tcPr>
            <w:tcW w:w="1170" w:type="dxa"/>
            <w:vAlign w:val="bottom"/>
          </w:tcPr>
          <w:p w14:paraId="1AA7D329" w14:textId="04AEFE16" w:rsidR="00B22909" w:rsidRDefault="00FC4BE6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70" w:type="dxa"/>
            <w:vAlign w:val="bottom"/>
          </w:tcPr>
          <w:p w14:paraId="335C861D" w14:textId="77777777" w:rsidR="00B22909" w:rsidRPr="001C10D9" w:rsidRDefault="00B22909" w:rsidP="00B2290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91E58A" w14:textId="646C3285" w:rsidR="00B22909" w:rsidRDefault="00B22909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1B1FEBA0" w14:textId="77777777" w:rsidR="00B22909" w:rsidRPr="001C10D9" w:rsidRDefault="00B22909" w:rsidP="00B2290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9F22C8" w14:textId="5F2C0088" w:rsidR="00B22909" w:rsidRDefault="00FC4BE6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</w:t>
            </w:r>
            <w:r w:rsidR="005D45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70" w:type="dxa"/>
          </w:tcPr>
          <w:p w14:paraId="1E061B57" w14:textId="77777777" w:rsidR="00B22909" w:rsidRPr="001C10D9" w:rsidRDefault="00B22909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53936C" w14:textId="1550762F" w:rsidR="00B22909" w:rsidRDefault="00B22909" w:rsidP="00B2290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2,343</w:t>
            </w:r>
          </w:p>
        </w:tc>
      </w:tr>
    </w:tbl>
    <w:p w14:paraId="65C92FC7" w14:textId="77777777" w:rsidR="008D7B7B" w:rsidRPr="0044450C" w:rsidRDefault="008D7B7B" w:rsidP="004A3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1BA6A780" w14:textId="14B71DBC" w:rsidR="005040C5" w:rsidRDefault="008D7B7B" w:rsidP="0097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B47304">
        <w:rPr>
          <w:rFonts w:ascii="Angsana New" w:hAnsi="Angsana New" w:hint="cs"/>
          <w:sz w:val="30"/>
          <w:szCs w:val="30"/>
          <w:cs/>
        </w:rPr>
        <w:t>สัญญาดังกล่าวจะทยอยครบกำหนดภายใน</w:t>
      </w:r>
      <w:r w:rsidRPr="00FC4BE6">
        <w:rPr>
          <w:rFonts w:ascii="Angsana New" w:hAnsi="Angsana New" w:hint="cs"/>
          <w:sz w:val="30"/>
          <w:szCs w:val="30"/>
          <w:cs/>
        </w:rPr>
        <w:t>เดือน</w:t>
      </w:r>
      <w:r w:rsidR="00FC4BE6" w:rsidRPr="00FC4BE6">
        <w:rPr>
          <w:rFonts w:ascii="Angsana New" w:hAnsi="Angsana New" w:hint="cs"/>
          <w:sz w:val="30"/>
          <w:szCs w:val="30"/>
          <w:cs/>
        </w:rPr>
        <w:t>มิถุนายน</w:t>
      </w:r>
      <w:r w:rsidR="00DD4EEA" w:rsidRPr="00FC4BE6">
        <w:rPr>
          <w:rFonts w:ascii="Angsana New" w:hAnsi="Angsana New" w:hint="cs"/>
          <w:sz w:val="30"/>
          <w:szCs w:val="30"/>
          <w:cs/>
        </w:rPr>
        <w:t xml:space="preserve"> </w:t>
      </w:r>
      <w:r w:rsidR="00DD4EEA" w:rsidRPr="00FC4BE6">
        <w:rPr>
          <w:rFonts w:ascii="Angsana New" w:hAnsi="Angsana New"/>
          <w:sz w:val="30"/>
          <w:szCs w:val="30"/>
        </w:rPr>
        <w:t>256</w:t>
      </w:r>
      <w:r w:rsidR="00B22909" w:rsidRPr="00FC4BE6">
        <w:rPr>
          <w:rFonts w:ascii="Angsana New" w:hAnsi="Angsana New"/>
          <w:sz w:val="30"/>
          <w:szCs w:val="30"/>
        </w:rPr>
        <w:t>7</w:t>
      </w:r>
      <w:r w:rsidRPr="00FC4BE6">
        <w:rPr>
          <w:rFonts w:ascii="Angsana New" w:hAnsi="Angsana New" w:hint="cs"/>
          <w:sz w:val="30"/>
          <w:szCs w:val="30"/>
        </w:rPr>
        <w:t xml:space="preserve"> </w:t>
      </w:r>
      <w:r w:rsidRPr="00FC4BE6">
        <w:rPr>
          <w:rFonts w:ascii="Angsana New" w:hAnsi="Angsana New" w:hint="cs"/>
          <w:i/>
          <w:iCs/>
          <w:sz w:val="30"/>
          <w:szCs w:val="30"/>
        </w:rPr>
        <w:t>(31</w:t>
      </w:r>
      <w:r w:rsidRPr="0050765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07659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B4730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B47304">
        <w:rPr>
          <w:rFonts w:ascii="Angsana New" w:hAnsi="Angsana New" w:hint="cs"/>
          <w:i/>
          <w:iCs/>
          <w:sz w:val="30"/>
          <w:szCs w:val="30"/>
        </w:rPr>
        <w:t>256</w:t>
      </w:r>
      <w:r w:rsidR="00EB695A">
        <w:rPr>
          <w:rFonts w:ascii="Angsana New" w:hAnsi="Angsana New"/>
          <w:i/>
          <w:iCs/>
          <w:sz w:val="30"/>
          <w:szCs w:val="30"/>
        </w:rPr>
        <w:t>5</w:t>
      </w:r>
      <w:r w:rsidRPr="00B47304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B47304">
        <w:rPr>
          <w:rFonts w:ascii="Angsana New" w:hAnsi="Angsana New" w:hint="cs"/>
          <w:i/>
          <w:iCs/>
          <w:sz w:val="30"/>
          <w:szCs w:val="30"/>
          <w:cs/>
        </w:rPr>
        <w:t>ครบกำหนดภายในเดือน</w:t>
      </w:r>
      <w:r w:rsidR="00B22909">
        <w:rPr>
          <w:rFonts w:ascii="Angsana New" w:hAnsi="Angsana New" w:hint="cs"/>
          <w:i/>
          <w:iCs/>
          <w:sz w:val="30"/>
          <w:szCs w:val="30"/>
          <w:cs/>
        </w:rPr>
        <w:t>พฤษภาคม</w:t>
      </w:r>
      <w:r w:rsidRPr="00B4730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65C75" w:rsidRPr="00B47304">
        <w:rPr>
          <w:rFonts w:ascii="Angsana New" w:hAnsi="Angsana New" w:hint="cs"/>
          <w:i/>
          <w:iCs/>
          <w:sz w:val="30"/>
          <w:szCs w:val="30"/>
        </w:rPr>
        <w:t>256</w:t>
      </w:r>
      <w:r w:rsidR="00B22909">
        <w:rPr>
          <w:rFonts w:ascii="Angsana New" w:hAnsi="Angsana New"/>
          <w:i/>
          <w:iCs/>
          <w:sz w:val="30"/>
          <w:szCs w:val="30"/>
        </w:rPr>
        <w:t>6</w:t>
      </w:r>
      <w:r w:rsidRPr="00B47304">
        <w:rPr>
          <w:rFonts w:ascii="Angsana New" w:hAnsi="Angsana New" w:hint="cs"/>
          <w:i/>
          <w:iCs/>
          <w:sz w:val="30"/>
          <w:szCs w:val="30"/>
        </w:rPr>
        <w:t>)</w:t>
      </w:r>
    </w:p>
    <w:p w14:paraId="2E01FD4E" w14:textId="77777777" w:rsidR="00FC4BE6" w:rsidRPr="00B47304" w:rsidRDefault="00FC4BE6" w:rsidP="0097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6DEFFE2" w14:textId="3E98C39C" w:rsidR="000F2980" w:rsidRPr="00B47304" w:rsidRDefault="000F2980">
      <w:pPr>
        <w:pStyle w:val="ListParagraph"/>
        <w:numPr>
          <w:ilvl w:val="0"/>
          <w:numId w:val="18"/>
        </w:numPr>
        <w:tabs>
          <w:tab w:val="clear" w:pos="454"/>
          <w:tab w:val="clear" w:pos="680"/>
          <w:tab w:val="left" w:pos="540"/>
        </w:tabs>
        <w:ind w:hanging="720"/>
        <w:rPr>
          <w:cs/>
          <w:lang w:eastAsia="x-none"/>
        </w:rPr>
      </w:pPr>
      <w:r w:rsidRPr="005A52B6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นโยบาย</w:t>
      </w:r>
      <w:r w:rsidRPr="005A52B6">
        <w:rPr>
          <w:rFonts w:asciiTheme="majorBidi" w:hAnsiTheme="majorBidi" w:cstheme="majorBidi"/>
          <w:i/>
          <w:iCs/>
          <w:sz w:val="30"/>
          <w:szCs w:val="30"/>
          <w:cs/>
        </w:rPr>
        <w:t>การจัดการความเสี่ยงทางด้านการเงิน</w:t>
      </w:r>
    </w:p>
    <w:p w14:paraId="1FE7F7EA" w14:textId="77777777" w:rsidR="003557C1" w:rsidRPr="005E4EE2" w:rsidRDefault="003557C1" w:rsidP="009D42F8">
      <w:pPr>
        <w:rPr>
          <w:rFonts w:asciiTheme="majorBidi" w:hAnsiTheme="majorBidi" w:cstheme="majorBidi"/>
          <w:sz w:val="14"/>
          <w:szCs w:val="14"/>
          <w:lang w:eastAsia="x-none"/>
        </w:rPr>
      </w:pPr>
    </w:p>
    <w:p w14:paraId="274A77D0" w14:textId="0D66F961" w:rsidR="004127BF" w:rsidRPr="00B47304" w:rsidRDefault="00895507" w:rsidP="00895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B47304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E5EEF5C" w14:textId="4D39B7F6" w:rsidR="00895507" w:rsidRPr="005E4EE2" w:rsidRDefault="00895507" w:rsidP="004127BF">
      <w:pPr>
        <w:rPr>
          <w:rFonts w:asciiTheme="majorBidi" w:hAnsiTheme="majorBidi" w:cstheme="majorBidi"/>
          <w:sz w:val="14"/>
          <w:szCs w:val="14"/>
          <w:lang w:eastAsia="x-none"/>
        </w:rPr>
      </w:pPr>
    </w:p>
    <w:p w14:paraId="05E67973" w14:textId="0A7CF13B" w:rsidR="00895507" w:rsidRPr="00337CAA" w:rsidRDefault="00895507" w:rsidP="00337CA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9550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89550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9550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38A8670" w14:textId="2B955B32" w:rsidR="00956A31" w:rsidRPr="005E4EE2" w:rsidRDefault="00956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cs/>
        </w:rPr>
      </w:pPr>
    </w:p>
    <w:p w14:paraId="75CDD4D1" w14:textId="2F1B7ECB" w:rsidR="00895507" w:rsidRPr="00895507" w:rsidRDefault="00895507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95507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="00EF43A1">
        <w:rPr>
          <w:rFonts w:asciiTheme="majorBidi" w:hAnsiTheme="majorBidi" w:cstheme="majorBidi"/>
          <w:sz w:val="30"/>
          <w:szCs w:val="30"/>
        </w:rPr>
        <w:br/>
      </w:r>
      <w:r w:rsidRPr="00895507">
        <w:rPr>
          <w:rFonts w:asciiTheme="majorBidi" w:hAnsiTheme="majorBidi" w:cstheme="majorBidi" w:hint="cs"/>
          <w:sz w:val="30"/>
          <w:szCs w:val="30"/>
          <w:cs/>
        </w:rPr>
        <w:t>ในตลาดและการดำเนินงานของกลุ่มบริษัท</w:t>
      </w:r>
      <w:r w:rsidRPr="0089550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95507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46A3DEC" w14:textId="77777777" w:rsidR="00895507" w:rsidRPr="005E4EE2" w:rsidRDefault="00895507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14"/>
          <w:szCs w:val="14"/>
        </w:rPr>
      </w:pPr>
    </w:p>
    <w:p w14:paraId="41C34F5E" w14:textId="16C4D706" w:rsidR="00895507" w:rsidRDefault="00895507" w:rsidP="00F03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95507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</w:t>
      </w:r>
      <w:r w:rsidRPr="00895507">
        <w:rPr>
          <w:rFonts w:asciiTheme="majorBidi" w:hAnsiTheme="majorBidi" w:cstheme="majorBidi" w:hint="cs"/>
          <w:spacing w:val="-2"/>
          <w:sz w:val="30"/>
          <w:szCs w:val="30"/>
          <w:cs/>
        </w:rPr>
        <w:t>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</w:t>
      </w:r>
      <w:r w:rsidRPr="00895507">
        <w:rPr>
          <w:rFonts w:asciiTheme="majorBidi" w:hAnsiTheme="majorBidi" w:cstheme="majorBidi" w:hint="cs"/>
          <w:sz w:val="30"/>
          <w:szCs w:val="30"/>
          <w:cs/>
        </w:rPr>
        <w:t xml:space="preserve">เผชิญอยู่ </w:t>
      </w:r>
    </w:p>
    <w:p w14:paraId="6CEA1354" w14:textId="044BDC2A" w:rsidR="00B43662" w:rsidRPr="005E4EE2" w:rsidRDefault="00B4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3B536EC7" w14:textId="04F6237A" w:rsidR="00425CF2" w:rsidRPr="00B47304" w:rsidRDefault="00642935" w:rsidP="00425CF2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2935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425CF2" w:rsidRPr="00B47304">
        <w:rPr>
          <w:rFonts w:asciiTheme="majorBidi" w:hAnsiTheme="majorBidi" w:cstheme="majorBidi" w:hint="cs"/>
          <w:i/>
          <w:iCs/>
          <w:sz w:val="30"/>
          <w:szCs w:val="30"/>
          <w:cs/>
        </w:rPr>
        <w:t>ข.</w:t>
      </w:r>
      <w:r w:rsidR="00425CF2" w:rsidRPr="00B47304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642935">
        <w:rPr>
          <w:rFonts w:asciiTheme="majorBidi" w:hAnsiTheme="majorBidi" w:cstheme="majorBidi" w:hint="cs"/>
          <w:i/>
          <w:iCs/>
          <w:sz w:val="30"/>
          <w:szCs w:val="30"/>
        </w:rPr>
        <w:t>)</w:t>
      </w:r>
      <w:r w:rsidR="00425CF2" w:rsidRPr="00B4730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ความเสี่ยงด้านเครดิต</w:t>
      </w:r>
    </w:p>
    <w:p w14:paraId="6EA25E00" w14:textId="77777777" w:rsidR="00425CF2" w:rsidRPr="005E4EE2" w:rsidRDefault="00425CF2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14"/>
          <w:szCs w:val="14"/>
        </w:rPr>
      </w:pPr>
    </w:p>
    <w:p w14:paraId="27F1354B" w14:textId="67064CCA" w:rsidR="00425CF2" w:rsidRPr="00425CF2" w:rsidRDefault="00425CF2" w:rsidP="00F03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25CF2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3B82E753" w14:textId="77777777" w:rsidR="00425CF2" w:rsidRPr="005E4EE2" w:rsidRDefault="00425CF2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14"/>
          <w:szCs w:val="14"/>
        </w:rPr>
      </w:pPr>
    </w:p>
    <w:p w14:paraId="1F86BE73" w14:textId="49510793" w:rsidR="00425CF2" w:rsidRDefault="00642935" w:rsidP="00D27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42935">
        <w:rPr>
          <w:rFonts w:asciiTheme="majorBidi" w:hAnsiTheme="majorBidi" w:cstheme="majorBidi" w:hint="cs"/>
          <w:sz w:val="30"/>
          <w:szCs w:val="30"/>
        </w:rPr>
        <w:t>(</w:t>
      </w:r>
      <w:r w:rsidR="00425CF2" w:rsidRPr="00425CF2">
        <w:rPr>
          <w:rFonts w:asciiTheme="majorBidi" w:hAnsiTheme="majorBidi" w:cstheme="majorBidi" w:hint="cs"/>
          <w:sz w:val="30"/>
          <w:szCs w:val="30"/>
          <w:cs/>
        </w:rPr>
        <w:t>ข.</w:t>
      </w:r>
      <w:r w:rsidR="00425CF2" w:rsidRPr="00425CF2">
        <w:rPr>
          <w:rFonts w:asciiTheme="majorBidi" w:hAnsiTheme="majorBidi" w:cstheme="majorBidi"/>
          <w:sz w:val="30"/>
          <w:szCs w:val="30"/>
        </w:rPr>
        <w:t>1</w:t>
      </w:r>
      <w:r w:rsidR="00425CF2">
        <w:rPr>
          <w:rFonts w:asciiTheme="majorBidi" w:hAnsiTheme="majorBidi" w:cstheme="majorBidi"/>
          <w:sz w:val="30"/>
          <w:szCs w:val="30"/>
        </w:rPr>
        <w:t>.1</w:t>
      </w:r>
      <w:r w:rsidRPr="00642935">
        <w:rPr>
          <w:rFonts w:asciiTheme="majorBidi" w:hAnsiTheme="majorBidi" w:cstheme="majorBidi" w:hint="cs"/>
          <w:sz w:val="30"/>
          <w:szCs w:val="30"/>
        </w:rPr>
        <w:t>)</w:t>
      </w:r>
      <w:r w:rsidR="00425CF2" w:rsidRPr="00425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25CF2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149D4A58" w14:textId="77777777" w:rsidR="00401B71" w:rsidRPr="005E4EE2" w:rsidRDefault="00401B71" w:rsidP="00425CF2">
      <w:pPr>
        <w:tabs>
          <w:tab w:val="left" w:pos="126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7C10E7E9" w14:textId="2B6BA764" w:rsidR="00401B71" w:rsidRPr="00401B71" w:rsidRDefault="00401B71" w:rsidP="00D27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0ACF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ความเสี่ยงด้านเครดิตของ</w:t>
      </w:r>
      <w:r w:rsidRPr="00DC0ACF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</w:t>
      </w:r>
      <w:r w:rsidRPr="00DC0ACF">
        <w:rPr>
          <w:rFonts w:asciiTheme="majorBidi" w:hAnsiTheme="majorBidi" w:cstheme="majorBidi"/>
          <w:spacing w:val="-2"/>
          <w:sz w:val="30"/>
          <w:szCs w:val="30"/>
          <w:cs/>
        </w:rPr>
        <w:t>ได้รับอิทธิพลมาจากลักษณะเฉพาะตัวของลูกค้าแต่ละราย</w:t>
      </w:r>
      <w:r w:rsidR="00DC0ACF" w:rsidRPr="00DC0AC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DC0ACF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DC0ACF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ผู้บริหารต้องพิจารณาถึงปัจจัยอื่น</w:t>
      </w:r>
      <w:r w:rsidR="004D01D6" w:rsidRPr="00DC0A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0ACF">
        <w:rPr>
          <w:rFonts w:asciiTheme="majorBidi" w:hAnsiTheme="majorBidi" w:cstheme="majorBidi"/>
          <w:sz w:val="30"/>
          <w:szCs w:val="30"/>
          <w:cs/>
        </w:rPr>
        <w:t xml:space="preserve">ๆ ซึ่งอาจส่งผลต่อความเสี่ยงด้านเครดิตของลูกค้า </w:t>
      </w:r>
      <w:r w:rsidR="00EF43A1">
        <w:rPr>
          <w:rFonts w:asciiTheme="majorBidi" w:hAnsiTheme="majorBidi" w:cstheme="majorBidi"/>
          <w:sz w:val="30"/>
          <w:szCs w:val="30"/>
        </w:rPr>
        <w:br/>
      </w:r>
      <w:r w:rsidRPr="00EF43A1">
        <w:rPr>
          <w:rFonts w:asciiTheme="majorBidi" w:hAnsiTheme="majorBidi" w:cstheme="majorBidi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401B71">
        <w:rPr>
          <w:rFonts w:asciiTheme="majorBidi" w:hAnsiTheme="majorBidi" w:cstheme="majorBidi"/>
          <w:sz w:val="30"/>
          <w:szCs w:val="30"/>
        </w:rPr>
        <w:t xml:space="preserve"> </w:t>
      </w:r>
      <w:r w:rsidRPr="00401B71">
        <w:rPr>
          <w:rFonts w:asciiTheme="majorBidi" w:hAnsiTheme="majorBidi" w:cstheme="majorBidi"/>
          <w:sz w:val="30"/>
          <w:szCs w:val="30"/>
          <w:cs/>
        </w:rPr>
        <w:t>รายละเอียดการกระจุกตัว</w:t>
      </w:r>
      <w:r w:rsidRPr="00E00745">
        <w:rPr>
          <w:rFonts w:asciiTheme="majorBidi" w:hAnsiTheme="majorBidi" w:cstheme="majorBidi"/>
          <w:sz w:val="30"/>
          <w:szCs w:val="30"/>
          <w:cs/>
        </w:rPr>
        <w:t xml:space="preserve">ของรายได้เปิดเผยในหมายเหตุข้อ </w:t>
      </w:r>
      <w:r w:rsidR="00E00745" w:rsidRPr="00E00745">
        <w:rPr>
          <w:rFonts w:asciiTheme="majorBidi" w:hAnsiTheme="majorBidi" w:cstheme="majorBidi"/>
          <w:sz w:val="30"/>
          <w:szCs w:val="30"/>
        </w:rPr>
        <w:t>1</w:t>
      </w:r>
      <w:r w:rsidR="005A690A">
        <w:rPr>
          <w:rFonts w:asciiTheme="majorBidi" w:hAnsiTheme="majorBidi" w:cstheme="majorBidi"/>
          <w:sz w:val="30"/>
          <w:szCs w:val="30"/>
        </w:rPr>
        <w:t>8</w:t>
      </w:r>
    </w:p>
    <w:p w14:paraId="6D852C0E" w14:textId="645432DA" w:rsidR="00DC0ACF" w:rsidRPr="005E4EE2" w:rsidRDefault="00DC0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cs/>
        </w:rPr>
      </w:pPr>
    </w:p>
    <w:p w14:paraId="6BA27B72" w14:textId="3EFFE30F" w:rsidR="00401B71" w:rsidRPr="00041F54" w:rsidRDefault="006F403E" w:rsidP="00E5721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CC6FF6"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  <w:r w:rsidR="00401B71" w:rsidRPr="00CC6FF6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ความน่าเชื่อถือของลูกค้ารายใหม่แต่ละรายก่อนที่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DC0ACF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อันดับความน่าเชื่อถือภายนอก</w:t>
      </w:r>
      <w:r w:rsidR="00401B71" w:rsidRPr="00041F54">
        <w:rPr>
          <w:rFonts w:asciiTheme="majorBidi" w:hAnsiTheme="majorBidi" w:cstheme="majorBidi" w:hint="cs"/>
          <w:sz w:val="30"/>
          <w:szCs w:val="30"/>
        </w:rPr>
        <w:t xml:space="preserve"> (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ถ้ามี</w:t>
      </w:r>
      <w:r w:rsidR="00642935" w:rsidRPr="00642935">
        <w:rPr>
          <w:rFonts w:asciiTheme="majorBidi" w:hAnsiTheme="majorBidi" w:cstheme="majorBidi" w:hint="cs"/>
          <w:sz w:val="30"/>
          <w:szCs w:val="30"/>
        </w:rPr>
        <w:t>)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 xml:space="preserve"> งบการเงิน ข้อมูลอุตสาหกรรมและหนังสือรับรองฐานะทางการเงินของธนาคารสำหรับบางกรณี 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กำหนด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ทบทวน</w:t>
      </w:r>
      <w:r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</w:p>
    <w:p w14:paraId="7A87A0EE" w14:textId="02EA4DA9" w:rsidR="001C7D9F" w:rsidRPr="00BA7CFC" w:rsidRDefault="00401B71" w:rsidP="00BA7CFC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041F54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กลุ่มบริษัท</w:t>
      </w:r>
      <w:r w:rsidRPr="00041F54">
        <w:rPr>
          <w:rFonts w:asciiTheme="majorBidi" w:hAnsiTheme="majorBidi" w:cstheme="majorBidi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>าร</w:t>
      </w:r>
      <w:r w:rsidR="00BA7CFC">
        <w:rPr>
          <w:rFonts w:asciiTheme="majorBidi" w:hAnsiTheme="majorBidi" w:cstheme="majorBidi" w:hint="cs"/>
          <w:sz w:val="30"/>
          <w:szCs w:val="30"/>
          <w:cs/>
        </w:rPr>
        <w:t>จ่ายชำระ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 xml:space="preserve">แก่ลูกค้าตั้งแต่ </w:t>
      </w:r>
      <w:r w:rsidR="00EF43A1">
        <w:rPr>
          <w:rFonts w:asciiTheme="majorBidi" w:hAnsiTheme="majorBidi" w:cstheme="majorBidi"/>
          <w:sz w:val="30"/>
          <w:szCs w:val="30"/>
        </w:rPr>
        <w:t>15</w:t>
      </w:r>
      <w:r w:rsidR="006F403E">
        <w:rPr>
          <w:rFonts w:asciiTheme="majorBidi" w:hAnsiTheme="majorBidi" w:cstheme="majorBidi"/>
          <w:sz w:val="30"/>
          <w:szCs w:val="30"/>
        </w:rPr>
        <w:t xml:space="preserve"> 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6F403E">
        <w:rPr>
          <w:rFonts w:asciiTheme="majorBidi" w:hAnsiTheme="majorBidi" w:cstheme="majorBidi"/>
          <w:sz w:val="30"/>
          <w:szCs w:val="30"/>
        </w:rPr>
        <w:t xml:space="preserve">180 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BA7C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32050" w:rsidRPr="00932050">
        <w:rPr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4A3FF7">
        <w:rPr>
          <w:rFonts w:asciiTheme="majorBidi" w:hAnsiTheme="majorBidi" w:cstheme="majorBidi"/>
          <w:sz w:val="30"/>
          <w:szCs w:val="30"/>
        </w:rPr>
        <w:t>7</w:t>
      </w:r>
    </w:p>
    <w:p w14:paraId="6B16EBA5" w14:textId="1BD85A1E" w:rsidR="00956A31" w:rsidRPr="004C18E3" w:rsidRDefault="00956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3CC9F826" w14:textId="6BDB77C7" w:rsidR="00E96684" w:rsidRDefault="00642935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642935">
        <w:rPr>
          <w:rFonts w:asciiTheme="majorBidi" w:hAnsiTheme="majorBidi" w:cstheme="majorBidi" w:hint="cs"/>
          <w:sz w:val="30"/>
          <w:szCs w:val="30"/>
        </w:rPr>
        <w:t>(</w:t>
      </w:r>
      <w:r w:rsidR="00E96684" w:rsidRPr="00425CF2">
        <w:rPr>
          <w:rFonts w:asciiTheme="majorBidi" w:hAnsiTheme="majorBidi" w:cstheme="majorBidi" w:hint="cs"/>
          <w:sz w:val="30"/>
          <w:szCs w:val="30"/>
          <w:cs/>
        </w:rPr>
        <w:t>ข.</w:t>
      </w:r>
      <w:r w:rsidR="00E96684" w:rsidRPr="00425CF2">
        <w:rPr>
          <w:rFonts w:asciiTheme="majorBidi" w:hAnsiTheme="majorBidi" w:cstheme="majorBidi"/>
          <w:sz w:val="30"/>
          <w:szCs w:val="30"/>
        </w:rPr>
        <w:t>1</w:t>
      </w:r>
      <w:r w:rsidR="00E96684">
        <w:rPr>
          <w:rFonts w:asciiTheme="majorBidi" w:hAnsiTheme="majorBidi" w:cstheme="majorBidi"/>
          <w:sz w:val="30"/>
          <w:szCs w:val="30"/>
        </w:rPr>
        <w:t>.2</w:t>
      </w:r>
      <w:r w:rsidRPr="00642935">
        <w:rPr>
          <w:rFonts w:asciiTheme="majorBidi" w:hAnsiTheme="majorBidi" w:cstheme="majorBidi" w:hint="cs"/>
          <w:sz w:val="30"/>
          <w:szCs w:val="30"/>
        </w:rPr>
        <w:t>)</w:t>
      </w:r>
      <w:r w:rsidR="00E96684" w:rsidRPr="00425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6684">
        <w:rPr>
          <w:rFonts w:asciiTheme="majorBidi" w:hAnsiTheme="majorBidi" w:cstheme="majorBidi" w:hint="cs"/>
          <w:sz w:val="30"/>
          <w:szCs w:val="30"/>
          <w:cs/>
        </w:rPr>
        <w:t>เงินสด</w:t>
      </w:r>
      <w:r w:rsidR="00E96684" w:rsidRPr="00E96684">
        <w:rPr>
          <w:rFonts w:asciiTheme="majorBidi" w:hAnsiTheme="majorBidi"/>
          <w:sz w:val="30"/>
          <w:szCs w:val="30"/>
          <w:cs/>
        </w:rPr>
        <w:t>และรายการเทียบเท่าเงินสด และอนุพันธ์</w:t>
      </w:r>
    </w:p>
    <w:p w14:paraId="6EE2EDDC" w14:textId="77777777" w:rsidR="00E96684" w:rsidRPr="004C18E3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5BCCA64A" w14:textId="219A3DF9" w:rsidR="00E96684" w:rsidRPr="00A33743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7"/>
        <w:jc w:val="thaiDistribute"/>
        <w:rPr>
          <w:rFonts w:ascii="Angsana New" w:eastAsia="Calibri" w:hAnsi="Angsana New"/>
          <w:sz w:val="30"/>
          <w:szCs w:val="30"/>
          <w:lang w:val="en-GB" w:bidi="ar-SA"/>
        </w:rPr>
      </w:pPr>
      <w:r w:rsidRPr="00A33743">
        <w:rPr>
          <w:rFonts w:ascii="Angsana New" w:eastAsia="Calibri" w:hAnsi="Angsana New"/>
          <w:sz w:val="30"/>
          <w:szCs w:val="30"/>
          <w:cs/>
          <w:lang w:val="en-GB" w:bidi="ar-SA"/>
        </w:rPr>
        <w:t>ความเสี่ยงด้านเครดิตของ</w:t>
      </w:r>
      <w:r w:rsidRPr="00A33743">
        <w:rPr>
          <w:rFonts w:ascii="Angsana New" w:eastAsia="Calibri" w:hAnsi="Angsana New" w:hint="cs"/>
          <w:sz w:val="30"/>
          <w:szCs w:val="30"/>
          <w:cs/>
          <w:lang w:val="en-GB" w:bidi="ar-SA"/>
        </w:rPr>
        <w:t>กลุ่มบริษัท</w:t>
      </w:r>
      <w:r w:rsidRPr="00A33743">
        <w:rPr>
          <w:rFonts w:ascii="Angsana New" w:eastAsia="Calibri" w:hAnsi="Angsana New"/>
          <w:sz w:val="30"/>
          <w:szCs w:val="30"/>
          <w:cs/>
          <w:lang w:val="en-GB" w:bidi="ar-SA"/>
        </w:rPr>
        <w:t>ที่เกิดจากเงินสดและรายการเทียบเท่าเงินสดและสินทรัพย์อนุพันธ์</w:t>
      </w:r>
      <w:r w:rsidRPr="00A33743">
        <w:rPr>
          <w:rFonts w:ascii="Angsana New" w:eastAsia="Calibri" w:hAnsi="Angsana New"/>
          <w:sz w:val="30"/>
          <w:szCs w:val="30"/>
          <w:lang w:val="en-GB" w:bidi="ar-SA"/>
        </w:rPr>
        <w:t xml:space="preserve"> </w:t>
      </w:r>
      <w:r w:rsidR="003A602B">
        <w:rPr>
          <w:rFonts w:ascii="Angsana New" w:eastAsia="Calibri" w:hAnsi="Angsana New" w:hint="cs"/>
          <w:sz w:val="30"/>
          <w:szCs w:val="30"/>
          <w:cs/>
          <w:lang w:val="en-GB"/>
        </w:rPr>
        <w:t>มี</w:t>
      </w:r>
      <w:r w:rsidRPr="00A33743">
        <w:rPr>
          <w:rFonts w:ascii="Angsana New" w:eastAsia="Calibri" w:hAnsi="Angsana New"/>
          <w:sz w:val="30"/>
          <w:szCs w:val="30"/>
          <w:cs/>
          <w:lang w:val="en-GB" w:bidi="ar-SA"/>
        </w:rPr>
        <w:t>จำกัดเนื่องจากคู่สัญญาเป็นธนาคาร</w:t>
      </w:r>
      <w:r w:rsidRPr="00A33743">
        <w:rPr>
          <w:rFonts w:ascii="Angsana New" w:eastAsia="Calibri" w:hAnsi="Angsana New" w:hint="cs"/>
          <w:sz w:val="30"/>
          <w:szCs w:val="30"/>
          <w:cs/>
          <w:lang w:val="en-GB"/>
        </w:rPr>
        <w:t>ซึ่ง</w:t>
      </w:r>
      <w:r w:rsidRPr="00A33743">
        <w:rPr>
          <w:rFonts w:ascii="Angsana New" w:eastAsia="Calibri" w:hAnsi="Angsana New"/>
          <w:sz w:val="30"/>
          <w:szCs w:val="30"/>
          <w:cs/>
          <w:lang w:val="en-GB" w:bidi="ar-SA"/>
        </w:rPr>
        <w:t>มีความเสี่ยงด้านเครดิตต่ำ</w:t>
      </w:r>
    </w:p>
    <w:p w14:paraId="14F302FE" w14:textId="77777777" w:rsidR="00E96684" w:rsidRPr="004C18E3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  <w:lang w:bidi="ar-SA"/>
        </w:rPr>
      </w:pPr>
    </w:p>
    <w:p w14:paraId="03EAB488" w14:textId="503FBE56" w:rsidR="00E96684" w:rsidRPr="00CF5EB1" w:rsidRDefault="00642935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642935">
        <w:rPr>
          <w:rFonts w:asciiTheme="majorBidi" w:hAnsiTheme="majorBidi" w:cstheme="majorBidi" w:hint="cs"/>
          <w:sz w:val="30"/>
          <w:szCs w:val="30"/>
        </w:rPr>
        <w:t>(</w:t>
      </w:r>
      <w:r w:rsidR="00E96684" w:rsidRPr="00CF5EB1">
        <w:rPr>
          <w:rFonts w:asciiTheme="majorBidi" w:hAnsiTheme="majorBidi" w:cstheme="majorBidi" w:hint="cs"/>
          <w:sz w:val="30"/>
          <w:szCs w:val="30"/>
          <w:cs/>
        </w:rPr>
        <w:t>ข.</w:t>
      </w:r>
      <w:r w:rsidR="00E96684" w:rsidRPr="00CF5EB1">
        <w:rPr>
          <w:rFonts w:asciiTheme="majorBidi" w:hAnsiTheme="majorBidi" w:cstheme="majorBidi"/>
          <w:sz w:val="30"/>
          <w:szCs w:val="30"/>
        </w:rPr>
        <w:t>1.3</w:t>
      </w:r>
      <w:r w:rsidRPr="00642935">
        <w:rPr>
          <w:rFonts w:asciiTheme="majorBidi" w:hAnsiTheme="majorBidi" w:cstheme="majorBidi" w:hint="cs"/>
          <w:sz w:val="30"/>
          <w:szCs w:val="30"/>
        </w:rPr>
        <w:t>)</w:t>
      </w:r>
      <w:r w:rsidR="00E96684" w:rsidRPr="00CF5E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6684" w:rsidRPr="00CF5EB1">
        <w:rPr>
          <w:rFonts w:asciiTheme="majorBidi" w:hAnsiTheme="majorBidi"/>
          <w:sz w:val="30"/>
          <w:szCs w:val="30"/>
          <w:cs/>
        </w:rPr>
        <w:t>การค้ำประกัน</w:t>
      </w:r>
    </w:p>
    <w:p w14:paraId="293381BA" w14:textId="77777777" w:rsidR="00E96684" w:rsidRPr="004C18E3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2FC92E" w14:textId="4CC7D68C" w:rsidR="00E96684" w:rsidRPr="00A33743" w:rsidRDefault="00E96684" w:rsidP="00B042CE">
      <w:pPr>
        <w:tabs>
          <w:tab w:val="clear" w:pos="907"/>
          <w:tab w:val="left" w:pos="1080"/>
        </w:tabs>
        <w:ind w:left="162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B2649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4B2649">
        <w:rPr>
          <w:rFonts w:ascii="Angsana New" w:hAnsi="Angsana New" w:hint="cs"/>
          <w:spacing w:val="-4"/>
          <w:sz w:val="30"/>
          <w:szCs w:val="30"/>
        </w:rPr>
        <w:t xml:space="preserve">31 </w:t>
      </w:r>
      <w:r w:rsidRPr="004B2649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4B2649">
        <w:rPr>
          <w:rFonts w:ascii="Angsana New" w:hAnsi="Angsana New" w:hint="cs"/>
          <w:spacing w:val="-4"/>
          <w:sz w:val="30"/>
          <w:szCs w:val="30"/>
        </w:rPr>
        <w:t>256</w:t>
      </w:r>
      <w:r w:rsidR="00AC0FA7">
        <w:rPr>
          <w:rFonts w:ascii="Angsana New" w:hAnsi="Angsana New"/>
          <w:spacing w:val="-4"/>
          <w:sz w:val="30"/>
          <w:szCs w:val="30"/>
        </w:rPr>
        <w:t>6</w:t>
      </w:r>
      <w:r w:rsidRPr="004B2649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4B2649">
        <w:rPr>
          <w:rFonts w:ascii="Angsana New" w:hAnsi="Angsana New" w:hint="cs"/>
          <w:spacing w:val="-4"/>
          <w:sz w:val="30"/>
          <w:szCs w:val="30"/>
          <w:cs/>
        </w:rPr>
        <w:t>เงินกู้ยืมระยะยาว</w:t>
      </w:r>
      <w:r w:rsidR="003159D0" w:rsidRPr="004B2649">
        <w:rPr>
          <w:rFonts w:ascii="Angsana New" w:hAnsi="Angsana New" w:hint="cs"/>
          <w:spacing w:val="-4"/>
          <w:sz w:val="30"/>
          <w:szCs w:val="30"/>
          <w:cs/>
        </w:rPr>
        <w:t>จากสถาบันการเงินของกลุ่มบริษัทมีการค้ำประกันโดยบริษัท</w:t>
      </w:r>
      <w:r w:rsidR="003159D0" w:rsidRPr="005377A0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5377A0">
        <w:rPr>
          <w:rFonts w:ascii="Angsana New" w:hAnsi="Angsana New" w:hint="cs"/>
          <w:sz w:val="30"/>
          <w:szCs w:val="30"/>
          <w:cs/>
        </w:rPr>
        <w:t xml:space="preserve"> </w:t>
      </w:r>
      <w:r w:rsidRPr="005377A0">
        <w:rPr>
          <w:rFonts w:ascii="Angsana New" w:hAnsi="Angsana New" w:hint="cs"/>
          <w:sz w:val="30"/>
          <w:szCs w:val="30"/>
        </w:rPr>
        <w:t>(</w:t>
      </w:r>
      <w:r w:rsidRPr="005377A0">
        <w:rPr>
          <w:rFonts w:ascii="Angsana New" w:hAnsi="Angsana New" w:hint="cs"/>
          <w:sz w:val="30"/>
          <w:szCs w:val="30"/>
          <w:cs/>
        </w:rPr>
        <w:t>ดูหมายเหตุข้อ</w:t>
      </w:r>
      <w:r w:rsidRPr="005377A0">
        <w:rPr>
          <w:rFonts w:ascii="Angsana New" w:hAnsi="Angsana New"/>
          <w:sz w:val="30"/>
          <w:szCs w:val="30"/>
        </w:rPr>
        <w:t xml:space="preserve"> </w:t>
      </w:r>
      <w:r w:rsidR="008A7D7E">
        <w:rPr>
          <w:rFonts w:ascii="Angsana New" w:hAnsi="Angsana New"/>
          <w:sz w:val="30"/>
          <w:szCs w:val="30"/>
        </w:rPr>
        <w:t>5</w:t>
      </w:r>
      <w:r w:rsidRPr="005377A0">
        <w:rPr>
          <w:rFonts w:ascii="Angsana New" w:hAnsi="Angsana New"/>
          <w:sz w:val="30"/>
          <w:szCs w:val="30"/>
        </w:rPr>
        <w:t>)</w:t>
      </w:r>
    </w:p>
    <w:p w14:paraId="3198A63C" w14:textId="612BB6AE" w:rsidR="00B43662" w:rsidRPr="004C18E3" w:rsidRDefault="00B4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1AC0C67D" w14:textId="1A4DDCD8" w:rsidR="003B664F" w:rsidRPr="003A602B" w:rsidRDefault="00642935" w:rsidP="003B664F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42935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3B664F" w:rsidRPr="003A602B">
        <w:rPr>
          <w:rFonts w:asciiTheme="majorBidi" w:hAnsiTheme="majorBidi" w:cstheme="majorBidi" w:hint="cs"/>
          <w:i/>
          <w:iCs/>
          <w:sz w:val="30"/>
          <w:szCs w:val="30"/>
          <w:cs/>
        </w:rPr>
        <w:t>ข.</w:t>
      </w:r>
      <w:r w:rsidR="003B664F" w:rsidRPr="003A602B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642935">
        <w:rPr>
          <w:rFonts w:asciiTheme="majorBidi" w:hAnsiTheme="majorBidi" w:cstheme="majorBidi" w:hint="cs"/>
          <w:i/>
          <w:iCs/>
          <w:sz w:val="30"/>
          <w:szCs w:val="30"/>
        </w:rPr>
        <w:t>)</w:t>
      </w:r>
      <w:r w:rsidR="003B664F" w:rsidRPr="003A602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ความเสี่ยงด้านสภาพคล่อง</w:t>
      </w:r>
    </w:p>
    <w:p w14:paraId="5D96B85F" w14:textId="77777777" w:rsidR="004F7AC5" w:rsidRPr="004C18E3" w:rsidRDefault="004F7AC5" w:rsidP="004F7A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highlight w:val="lightGray"/>
          <w:shd w:val="clear" w:color="auto" w:fill="E0E0E0"/>
        </w:rPr>
      </w:pPr>
    </w:p>
    <w:p w14:paraId="480F99CC" w14:textId="77041633" w:rsidR="004F7AC5" w:rsidRPr="00BC7EBB" w:rsidRDefault="004F7AC5" w:rsidP="009F4580">
      <w:pPr>
        <w:tabs>
          <w:tab w:val="clear" w:pos="907"/>
          <w:tab w:val="decimal" w:pos="99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C7EB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C7EBB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BC7EBB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BC7EBB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</w:t>
      </w:r>
      <w:r w:rsidR="00E228B5">
        <w:rPr>
          <w:rFonts w:asciiTheme="majorBidi" w:hAnsiTheme="majorBidi" w:cstheme="majorBidi"/>
          <w:sz w:val="30"/>
          <w:szCs w:val="30"/>
          <w:cs/>
        </w:rPr>
        <w:br/>
      </w:r>
      <w:r w:rsidRPr="00BC7EBB">
        <w:rPr>
          <w:rFonts w:asciiTheme="majorBidi" w:hAnsiTheme="majorBidi" w:cstheme="majorBidi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</w:t>
      </w:r>
      <w:r w:rsidR="009F4580">
        <w:rPr>
          <w:rFonts w:asciiTheme="majorBidi" w:hAnsiTheme="majorBidi" w:cstheme="majorBidi" w:hint="cs"/>
          <w:sz w:val="30"/>
          <w:szCs w:val="30"/>
          <w:cs/>
        </w:rPr>
        <w:t>และชำระเงินกู้ยืม</w:t>
      </w:r>
      <w:r w:rsidRPr="00BC7EBB">
        <w:rPr>
          <w:rFonts w:asciiTheme="majorBidi" w:hAnsiTheme="majorBidi" w:cstheme="majorBidi"/>
          <w:sz w:val="30"/>
          <w:szCs w:val="30"/>
          <w:cs/>
        </w:rPr>
        <w:t>ของ</w:t>
      </w:r>
      <w:r w:rsidRPr="00BC7EB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1E821905" w14:textId="2F009E17" w:rsidR="00015C06" w:rsidRPr="004C18E3" w:rsidRDefault="00015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5BD9BCA" w14:textId="68C316CE" w:rsidR="00C66B1E" w:rsidRPr="0034609E" w:rsidRDefault="00C66B1E" w:rsidP="003A6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60894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46089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460894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="00A43C12">
        <w:rPr>
          <w:rFonts w:asciiTheme="majorBidi" w:hAnsiTheme="majorBidi" w:cstheme="majorBidi"/>
          <w:sz w:val="30"/>
          <w:szCs w:val="30"/>
        </w:rPr>
        <w:t xml:space="preserve"> </w:t>
      </w:r>
      <w:r w:rsidR="004B2649">
        <w:rPr>
          <w:rFonts w:asciiTheme="majorBidi" w:hAnsiTheme="majorBidi" w:cstheme="majorBidi"/>
          <w:sz w:val="30"/>
          <w:szCs w:val="30"/>
        </w:rPr>
        <w:br/>
      </w:r>
      <w:r w:rsidRPr="004B2649">
        <w:rPr>
          <w:rFonts w:asciiTheme="majorBidi" w:hAnsiTheme="majorBidi" w:cstheme="majorBidi" w:hint="cs"/>
          <w:spacing w:val="-4"/>
          <w:sz w:val="30"/>
          <w:szCs w:val="30"/>
          <w:cs/>
        </w:rPr>
        <w:t>โดย</w:t>
      </w:r>
      <w:r w:rsidR="003A602B" w:rsidRPr="004B2649">
        <w:rPr>
          <w:rFonts w:asciiTheme="majorBidi" w:hAnsiTheme="majorBidi" w:cstheme="majorBidi" w:hint="cs"/>
          <w:spacing w:val="-4"/>
          <w:sz w:val="30"/>
          <w:szCs w:val="30"/>
          <w:cs/>
        </w:rPr>
        <w:t>แสดง</w:t>
      </w:r>
      <w:r w:rsidRPr="004B2649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จำนวนเงินขั้นต้นซึ่งไม่ได้คิดลด รวมดอกเบี้ยตามสัญญาและไม่รวมผลกระทบหาก</w:t>
      </w:r>
      <w:r w:rsidRPr="004B2649">
        <w:rPr>
          <w:rFonts w:asciiTheme="majorBidi" w:hAnsiTheme="majorBidi" w:cstheme="majorBidi"/>
          <w:spacing w:val="-4"/>
          <w:sz w:val="30"/>
          <w:szCs w:val="30"/>
          <w:cs/>
        </w:rPr>
        <w:t>หักกลบตามสัญญา</w:t>
      </w:r>
    </w:p>
    <w:p w14:paraId="0DAAA768" w14:textId="33570DA4" w:rsidR="009D68AB" w:rsidRPr="004C18E3" w:rsidRDefault="009D6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Style w:val="TableGrid"/>
        <w:tblW w:w="9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2"/>
        <w:gridCol w:w="990"/>
        <w:gridCol w:w="235"/>
        <w:gridCol w:w="1089"/>
        <w:gridCol w:w="235"/>
        <w:gridCol w:w="1075"/>
        <w:gridCol w:w="233"/>
        <w:gridCol w:w="989"/>
        <w:gridCol w:w="236"/>
        <w:gridCol w:w="1086"/>
      </w:tblGrid>
      <w:tr w:rsidR="0043672A" w:rsidRPr="00604B76" w14:paraId="722EC262" w14:textId="77777777" w:rsidTr="009D68AB">
        <w:trPr>
          <w:tblHeader/>
        </w:trPr>
        <w:tc>
          <w:tcPr>
            <w:tcW w:w="2962" w:type="dxa"/>
          </w:tcPr>
          <w:p w14:paraId="293DBAF1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8" w:type="dxa"/>
            <w:gridSpan w:val="9"/>
          </w:tcPr>
          <w:p w14:paraId="47C1D5AA" w14:textId="17CBD919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3672A" w:rsidRPr="00604B76" w14:paraId="13F053D5" w14:textId="77777777" w:rsidTr="009D68AB">
        <w:trPr>
          <w:tblHeader/>
        </w:trPr>
        <w:tc>
          <w:tcPr>
            <w:tcW w:w="2962" w:type="dxa"/>
          </w:tcPr>
          <w:p w14:paraId="56CAA57B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3B5253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5" w:type="dxa"/>
          </w:tcPr>
          <w:p w14:paraId="79D2108B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943" w:type="dxa"/>
            <w:gridSpan w:val="7"/>
          </w:tcPr>
          <w:p w14:paraId="4AC57397" w14:textId="41526131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43672A" w:rsidRPr="00604B76" w14:paraId="40D733A7" w14:textId="77777777" w:rsidTr="00DE7427">
        <w:trPr>
          <w:tblHeader/>
        </w:trPr>
        <w:tc>
          <w:tcPr>
            <w:tcW w:w="2962" w:type="dxa"/>
          </w:tcPr>
          <w:p w14:paraId="10BEB235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C7638E" w14:textId="697A5D9D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7F8C84A0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109F21B" w14:textId="4FE0D65D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5" w:type="dxa"/>
          </w:tcPr>
          <w:p w14:paraId="2272CB01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9" w:type="dxa"/>
          </w:tcPr>
          <w:p w14:paraId="50AB9E05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ปี </w:t>
            </w:r>
          </w:p>
          <w:p w14:paraId="424349A7" w14:textId="4CC8DBF8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หรือน้อยกว่า</w:t>
            </w:r>
          </w:p>
        </w:tc>
        <w:tc>
          <w:tcPr>
            <w:tcW w:w="235" w:type="dxa"/>
          </w:tcPr>
          <w:p w14:paraId="4B1DB526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256E16BE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  <w:p w14:paraId="4293F59F" w14:textId="2320F3E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3" w:type="dxa"/>
            <w:vAlign w:val="bottom"/>
          </w:tcPr>
          <w:p w14:paraId="151B205F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4CB59BD3" w14:textId="5D7D7E48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E27DA25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09E8BE3F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3672A" w:rsidRPr="00604B76" w14:paraId="0ABB3CAE" w14:textId="77777777" w:rsidTr="009D68AB">
        <w:trPr>
          <w:tblHeader/>
        </w:trPr>
        <w:tc>
          <w:tcPr>
            <w:tcW w:w="2962" w:type="dxa"/>
          </w:tcPr>
          <w:p w14:paraId="699DD883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68" w:type="dxa"/>
            <w:gridSpan w:val="9"/>
          </w:tcPr>
          <w:p w14:paraId="2487D9CC" w14:textId="2E55A124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98" w:right="-10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43672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3672A" w:rsidRPr="00604B76" w14:paraId="31981957" w14:textId="77777777" w:rsidTr="00DE7427">
        <w:tc>
          <w:tcPr>
            <w:tcW w:w="2962" w:type="dxa"/>
          </w:tcPr>
          <w:p w14:paraId="4BEEBB80" w14:textId="7D57F6B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AC0F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14:paraId="209C09A0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1D29F6B9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6DEAE880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67E679C6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5" w:type="dxa"/>
          </w:tcPr>
          <w:p w14:paraId="0FDA83C3" w14:textId="77777777" w:rsidR="0043672A" w:rsidRPr="0043672A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3" w:type="dxa"/>
          </w:tcPr>
          <w:p w14:paraId="4D8021C7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</w:tcPr>
          <w:p w14:paraId="479CC0CF" w14:textId="77777777" w:rsidR="0043672A" w:rsidRPr="0043672A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639DA628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31FC2805" w14:textId="77777777" w:rsidR="0043672A" w:rsidRPr="0043672A" w:rsidRDefault="0043672A" w:rsidP="00676D5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3672A" w:rsidRPr="00604B76" w14:paraId="64ACE68C" w14:textId="77777777" w:rsidTr="00DE7427">
        <w:tc>
          <w:tcPr>
            <w:tcW w:w="2962" w:type="dxa"/>
          </w:tcPr>
          <w:p w14:paraId="480F760F" w14:textId="6ED7FA8B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1430FD49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35" w:type="dxa"/>
          </w:tcPr>
          <w:p w14:paraId="36719936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3F0F6F3B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4E2AF044" w14:textId="77777777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5" w:type="dxa"/>
          </w:tcPr>
          <w:p w14:paraId="605045A1" w14:textId="77777777" w:rsidR="0043672A" w:rsidRPr="0043672A" w:rsidRDefault="0043672A" w:rsidP="003A602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3" w:type="dxa"/>
          </w:tcPr>
          <w:p w14:paraId="122A5654" w14:textId="77777777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</w:tcPr>
          <w:p w14:paraId="7D3EA0CA" w14:textId="77777777" w:rsidR="0043672A" w:rsidRPr="0043672A" w:rsidRDefault="0043672A" w:rsidP="003A602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66AB6223" w14:textId="77777777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57E0C330" w14:textId="77777777" w:rsidR="0043672A" w:rsidRPr="0043672A" w:rsidRDefault="0043672A" w:rsidP="003A602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3672A" w:rsidRPr="00604B76" w14:paraId="2A4E67F9" w14:textId="77777777" w:rsidTr="00DE7427">
        <w:tc>
          <w:tcPr>
            <w:tcW w:w="2962" w:type="dxa"/>
          </w:tcPr>
          <w:p w14:paraId="3310EA0F" w14:textId="7452B00B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2AF017EB" w14:textId="76257DAC" w:rsidR="0043672A" w:rsidRPr="00207977" w:rsidRDefault="001C49C9" w:rsidP="0020797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295,586</w:t>
            </w:r>
          </w:p>
        </w:tc>
        <w:tc>
          <w:tcPr>
            <w:tcW w:w="235" w:type="dxa"/>
          </w:tcPr>
          <w:p w14:paraId="57D25D60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3C54FEE5" w14:textId="65B9B19C" w:rsidR="0043672A" w:rsidRPr="00207977" w:rsidRDefault="001C49C9" w:rsidP="0020797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(295,58</w:t>
            </w:r>
            <w:r w:rsidR="007B346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23C37AEC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D4F8082" w14:textId="5E4FF366" w:rsidR="0043672A" w:rsidRPr="003370F6" w:rsidRDefault="007B346D" w:rsidP="00517B9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454CDAF0" w14:textId="77777777" w:rsidR="0043672A" w:rsidRPr="003370F6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077F923" w14:textId="50C31AFD" w:rsidR="0043672A" w:rsidRPr="003370F6" w:rsidRDefault="00517B90" w:rsidP="002079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59D864A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07357ECE" w14:textId="01F7861D" w:rsidR="0043672A" w:rsidRPr="00C7336A" w:rsidRDefault="00517B90" w:rsidP="00AC0FA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(295,586)</w:t>
            </w:r>
          </w:p>
        </w:tc>
      </w:tr>
      <w:tr w:rsidR="009D68AB" w:rsidRPr="00604B76" w14:paraId="4D6BCCC4" w14:textId="77777777" w:rsidTr="00DE7427">
        <w:tc>
          <w:tcPr>
            <w:tcW w:w="2962" w:type="dxa"/>
          </w:tcPr>
          <w:p w14:paraId="77702967" w14:textId="211568A3" w:rsidR="009D68AB" w:rsidRPr="0043672A" w:rsidRDefault="009D68AB" w:rsidP="009D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ADB">
              <w:rPr>
                <w:rFonts w:asciiTheme="majorBidi" w:hAnsiTheme="majorBidi"/>
                <w:sz w:val="24"/>
                <w:szCs w:val="24"/>
                <w:cs/>
              </w:rPr>
              <w:t>เจ้าหนี้ซื้อสินทรัพย์</w:t>
            </w:r>
          </w:p>
        </w:tc>
        <w:tc>
          <w:tcPr>
            <w:tcW w:w="990" w:type="dxa"/>
          </w:tcPr>
          <w:p w14:paraId="24F13A3F" w14:textId="3787C7EE" w:rsidR="009D68AB" w:rsidRDefault="009D68AB" w:rsidP="009D68A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60,511</w:t>
            </w:r>
          </w:p>
        </w:tc>
        <w:tc>
          <w:tcPr>
            <w:tcW w:w="235" w:type="dxa"/>
          </w:tcPr>
          <w:p w14:paraId="55545708" w14:textId="77777777" w:rsidR="009D68AB" w:rsidRPr="0043672A" w:rsidRDefault="009D68AB" w:rsidP="009D68A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1F9BA713" w14:textId="5432AB2F" w:rsidR="009D68AB" w:rsidRDefault="009D68AB" w:rsidP="009D68AB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(60,511)</w:t>
            </w:r>
          </w:p>
        </w:tc>
        <w:tc>
          <w:tcPr>
            <w:tcW w:w="235" w:type="dxa"/>
          </w:tcPr>
          <w:p w14:paraId="31653D39" w14:textId="77777777" w:rsidR="009D68AB" w:rsidRPr="00207977" w:rsidRDefault="009D68AB" w:rsidP="009D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3EA8BD3" w14:textId="365A29E6" w:rsidR="009D68AB" w:rsidRDefault="009D68AB" w:rsidP="009D68AB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2802E882" w14:textId="77777777" w:rsidR="009D68AB" w:rsidRPr="00207977" w:rsidRDefault="009D68AB" w:rsidP="009D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129E8850" w14:textId="3C0629BB" w:rsidR="009D68AB" w:rsidRDefault="009D68AB" w:rsidP="009D68AB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E02AAB" w14:textId="77777777" w:rsidR="009D68AB" w:rsidRPr="00207977" w:rsidRDefault="009D68AB" w:rsidP="009D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40D1D882" w14:textId="23525B77" w:rsidR="009D68AB" w:rsidRDefault="009D68AB" w:rsidP="009D68A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(60,511)</w:t>
            </w:r>
          </w:p>
        </w:tc>
      </w:tr>
      <w:tr w:rsidR="009D68AB" w:rsidRPr="00604B76" w14:paraId="5BD2648A" w14:textId="77777777" w:rsidTr="00DE7427">
        <w:tc>
          <w:tcPr>
            <w:tcW w:w="2962" w:type="dxa"/>
          </w:tcPr>
          <w:p w14:paraId="3B9B575E" w14:textId="4D5BFE58" w:rsidR="009D68AB" w:rsidRPr="0043672A" w:rsidRDefault="009D68AB" w:rsidP="009D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ADB">
              <w:rPr>
                <w:rFonts w:asciiTheme="majorBidi" w:hAnsi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517374A8" w14:textId="44FF864C" w:rsidR="009D68AB" w:rsidRDefault="009D68AB" w:rsidP="009D68A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79,059</w:t>
            </w:r>
          </w:p>
        </w:tc>
        <w:tc>
          <w:tcPr>
            <w:tcW w:w="235" w:type="dxa"/>
          </w:tcPr>
          <w:p w14:paraId="554F441F" w14:textId="77777777" w:rsidR="009D68AB" w:rsidRPr="0043672A" w:rsidRDefault="009D68AB" w:rsidP="009D68A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5CF53319" w14:textId="0225CD32" w:rsidR="009D68AB" w:rsidRDefault="009D68AB" w:rsidP="009D68AB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(79,059)</w:t>
            </w:r>
          </w:p>
        </w:tc>
        <w:tc>
          <w:tcPr>
            <w:tcW w:w="235" w:type="dxa"/>
          </w:tcPr>
          <w:p w14:paraId="45B63E1E" w14:textId="77777777" w:rsidR="009D68AB" w:rsidRPr="00207977" w:rsidRDefault="009D68AB" w:rsidP="009D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7B79DE49" w14:textId="5B751958" w:rsidR="009D68AB" w:rsidRDefault="009D68AB" w:rsidP="009D68AB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0D518B1D" w14:textId="77777777" w:rsidR="009D68AB" w:rsidRPr="00207977" w:rsidRDefault="009D68AB" w:rsidP="009D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0C527CEE" w14:textId="537BC838" w:rsidR="009D68AB" w:rsidRDefault="009D68AB" w:rsidP="009D68AB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38F5C13" w14:textId="77777777" w:rsidR="009D68AB" w:rsidRPr="00207977" w:rsidRDefault="009D68AB" w:rsidP="009D6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3DCC25C9" w14:textId="6D1C5758" w:rsidR="009D68AB" w:rsidRDefault="009D68AB" w:rsidP="009D68A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(79,059)</w:t>
            </w:r>
          </w:p>
        </w:tc>
      </w:tr>
      <w:tr w:rsidR="0043672A" w:rsidRPr="00604B76" w14:paraId="337DA792" w14:textId="77777777" w:rsidTr="00DE7427">
        <w:tc>
          <w:tcPr>
            <w:tcW w:w="2962" w:type="dxa"/>
          </w:tcPr>
          <w:p w14:paraId="1CF78BB5" w14:textId="23389693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5FB766D5" w14:textId="5EB8436C" w:rsidR="0043672A" w:rsidRPr="00207977" w:rsidRDefault="001C49C9" w:rsidP="0020797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835,442</w:t>
            </w:r>
          </w:p>
        </w:tc>
        <w:tc>
          <w:tcPr>
            <w:tcW w:w="235" w:type="dxa"/>
          </w:tcPr>
          <w:p w14:paraId="19F0EF8B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4B226C21" w14:textId="26C02B01" w:rsidR="0043672A" w:rsidRPr="00207977" w:rsidRDefault="001C49C9" w:rsidP="0020797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(38</w:t>
            </w:r>
            <w:r w:rsidR="00A467A5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467A5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235" w:type="dxa"/>
          </w:tcPr>
          <w:p w14:paraId="029B1684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2BB8858" w14:textId="3B802151" w:rsidR="0043672A" w:rsidRPr="00207977" w:rsidRDefault="00517B90" w:rsidP="00517B9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(43</w:t>
            </w:r>
            <w:r w:rsidR="00A467A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,532)</w:t>
            </w:r>
          </w:p>
        </w:tc>
        <w:tc>
          <w:tcPr>
            <w:tcW w:w="233" w:type="dxa"/>
          </w:tcPr>
          <w:p w14:paraId="7C235B65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73761A83" w14:textId="3E555191" w:rsidR="0043672A" w:rsidRPr="00207977" w:rsidRDefault="00517B90" w:rsidP="002079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(119,</w:t>
            </w:r>
            <w:r w:rsidR="00A467A5">
              <w:rPr>
                <w:rFonts w:asciiTheme="majorBidi" w:hAnsiTheme="majorBidi" w:cstheme="majorBidi"/>
                <w:sz w:val="24"/>
                <w:szCs w:val="24"/>
              </w:rPr>
              <w:t>720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4E4184A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0D849CBD" w14:textId="06351DD8" w:rsidR="0043672A" w:rsidRPr="00207977" w:rsidRDefault="00517B90" w:rsidP="0020797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</w:t>
            </w:r>
            <w:r w:rsidR="008A7D7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467A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467A5">
              <w:rPr>
                <w:rFonts w:asciiTheme="majorBidi" w:hAnsiTheme="majorBidi" w:cstheme="majorBidi"/>
                <w:sz w:val="24"/>
                <w:szCs w:val="24"/>
              </w:rPr>
              <w:t>474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3672A" w:rsidRPr="00604B76" w14:paraId="11FCD269" w14:textId="77777777" w:rsidTr="00DE7427">
        <w:tc>
          <w:tcPr>
            <w:tcW w:w="2962" w:type="dxa"/>
          </w:tcPr>
          <w:p w14:paraId="76926C9E" w14:textId="4CF5538D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bookmarkStart w:id="21" w:name="_Hlk96693671"/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5DEEC5" w14:textId="2F94D445" w:rsidR="0043672A" w:rsidRPr="00207977" w:rsidRDefault="001C49C9" w:rsidP="0020797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51,814</w:t>
            </w:r>
          </w:p>
        </w:tc>
        <w:tc>
          <w:tcPr>
            <w:tcW w:w="235" w:type="dxa"/>
          </w:tcPr>
          <w:p w14:paraId="309DE1B2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3E8333F" w14:textId="6EF993C4" w:rsidR="0043672A" w:rsidRPr="00207977" w:rsidRDefault="001C49C9" w:rsidP="0020797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(13,141)</w:t>
            </w:r>
          </w:p>
        </w:tc>
        <w:tc>
          <w:tcPr>
            <w:tcW w:w="235" w:type="dxa"/>
          </w:tcPr>
          <w:p w14:paraId="6E02B999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99707E2" w14:textId="634B482A" w:rsidR="0043672A" w:rsidRPr="00207977" w:rsidRDefault="00517B90" w:rsidP="00517B9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(34,708)</w:t>
            </w:r>
          </w:p>
        </w:tc>
        <w:tc>
          <w:tcPr>
            <w:tcW w:w="233" w:type="dxa"/>
          </w:tcPr>
          <w:p w14:paraId="40F7589B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C0EF837" w14:textId="709B2795" w:rsidR="0043672A" w:rsidRPr="00207977" w:rsidRDefault="00517B90" w:rsidP="002079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(6,678)</w:t>
            </w:r>
          </w:p>
        </w:tc>
        <w:tc>
          <w:tcPr>
            <w:tcW w:w="236" w:type="dxa"/>
          </w:tcPr>
          <w:p w14:paraId="155541E1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2CD1DCC" w14:textId="74EBC4C3" w:rsidR="0043672A" w:rsidRPr="00207977" w:rsidRDefault="00517B90" w:rsidP="0020797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(54,527)</w:t>
            </w:r>
          </w:p>
        </w:tc>
      </w:tr>
      <w:tr w:rsidR="0043672A" w:rsidRPr="00604B76" w14:paraId="73F17255" w14:textId="77777777" w:rsidTr="00DE7427">
        <w:tc>
          <w:tcPr>
            <w:tcW w:w="2962" w:type="dxa"/>
          </w:tcPr>
          <w:p w14:paraId="3F87C094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F3C8CD" w14:textId="506E27E6" w:rsidR="0043672A" w:rsidRPr="00207977" w:rsidRDefault="001C49C9" w:rsidP="0020797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</w:t>
            </w:r>
            <w:r w:rsidR="009D68A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9D68A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412</w:t>
            </w:r>
          </w:p>
        </w:tc>
        <w:tc>
          <w:tcPr>
            <w:tcW w:w="235" w:type="dxa"/>
          </w:tcPr>
          <w:p w14:paraId="046B54EA" w14:textId="77777777" w:rsidR="0043672A" w:rsidRPr="00207977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4A552D3" w14:textId="09E7AC55" w:rsidR="0043672A" w:rsidRPr="00207977" w:rsidRDefault="00A467A5" w:rsidP="0020797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(837,519)</w:t>
            </w:r>
          </w:p>
        </w:tc>
        <w:tc>
          <w:tcPr>
            <w:tcW w:w="235" w:type="dxa"/>
          </w:tcPr>
          <w:p w14:paraId="75673CDE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14971726" w14:textId="0AF57603" w:rsidR="0043672A" w:rsidRPr="00207977" w:rsidRDefault="00A467A5" w:rsidP="00517B9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14" w:righ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(472,240)</w:t>
            </w:r>
          </w:p>
        </w:tc>
        <w:tc>
          <w:tcPr>
            <w:tcW w:w="233" w:type="dxa"/>
          </w:tcPr>
          <w:p w14:paraId="035FC215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BA558BA" w14:textId="5F6F3E80" w:rsidR="0043672A" w:rsidRPr="00207977" w:rsidRDefault="00A467A5" w:rsidP="002079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(126,398)</w:t>
            </w:r>
          </w:p>
        </w:tc>
        <w:tc>
          <w:tcPr>
            <w:tcW w:w="236" w:type="dxa"/>
          </w:tcPr>
          <w:p w14:paraId="61499AC7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5FC3C1DF" w14:textId="30695E55" w:rsidR="0043672A" w:rsidRPr="00207977" w:rsidRDefault="00E5624B" w:rsidP="009D68A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(1,436,157)</w:t>
            </w:r>
          </w:p>
        </w:tc>
      </w:tr>
      <w:bookmarkEnd w:id="21"/>
      <w:tr w:rsidR="0043672A" w:rsidRPr="00604B76" w14:paraId="1681D439" w14:textId="77777777" w:rsidTr="00DE7427">
        <w:tc>
          <w:tcPr>
            <w:tcW w:w="2962" w:type="dxa"/>
          </w:tcPr>
          <w:p w14:paraId="2F738C64" w14:textId="77777777" w:rsidR="0043672A" w:rsidRPr="00EA7304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EDDB5FC" w14:textId="77777777" w:rsidR="0043672A" w:rsidRPr="00EA7304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35" w:type="dxa"/>
          </w:tcPr>
          <w:p w14:paraId="1A9B86B3" w14:textId="77777777" w:rsidR="0043672A" w:rsidRPr="00EA7304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5B8B4822" w14:textId="77777777" w:rsidR="0043672A" w:rsidRPr="00EA7304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5" w:type="dxa"/>
          </w:tcPr>
          <w:p w14:paraId="095B28A8" w14:textId="77777777" w:rsidR="0043672A" w:rsidRPr="00EA7304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09336284" w14:textId="77777777" w:rsidR="0043672A" w:rsidRPr="00EA7304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3" w:type="dxa"/>
          </w:tcPr>
          <w:p w14:paraId="6120C5EB" w14:textId="77777777" w:rsidR="0043672A" w:rsidRPr="00EA7304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4155A150" w14:textId="77777777" w:rsidR="0043672A" w:rsidRPr="00EA7304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D1A44D8" w14:textId="77777777" w:rsidR="0043672A" w:rsidRPr="00EA7304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</w:tcPr>
          <w:p w14:paraId="43CFD096" w14:textId="77777777" w:rsidR="0043672A" w:rsidRPr="00EA7304" w:rsidRDefault="0043672A" w:rsidP="00207977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C18E3" w:rsidRPr="00604B76" w14:paraId="5617B591" w14:textId="77777777" w:rsidTr="00DE7427">
        <w:tc>
          <w:tcPr>
            <w:tcW w:w="2962" w:type="dxa"/>
          </w:tcPr>
          <w:p w14:paraId="162E0433" w14:textId="77777777" w:rsidR="004C18E3" w:rsidRPr="0043672A" w:rsidRDefault="004C18E3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E63D67D" w14:textId="77777777" w:rsidR="004C18E3" w:rsidRPr="0043672A" w:rsidRDefault="004C18E3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572881EE" w14:textId="77777777" w:rsidR="004C18E3" w:rsidRPr="0043672A" w:rsidRDefault="004C18E3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480D5F80" w14:textId="77777777" w:rsidR="004C18E3" w:rsidRPr="00207977" w:rsidRDefault="004C18E3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44159BC0" w14:textId="77777777" w:rsidR="004C18E3" w:rsidRPr="00207977" w:rsidRDefault="004C18E3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0C04DDF5" w14:textId="77777777" w:rsidR="004C18E3" w:rsidRPr="00207977" w:rsidRDefault="004C18E3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31C3C53D" w14:textId="77777777" w:rsidR="004C18E3" w:rsidRPr="00207977" w:rsidRDefault="004C18E3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E7288B5" w14:textId="77777777" w:rsidR="004C18E3" w:rsidRPr="00207977" w:rsidRDefault="004C18E3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AF34F89" w14:textId="77777777" w:rsidR="004C18E3" w:rsidRPr="00207977" w:rsidRDefault="004C18E3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733F150E" w14:textId="77777777" w:rsidR="004C18E3" w:rsidRPr="00207977" w:rsidRDefault="004C18E3" w:rsidP="00207977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672A" w:rsidRPr="00604B76" w14:paraId="48965F19" w14:textId="77777777" w:rsidTr="00DE7427">
        <w:tc>
          <w:tcPr>
            <w:tcW w:w="2962" w:type="dxa"/>
          </w:tcPr>
          <w:p w14:paraId="2B20BB93" w14:textId="1204145D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lastRenderedPageBreak/>
              <w:t>256</w:t>
            </w:r>
            <w:r w:rsidR="00AC0F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14:paraId="21C8AE14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2ACAE72B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45133569" w14:textId="77777777" w:rsidR="0043672A" w:rsidRPr="00207977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0CF4E05A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294FA30E" w14:textId="77777777" w:rsidR="0043672A" w:rsidRPr="00207977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70C05FA1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1F21978E" w14:textId="77777777" w:rsidR="0043672A" w:rsidRPr="00207977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6BFE3FF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6A9A9D6D" w14:textId="77777777" w:rsidR="0043672A" w:rsidRPr="00207977" w:rsidRDefault="0043672A" w:rsidP="00207977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672A" w:rsidRPr="00604B76" w14:paraId="69C1946E" w14:textId="77777777" w:rsidTr="00DE7427">
        <w:tc>
          <w:tcPr>
            <w:tcW w:w="2962" w:type="dxa"/>
          </w:tcPr>
          <w:p w14:paraId="0F9FCE7C" w14:textId="64F45B6A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33F81C82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65AD5938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00C11C81" w14:textId="6D4AB276" w:rsidR="0043672A" w:rsidRPr="00207977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5880AE37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438B470A" w14:textId="77777777" w:rsidR="0043672A" w:rsidRPr="00207977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24147EBD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14EEB3B" w14:textId="77777777" w:rsidR="0043672A" w:rsidRPr="00207977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BA316B8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0AAB53FC" w14:textId="77777777" w:rsidR="0043672A" w:rsidRPr="00207977" w:rsidRDefault="0043672A" w:rsidP="00207977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C0FA7" w:rsidRPr="00604B76" w14:paraId="72ABDC24" w14:textId="77777777" w:rsidTr="00DE7427">
        <w:tc>
          <w:tcPr>
            <w:tcW w:w="2962" w:type="dxa"/>
          </w:tcPr>
          <w:p w14:paraId="29E24D9F" w14:textId="1FBA7102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9C892F8" w14:textId="56A43A89" w:rsidR="00AC0FA7" w:rsidRPr="0043672A" w:rsidRDefault="00AC0FA7" w:rsidP="00DE742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244,908</w:t>
            </w:r>
          </w:p>
        </w:tc>
        <w:tc>
          <w:tcPr>
            <w:tcW w:w="235" w:type="dxa"/>
          </w:tcPr>
          <w:p w14:paraId="4EBB1580" w14:textId="77777777" w:rsidR="00AC0FA7" w:rsidRPr="0043672A" w:rsidRDefault="00AC0FA7" w:rsidP="00AC0FA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7A34AE6E" w14:textId="5810AB2E" w:rsidR="00AC0FA7" w:rsidRPr="0043672A" w:rsidRDefault="00AC0FA7" w:rsidP="00AC0FA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(244,908)</w:t>
            </w:r>
          </w:p>
        </w:tc>
        <w:tc>
          <w:tcPr>
            <w:tcW w:w="235" w:type="dxa"/>
          </w:tcPr>
          <w:p w14:paraId="5214B77B" w14:textId="77777777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7FCFDDE5" w14:textId="67899F62" w:rsidR="00AC0FA7" w:rsidRPr="0043672A" w:rsidRDefault="00AC0FA7" w:rsidP="00AC0FA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1E62C456" w14:textId="77777777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4E12CEC3" w14:textId="160141E2" w:rsidR="00AC0FA7" w:rsidRPr="0043672A" w:rsidRDefault="00AC0FA7" w:rsidP="00AC0FA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292FF88" w14:textId="77777777" w:rsidR="00AC0FA7" w:rsidRPr="0043672A" w:rsidRDefault="00AC0FA7" w:rsidP="00D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1C61E571" w14:textId="18308E12" w:rsidR="00AC0FA7" w:rsidRPr="0043672A" w:rsidRDefault="00AC0FA7" w:rsidP="00AC0FA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7336A">
              <w:rPr>
                <w:rFonts w:asciiTheme="majorBidi" w:hAnsiTheme="majorBidi" w:cstheme="majorBidi"/>
                <w:sz w:val="24"/>
                <w:szCs w:val="24"/>
              </w:rPr>
              <w:t>244,908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C0FA7" w:rsidRPr="00604B76" w14:paraId="3163EF1A" w14:textId="77777777" w:rsidTr="00DE7427">
        <w:tc>
          <w:tcPr>
            <w:tcW w:w="2962" w:type="dxa"/>
          </w:tcPr>
          <w:p w14:paraId="42682E68" w14:textId="77777777" w:rsidR="00AC0FA7" w:rsidRPr="0043672A" w:rsidRDefault="00AC0FA7" w:rsidP="00AC0FA7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208D1EDC" w14:textId="7E957A43" w:rsidR="00AC0FA7" w:rsidRPr="0043672A" w:rsidRDefault="00AC0FA7" w:rsidP="00AC0FA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8A7D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A7D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808</w:t>
            </w:r>
          </w:p>
        </w:tc>
        <w:tc>
          <w:tcPr>
            <w:tcW w:w="235" w:type="dxa"/>
          </w:tcPr>
          <w:p w14:paraId="50AF79A8" w14:textId="77777777" w:rsidR="00AC0FA7" w:rsidRPr="0043672A" w:rsidRDefault="00AC0FA7" w:rsidP="00AC0F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9" w:type="dxa"/>
          </w:tcPr>
          <w:p w14:paraId="0B33E7C4" w14:textId="00F8A00D" w:rsidR="00AC0FA7" w:rsidRPr="0043672A" w:rsidRDefault="00AC0FA7" w:rsidP="00AC0FA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(274,640)</w:t>
            </w:r>
          </w:p>
        </w:tc>
        <w:tc>
          <w:tcPr>
            <w:tcW w:w="235" w:type="dxa"/>
          </w:tcPr>
          <w:p w14:paraId="62AD03BC" w14:textId="77777777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309A3489" w14:textId="4FADA9B0" w:rsidR="00AC0FA7" w:rsidRPr="0043672A" w:rsidRDefault="00AC0FA7" w:rsidP="00DE742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(492,934)</w:t>
            </w:r>
          </w:p>
        </w:tc>
        <w:tc>
          <w:tcPr>
            <w:tcW w:w="233" w:type="dxa"/>
          </w:tcPr>
          <w:p w14:paraId="49C75013" w14:textId="77777777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7E57D0C0" w14:textId="2885F861" w:rsidR="00AC0FA7" w:rsidRPr="0043672A" w:rsidRDefault="00AC0FA7" w:rsidP="00DE742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(180,167)</w:t>
            </w:r>
          </w:p>
        </w:tc>
        <w:tc>
          <w:tcPr>
            <w:tcW w:w="236" w:type="dxa"/>
          </w:tcPr>
          <w:p w14:paraId="09F04C84" w14:textId="77777777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62B413AE" w14:textId="426A6910" w:rsidR="00AC0FA7" w:rsidRPr="0043672A" w:rsidRDefault="00AC0FA7" w:rsidP="00AC0FA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(947,741)</w:t>
            </w:r>
          </w:p>
        </w:tc>
      </w:tr>
      <w:tr w:rsidR="00AC0FA7" w:rsidRPr="00604B76" w14:paraId="5731FC31" w14:textId="77777777" w:rsidTr="00DE7427">
        <w:tc>
          <w:tcPr>
            <w:tcW w:w="2962" w:type="dxa"/>
          </w:tcPr>
          <w:p w14:paraId="309117B0" w14:textId="0AE52F39" w:rsidR="00AC0FA7" w:rsidRPr="0043672A" w:rsidRDefault="00AC0FA7" w:rsidP="00AC0FA7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469719" w14:textId="7C68C735" w:rsidR="00AC0FA7" w:rsidRPr="0043672A" w:rsidRDefault="00AC0FA7" w:rsidP="00AC0FA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35,184</w:t>
            </w:r>
          </w:p>
        </w:tc>
        <w:tc>
          <w:tcPr>
            <w:tcW w:w="235" w:type="dxa"/>
          </w:tcPr>
          <w:p w14:paraId="341F83F5" w14:textId="77777777" w:rsidR="00AC0FA7" w:rsidRPr="0043672A" w:rsidRDefault="00AC0FA7" w:rsidP="00AC0F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8161ABB" w14:textId="3FF5A283" w:rsidR="00AC0FA7" w:rsidRPr="0043672A" w:rsidRDefault="00AC0FA7" w:rsidP="00DE742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(11,189)</w:t>
            </w:r>
          </w:p>
        </w:tc>
        <w:tc>
          <w:tcPr>
            <w:tcW w:w="235" w:type="dxa"/>
          </w:tcPr>
          <w:p w14:paraId="430C51C6" w14:textId="77777777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4AA9EA9A" w14:textId="359F7A46" w:rsidR="00AC0FA7" w:rsidRPr="0043672A" w:rsidRDefault="00AC0FA7" w:rsidP="00AC0FA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(18,302)</w:t>
            </w:r>
          </w:p>
        </w:tc>
        <w:tc>
          <w:tcPr>
            <w:tcW w:w="233" w:type="dxa"/>
          </w:tcPr>
          <w:p w14:paraId="7E09BB58" w14:textId="77777777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56651162" w14:textId="44CAA480" w:rsidR="00AC0FA7" w:rsidRPr="0043672A" w:rsidRDefault="00AC0FA7" w:rsidP="00AC0FA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(9,300)</w:t>
            </w:r>
          </w:p>
        </w:tc>
        <w:tc>
          <w:tcPr>
            <w:tcW w:w="236" w:type="dxa"/>
          </w:tcPr>
          <w:p w14:paraId="7E58C486" w14:textId="77777777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2E784669" w14:textId="30804E43" w:rsidR="00AC0FA7" w:rsidRPr="0043672A" w:rsidRDefault="00AC0FA7" w:rsidP="00AC0FA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(38,791)</w:t>
            </w:r>
          </w:p>
        </w:tc>
      </w:tr>
      <w:tr w:rsidR="00AC0FA7" w:rsidRPr="00604B76" w14:paraId="3462FFB6" w14:textId="77777777" w:rsidTr="00DE7427">
        <w:tc>
          <w:tcPr>
            <w:tcW w:w="2962" w:type="dxa"/>
          </w:tcPr>
          <w:p w14:paraId="1F4AD56B" w14:textId="4E8E1E6F" w:rsidR="00AC0FA7" w:rsidRPr="0043672A" w:rsidRDefault="00AC0FA7" w:rsidP="00AC0FA7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DC52A5" w14:textId="26BDFDDC" w:rsidR="00AC0FA7" w:rsidRPr="0043672A" w:rsidRDefault="00AC0FA7" w:rsidP="00DE742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1,1</w:t>
            </w:r>
            <w:r w:rsidR="008A7D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8A7D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235" w:type="dxa"/>
          </w:tcPr>
          <w:p w14:paraId="4D7E4355" w14:textId="77777777" w:rsidR="00AC0FA7" w:rsidRPr="0043672A" w:rsidRDefault="00AC0FA7" w:rsidP="00AC0FA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4EA2E22" w14:textId="57595659" w:rsidR="00AC0FA7" w:rsidRPr="0043672A" w:rsidRDefault="00AC0FA7" w:rsidP="00AC0FA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(530,737)</w:t>
            </w:r>
          </w:p>
        </w:tc>
        <w:tc>
          <w:tcPr>
            <w:tcW w:w="235" w:type="dxa"/>
          </w:tcPr>
          <w:p w14:paraId="058EEF7D" w14:textId="77777777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3953F443" w14:textId="0DBD789A" w:rsidR="00AC0FA7" w:rsidRPr="0043672A" w:rsidRDefault="00AC0FA7" w:rsidP="00AC0FA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(511,236)</w:t>
            </w:r>
          </w:p>
        </w:tc>
        <w:tc>
          <w:tcPr>
            <w:tcW w:w="233" w:type="dxa"/>
          </w:tcPr>
          <w:p w14:paraId="7AE57154" w14:textId="77777777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9A8BD" w14:textId="7D265FB1" w:rsidR="00AC0FA7" w:rsidRPr="0043672A" w:rsidRDefault="00AC0FA7" w:rsidP="00AC0FA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(189,467)</w:t>
            </w:r>
          </w:p>
        </w:tc>
        <w:tc>
          <w:tcPr>
            <w:tcW w:w="236" w:type="dxa"/>
          </w:tcPr>
          <w:p w14:paraId="720B32FF" w14:textId="77777777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066C2" w14:textId="4E1F318F" w:rsidR="00AC0FA7" w:rsidRPr="0043672A" w:rsidRDefault="00AC0FA7" w:rsidP="00AC0FA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(1,231,440)</w:t>
            </w:r>
          </w:p>
        </w:tc>
      </w:tr>
    </w:tbl>
    <w:p w14:paraId="54323A82" w14:textId="40C2FCE5" w:rsidR="0043672A" w:rsidRPr="00EF43A1" w:rsidRDefault="00436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0"/>
          <w:szCs w:val="20"/>
          <w:highlight w:val="yellow"/>
        </w:rPr>
      </w:pPr>
    </w:p>
    <w:tbl>
      <w:tblPr>
        <w:tblStyle w:val="TableGrid"/>
        <w:tblW w:w="91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4"/>
        <w:gridCol w:w="990"/>
        <w:gridCol w:w="235"/>
        <w:gridCol w:w="1089"/>
        <w:gridCol w:w="235"/>
        <w:gridCol w:w="1069"/>
        <w:gridCol w:w="233"/>
        <w:gridCol w:w="989"/>
        <w:gridCol w:w="233"/>
        <w:gridCol w:w="1086"/>
      </w:tblGrid>
      <w:tr w:rsidR="0043672A" w:rsidRPr="0043672A" w14:paraId="151F414A" w14:textId="77777777" w:rsidTr="009B1ADB">
        <w:trPr>
          <w:tblHeader/>
        </w:trPr>
        <w:tc>
          <w:tcPr>
            <w:tcW w:w="2944" w:type="dxa"/>
          </w:tcPr>
          <w:p w14:paraId="41828936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59" w:type="dxa"/>
            <w:gridSpan w:val="9"/>
          </w:tcPr>
          <w:p w14:paraId="47D6C3B8" w14:textId="24BC2329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672A" w:rsidRPr="0043672A" w14:paraId="32722EE7" w14:textId="77777777" w:rsidTr="009B1ADB">
        <w:trPr>
          <w:tblHeader/>
        </w:trPr>
        <w:tc>
          <w:tcPr>
            <w:tcW w:w="2944" w:type="dxa"/>
          </w:tcPr>
          <w:p w14:paraId="6B186662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1CA7C7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5" w:type="dxa"/>
          </w:tcPr>
          <w:p w14:paraId="405D3F9B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934" w:type="dxa"/>
            <w:gridSpan w:val="7"/>
          </w:tcPr>
          <w:p w14:paraId="545DEDA1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43672A" w:rsidRPr="0043672A" w14:paraId="5FD56F6C" w14:textId="77777777" w:rsidTr="009B1ADB">
        <w:trPr>
          <w:tblHeader/>
        </w:trPr>
        <w:tc>
          <w:tcPr>
            <w:tcW w:w="2944" w:type="dxa"/>
          </w:tcPr>
          <w:p w14:paraId="617E1F98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8EF597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0D7086DD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0F27A11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5" w:type="dxa"/>
          </w:tcPr>
          <w:p w14:paraId="6141B757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9" w:type="dxa"/>
          </w:tcPr>
          <w:p w14:paraId="3123644A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ปี </w:t>
            </w:r>
          </w:p>
          <w:p w14:paraId="35CB4300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หรือน้อยกว่า</w:t>
            </w:r>
          </w:p>
        </w:tc>
        <w:tc>
          <w:tcPr>
            <w:tcW w:w="235" w:type="dxa"/>
          </w:tcPr>
          <w:p w14:paraId="51D621DA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1EDD93A5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  <w:p w14:paraId="3575E68D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3" w:type="dxa"/>
            <w:vAlign w:val="bottom"/>
          </w:tcPr>
          <w:p w14:paraId="071A7F40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E906D6E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3" w:type="dxa"/>
            <w:vAlign w:val="bottom"/>
          </w:tcPr>
          <w:p w14:paraId="25C2CAC3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3CE95E5A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3672A" w:rsidRPr="0043672A" w14:paraId="4E63DECB" w14:textId="77777777" w:rsidTr="009B1ADB">
        <w:trPr>
          <w:tblHeader/>
        </w:trPr>
        <w:tc>
          <w:tcPr>
            <w:tcW w:w="2944" w:type="dxa"/>
          </w:tcPr>
          <w:p w14:paraId="1A205C13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59" w:type="dxa"/>
            <w:gridSpan w:val="9"/>
          </w:tcPr>
          <w:p w14:paraId="66791692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98" w:right="-10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43672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3672A" w:rsidRPr="0043672A" w14:paraId="460B09D0" w14:textId="77777777" w:rsidTr="009B1ADB">
        <w:tc>
          <w:tcPr>
            <w:tcW w:w="2944" w:type="dxa"/>
          </w:tcPr>
          <w:p w14:paraId="6866DFF8" w14:textId="2CBA0241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AC0F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14:paraId="4DAB1F36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38D92698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7DAA761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0F8197F8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</w:tcPr>
          <w:p w14:paraId="79AFB45F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3" w:type="dxa"/>
          </w:tcPr>
          <w:p w14:paraId="64A791F4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</w:tcPr>
          <w:p w14:paraId="0B9717C8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3" w:type="dxa"/>
          </w:tcPr>
          <w:p w14:paraId="3E781AD7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20AA7303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3672A" w:rsidRPr="0043672A" w14:paraId="76F4DCEA" w14:textId="77777777" w:rsidTr="009B1ADB">
        <w:tc>
          <w:tcPr>
            <w:tcW w:w="2944" w:type="dxa"/>
          </w:tcPr>
          <w:p w14:paraId="30845498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5FAE1180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35" w:type="dxa"/>
          </w:tcPr>
          <w:p w14:paraId="33E243E0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0A52C331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2416E7F9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</w:tcPr>
          <w:p w14:paraId="1DCE05A3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3" w:type="dxa"/>
          </w:tcPr>
          <w:p w14:paraId="03BB1150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</w:tcPr>
          <w:p w14:paraId="3A93EE66" w14:textId="77777777" w:rsidR="0043672A" w:rsidRPr="0043672A" w:rsidRDefault="0043672A" w:rsidP="006E391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3" w:type="dxa"/>
          </w:tcPr>
          <w:p w14:paraId="582D8BB5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6655719F" w14:textId="77777777" w:rsidR="0043672A" w:rsidRPr="0043672A" w:rsidRDefault="0043672A" w:rsidP="006E3919">
            <w:pPr>
              <w:pStyle w:val="acctfourfigures"/>
              <w:tabs>
                <w:tab w:val="clear" w:pos="765"/>
              </w:tabs>
              <w:spacing w:line="240" w:lineRule="atLeast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3672A" w:rsidRPr="0043672A" w14:paraId="64A2EEC3" w14:textId="77777777" w:rsidTr="009B1ADB">
        <w:tc>
          <w:tcPr>
            <w:tcW w:w="2944" w:type="dxa"/>
          </w:tcPr>
          <w:p w14:paraId="2ACBFC63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E9E33B6" w14:textId="68C71C5D" w:rsidR="0043672A" w:rsidRPr="006E3919" w:rsidRDefault="007C4E90" w:rsidP="006E391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80,595</w:t>
            </w:r>
          </w:p>
        </w:tc>
        <w:tc>
          <w:tcPr>
            <w:tcW w:w="235" w:type="dxa"/>
          </w:tcPr>
          <w:p w14:paraId="4632AD7A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2135EB94" w14:textId="14712990" w:rsidR="0043672A" w:rsidRPr="006E3919" w:rsidRDefault="007C4E90" w:rsidP="00A8570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(80,595)</w:t>
            </w:r>
          </w:p>
        </w:tc>
        <w:tc>
          <w:tcPr>
            <w:tcW w:w="235" w:type="dxa"/>
          </w:tcPr>
          <w:p w14:paraId="2C9B4078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</w:tcPr>
          <w:p w14:paraId="5B04FBCE" w14:textId="0DC148DC" w:rsidR="0043672A" w:rsidRPr="006E3919" w:rsidRDefault="007C4E90" w:rsidP="006E39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693D0139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</w:tcPr>
          <w:p w14:paraId="6464DD6B" w14:textId="6D12E054" w:rsidR="0043672A" w:rsidRPr="006E3919" w:rsidRDefault="007C4E90" w:rsidP="006E39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0C8F396D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6D9ABF1F" w14:textId="4172C70F" w:rsidR="0043672A" w:rsidRPr="006E3919" w:rsidRDefault="007C4E90" w:rsidP="006E391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(80,595)</w:t>
            </w:r>
          </w:p>
        </w:tc>
      </w:tr>
      <w:tr w:rsidR="009B1ADB" w:rsidRPr="0043672A" w14:paraId="1D5F6AE3" w14:textId="77777777" w:rsidTr="009B1ADB">
        <w:tc>
          <w:tcPr>
            <w:tcW w:w="2944" w:type="dxa"/>
          </w:tcPr>
          <w:p w14:paraId="048A867E" w14:textId="734338E8" w:rsidR="009B1ADB" w:rsidRPr="0043672A" w:rsidRDefault="009B1ADB" w:rsidP="009B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ADB">
              <w:rPr>
                <w:rFonts w:asciiTheme="majorBidi" w:hAnsiTheme="majorBidi"/>
                <w:sz w:val="24"/>
                <w:szCs w:val="24"/>
                <w:cs/>
              </w:rPr>
              <w:t>เจ้าหนี้ซื้อสินทรัพย์</w:t>
            </w:r>
          </w:p>
        </w:tc>
        <w:tc>
          <w:tcPr>
            <w:tcW w:w="990" w:type="dxa"/>
          </w:tcPr>
          <w:p w14:paraId="51563191" w14:textId="4D5610F0" w:rsidR="009B1ADB" w:rsidRDefault="009B1ADB" w:rsidP="00A8570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201</w:t>
            </w:r>
          </w:p>
        </w:tc>
        <w:tc>
          <w:tcPr>
            <w:tcW w:w="235" w:type="dxa"/>
          </w:tcPr>
          <w:p w14:paraId="72B85E71" w14:textId="77777777" w:rsidR="009B1ADB" w:rsidRPr="0043672A" w:rsidRDefault="009B1ADB" w:rsidP="009B1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260BFBEE" w14:textId="2E8A697F" w:rsidR="009B1ADB" w:rsidRDefault="009B1ADB" w:rsidP="009B1AD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(201)</w:t>
            </w:r>
          </w:p>
        </w:tc>
        <w:tc>
          <w:tcPr>
            <w:tcW w:w="235" w:type="dxa"/>
          </w:tcPr>
          <w:p w14:paraId="34CC9C13" w14:textId="77777777" w:rsidR="009B1ADB" w:rsidRPr="0043672A" w:rsidRDefault="009B1ADB" w:rsidP="009B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</w:tcPr>
          <w:p w14:paraId="288C4ABD" w14:textId="3CD6C311" w:rsidR="009B1ADB" w:rsidRDefault="009B1ADB" w:rsidP="009B1AD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291BF33A" w14:textId="77777777" w:rsidR="009B1ADB" w:rsidRPr="006E3919" w:rsidRDefault="009B1ADB" w:rsidP="009B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</w:tcPr>
          <w:p w14:paraId="304EC53F" w14:textId="04F2F294" w:rsidR="009B1ADB" w:rsidRDefault="009B1ADB" w:rsidP="009B1AD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58F1DF2C" w14:textId="77777777" w:rsidR="009B1ADB" w:rsidRPr="006E3919" w:rsidRDefault="009B1ADB" w:rsidP="009B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520B7A4B" w14:textId="67675D60" w:rsidR="009B1ADB" w:rsidRDefault="009B1ADB" w:rsidP="009B1AD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(201)</w:t>
            </w:r>
          </w:p>
        </w:tc>
      </w:tr>
      <w:tr w:rsidR="009B1ADB" w:rsidRPr="0043672A" w14:paraId="18D13A5D" w14:textId="77777777" w:rsidTr="009B1ADB">
        <w:tc>
          <w:tcPr>
            <w:tcW w:w="2944" w:type="dxa"/>
          </w:tcPr>
          <w:p w14:paraId="70943F8F" w14:textId="7E41AF12" w:rsidR="009B1ADB" w:rsidRPr="0043672A" w:rsidRDefault="009B1ADB" w:rsidP="009B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ADB">
              <w:rPr>
                <w:rFonts w:asciiTheme="majorBidi" w:hAnsi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02573A87" w14:textId="463E60B5" w:rsidR="009B1ADB" w:rsidRDefault="009B1ADB" w:rsidP="009B1AD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18,517</w:t>
            </w:r>
          </w:p>
        </w:tc>
        <w:tc>
          <w:tcPr>
            <w:tcW w:w="235" w:type="dxa"/>
          </w:tcPr>
          <w:p w14:paraId="676CFDF8" w14:textId="77777777" w:rsidR="009B1ADB" w:rsidRPr="0043672A" w:rsidRDefault="009B1ADB" w:rsidP="009B1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5B580463" w14:textId="3DE0AA39" w:rsidR="009B1ADB" w:rsidRDefault="009B1ADB" w:rsidP="009B1AD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(18,517)</w:t>
            </w:r>
          </w:p>
        </w:tc>
        <w:tc>
          <w:tcPr>
            <w:tcW w:w="235" w:type="dxa"/>
          </w:tcPr>
          <w:p w14:paraId="5AAD2D05" w14:textId="77777777" w:rsidR="009B1ADB" w:rsidRPr="0043672A" w:rsidRDefault="009B1ADB" w:rsidP="009B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</w:tcPr>
          <w:p w14:paraId="40A4F79A" w14:textId="1606262B" w:rsidR="009B1ADB" w:rsidRDefault="009B1ADB" w:rsidP="009B1AD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13BBA02C" w14:textId="77777777" w:rsidR="009B1ADB" w:rsidRPr="006E3919" w:rsidRDefault="009B1ADB" w:rsidP="009B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</w:tcPr>
          <w:p w14:paraId="1FFC6791" w14:textId="7750B8A8" w:rsidR="009B1ADB" w:rsidRDefault="009B1ADB" w:rsidP="009B1AD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311DE644" w14:textId="77777777" w:rsidR="009B1ADB" w:rsidRPr="006E3919" w:rsidRDefault="009B1ADB" w:rsidP="009B1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63178835" w14:textId="63CB77DF" w:rsidR="009B1ADB" w:rsidRDefault="009B1ADB" w:rsidP="009B1AD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(18,517)</w:t>
            </w:r>
          </w:p>
        </w:tc>
      </w:tr>
      <w:tr w:rsidR="0043672A" w:rsidRPr="0043672A" w14:paraId="1C6B00A3" w14:textId="77777777" w:rsidTr="009B1ADB">
        <w:tc>
          <w:tcPr>
            <w:tcW w:w="2944" w:type="dxa"/>
          </w:tcPr>
          <w:p w14:paraId="59AE9B43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1A872CD0" w14:textId="2F5D1289" w:rsidR="0043672A" w:rsidRPr="006E3919" w:rsidRDefault="007C4E90" w:rsidP="006E391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109,210</w:t>
            </w:r>
          </w:p>
        </w:tc>
        <w:tc>
          <w:tcPr>
            <w:tcW w:w="235" w:type="dxa"/>
          </w:tcPr>
          <w:p w14:paraId="4ECEE860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72B58948" w14:textId="54543448" w:rsidR="0043672A" w:rsidRPr="006E3919" w:rsidRDefault="007C4E90" w:rsidP="006E39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(61,215)</w:t>
            </w:r>
          </w:p>
        </w:tc>
        <w:tc>
          <w:tcPr>
            <w:tcW w:w="235" w:type="dxa"/>
          </w:tcPr>
          <w:p w14:paraId="39608A44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</w:tcPr>
          <w:p w14:paraId="47A516F6" w14:textId="0C957374" w:rsidR="0043672A" w:rsidRPr="006E3919" w:rsidRDefault="007C4E90" w:rsidP="006E39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(56,405)</w:t>
            </w:r>
          </w:p>
        </w:tc>
        <w:tc>
          <w:tcPr>
            <w:tcW w:w="233" w:type="dxa"/>
          </w:tcPr>
          <w:p w14:paraId="236EC76A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</w:tcPr>
          <w:p w14:paraId="6BE5047F" w14:textId="0834F346" w:rsidR="0043672A" w:rsidRPr="006E3919" w:rsidRDefault="007C4E90" w:rsidP="006E39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4BEA77EB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7D074EE7" w14:textId="6B4B5EF7" w:rsidR="0043672A" w:rsidRPr="006E3919" w:rsidRDefault="007C4E90" w:rsidP="006E391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(117,620)</w:t>
            </w:r>
          </w:p>
        </w:tc>
      </w:tr>
      <w:tr w:rsidR="0043672A" w:rsidRPr="0043672A" w14:paraId="564AF6D4" w14:textId="77777777" w:rsidTr="009B1ADB">
        <w:tc>
          <w:tcPr>
            <w:tcW w:w="2944" w:type="dxa"/>
          </w:tcPr>
          <w:p w14:paraId="5004257C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1EEFB2" w14:textId="1347B5A7" w:rsidR="0043672A" w:rsidRPr="006E3919" w:rsidRDefault="007C4E90" w:rsidP="006E391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23,649</w:t>
            </w:r>
          </w:p>
        </w:tc>
        <w:tc>
          <w:tcPr>
            <w:tcW w:w="235" w:type="dxa"/>
          </w:tcPr>
          <w:p w14:paraId="1FDE5DDA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0C33409" w14:textId="3D66861F" w:rsidR="0043672A" w:rsidRPr="006E3919" w:rsidRDefault="007C4E90" w:rsidP="006E39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(5,852)</w:t>
            </w:r>
          </w:p>
        </w:tc>
        <w:tc>
          <w:tcPr>
            <w:tcW w:w="235" w:type="dxa"/>
          </w:tcPr>
          <w:p w14:paraId="4BB00DD1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C0EEEE1" w14:textId="5C7ADA38" w:rsidR="0043672A" w:rsidRPr="006E3919" w:rsidRDefault="007C4E90" w:rsidP="006E39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(22,172)</w:t>
            </w:r>
          </w:p>
        </w:tc>
        <w:tc>
          <w:tcPr>
            <w:tcW w:w="233" w:type="dxa"/>
          </w:tcPr>
          <w:p w14:paraId="23EF136B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5C8B602" w14:textId="72658889" w:rsidR="0043672A" w:rsidRPr="006E3919" w:rsidRDefault="007C4E90" w:rsidP="006E39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1FFB1ECE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7FD98186" w14:textId="458725BD" w:rsidR="0043672A" w:rsidRPr="006E3919" w:rsidRDefault="007C4E90" w:rsidP="006E391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(28,024)</w:t>
            </w:r>
          </w:p>
        </w:tc>
      </w:tr>
      <w:tr w:rsidR="006E3919" w:rsidRPr="0043672A" w14:paraId="74295706" w14:textId="77777777" w:rsidTr="009B1ADB">
        <w:tc>
          <w:tcPr>
            <w:tcW w:w="2944" w:type="dxa"/>
          </w:tcPr>
          <w:p w14:paraId="497AD719" w14:textId="77777777" w:rsidR="006E3919" w:rsidRPr="0043672A" w:rsidRDefault="006E3919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9AB20D" w14:textId="5E12F67F" w:rsidR="006E3919" w:rsidRPr="006E3919" w:rsidRDefault="007C4E90" w:rsidP="006E391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9B1A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B1A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235" w:type="dxa"/>
          </w:tcPr>
          <w:p w14:paraId="31AD59A4" w14:textId="77777777" w:rsidR="006E3919" w:rsidRPr="006E3919" w:rsidRDefault="006E3919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254B5E7" w14:textId="7068BD64" w:rsidR="006E3919" w:rsidRPr="006E3919" w:rsidRDefault="007C4E90" w:rsidP="006E39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</w:t>
            </w:r>
            <w:r w:rsidR="009D68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D68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66D34A23" w14:textId="77777777" w:rsidR="006E3919" w:rsidRPr="006E3919" w:rsidRDefault="006E3919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52D01E25" w14:textId="70126F35" w:rsidR="006E3919" w:rsidRPr="006E3919" w:rsidRDefault="007C4E90" w:rsidP="006E39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(78,577)</w:t>
            </w:r>
          </w:p>
        </w:tc>
        <w:tc>
          <w:tcPr>
            <w:tcW w:w="233" w:type="dxa"/>
          </w:tcPr>
          <w:p w14:paraId="15214DD5" w14:textId="77777777" w:rsidR="006E3919" w:rsidRPr="006E3919" w:rsidRDefault="006E3919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39B3966F" w14:textId="3C33F43E" w:rsidR="006E3919" w:rsidRPr="006E3919" w:rsidRDefault="007C4E90" w:rsidP="006E39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399EE0B0" w14:textId="77777777" w:rsidR="006E3919" w:rsidRPr="006E3919" w:rsidRDefault="006E3919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1F1E9AE7" w14:textId="00F4C026" w:rsidR="006E3919" w:rsidRPr="006E3919" w:rsidRDefault="007C4E90" w:rsidP="006E391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</w:t>
            </w:r>
            <w:r w:rsidR="009D68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D68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43672A" w:rsidRPr="0043672A" w14:paraId="2C9F1ED5" w14:textId="77777777" w:rsidTr="009B1ADB">
        <w:tc>
          <w:tcPr>
            <w:tcW w:w="2944" w:type="dxa"/>
          </w:tcPr>
          <w:p w14:paraId="14EBF451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B087DF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4FD59C4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50D98CC3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44F9F26D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14:paraId="43D6146B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3" w:type="dxa"/>
          </w:tcPr>
          <w:p w14:paraId="06DA1807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77D87F22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3" w:type="dxa"/>
          </w:tcPr>
          <w:p w14:paraId="47923D34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</w:tcPr>
          <w:p w14:paraId="5042C57D" w14:textId="77777777" w:rsidR="0043672A" w:rsidRPr="0043672A" w:rsidRDefault="0043672A" w:rsidP="006E3919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3672A" w:rsidRPr="0043672A" w14:paraId="495B2334" w14:textId="77777777" w:rsidTr="009B1ADB">
        <w:tc>
          <w:tcPr>
            <w:tcW w:w="2944" w:type="dxa"/>
          </w:tcPr>
          <w:p w14:paraId="6F6EA3B9" w14:textId="3B5F8B08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AC0F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14:paraId="028BE1F4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4B67F6ED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E78BF2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294A694E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26B68DE9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446EDC71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C0BA8C0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1655B574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711EE599" w14:textId="77777777" w:rsidR="0043672A" w:rsidRPr="0043672A" w:rsidRDefault="0043672A" w:rsidP="006E3919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672A" w:rsidRPr="0043672A" w14:paraId="781E408C" w14:textId="77777777" w:rsidTr="009B1ADB">
        <w:tc>
          <w:tcPr>
            <w:tcW w:w="2944" w:type="dxa"/>
          </w:tcPr>
          <w:p w14:paraId="48626F36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035144FC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5FD02D45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06592F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63C4424E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7B30A118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13A1121A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25403701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2B8AE6C0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0AC30EDF" w14:textId="77777777" w:rsidR="0043672A" w:rsidRPr="0043672A" w:rsidRDefault="0043672A" w:rsidP="006E3919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C0FA7" w:rsidRPr="0043672A" w14:paraId="520F1408" w14:textId="77777777" w:rsidTr="009B1ADB">
        <w:tc>
          <w:tcPr>
            <w:tcW w:w="2944" w:type="dxa"/>
          </w:tcPr>
          <w:p w14:paraId="3B9F3C43" w14:textId="77777777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6D7A47D" w14:textId="0A81C479" w:rsidR="00AC0FA7" w:rsidRPr="0043672A" w:rsidRDefault="00AC0FA7" w:rsidP="00AC0FA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96,991</w:t>
            </w:r>
          </w:p>
        </w:tc>
        <w:tc>
          <w:tcPr>
            <w:tcW w:w="235" w:type="dxa"/>
          </w:tcPr>
          <w:p w14:paraId="79CE3A8E" w14:textId="77777777" w:rsidR="00AC0FA7" w:rsidRPr="0043672A" w:rsidRDefault="00AC0FA7" w:rsidP="00AC0FA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77A9500B" w14:textId="6873C7BD" w:rsidR="00AC0FA7" w:rsidRPr="0043672A" w:rsidRDefault="00AC0FA7" w:rsidP="00AC0FA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96,991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3570BCF1" w14:textId="77777777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410D48A3" w14:textId="269F770C" w:rsidR="00AC0FA7" w:rsidRPr="0043672A" w:rsidRDefault="00AC0FA7" w:rsidP="00AC0FA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35A85BF3" w14:textId="77777777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16DC3EBD" w14:textId="6FF56E69" w:rsidR="00AC0FA7" w:rsidRPr="0043672A" w:rsidRDefault="00AC0FA7" w:rsidP="00AC0FA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1A5F9AC0" w14:textId="77777777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60C0732B" w14:textId="558535DE" w:rsidR="00AC0FA7" w:rsidRPr="0043672A" w:rsidRDefault="00AC0FA7" w:rsidP="00AC0FA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96,991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AC0FA7" w:rsidRPr="0043672A" w14:paraId="011BABF1" w14:textId="77777777" w:rsidTr="009B1ADB">
        <w:tc>
          <w:tcPr>
            <w:tcW w:w="2944" w:type="dxa"/>
          </w:tcPr>
          <w:p w14:paraId="278067D3" w14:textId="77777777" w:rsidR="00AC0FA7" w:rsidRPr="0043672A" w:rsidRDefault="00AC0FA7" w:rsidP="00AC0FA7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041BD93B" w14:textId="01EEFDB4" w:rsidR="00AC0FA7" w:rsidRPr="0043672A" w:rsidRDefault="00AC0FA7" w:rsidP="00AC0FA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145,844</w:t>
            </w:r>
          </w:p>
        </w:tc>
        <w:tc>
          <w:tcPr>
            <w:tcW w:w="235" w:type="dxa"/>
          </w:tcPr>
          <w:p w14:paraId="3B695C2A" w14:textId="77777777" w:rsidR="00AC0FA7" w:rsidRPr="0043672A" w:rsidRDefault="00AC0FA7" w:rsidP="00AC0F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9" w:type="dxa"/>
          </w:tcPr>
          <w:p w14:paraId="540185C8" w14:textId="3CC28DE7" w:rsidR="00AC0FA7" w:rsidRPr="0043672A" w:rsidRDefault="00AC0FA7" w:rsidP="00AC0FA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71,391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59763148" w14:textId="77777777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264D7904" w14:textId="72A521ED" w:rsidR="00AC0FA7" w:rsidRPr="0043672A" w:rsidRDefault="00AC0FA7" w:rsidP="00AC0FA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85,367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3" w:type="dxa"/>
          </w:tcPr>
          <w:p w14:paraId="05284A79" w14:textId="77777777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75BDCA63" w14:textId="1E73F306" w:rsidR="00AC0FA7" w:rsidRPr="0043672A" w:rsidRDefault="00AC0FA7" w:rsidP="00AC0FA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0D0A2E48" w14:textId="77777777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5A9E2C70" w14:textId="7270737E" w:rsidR="00AC0FA7" w:rsidRPr="0043672A" w:rsidRDefault="00AC0FA7" w:rsidP="00AC0FA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156,758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AC0FA7" w:rsidRPr="0043672A" w14:paraId="56357F1D" w14:textId="77777777" w:rsidTr="009B1ADB">
        <w:tc>
          <w:tcPr>
            <w:tcW w:w="2944" w:type="dxa"/>
          </w:tcPr>
          <w:p w14:paraId="1D9FFB91" w14:textId="77777777" w:rsidR="00AC0FA7" w:rsidRPr="0043672A" w:rsidRDefault="00AC0FA7" w:rsidP="00AC0FA7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82BA4D" w14:textId="11B7F0C4" w:rsidR="00AC0FA7" w:rsidRPr="0043672A" w:rsidRDefault="00AC0FA7" w:rsidP="00AC0FA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22,407</w:t>
            </w:r>
          </w:p>
        </w:tc>
        <w:tc>
          <w:tcPr>
            <w:tcW w:w="235" w:type="dxa"/>
          </w:tcPr>
          <w:p w14:paraId="3B31EC09" w14:textId="77777777" w:rsidR="00AC0FA7" w:rsidRPr="0043672A" w:rsidRDefault="00AC0FA7" w:rsidP="00AC0F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538DF1E" w14:textId="0ECAB482" w:rsidR="00AC0FA7" w:rsidRPr="0043672A" w:rsidRDefault="00AC0FA7" w:rsidP="00AC0FA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4,535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71D4226A" w14:textId="77777777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72393643" w14:textId="441372EA" w:rsidR="00AC0FA7" w:rsidRPr="0043672A" w:rsidRDefault="00AC0FA7" w:rsidP="00AC0FA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13,626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3" w:type="dxa"/>
          </w:tcPr>
          <w:p w14:paraId="17E3AEFD" w14:textId="77777777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14BCE320" w14:textId="2011A2FE" w:rsidR="00AC0FA7" w:rsidRPr="0043672A" w:rsidRDefault="00AC0FA7" w:rsidP="00AC0FA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9,300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3" w:type="dxa"/>
          </w:tcPr>
          <w:p w14:paraId="2D61F37B" w14:textId="77777777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21C679A5" w14:textId="5F0B8D8D" w:rsidR="00AC0FA7" w:rsidRPr="0043672A" w:rsidRDefault="00AC0FA7" w:rsidP="00AC0FA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27,461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AC0FA7" w:rsidRPr="0043672A" w14:paraId="77B08978" w14:textId="77777777" w:rsidTr="009B1ADB">
        <w:tc>
          <w:tcPr>
            <w:tcW w:w="2944" w:type="dxa"/>
          </w:tcPr>
          <w:p w14:paraId="5D5A6302" w14:textId="77777777" w:rsidR="00AC0FA7" w:rsidRPr="0043672A" w:rsidRDefault="00AC0FA7" w:rsidP="00AC0FA7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953E02" w14:textId="093C4019" w:rsidR="00AC0FA7" w:rsidRPr="0043672A" w:rsidRDefault="00AC0FA7" w:rsidP="00AC0FA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265,242</w:t>
            </w:r>
          </w:p>
        </w:tc>
        <w:tc>
          <w:tcPr>
            <w:tcW w:w="235" w:type="dxa"/>
          </w:tcPr>
          <w:p w14:paraId="4B78BD59" w14:textId="77777777" w:rsidR="00AC0FA7" w:rsidRPr="0043672A" w:rsidRDefault="00AC0FA7" w:rsidP="00AC0FA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204EB73" w14:textId="117B8DAF" w:rsidR="00AC0FA7" w:rsidRPr="0043672A" w:rsidRDefault="00AC0FA7" w:rsidP="00AC0FA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172,917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41C99F1A" w14:textId="77777777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6EE979E4" w14:textId="392C518D" w:rsidR="00AC0FA7" w:rsidRPr="0043672A" w:rsidRDefault="00AC0FA7" w:rsidP="00AC0FA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98,993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3" w:type="dxa"/>
          </w:tcPr>
          <w:p w14:paraId="0DF60AAE" w14:textId="77777777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46996" w14:textId="5FA6BE7E" w:rsidR="00AC0FA7" w:rsidRPr="0043672A" w:rsidRDefault="00AC0FA7" w:rsidP="00AC0FA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9,300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3" w:type="dxa"/>
          </w:tcPr>
          <w:p w14:paraId="4B53780F" w14:textId="77777777" w:rsidR="00AC0FA7" w:rsidRPr="0043672A" w:rsidRDefault="00AC0FA7" w:rsidP="00AC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1A5BF" w14:textId="59423FE6" w:rsidR="00AC0FA7" w:rsidRPr="0043672A" w:rsidRDefault="00AC0FA7" w:rsidP="00AC0FA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281,210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</w:tr>
    </w:tbl>
    <w:p w14:paraId="719CCB1A" w14:textId="2D2C1E46" w:rsidR="005C71AC" w:rsidRPr="000D5F87" w:rsidRDefault="005C7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39FF4A8" w14:textId="746FBE62" w:rsidR="005245B5" w:rsidRPr="005F225C" w:rsidRDefault="00642935" w:rsidP="00944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42935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5245B5" w:rsidRPr="005F225C">
        <w:rPr>
          <w:rFonts w:asciiTheme="majorBidi" w:hAnsiTheme="majorBidi" w:cstheme="majorBidi" w:hint="cs"/>
          <w:i/>
          <w:iCs/>
          <w:sz w:val="30"/>
          <w:szCs w:val="30"/>
          <w:cs/>
        </w:rPr>
        <w:t>ข.</w:t>
      </w:r>
      <w:r w:rsidR="005245B5" w:rsidRPr="005F225C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642935">
        <w:rPr>
          <w:rFonts w:asciiTheme="majorBidi" w:hAnsiTheme="majorBidi" w:cstheme="majorBidi" w:hint="cs"/>
          <w:i/>
          <w:iCs/>
          <w:sz w:val="30"/>
          <w:szCs w:val="30"/>
        </w:rPr>
        <w:t>)</w:t>
      </w:r>
      <w:r w:rsidR="005245B5" w:rsidRPr="005F225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ความเสี่ยงด้านตลาด</w:t>
      </w:r>
    </w:p>
    <w:p w14:paraId="1EA4D9B1" w14:textId="35402914" w:rsidR="005245B5" w:rsidRPr="000D5F87" w:rsidRDefault="005245B5" w:rsidP="00E12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8F12E7" w14:textId="08846B9E" w:rsidR="005245B5" w:rsidRPr="0034609E" w:rsidRDefault="005245B5" w:rsidP="000926C5">
      <w:pPr>
        <w:tabs>
          <w:tab w:val="clear" w:pos="454"/>
          <w:tab w:val="clear" w:pos="907"/>
          <w:tab w:val="left" w:pos="1080"/>
          <w:tab w:val="left" w:pos="1170"/>
        </w:tabs>
        <w:spacing w:line="240" w:lineRule="auto"/>
        <w:ind w:left="990"/>
        <w:jc w:val="thaiDistribute"/>
        <w:rPr>
          <w:rFonts w:ascii="Times New Roman" w:hAnsi="Times New Roman"/>
          <w:sz w:val="30"/>
          <w:szCs w:val="30"/>
        </w:rPr>
      </w:pPr>
      <w:r w:rsidRPr="00FC7808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</w:t>
      </w:r>
      <w:r w:rsidR="00FC7808" w:rsidRPr="00FC7808">
        <w:rPr>
          <w:rFonts w:asciiTheme="majorBidi" w:hAnsiTheme="majorBidi"/>
          <w:spacing w:val="-2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FC7808" w:rsidRPr="00FC7808">
        <w:rPr>
          <w:rFonts w:asciiTheme="majorBidi" w:hAnsiTheme="majorBidi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5F076E1B" w14:textId="77C75AA4" w:rsidR="00C7336A" w:rsidRDefault="00C7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96F5BE4" w14:textId="38D843F7" w:rsidR="009A5044" w:rsidRDefault="00642935" w:rsidP="009A5044">
      <w:pPr>
        <w:tabs>
          <w:tab w:val="left" w:pos="1260"/>
        </w:tabs>
        <w:spacing w:line="240" w:lineRule="auto"/>
        <w:ind w:left="720" w:firstLine="270"/>
        <w:jc w:val="thaiDistribute"/>
        <w:rPr>
          <w:rFonts w:asciiTheme="majorBidi" w:hAnsiTheme="majorBidi" w:cstheme="majorBidi"/>
          <w:sz w:val="30"/>
          <w:szCs w:val="30"/>
        </w:rPr>
      </w:pPr>
      <w:r w:rsidRPr="00642935">
        <w:rPr>
          <w:rFonts w:asciiTheme="majorBidi" w:hAnsiTheme="majorBidi" w:cstheme="majorBidi" w:hint="cs"/>
          <w:sz w:val="30"/>
          <w:szCs w:val="30"/>
        </w:rPr>
        <w:lastRenderedPageBreak/>
        <w:t>(</w:t>
      </w:r>
      <w:r w:rsidR="009A5044" w:rsidRPr="00425CF2">
        <w:rPr>
          <w:rFonts w:asciiTheme="majorBidi" w:hAnsiTheme="majorBidi" w:cstheme="majorBidi" w:hint="cs"/>
          <w:sz w:val="30"/>
          <w:szCs w:val="30"/>
          <w:cs/>
        </w:rPr>
        <w:t>ข.</w:t>
      </w:r>
      <w:r w:rsidR="009A5044">
        <w:rPr>
          <w:rFonts w:asciiTheme="majorBidi" w:hAnsiTheme="majorBidi" w:cstheme="majorBidi"/>
          <w:sz w:val="30"/>
          <w:szCs w:val="30"/>
        </w:rPr>
        <w:t>3.1</w:t>
      </w:r>
      <w:r w:rsidRPr="00642935">
        <w:rPr>
          <w:rFonts w:asciiTheme="majorBidi" w:hAnsiTheme="majorBidi" w:cstheme="majorBidi" w:hint="cs"/>
          <w:sz w:val="30"/>
          <w:szCs w:val="30"/>
        </w:rPr>
        <w:t>)</w:t>
      </w:r>
      <w:r w:rsidR="009A5044" w:rsidRPr="00425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A5044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ความเสี่ยงด้านอัตราแลกเปลี่ยน</w:t>
      </w:r>
    </w:p>
    <w:p w14:paraId="01964BBC" w14:textId="7DE41807" w:rsidR="009A5044" w:rsidRPr="00520BCA" w:rsidRDefault="009A5044" w:rsidP="009A5044">
      <w:pPr>
        <w:tabs>
          <w:tab w:val="left" w:pos="1260"/>
        </w:tabs>
        <w:spacing w:line="240" w:lineRule="auto"/>
        <w:ind w:left="720" w:firstLine="27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E74B4C7" w14:textId="2C208D67" w:rsidR="00B43662" w:rsidRDefault="009A5044" w:rsidP="00EA7304">
      <w:pPr>
        <w:tabs>
          <w:tab w:val="clear" w:pos="454"/>
          <w:tab w:val="clear" w:pos="907"/>
          <w:tab w:val="clear" w:pos="1644"/>
          <w:tab w:val="left" w:pos="720"/>
          <w:tab w:val="left" w:pos="1620"/>
        </w:tabs>
        <w:spacing w:line="240" w:lineRule="auto"/>
        <w:ind w:left="162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C6064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A5044">
        <w:rPr>
          <w:rFonts w:asciiTheme="majorBidi" w:hAnsiTheme="majorBidi" w:cstheme="majorBidi" w:hint="cs"/>
          <w:sz w:val="30"/>
          <w:szCs w:val="30"/>
          <w:cs/>
        </w:rPr>
        <w:t>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โดยเฉพาะเงินเหรียญสหรัฐอเมริกา</w:t>
      </w:r>
      <w:r w:rsidRPr="009A5044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 xml:space="preserve">มีนโยบายบริหารจัดการความเสี่ยงจากความผันผวนของอัตราแลกเปลี่ยนด้วยการทำ </w:t>
      </w:r>
      <w:r w:rsidR="000827B3">
        <w:rPr>
          <w:rFonts w:asciiTheme="majorBidi" w:hAnsiTheme="majorBidi" w:cstheme="majorBidi"/>
          <w:sz w:val="30"/>
          <w:szCs w:val="30"/>
        </w:rPr>
        <w:t>n</w:t>
      </w:r>
      <w:r w:rsidR="00A1590F">
        <w:rPr>
          <w:rFonts w:asciiTheme="majorBidi" w:hAnsiTheme="majorBidi" w:cstheme="majorBidi"/>
          <w:sz w:val="30"/>
          <w:szCs w:val="30"/>
        </w:rPr>
        <w:t xml:space="preserve">atural </w:t>
      </w:r>
      <w:r w:rsidR="0061228D">
        <w:rPr>
          <w:rFonts w:asciiTheme="majorBidi" w:hAnsiTheme="majorBidi" w:cstheme="majorBidi"/>
          <w:sz w:val="30"/>
          <w:szCs w:val="30"/>
        </w:rPr>
        <w:t>h</w:t>
      </w:r>
      <w:r w:rsidR="00A1590F">
        <w:rPr>
          <w:rFonts w:asciiTheme="majorBidi" w:hAnsiTheme="majorBidi" w:cstheme="majorBidi"/>
          <w:sz w:val="30"/>
          <w:szCs w:val="30"/>
        </w:rPr>
        <w:t xml:space="preserve">edge 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 xml:space="preserve">โดยนำรายได้จากสกุลเงินตราต่างประเทศไปใช้กับการชำระเงินในสกุลเงินเดียวกัน และการทำสัญญาซื้อขายเงินตราต่างประเทศล่วงหน้า </w:t>
      </w:r>
      <w:r w:rsidR="00642935" w:rsidRPr="00642935">
        <w:rPr>
          <w:rFonts w:asciiTheme="majorBidi" w:hAnsiTheme="majorBidi" w:cstheme="majorBidi" w:hint="cs"/>
          <w:sz w:val="30"/>
          <w:szCs w:val="30"/>
        </w:rPr>
        <w:t>(</w:t>
      </w:r>
      <w:r w:rsidR="00A1590F">
        <w:rPr>
          <w:rFonts w:asciiTheme="majorBidi" w:hAnsiTheme="majorBidi" w:cstheme="majorBidi"/>
          <w:sz w:val="30"/>
          <w:szCs w:val="30"/>
        </w:rPr>
        <w:t>Forward Contract</w:t>
      </w:r>
      <w:r w:rsidR="00642935" w:rsidRPr="00642935">
        <w:rPr>
          <w:rFonts w:asciiTheme="majorBidi" w:hAnsiTheme="majorBidi" w:cstheme="majorBidi" w:hint="cs"/>
          <w:sz w:val="30"/>
          <w:szCs w:val="30"/>
        </w:rPr>
        <w:t>)</w:t>
      </w:r>
      <w:r w:rsidR="00A1590F">
        <w:rPr>
          <w:rFonts w:asciiTheme="majorBidi" w:hAnsiTheme="majorBidi" w:cstheme="majorBidi"/>
          <w:sz w:val="30"/>
          <w:szCs w:val="30"/>
        </w:rPr>
        <w:t xml:space="preserve"> 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กับสถาบันการเงินแต่ไม่ได้ป้องกันความเสี่ยงจากอัตราแลกเปลี่ยนทั้งจำนวนและทุกสกุลเงิน อีกทั้ง</w:t>
      </w:r>
      <w:r w:rsidR="007C3B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บริษัทยังได้กำหนดนโยบาย</w:t>
      </w:r>
      <w:r w:rsidR="001A7473">
        <w:rPr>
          <w:rFonts w:asciiTheme="majorBidi" w:hAnsiTheme="majorBidi" w:cstheme="majorBidi" w:hint="cs"/>
          <w:sz w:val="30"/>
          <w:szCs w:val="30"/>
          <w:cs/>
        </w:rPr>
        <w:t>สำหรับธุรกรรมการป้องกันความเสี่ยง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ในระดับที่เหมาะสม</w:t>
      </w:r>
    </w:p>
    <w:p w14:paraId="77127593" w14:textId="669D62B3" w:rsidR="000D5F87" w:rsidRDefault="000D5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160"/>
        <w:gridCol w:w="903"/>
        <w:gridCol w:w="252"/>
        <w:gridCol w:w="645"/>
        <w:gridCol w:w="252"/>
        <w:gridCol w:w="648"/>
        <w:gridCol w:w="266"/>
        <w:gridCol w:w="724"/>
        <w:gridCol w:w="236"/>
        <w:gridCol w:w="844"/>
        <w:gridCol w:w="238"/>
        <w:gridCol w:w="662"/>
        <w:gridCol w:w="236"/>
        <w:gridCol w:w="754"/>
        <w:gridCol w:w="270"/>
        <w:gridCol w:w="720"/>
      </w:tblGrid>
      <w:tr w:rsidR="0013008E" w:rsidRPr="00F647CE" w14:paraId="3A6D815E" w14:textId="7E7153DD" w:rsidTr="0013008E">
        <w:trPr>
          <w:tblHeader/>
        </w:trPr>
        <w:tc>
          <w:tcPr>
            <w:tcW w:w="2160" w:type="dxa"/>
            <w:vAlign w:val="bottom"/>
          </w:tcPr>
          <w:p w14:paraId="78FA4C5E" w14:textId="77777777" w:rsidR="0013008E" w:rsidRPr="004D4B67" w:rsidRDefault="0013008E" w:rsidP="00831723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650" w:type="dxa"/>
            <w:gridSpan w:val="15"/>
          </w:tcPr>
          <w:p w14:paraId="5CAB4736" w14:textId="2CC95146" w:rsidR="0013008E" w:rsidRPr="006C6F00" w:rsidRDefault="0013008E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6F0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3008E" w:rsidRPr="00F647CE" w14:paraId="692DE112" w14:textId="31D7D230" w:rsidTr="0013008E">
        <w:trPr>
          <w:tblHeader/>
        </w:trPr>
        <w:tc>
          <w:tcPr>
            <w:tcW w:w="2160" w:type="dxa"/>
            <w:vAlign w:val="bottom"/>
          </w:tcPr>
          <w:p w14:paraId="04EE117A" w14:textId="77777777" w:rsidR="0013008E" w:rsidRPr="004D4B67" w:rsidRDefault="0013008E" w:rsidP="00831723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690" w:type="dxa"/>
            <w:gridSpan w:val="7"/>
          </w:tcPr>
          <w:p w14:paraId="32E184A0" w14:textId="23683A42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  <w:r w:rsidR="00DE7427">
              <w:rPr>
                <w:rFonts w:ascii="Angsana New" w:hAnsi="Angsana New"/>
                <w:sz w:val="22"/>
                <w:szCs w:val="22"/>
                <w:lang w:val="en-US"/>
              </w:rPr>
              <w:t>66</w:t>
            </w:r>
          </w:p>
        </w:tc>
        <w:tc>
          <w:tcPr>
            <w:tcW w:w="236" w:type="dxa"/>
          </w:tcPr>
          <w:p w14:paraId="10A9C3FF" w14:textId="77777777" w:rsidR="0013008E" w:rsidRPr="004D4B67" w:rsidRDefault="0013008E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3724" w:type="dxa"/>
            <w:gridSpan w:val="7"/>
          </w:tcPr>
          <w:p w14:paraId="3FA740AC" w14:textId="53C908C6" w:rsidR="0013008E" w:rsidRPr="004D4B67" w:rsidRDefault="0013008E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 w:rsidR="00DE7427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</w:tr>
      <w:tr w:rsidR="0013008E" w:rsidRPr="00F647CE" w14:paraId="14EEDF88" w14:textId="0E68DA08" w:rsidTr="0013008E">
        <w:trPr>
          <w:tblHeader/>
        </w:trPr>
        <w:tc>
          <w:tcPr>
            <w:tcW w:w="2160" w:type="dxa"/>
            <w:vAlign w:val="bottom"/>
            <w:hideMark/>
          </w:tcPr>
          <w:p w14:paraId="4E1A0626" w14:textId="56E589D4" w:rsidR="0013008E" w:rsidRPr="004D4B67" w:rsidRDefault="0013008E" w:rsidP="005D29F5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22"/>
                <w:szCs w:val="22"/>
              </w:rPr>
            </w:pPr>
            <w:r w:rsidRPr="004D4B6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ความเสี่ยงจากเงินตราต่างประเทศ</w:t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br/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4D4B6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3" w:type="dxa"/>
            <w:hideMark/>
          </w:tcPr>
          <w:p w14:paraId="576AB9CB" w14:textId="77777777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661CD0AB" w14:textId="77777777" w:rsidR="0013008E" w:rsidRPr="004D4B67" w:rsidRDefault="0013008E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</w:tcPr>
          <w:p w14:paraId="7A7E236F" w14:textId="797788C1" w:rsidR="0013008E" w:rsidRPr="004D4B67" w:rsidRDefault="0013008E" w:rsidP="005D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เงินปอนด์อังกฤษ</w:t>
            </w:r>
          </w:p>
        </w:tc>
        <w:tc>
          <w:tcPr>
            <w:tcW w:w="252" w:type="dxa"/>
          </w:tcPr>
          <w:p w14:paraId="3466805B" w14:textId="773FD009" w:rsidR="0013008E" w:rsidRPr="004D4B67" w:rsidRDefault="0013008E" w:rsidP="006C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" w:type="dxa"/>
          </w:tcPr>
          <w:p w14:paraId="5B56F434" w14:textId="77777777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1E3643B" w14:textId="3BBD7FDD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266" w:type="dxa"/>
          </w:tcPr>
          <w:p w14:paraId="7B88F024" w14:textId="77777777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</w:tcPr>
          <w:p w14:paraId="4F718492" w14:textId="77777777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0F7B9AB" w14:textId="77777777" w:rsidR="0013008E" w:rsidRPr="004D4B67" w:rsidRDefault="0013008E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4A9AACC9" w14:textId="77777777" w:rsidR="0013008E" w:rsidRPr="004D4B67" w:rsidRDefault="0013008E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  <w:hideMark/>
          </w:tcPr>
          <w:p w14:paraId="2AE388CB" w14:textId="77777777" w:rsidR="0013008E" w:rsidRPr="004D4B67" w:rsidRDefault="0013008E" w:rsidP="006C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38" w:type="dxa"/>
          </w:tcPr>
          <w:p w14:paraId="76038B31" w14:textId="77777777" w:rsidR="0013008E" w:rsidRPr="004D4B67" w:rsidRDefault="0013008E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</w:tcPr>
          <w:p w14:paraId="6E89B9E8" w14:textId="7BC844A2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เงินปอนด์อังกฤษ</w:t>
            </w:r>
          </w:p>
        </w:tc>
        <w:tc>
          <w:tcPr>
            <w:tcW w:w="236" w:type="dxa"/>
          </w:tcPr>
          <w:p w14:paraId="34ADE255" w14:textId="77777777" w:rsidR="0013008E" w:rsidRPr="004D4B67" w:rsidRDefault="0013008E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DD0AF39" w14:textId="77777777" w:rsidR="0013008E" w:rsidRPr="004D4B67" w:rsidRDefault="0013008E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9DED71B" w14:textId="655620C8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270" w:type="dxa"/>
          </w:tcPr>
          <w:p w14:paraId="2A01B140" w14:textId="77777777" w:rsidR="0013008E" w:rsidRPr="004D4B67" w:rsidRDefault="0013008E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C1FCAAE" w14:textId="77777777" w:rsidR="0013008E" w:rsidRDefault="0013008E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7812CAF" w14:textId="2E361712" w:rsidR="0013008E" w:rsidRPr="004D4B67" w:rsidRDefault="0013008E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13008E" w:rsidRPr="001F61F5" w14:paraId="73500305" w14:textId="619C3639" w:rsidTr="0013008E">
        <w:tc>
          <w:tcPr>
            <w:tcW w:w="2160" w:type="dxa"/>
          </w:tcPr>
          <w:p w14:paraId="09FA2294" w14:textId="77777777" w:rsidR="0013008E" w:rsidRPr="004D4B67" w:rsidRDefault="0013008E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13"/>
            <w:vAlign w:val="bottom"/>
          </w:tcPr>
          <w:p w14:paraId="59BAEE2C" w14:textId="0390E10E" w:rsidR="0013008E" w:rsidRPr="004D4B67" w:rsidRDefault="0013008E" w:rsidP="005D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 w:hint="cs"/>
                <w:i/>
                <w:iCs/>
                <w:sz w:val="22"/>
                <w:szCs w:val="22"/>
              </w:rPr>
              <w:t>(</w:t>
            </w:r>
            <w:proofErr w:type="spellStart"/>
            <w:r w:rsidRPr="004D4B67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proofErr w:type="spellEnd"/>
            <w:r w:rsidR="00642935" w:rsidRPr="00642935">
              <w:rPr>
                <w:rFonts w:ascii="Angsana New" w:hAnsi="Angsana New" w:hint="cs"/>
                <w:i/>
                <w:i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0D0797AF" w14:textId="77777777" w:rsidR="0013008E" w:rsidRPr="004D4B67" w:rsidRDefault="0013008E" w:rsidP="005D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20" w:type="dxa"/>
          </w:tcPr>
          <w:p w14:paraId="40D92430" w14:textId="77777777" w:rsidR="0013008E" w:rsidRPr="004D4B67" w:rsidRDefault="0013008E" w:rsidP="005D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EE409A" w:rsidRPr="001F61F5" w14:paraId="3ECAE537" w14:textId="654E2C76" w:rsidTr="007133D6">
        <w:tc>
          <w:tcPr>
            <w:tcW w:w="2160" w:type="dxa"/>
            <w:hideMark/>
          </w:tcPr>
          <w:p w14:paraId="66C2C720" w14:textId="6FC5404E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03" w:type="dxa"/>
            <w:vAlign w:val="bottom"/>
          </w:tcPr>
          <w:p w14:paraId="595DF209" w14:textId="62AAD517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507</w:t>
            </w:r>
          </w:p>
        </w:tc>
        <w:tc>
          <w:tcPr>
            <w:tcW w:w="252" w:type="dxa"/>
          </w:tcPr>
          <w:p w14:paraId="3CF95258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</w:tcPr>
          <w:p w14:paraId="43D8C486" w14:textId="25CF1AAE" w:rsidR="00EE409A" w:rsidRPr="00F22272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041B3431" w14:textId="4B2747C6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2ADE503" w14:textId="4F4DB954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201</w:t>
            </w:r>
          </w:p>
        </w:tc>
        <w:tc>
          <w:tcPr>
            <w:tcW w:w="266" w:type="dxa"/>
          </w:tcPr>
          <w:p w14:paraId="04377A30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5F572B99" w14:textId="0012D045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706</w:t>
            </w:r>
          </w:p>
        </w:tc>
        <w:tc>
          <w:tcPr>
            <w:tcW w:w="236" w:type="dxa"/>
          </w:tcPr>
          <w:p w14:paraId="2E307436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3E6F71D" w14:textId="095E9910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4,580</w:t>
            </w:r>
          </w:p>
        </w:tc>
        <w:tc>
          <w:tcPr>
            <w:tcW w:w="238" w:type="dxa"/>
          </w:tcPr>
          <w:p w14:paraId="1EA2CF8E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</w:tcPr>
          <w:p w14:paraId="67014104" w14:textId="046B96BE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36282CC4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3E4A2DC6" w14:textId="6643DD20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203</w:t>
            </w:r>
          </w:p>
        </w:tc>
        <w:tc>
          <w:tcPr>
            <w:tcW w:w="270" w:type="dxa"/>
          </w:tcPr>
          <w:p w14:paraId="3D4A5279" w14:textId="77777777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30CA1B5" w14:textId="5C0EC802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4,783</w:t>
            </w:r>
          </w:p>
        </w:tc>
      </w:tr>
      <w:tr w:rsidR="00EE409A" w:rsidRPr="001F61F5" w14:paraId="6C0A9F56" w14:textId="16A45361" w:rsidTr="007133D6">
        <w:tc>
          <w:tcPr>
            <w:tcW w:w="2160" w:type="dxa"/>
          </w:tcPr>
          <w:p w14:paraId="6ADFE12A" w14:textId="7D40DC74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03" w:type="dxa"/>
            <w:vAlign w:val="bottom"/>
          </w:tcPr>
          <w:p w14:paraId="29CE0A56" w14:textId="172B5EC8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87,4</w:t>
            </w:r>
            <w:r w:rsidR="00255463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52" w:type="dxa"/>
          </w:tcPr>
          <w:p w14:paraId="61C74BB4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</w:tcPr>
          <w:p w14:paraId="35B02D5B" w14:textId="153F49D9" w:rsidR="00EE409A" w:rsidRPr="00F22272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606F454E" w14:textId="6DF81840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7C2A6CA" w14:textId="510FF4AD" w:rsidR="00EE409A" w:rsidRPr="004D4B67" w:rsidRDefault="00EE409A" w:rsidP="00C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12,347</w:t>
            </w:r>
          </w:p>
        </w:tc>
        <w:tc>
          <w:tcPr>
            <w:tcW w:w="266" w:type="dxa"/>
          </w:tcPr>
          <w:p w14:paraId="71856AF9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2665B943" w14:textId="7A252136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99,</w:t>
            </w:r>
            <w:r w:rsidR="00255463">
              <w:rPr>
                <w:rFonts w:ascii="Angsana New" w:hAnsi="Angsana New"/>
                <w:sz w:val="22"/>
                <w:szCs w:val="22"/>
                <w:lang w:val="en-US"/>
              </w:rPr>
              <w:t>797</w:t>
            </w:r>
          </w:p>
        </w:tc>
        <w:tc>
          <w:tcPr>
            <w:tcW w:w="236" w:type="dxa"/>
          </w:tcPr>
          <w:p w14:paraId="2780FAE9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A267FA2" w14:textId="4C1DFEDB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78,438</w:t>
            </w:r>
          </w:p>
        </w:tc>
        <w:tc>
          <w:tcPr>
            <w:tcW w:w="238" w:type="dxa"/>
          </w:tcPr>
          <w:p w14:paraId="51FB2C2A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</w:tcPr>
          <w:p w14:paraId="2BDA1795" w14:textId="2CA901E9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68C77E2D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48407663" w14:textId="2323BBB8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337</w:t>
            </w:r>
          </w:p>
        </w:tc>
        <w:tc>
          <w:tcPr>
            <w:tcW w:w="270" w:type="dxa"/>
          </w:tcPr>
          <w:p w14:paraId="3ACC7232" w14:textId="77777777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91F73AD" w14:textId="731E1B39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78,775</w:t>
            </w:r>
          </w:p>
        </w:tc>
      </w:tr>
      <w:tr w:rsidR="00EE409A" w:rsidRPr="001F61F5" w14:paraId="08C7887D" w14:textId="06A5909D" w:rsidTr="007133D6">
        <w:tc>
          <w:tcPr>
            <w:tcW w:w="2160" w:type="dxa"/>
          </w:tcPr>
          <w:p w14:paraId="525E2904" w14:textId="6E832784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903" w:type="dxa"/>
            <w:vAlign w:val="bottom"/>
          </w:tcPr>
          <w:p w14:paraId="015870B9" w14:textId="3DEEEAB0" w:rsidR="00EE409A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2B1F289F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</w:tcPr>
          <w:p w14:paraId="65661827" w14:textId="531CE317" w:rsidR="00EE409A" w:rsidRPr="00F22272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43,418</w:t>
            </w:r>
          </w:p>
        </w:tc>
        <w:tc>
          <w:tcPr>
            <w:tcW w:w="252" w:type="dxa"/>
          </w:tcPr>
          <w:p w14:paraId="38E91CC2" w14:textId="42C8C44A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201171E" w14:textId="6C2A7879" w:rsidR="00EE409A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5EE0BAA1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6E649F6E" w14:textId="040B69BD" w:rsidR="00EE409A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43,418</w:t>
            </w:r>
          </w:p>
        </w:tc>
        <w:tc>
          <w:tcPr>
            <w:tcW w:w="236" w:type="dxa"/>
          </w:tcPr>
          <w:p w14:paraId="25454336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6D303905" w14:textId="6281DA76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</w:tcPr>
          <w:p w14:paraId="6E085CD0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</w:tcPr>
          <w:p w14:paraId="51DD9C42" w14:textId="5BA888A7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41,227</w:t>
            </w:r>
          </w:p>
        </w:tc>
        <w:tc>
          <w:tcPr>
            <w:tcW w:w="236" w:type="dxa"/>
          </w:tcPr>
          <w:p w14:paraId="3DC08431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1D9C1B14" w14:textId="7730231B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E44BCA4" w14:textId="77777777" w:rsidR="00EE409A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8A98591" w14:textId="318CB427" w:rsidR="00EE409A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41,227</w:t>
            </w:r>
          </w:p>
        </w:tc>
      </w:tr>
      <w:tr w:rsidR="00EE409A" w:rsidRPr="001F61F5" w14:paraId="2FE3B14E" w14:textId="3A75DDCC" w:rsidTr="0013008E">
        <w:tc>
          <w:tcPr>
            <w:tcW w:w="2160" w:type="dxa"/>
          </w:tcPr>
          <w:p w14:paraId="666B891F" w14:textId="3A74307D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467846DF" w14:textId="083A9CB1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(97,232)</w:t>
            </w:r>
          </w:p>
        </w:tc>
        <w:tc>
          <w:tcPr>
            <w:tcW w:w="252" w:type="dxa"/>
          </w:tcPr>
          <w:p w14:paraId="1E74C5C2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00D377ED" w14:textId="119EB807" w:rsidR="00EE409A" w:rsidRPr="00F22272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0F43C656" w14:textId="18B97972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361C853E" w14:textId="036FE1C1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(22,663)</w:t>
            </w:r>
          </w:p>
        </w:tc>
        <w:tc>
          <w:tcPr>
            <w:tcW w:w="266" w:type="dxa"/>
          </w:tcPr>
          <w:p w14:paraId="7F30779B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01697E95" w14:textId="5E448A30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(119,895)</w:t>
            </w:r>
          </w:p>
        </w:tc>
        <w:tc>
          <w:tcPr>
            <w:tcW w:w="236" w:type="dxa"/>
          </w:tcPr>
          <w:p w14:paraId="4729C49D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28689481" w14:textId="47FAE66E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(87,054)</w:t>
            </w:r>
          </w:p>
        </w:tc>
        <w:tc>
          <w:tcPr>
            <w:tcW w:w="238" w:type="dxa"/>
          </w:tcPr>
          <w:p w14:paraId="4F15D328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14:paraId="13528B83" w14:textId="28AE479D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60BEDC3B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1513B3C1" w14:textId="6E372C77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(8,456)</w:t>
            </w:r>
          </w:p>
        </w:tc>
        <w:tc>
          <w:tcPr>
            <w:tcW w:w="270" w:type="dxa"/>
          </w:tcPr>
          <w:p w14:paraId="4B7C1CFE" w14:textId="77777777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6CAB7F2" w14:textId="1D44548C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(95,510)</w:t>
            </w:r>
          </w:p>
        </w:tc>
      </w:tr>
      <w:tr w:rsidR="00EE409A" w:rsidRPr="001F61F5" w14:paraId="4A01C9A6" w14:textId="39FF9AC7" w:rsidTr="0013008E">
        <w:tc>
          <w:tcPr>
            <w:tcW w:w="2160" w:type="dxa"/>
            <w:hideMark/>
          </w:tcPr>
          <w:p w14:paraId="6728D44D" w14:textId="4F2C94FB" w:rsidR="00EE409A" w:rsidRPr="004D4B67" w:rsidRDefault="00EE409A" w:rsidP="00EE409A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ยอดบัญชีในงบแสดงฐานะการเงิน</w:t>
            </w:r>
            <w:r w:rsidRPr="004D4B67">
              <w:rPr>
                <w:rFonts w:ascii="Angsana New" w:hAnsi="Angsana New"/>
                <w:b/>
                <w:bCs/>
                <w:sz w:val="22"/>
                <w:szCs w:val="22"/>
              </w:rPr>
              <w:br/>
            </w:r>
            <w:r w:rsidRPr="004D4B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ที่มีความเสี่ยง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656E7B" w14:textId="7E32F69C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(9,2</w:t>
            </w:r>
            <w:r w:rsidR="00255463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75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52" w:type="dxa"/>
          </w:tcPr>
          <w:p w14:paraId="3007F659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sz="4" w:space="0" w:color="auto"/>
            </w:tcBorders>
          </w:tcPr>
          <w:p w14:paraId="11069579" w14:textId="77777777" w:rsidR="00EE409A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  <w:p w14:paraId="3C82730C" w14:textId="6832F10D" w:rsidR="00EE409A" w:rsidRPr="00F22272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43,418</w:t>
            </w:r>
          </w:p>
        </w:tc>
        <w:tc>
          <w:tcPr>
            <w:tcW w:w="252" w:type="dxa"/>
          </w:tcPr>
          <w:p w14:paraId="624C3CB9" w14:textId="4BAC6769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C26F75" w14:textId="67E8DD00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(10,1</w:t>
            </w:r>
            <w:r w:rsidR="00255463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15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66" w:type="dxa"/>
          </w:tcPr>
          <w:p w14:paraId="3B3AA4B6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CD9F5A" w14:textId="2FF1C281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24,0</w:t>
            </w:r>
            <w:r w:rsidR="00255463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28</w:t>
            </w:r>
          </w:p>
        </w:tc>
        <w:tc>
          <w:tcPr>
            <w:tcW w:w="236" w:type="dxa"/>
          </w:tcPr>
          <w:p w14:paraId="1267133E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59F94F" w14:textId="0E63C3F6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(4,036)</w:t>
            </w:r>
          </w:p>
        </w:tc>
        <w:tc>
          <w:tcPr>
            <w:tcW w:w="238" w:type="dxa"/>
          </w:tcPr>
          <w:p w14:paraId="71BDFF9F" w14:textId="77777777" w:rsidR="00EE409A" w:rsidRPr="004D4B67" w:rsidRDefault="00EE409A" w:rsidP="00EE409A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right w:val="nil"/>
            </w:tcBorders>
          </w:tcPr>
          <w:p w14:paraId="48DF2F5F" w14:textId="77777777" w:rsidR="00EE409A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  <w:p w14:paraId="2104723F" w14:textId="35293185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41,227</w:t>
            </w:r>
          </w:p>
        </w:tc>
        <w:tc>
          <w:tcPr>
            <w:tcW w:w="236" w:type="dxa"/>
          </w:tcPr>
          <w:p w14:paraId="429F9B8D" w14:textId="77777777" w:rsidR="00EE409A" w:rsidRPr="004D4B67" w:rsidRDefault="00EE409A" w:rsidP="00EE409A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F40B3" w14:textId="06CE8CA0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(7,916)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55DD9A" w14:textId="77777777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E1924C" w14:textId="314DFA65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29,275</w:t>
            </w:r>
          </w:p>
        </w:tc>
      </w:tr>
      <w:tr w:rsidR="00EE409A" w:rsidRPr="001F61F5" w14:paraId="07719C84" w14:textId="71B62474" w:rsidTr="007133D6">
        <w:tc>
          <w:tcPr>
            <w:tcW w:w="2160" w:type="dxa"/>
          </w:tcPr>
          <w:p w14:paraId="3B255679" w14:textId="3E3D2110" w:rsidR="00EE409A" w:rsidRPr="004D4B67" w:rsidRDefault="00EE409A" w:rsidP="00EE409A">
            <w:pPr>
              <w:pStyle w:val="NoSpacing"/>
              <w:rPr>
                <w:rFonts w:ascii="Angsana New" w:hAnsi="Angsana New"/>
                <w:sz w:val="22"/>
                <w:cs/>
              </w:rPr>
            </w:pPr>
            <w:r w:rsidRPr="0097283C">
              <w:rPr>
                <w:rFonts w:ascii="Angsana New" w:hAnsi="Angsana New"/>
                <w:sz w:val="22"/>
                <w:cs/>
              </w:rPr>
              <w:t>สัญญา</w:t>
            </w:r>
            <w:r>
              <w:rPr>
                <w:rFonts w:ascii="Angsana New" w:hAnsi="Angsana New" w:hint="cs"/>
                <w:sz w:val="22"/>
                <w:cs/>
              </w:rPr>
              <w:t>ซื้อ</w:t>
            </w:r>
            <w:r w:rsidRPr="0097283C">
              <w:rPr>
                <w:rFonts w:ascii="Angsana New" w:hAnsi="Angsana New"/>
                <w:sz w:val="22"/>
                <w:cs/>
              </w:rPr>
              <w:t>เงินตราต่างประเทศ</w:t>
            </w: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22732DA9" w14:textId="47604A00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26,391</w:t>
            </w:r>
          </w:p>
        </w:tc>
        <w:tc>
          <w:tcPr>
            <w:tcW w:w="252" w:type="dxa"/>
          </w:tcPr>
          <w:p w14:paraId="3A8EED00" w14:textId="77777777" w:rsidR="00EE409A" w:rsidRPr="004D4B67" w:rsidRDefault="00EE409A" w:rsidP="00EE409A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45" w:type="dxa"/>
          </w:tcPr>
          <w:p w14:paraId="1826F923" w14:textId="719E8984" w:rsidR="00EE409A" w:rsidRPr="004D4B67" w:rsidRDefault="00EE409A" w:rsidP="00EE40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rPr>
                <w:rFonts w:ascii="Angsana New" w:hAnsi="Angsana New"/>
                <w:sz w:val="22"/>
              </w:rPr>
            </w:pPr>
            <w:r>
              <w:rPr>
                <w:rFonts w:ascii="Angsana New" w:hAnsi="Angsana New"/>
                <w:sz w:val="22"/>
              </w:rPr>
              <w:t>-</w:t>
            </w:r>
          </w:p>
        </w:tc>
        <w:tc>
          <w:tcPr>
            <w:tcW w:w="252" w:type="dxa"/>
          </w:tcPr>
          <w:p w14:paraId="37AB6DBC" w14:textId="73846E78" w:rsidR="00EE409A" w:rsidRPr="004D4B67" w:rsidRDefault="00EE409A" w:rsidP="00EE409A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469D87C2" w14:textId="43B28837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246DFBBD" w14:textId="77777777" w:rsidR="00EE409A" w:rsidRPr="004D4B67" w:rsidRDefault="00EE409A" w:rsidP="00EE409A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724" w:type="dxa"/>
            <w:tcBorders>
              <w:left w:val="nil"/>
              <w:right w:val="nil"/>
            </w:tcBorders>
            <w:vAlign w:val="bottom"/>
          </w:tcPr>
          <w:p w14:paraId="2A5F4878" w14:textId="49DFAB29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26,391</w:t>
            </w:r>
          </w:p>
        </w:tc>
        <w:tc>
          <w:tcPr>
            <w:tcW w:w="236" w:type="dxa"/>
          </w:tcPr>
          <w:p w14:paraId="246BF006" w14:textId="77777777" w:rsidR="00EE409A" w:rsidRPr="004D4B67" w:rsidRDefault="00EE409A" w:rsidP="00EE409A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5BE3D425" w14:textId="6A0902DE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35,277</w:t>
            </w:r>
          </w:p>
        </w:tc>
        <w:tc>
          <w:tcPr>
            <w:tcW w:w="238" w:type="dxa"/>
          </w:tcPr>
          <w:p w14:paraId="4E4E7199" w14:textId="77777777" w:rsidR="00EE409A" w:rsidRPr="004D4B67" w:rsidRDefault="00EE409A" w:rsidP="00EE409A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  <w:tcBorders>
              <w:left w:val="nil"/>
              <w:right w:val="nil"/>
            </w:tcBorders>
          </w:tcPr>
          <w:p w14:paraId="3268D279" w14:textId="3DA98DFD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</w:rPr>
              <w:t>-</w:t>
            </w:r>
          </w:p>
        </w:tc>
        <w:tc>
          <w:tcPr>
            <w:tcW w:w="236" w:type="dxa"/>
          </w:tcPr>
          <w:p w14:paraId="7A5F4844" w14:textId="77777777" w:rsidR="00EE409A" w:rsidRPr="004D4B67" w:rsidRDefault="00EE409A" w:rsidP="00EE409A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34645084" w14:textId="5112946B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0202CC" w14:textId="77777777" w:rsidR="00EE409A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3A174D7" w14:textId="0C1482E0" w:rsidR="00EE409A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35,277</w:t>
            </w:r>
          </w:p>
        </w:tc>
      </w:tr>
      <w:tr w:rsidR="00EE409A" w:rsidRPr="001F61F5" w14:paraId="79B896D2" w14:textId="140C624E" w:rsidTr="0013008E">
        <w:tc>
          <w:tcPr>
            <w:tcW w:w="2160" w:type="dxa"/>
            <w:hideMark/>
          </w:tcPr>
          <w:p w14:paraId="18ABF9E2" w14:textId="7C552FB8" w:rsidR="00EE409A" w:rsidRPr="004D4B67" w:rsidRDefault="00EE409A" w:rsidP="00EE409A">
            <w:pPr>
              <w:pStyle w:val="NoSpacing"/>
              <w:rPr>
                <w:rFonts w:ascii="Angsana New" w:hAnsi="Angsana New"/>
                <w:sz w:val="22"/>
              </w:rPr>
            </w:pPr>
            <w:r w:rsidRPr="004D4B67">
              <w:rPr>
                <w:rFonts w:ascii="Angsana New" w:hAnsi="Angsana New"/>
                <w:sz w:val="22"/>
                <w:cs/>
              </w:rPr>
              <w:t>สัญญาขายเงินตราต่างประเทศ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9E0994" w14:textId="39438196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(34,052)</w:t>
            </w:r>
          </w:p>
        </w:tc>
        <w:tc>
          <w:tcPr>
            <w:tcW w:w="252" w:type="dxa"/>
          </w:tcPr>
          <w:p w14:paraId="1E35B180" w14:textId="77777777" w:rsidR="00EE409A" w:rsidRPr="004D4B67" w:rsidRDefault="00EE409A" w:rsidP="00EE409A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0CE742D6" w14:textId="6A0E74CD" w:rsidR="00EE409A" w:rsidRPr="004D4B67" w:rsidRDefault="00EE409A" w:rsidP="00EE40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rPr>
                <w:rFonts w:ascii="Angsana New" w:hAnsi="Angsana New"/>
                <w:sz w:val="22"/>
              </w:rPr>
            </w:pPr>
            <w:r>
              <w:rPr>
                <w:rFonts w:ascii="Angsana New" w:hAnsi="Angsana New"/>
                <w:sz w:val="22"/>
              </w:rPr>
              <w:t>-</w:t>
            </w:r>
          </w:p>
        </w:tc>
        <w:tc>
          <w:tcPr>
            <w:tcW w:w="252" w:type="dxa"/>
          </w:tcPr>
          <w:p w14:paraId="01E22845" w14:textId="2A3068EA" w:rsidR="00EE409A" w:rsidRPr="004D4B67" w:rsidRDefault="00EE409A" w:rsidP="00EE409A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2F86B4" w14:textId="3F2BB4E7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(1,588)</w:t>
            </w:r>
          </w:p>
        </w:tc>
        <w:tc>
          <w:tcPr>
            <w:tcW w:w="266" w:type="dxa"/>
          </w:tcPr>
          <w:p w14:paraId="264F849B" w14:textId="77777777" w:rsidR="00EE409A" w:rsidRPr="004D4B67" w:rsidRDefault="00EE409A" w:rsidP="00EE409A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7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9EF74A" w14:textId="5823175F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(35,640)</w:t>
            </w:r>
          </w:p>
        </w:tc>
        <w:tc>
          <w:tcPr>
            <w:tcW w:w="236" w:type="dxa"/>
          </w:tcPr>
          <w:p w14:paraId="1481A894" w14:textId="77777777" w:rsidR="00EE409A" w:rsidRPr="004D4B67" w:rsidRDefault="00EE409A" w:rsidP="00EE409A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2CEF4F" w14:textId="771143E6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(22,642)</w:t>
            </w:r>
          </w:p>
        </w:tc>
        <w:tc>
          <w:tcPr>
            <w:tcW w:w="238" w:type="dxa"/>
          </w:tcPr>
          <w:p w14:paraId="4FE596B8" w14:textId="77777777" w:rsidR="00EE409A" w:rsidRPr="004D4B67" w:rsidRDefault="00EE409A" w:rsidP="00EE409A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</w:tcPr>
          <w:p w14:paraId="35D3F5B3" w14:textId="3E368450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</w:rPr>
              <w:t>-</w:t>
            </w:r>
          </w:p>
        </w:tc>
        <w:tc>
          <w:tcPr>
            <w:tcW w:w="236" w:type="dxa"/>
          </w:tcPr>
          <w:p w14:paraId="1F859A3D" w14:textId="77777777" w:rsidR="00EE409A" w:rsidRPr="004D4B67" w:rsidRDefault="00EE409A" w:rsidP="00EE409A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7AD134" w14:textId="34A5AF56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C2282E" w14:textId="77777777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240A1A" w14:textId="7D009B79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(22,642)</w:t>
            </w:r>
          </w:p>
        </w:tc>
      </w:tr>
      <w:tr w:rsidR="00EE409A" w:rsidRPr="001F61F5" w14:paraId="5EC566FD" w14:textId="13A45107" w:rsidTr="0013008E">
        <w:tc>
          <w:tcPr>
            <w:tcW w:w="2160" w:type="dxa"/>
            <w:hideMark/>
          </w:tcPr>
          <w:p w14:paraId="397EFBD0" w14:textId="77777777" w:rsidR="00EE409A" w:rsidRPr="004D4B67" w:rsidRDefault="00EE409A" w:rsidP="00EE409A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8F2869" w14:textId="7CC97FF3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(16,9</w:t>
            </w:r>
            <w:r w:rsidR="00255463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36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52" w:type="dxa"/>
          </w:tcPr>
          <w:p w14:paraId="3A709E30" w14:textId="77777777" w:rsidR="00EE409A" w:rsidRPr="004D4B67" w:rsidRDefault="00EE409A" w:rsidP="00EE409A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0D717C38" w14:textId="18ED594E" w:rsidR="00EE409A" w:rsidRPr="004D4B67" w:rsidRDefault="00EE409A" w:rsidP="00EE40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rPr>
                <w:rFonts w:ascii="Angsana New" w:hAnsi="Angsana New"/>
                <w:b/>
                <w:bCs/>
                <w:sz w:val="22"/>
              </w:rPr>
            </w:pPr>
            <w:r>
              <w:rPr>
                <w:rFonts w:ascii="Angsana New" w:hAnsi="Angsana New"/>
                <w:b/>
                <w:bCs/>
                <w:sz w:val="22"/>
              </w:rPr>
              <w:t>43,418</w:t>
            </w:r>
          </w:p>
        </w:tc>
        <w:tc>
          <w:tcPr>
            <w:tcW w:w="252" w:type="dxa"/>
          </w:tcPr>
          <w:p w14:paraId="2A0E39C9" w14:textId="1EFBBC39" w:rsidR="00EE409A" w:rsidRPr="004D4B67" w:rsidRDefault="00EE409A" w:rsidP="00EE409A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CB8E3C" w14:textId="108A7C57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(11,7</w:t>
            </w:r>
            <w:r w:rsidR="00255463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03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66" w:type="dxa"/>
          </w:tcPr>
          <w:p w14:paraId="621C992B" w14:textId="77777777" w:rsidR="00EE409A" w:rsidRPr="004D4B67" w:rsidRDefault="00EE409A" w:rsidP="00EE409A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CECBF" w14:textId="03F59715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14,7</w:t>
            </w:r>
            <w:r w:rsidR="00255463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79</w:t>
            </w:r>
          </w:p>
        </w:tc>
        <w:tc>
          <w:tcPr>
            <w:tcW w:w="236" w:type="dxa"/>
          </w:tcPr>
          <w:p w14:paraId="1C834B55" w14:textId="77777777" w:rsidR="00EE409A" w:rsidRPr="004D4B67" w:rsidRDefault="00EE409A" w:rsidP="00EE409A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EDBDBD" w14:textId="4FE15474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8,599</w:t>
            </w:r>
          </w:p>
        </w:tc>
        <w:tc>
          <w:tcPr>
            <w:tcW w:w="238" w:type="dxa"/>
          </w:tcPr>
          <w:p w14:paraId="0294EEE7" w14:textId="77777777" w:rsidR="00EE409A" w:rsidRPr="004D4B67" w:rsidRDefault="00EE409A" w:rsidP="00EE409A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9DD57B" w14:textId="31A528EF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</w:rPr>
              <w:t>41,227</w:t>
            </w:r>
          </w:p>
        </w:tc>
        <w:tc>
          <w:tcPr>
            <w:tcW w:w="236" w:type="dxa"/>
          </w:tcPr>
          <w:p w14:paraId="1013A70E" w14:textId="77777777" w:rsidR="00EE409A" w:rsidRPr="004D4B67" w:rsidRDefault="00EE409A" w:rsidP="00EE409A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FC869F" w14:textId="73D4B17E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(7,916)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8F547A" w14:textId="77777777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C53B42" w14:textId="34D10CEC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41,910</w:t>
            </w:r>
          </w:p>
        </w:tc>
      </w:tr>
    </w:tbl>
    <w:p w14:paraId="69F28FC4" w14:textId="32CD14EF" w:rsidR="00A1590F" w:rsidRPr="00EF43A1" w:rsidRDefault="00A1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W w:w="9819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420"/>
        <w:gridCol w:w="903"/>
        <w:gridCol w:w="252"/>
        <w:gridCol w:w="830"/>
        <w:gridCol w:w="266"/>
        <w:gridCol w:w="816"/>
        <w:gridCol w:w="236"/>
        <w:gridCol w:w="900"/>
        <w:gridCol w:w="238"/>
        <w:gridCol w:w="819"/>
        <w:gridCol w:w="236"/>
        <w:gridCol w:w="903"/>
      </w:tblGrid>
      <w:tr w:rsidR="004D4B67" w:rsidRPr="004D4B67" w:rsidDel="001F61F5" w14:paraId="2D623C17" w14:textId="77777777" w:rsidTr="0013008E">
        <w:trPr>
          <w:tblHeader/>
        </w:trPr>
        <w:tc>
          <w:tcPr>
            <w:tcW w:w="3420" w:type="dxa"/>
          </w:tcPr>
          <w:p w14:paraId="7C3F8506" w14:textId="77777777" w:rsidR="004D4B67" w:rsidRPr="004D4B67" w:rsidRDefault="004D4B67" w:rsidP="00E8666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Cs w:val="22"/>
              </w:rPr>
            </w:pPr>
          </w:p>
        </w:tc>
        <w:tc>
          <w:tcPr>
            <w:tcW w:w="6399" w:type="dxa"/>
            <w:gridSpan w:val="11"/>
          </w:tcPr>
          <w:p w14:paraId="2BDF3789" w14:textId="7CD2BCEC" w:rsidR="004D4B67" w:rsidRPr="0048161B" w:rsidDel="001F61F5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61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</w:t>
            </w:r>
            <w:r w:rsidRPr="0048161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4D4B67" w:rsidRPr="004D4B67" w14:paraId="6E18D407" w14:textId="77777777" w:rsidTr="0013008E">
        <w:trPr>
          <w:tblHeader/>
        </w:trPr>
        <w:tc>
          <w:tcPr>
            <w:tcW w:w="3420" w:type="dxa"/>
            <w:hideMark/>
          </w:tcPr>
          <w:p w14:paraId="2CA81679" w14:textId="77777777" w:rsidR="004D4B67" w:rsidRPr="004D4B67" w:rsidRDefault="004D4B67" w:rsidP="00E8666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3067" w:type="dxa"/>
            <w:gridSpan w:val="5"/>
            <w:hideMark/>
          </w:tcPr>
          <w:p w14:paraId="4772EACF" w14:textId="78F6C3BF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 w:rsidR="00DE7427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236" w:type="dxa"/>
          </w:tcPr>
          <w:p w14:paraId="1EA6F2A6" w14:textId="77777777" w:rsidR="004D4B67" w:rsidRPr="004D4B67" w:rsidRDefault="004D4B67" w:rsidP="00E8666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96" w:type="dxa"/>
            <w:gridSpan w:val="5"/>
            <w:hideMark/>
          </w:tcPr>
          <w:p w14:paraId="05B78FEB" w14:textId="4BC60E46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 w:rsidR="00DE7427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</w:tr>
      <w:tr w:rsidR="004D4B67" w:rsidRPr="004D4B67" w14:paraId="74BDE875" w14:textId="77777777" w:rsidTr="0013008E">
        <w:trPr>
          <w:tblHeader/>
        </w:trPr>
        <w:tc>
          <w:tcPr>
            <w:tcW w:w="3420" w:type="dxa"/>
            <w:vAlign w:val="bottom"/>
            <w:hideMark/>
          </w:tcPr>
          <w:p w14:paraId="498B1072" w14:textId="6E4CBEA1" w:rsidR="004D4B67" w:rsidRPr="007B4733" w:rsidRDefault="00490F8F" w:rsidP="00E8666B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22"/>
                <w:szCs w:val="22"/>
                <w:cs/>
                <w:lang w:val="en-US"/>
              </w:rPr>
            </w:pPr>
            <w:r w:rsidRPr="004D4B6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ความเสี่ยงจากเงินตราต่างประเทศ</w:t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ณ วันที่ </w:t>
            </w:r>
            <w:r w:rsidRPr="004D4B6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3" w:type="dxa"/>
            <w:hideMark/>
          </w:tcPr>
          <w:p w14:paraId="7702C1A6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3FCBEE26" w14:textId="77777777" w:rsidR="004D4B67" w:rsidRPr="004D4B67" w:rsidRDefault="004D4B67" w:rsidP="00E8666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0" w:type="dxa"/>
          </w:tcPr>
          <w:p w14:paraId="0D7BF090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6C88619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266" w:type="dxa"/>
          </w:tcPr>
          <w:p w14:paraId="35CD595B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</w:tcPr>
          <w:p w14:paraId="21E9BD98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F1B3947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72711016" w14:textId="77777777" w:rsidR="004D4B67" w:rsidRPr="004D4B67" w:rsidRDefault="004D4B67" w:rsidP="00E8666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hideMark/>
          </w:tcPr>
          <w:p w14:paraId="76831E24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38" w:type="dxa"/>
          </w:tcPr>
          <w:p w14:paraId="1F28388D" w14:textId="77777777" w:rsidR="004D4B67" w:rsidRPr="004D4B67" w:rsidRDefault="004D4B67" w:rsidP="00E8666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9" w:type="dxa"/>
          </w:tcPr>
          <w:p w14:paraId="650E3B3C" w14:textId="77777777" w:rsidR="004D4B67" w:rsidRPr="004D4B67" w:rsidRDefault="004D4B67" w:rsidP="00E8666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E03479C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236" w:type="dxa"/>
          </w:tcPr>
          <w:p w14:paraId="0EDF0B35" w14:textId="77777777" w:rsidR="004D4B67" w:rsidRPr="004D4B67" w:rsidRDefault="004D4B67" w:rsidP="00E8666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</w:tcPr>
          <w:p w14:paraId="1DBDBA83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2A8E74B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4D4B67" w:rsidRPr="004D4B67" w14:paraId="67B350AE" w14:textId="77777777" w:rsidTr="0013008E">
        <w:trPr>
          <w:tblHeader/>
        </w:trPr>
        <w:tc>
          <w:tcPr>
            <w:tcW w:w="3420" w:type="dxa"/>
            <w:hideMark/>
          </w:tcPr>
          <w:p w14:paraId="348BC3E5" w14:textId="77777777" w:rsidR="004D4B67" w:rsidRPr="004D4B67" w:rsidRDefault="004D4B67" w:rsidP="00E8666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9" w:type="dxa"/>
            <w:gridSpan w:val="11"/>
            <w:hideMark/>
          </w:tcPr>
          <w:p w14:paraId="70E6F78A" w14:textId="43CAA96F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i/>
                <w:iCs/>
                <w:sz w:val="22"/>
                <w:szCs w:val="22"/>
              </w:rPr>
              <w:t>(</w:t>
            </w:r>
            <w:proofErr w:type="spellStart"/>
            <w:r w:rsidRPr="004D4B67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proofErr w:type="spellEnd"/>
            <w:r w:rsidR="00642935" w:rsidRPr="00642935">
              <w:rPr>
                <w:rFonts w:ascii="Angsana New" w:hAnsi="Angsana New" w:hint="cs"/>
                <w:i/>
                <w:iCs/>
                <w:sz w:val="22"/>
                <w:szCs w:val="22"/>
                <w:lang w:val="en-US"/>
              </w:rPr>
              <w:t>)</w:t>
            </w:r>
          </w:p>
        </w:tc>
      </w:tr>
      <w:tr w:rsidR="00EE409A" w:rsidRPr="004D4B67" w14:paraId="0951EA27" w14:textId="77777777" w:rsidTr="0013008E">
        <w:tc>
          <w:tcPr>
            <w:tcW w:w="3420" w:type="dxa"/>
            <w:hideMark/>
          </w:tcPr>
          <w:p w14:paraId="652B249C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03" w:type="dxa"/>
          </w:tcPr>
          <w:p w14:paraId="4328691C" w14:textId="63D740AD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285</w:t>
            </w:r>
          </w:p>
        </w:tc>
        <w:tc>
          <w:tcPr>
            <w:tcW w:w="252" w:type="dxa"/>
          </w:tcPr>
          <w:p w14:paraId="00553B5B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60D2BFEA" w14:textId="493AAED3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103</w:t>
            </w:r>
          </w:p>
        </w:tc>
        <w:tc>
          <w:tcPr>
            <w:tcW w:w="266" w:type="dxa"/>
          </w:tcPr>
          <w:p w14:paraId="10195425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36BDD307" w14:textId="0193C587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388</w:t>
            </w:r>
          </w:p>
        </w:tc>
        <w:tc>
          <w:tcPr>
            <w:tcW w:w="236" w:type="dxa"/>
          </w:tcPr>
          <w:p w14:paraId="2B55873D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B3204E2" w14:textId="600255AE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4,190</w:t>
            </w:r>
          </w:p>
        </w:tc>
        <w:tc>
          <w:tcPr>
            <w:tcW w:w="238" w:type="dxa"/>
          </w:tcPr>
          <w:p w14:paraId="18F1FDCA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16A1DDE4" w14:textId="45AE921E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107</w:t>
            </w:r>
          </w:p>
        </w:tc>
        <w:tc>
          <w:tcPr>
            <w:tcW w:w="236" w:type="dxa"/>
          </w:tcPr>
          <w:p w14:paraId="5ACA2D72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193E6268" w14:textId="0A0776D6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4,297</w:t>
            </w:r>
          </w:p>
        </w:tc>
      </w:tr>
      <w:tr w:rsidR="00EE409A" w:rsidRPr="004D4B67" w14:paraId="5F113696" w14:textId="77777777" w:rsidTr="0013008E">
        <w:tc>
          <w:tcPr>
            <w:tcW w:w="3420" w:type="dxa"/>
          </w:tcPr>
          <w:p w14:paraId="2690A0C1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03" w:type="dxa"/>
          </w:tcPr>
          <w:p w14:paraId="1573C3A3" w14:textId="4DE7A00B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71,0</w:t>
            </w:r>
            <w:r w:rsidR="0017112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</w:t>
            </w:r>
          </w:p>
        </w:tc>
        <w:tc>
          <w:tcPr>
            <w:tcW w:w="252" w:type="dxa"/>
          </w:tcPr>
          <w:p w14:paraId="15250E8C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49ABCB87" w14:textId="6468F2E7" w:rsidR="00EE409A" w:rsidRPr="004D4B67" w:rsidRDefault="00420583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5EABDC7F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0236E7E8" w14:textId="0E25D492" w:rsidR="00EE409A" w:rsidRPr="004D4B67" w:rsidRDefault="00420583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 w:hanging="3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205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71,0</w:t>
            </w:r>
            <w:r w:rsidR="0017112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</w:t>
            </w:r>
          </w:p>
        </w:tc>
        <w:tc>
          <w:tcPr>
            <w:tcW w:w="236" w:type="dxa"/>
          </w:tcPr>
          <w:p w14:paraId="0F6B54C0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39EF656" w14:textId="0A2BFD0E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58,432</w:t>
            </w:r>
          </w:p>
        </w:tc>
        <w:tc>
          <w:tcPr>
            <w:tcW w:w="238" w:type="dxa"/>
          </w:tcPr>
          <w:p w14:paraId="245D0EA5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21079BC5" w14:textId="5CE3528D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142</w:t>
            </w:r>
          </w:p>
        </w:tc>
        <w:tc>
          <w:tcPr>
            <w:tcW w:w="236" w:type="dxa"/>
          </w:tcPr>
          <w:p w14:paraId="3BEFA783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73FA2959" w14:textId="71C5C772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58,574</w:t>
            </w:r>
          </w:p>
        </w:tc>
      </w:tr>
      <w:tr w:rsidR="00EE409A" w:rsidRPr="004D4B67" w14:paraId="2A9F1A3F" w14:textId="77777777" w:rsidTr="0013008E">
        <w:tc>
          <w:tcPr>
            <w:tcW w:w="3420" w:type="dxa"/>
          </w:tcPr>
          <w:p w14:paraId="6350A0D1" w14:textId="70DE09E5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ลูกหนี้หมุนเวียนอื่น</w:t>
            </w:r>
          </w:p>
        </w:tc>
        <w:tc>
          <w:tcPr>
            <w:tcW w:w="903" w:type="dxa"/>
          </w:tcPr>
          <w:p w14:paraId="27364DCA" w14:textId="4BC9ACD8" w:rsidR="00EE409A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69530C62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320EE8D0" w14:textId="1B75B60E" w:rsidR="00EE409A" w:rsidRDefault="00420583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4,214</w:t>
            </w:r>
          </w:p>
        </w:tc>
        <w:tc>
          <w:tcPr>
            <w:tcW w:w="266" w:type="dxa"/>
          </w:tcPr>
          <w:p w14:paraId="01064BE8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699ABCAD" w14:textId="5BA47611" w:rsidR="00EE409A" w:rsidRDefault="00420583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 w:hanging="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4,214</w:t>
            </w:r>
          </w:p>
        </w:tc>
        <w:tc>
          <w:tcPr>
            <w:tcW w:w="236" w:type="dxa"/>
          </w:tcPr>
          <w:p w14:paraId="704517EE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B3FE06" w14:textId="3E22169C" w:rsidR="00EE409A" w:rsidRPr="00D410B2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</w:tcPr>
          <w:p w14:paraId="0524E9B3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7426305F" w14:textId="355CA5F6" w:rsidR="00EE409A" w:rsidRPr="00D410B2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2,605</w:t>
            </w:r>
          </w:p>
        </w:tc>
        <w:tc>
          <w:tcPr>
            <w:tcW w:w="236" w:type="dxa"/>
          </w:tcPr>
          <w:p w14:paraId="781A9D20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300AD521" w14:textId="41788679" w:rsidR="00EE409A" w:rsidRPr="00D410B2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2,605</w:t>
            </w:r>
          </w:p>
        </w:tc>
      </w:tr>
      <w:tr w:rsidR="00EE409A" w:rsidRPr="004D4B67" w14:paraId="4CF2145C" w14:textId="77777777" w:rsidTr="0013008E">
        <w:tc>
          <w:tcPr>
            <w:tcW w:w="3420" w:type="dxa"/>
          </w:tcPr>
          <w:p w14:paraId="3268110E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903" w:type="dxa"/>
          </w:tcPr>
          <w:p w14:paraId="5D630387" w14:textId="5AAF313C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(20,222)</w:t>
            </w:r>
          </w:p>
        </w:tc>
        <w:tc>
          <w:tcPr>
            <w:tcW w:w="252" w:type="dxa"/>
          </w:tcPr>
          <w:p w14:paraId="3A8B29C9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07CED266" w14:textId="7937FBD0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(1,299)</w:t>
            </w:r>
          </w:p>
        </w:tc>
        <w:tc>
          <w:tcPr>
            <w:tcW w:w="266" w:type="dxa"/>
          </w:tcPr>
          <w:p w14:paraId="246A4662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C1AE157" w14:textId="372E9A68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 w:hanging="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(21,521)</w:t>
            </w:r>
          </w:p>
        </w:tc>
        <w:tc>
          <w:tcPr>
            <w:tcW w:w="236" w:type="dxa"/>
          </w:tcPr>
          <w:p w14:paraId="4E4381E0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EDA3BDB" w14:textId="6A7D3172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(38,111)</w:t>
            </w:r>
          </w:p>
        </w:tc>
        <w:tc>
          <w:tcPr>
            <w:tcW w:w="238" w:type="dxa"/>
          </w:tcPr>
          <w:p w14:paraId="6536ECFD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072E9B1A" w14:textId="7FF9EEFF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(173)</w:t>
            </w:r>
          </w:p>
        </w:tc>
        <w:tc>
          <w:tcPr>
            <w:tcW w:w="236" w:type="dxa"/>
          </w:tcPr>
          <w:p w14:paraId="2200EB38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184C94B8" w14:textId="277E7422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(38,284)</w:t>
            </w:r>
          </w:p>
        </w:tc>
      </w:tr>
      <w:tr w:rsidR="00EE409A" w:rsidRPr="004D4B67" w14:paraId="5F965189" w14:textId="77777777" w:rsidTr="0013008E">
        <w:tc>
          <w:tcPr>
            <w:tcW w:w="3420" w:type="dxa"/>
            <w:hideMark/>
          </w:tcPr>
          <w:p w14:paraId="3B2617BC" w14:textId="113A0A85" w:rsidR="00EE409A" w:rsidRPr="004D4B67" w:rsidRDefault="00EE409A" w:rsidP="00EE409A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</w:tcPr>
          <w:p w14:paraId="3F695E24" w14:textId="5D09DA0E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51,1</w:t>
            </w:r>
            <w:r w:rsidR="0017112F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32</w:t>
            </w:r>
          </w:p>
        </w:tc>
        <w:tc>
          <w:tcPr>
            <w:tcW w:w="252" w:type="dxa"/>
          </w:tcPr>
          <w:p w14:paraId="484D528F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right w:val="nil"/>
            </w:tcBorders>
          </w:tcPr>
          <w:p w14:paraId="59651CBA" w14:textId="2DABE701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3,018</w:t>
            </w:r>
          </w:p>
        </w:tc>
        <w:tc>
          <w:tcPr>
            <w:tcW w:w="266" w:type="dxa"/>
          </w:tcPr>
          <w:p w14:paraId="170BF12D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nil"/>
            </w:tcBorders>
          </w:tcPr>
          <w:p w14:paraId="40300A83" w14:textId="09C55692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102" w:hanging="107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54,1</w:t>
            </w:r>
            <w:r w:rsidR="0017112F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50</w:t>
            </w:r>
          </w:p>
        </w:tc>
        <w:tc>
          <w:tcPr>
            <w:tcW w:w="236" w:type="dxa"/>
          </w:tcPr>
          <w:p w14:paraId="0E102227" w14:textId="77777777" w:rsidR="00EE409A" w:rsidRPr="004D4B67" w:rsidRDefault="00EE409A" w:rsidP="00EE409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1BFAEE7D" w14:textId="03F0CD4C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24,511</w:t>
            </w:r>
          </w:p>
        </w:tc>
        <w:tc>
          <w:tcPr>
            <w:tcW w:w="238" w:type="dxa"/>
          </w:tcPr>
          <w:p w14:paraId="049BED5B" w14:textId="77777777" w:rsidR="00EE409A" w:rsidRPr="004D4B67" w:rsidRDefault="00EE409A" w:rsidP="00EE409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</w:tcPr>
          <w:p w14:paraId="6CED7B85" w14:textId="579ED96E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2,681</w:t>
            </w:r>
          </w:p>
        </w:tc>
        <w:tc>
          <w:tcPr>
            <w:tcW w:w="236" w:type="dxa"/>
          </w:tcPr>
          <w:p w14:paraId="6DA897BF" w14:textId="77777777" w:rsidR="00EE409A" w:rsidRPr="004D4B67" w:rsidRDefault="00EE409A" w:rsidP="00EE409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</w:tcPr>
          <w:p w14:paraId="77D27318" w14:textId="4CC2B994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27,192</w:t>
            </w:r>
          </w:p>
        </w:tc>
      </w:tr>
      <w:tr w:rsidR="00EE409A" w:rsidRPr="004D4B67" w14:paraId="46236C7C" w14:textId="77777777" w:rsidTr="0013008E">
        <w:tc>
          <w:tcPr>
            <w:tcW w:w="3420" w:type="dxa"/>
          </w:tcPr>
          <w:p w14:paraId="4B528EFD" w14:textId="3AAB2250" w:rsidR="00EE409A" w:rsidRPr="004D4B67" w:rsidRDefault="00EE409A" w:rsidP="00EE409A">
            <w:pPr>
              <w:pStyle w:val="NoSpacing"/>
              <w:rPr>
                <w:rFonts w:ascii="Angsana New" w:hAnsi="Angsana New"/>
                <w:sz w:val="22"/>
                <w:cs/>
              </w:rPr>
            </w:pPr>
            <w:r w:rsidRPr="0097283C">
              <w:rPr>
                <w:rFonts w:ascii="Angsana New" w:hAnsi="Angsana New"/>
                <w:sz w:val="22"/>
                <w:cs/>
              </w:rPr>
              <w:t>สัญญา</w:t>
            </w:r>
            <w:r>
              <w:rPr>
                <w:rFonts w:ascii="Angsana New" w:hAnsi="Angsana New" w:hint="cs"/>
                <w:sz w:val="22"/>
                <w:cs/>
              </w:rPr>
              <w:t>ซื้อ</w:t>
            </w:r>
            <w:r w:rsidRPr="0097283C">
              <w:rPr>
                <w:rFonts w:ascii="Angsana New" w:hAnsi="Angsana New"/>
                <w:sz w:val="22"/>
                <w:cs/>
              </w:rPr>
              <w:t>เงินตราต่างประเทศ</w:t>
            </w: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394457F4" w14:textId="0DDE3405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16,313</w:t>
            </w:r>
          </w:p>
        </w:tc>
        <w:tc>
          <w:tcPr>
            <w:tcW w:w="252" w:type="dxa"/>
          </w:tcPr>
          <w:p w14:paraId="0DEEEF87" w14:textId="77777777" w:rsidR="00EE409A" w:rsidRPr="004D4B67" w:rsidRDefault="00EE409A" w:rsidP="00EE409A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30" w:type="dxa"/>
            <w:tcBorders>
              <w:left w:val="nil"/>
              <w:right w:val="nil"/>
            </w:tcBorders>
          </w:tcPr>
          <w:p w14:paraId="2267D740" w14:textId="7843C1E3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04B9777D" w14:textId="77777777" w:rsidR="00EE409A" w:rsidRPr="004D4B67" w:rsidRDefault="00EE409A" w:rsidP="00EE409A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5A29A397" w14:textId="4E22AE17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102" w:hanging="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16,313</w:t>
            </w:r>
          </w:p>
        </w:tc>
        <w:tc>
          <w:tcPr>
            <w:tcW w:w="236" w:type="dxa"/>
          </w:tcPr>
          <w:p w14:paraId="0A75C601" w14:textId="77777777" w:rsidR="00EE409A" w:rsidRPr="004D4B67" w:rsidRDefault="00EE409A" w:rsidP="00EE409A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339C849" w14:textId="384BB8E3" w:rsidR="00EE409A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</w:tcPr>
          <w:p w14:paraId="3AC59401" w14:textId="77777777" w:rsidR="00EE409A" w:rsidRPr="004D4B67" w:rsidRDefault="00EE409A" w:rsidP="00EE409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48CBAB07" w14:textId="50E05135" w:rsidR="00EE409A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486CFC04" w14:textId="77777777" w:rsidR="00EE409A" w:rsidRPr="004D4B67" w:rsidRDefault="00EE409A" w:rsidP="00EE409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180D0271" w14:textId="14421029" w:rsidR="00EE409A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EE409A" w:rsidRPr="004D4B67" w14:paraId="65526C34" w14:textId="77777777" w:rsidTr="0013008E">
        <w:tc>
          <w:tcPr>
            <w:tcW w:w="3420" w:type="dxa"/>
            <w:hideMark/>
          </w:tcPr>
          <w:p w14:paraId="24C2CB50" w14:textId="49FC71FA" w:rsidR="00EE409A" w:rsidRPr="004D4B67" w:rsidRDefault="00EE409A" w:rsidP="00EE409A">
            <w:pPr>
              <w:pStyle w:val="NoSpacing"/>
              <w:rPr>
                <w:rFonts w:ascii="Angsana New" w:hAnsi="Angsana New"/>
                <w:sz w:val="22"/>
              </w:rPr>
            </w:pPr>
            <w:r w:rsidRPr="004D4B67">
              <w:rPr>
                <w:rFonts w:ascii="Angsana New" w:hAnsi="Angsana New"/>
                <w:sz w:val="22"/>
                <w:cs/>
              </w:rPr>
              <w:t>สัญญาขายเงินตราต่างประเทศ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</w:tcPr>
          <w:p w14:paraId="5FFE8E08" w14:textId="3E9332A0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(29,177)</w:t>
            </w:r>
          </w:p>
        </w:tc>
        <w:tc>
          <w:tcPr>
            <w:tcW w:w="252" w:type="dxa"/>
          </w:tcPr>
          <w:p w14:paraId="439BBE2B" w14:textId="77777777" w:rsidR="00EE409A" w:rsidRPr="004D4B67" w:rsidRDefault="00EE409A" w:rsidP="00EE409A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30" w:type="dxa"/>
            <w:tcBorders>
              <w:left w:val="nil"/>
              <w:bottom w:val="single" w:sz="4" w:space="0" w:color="auto"/>
              <w:right w:val="nil"/>
            </w:tcBorders>
          </w:tcPr>
          <w:p w14:paraId="48DB5BBA" w14:textId="0AE9822A" w:rsidR="00EE409A" w:rsidRPr="004D4B67" w:rsidRDefault="00920526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(1,588)</w:t>
            </w:r>
          </w:p>
        </w:tc>
        <w:tc>
          <w:tcPr>
            <w:tcW w:w="266" w:type="dxa"/>
          </w:tcPr>
          <w:p w14:paraId="225ABBD3" w14:textId="77777777" w:rsidR="00EE409A" w:rsidRPr="004D4B67" w:rsidRDefault="00EE409A" w:rsidP="00EE409A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16" w:type="dxa"/>
            <w:tcBorders>
              <w:left w:val="nil"/>
              <w:bottom w:val="single" w:sz="4" w:space="0" w:color="auto"/>
              <w:right w:val="nil"/>
            </w:tcBorders>
          </w:tcPr>
          <w:p w14:paraId="0DE44B8C" w14:textId="15A7F107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102" w:hanging="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9205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92052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36" w:type="dxa"/>
          </w:tcPr>
          <w:p w14:paraId="0A32EEB0" w14:textId="77777777" w:rsidR="00EE409A" w:rsidRPr="004D4B67" w:rsidRDefault="00EE409A" w:rsidP="00EE409A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EFB8B96" w14:textId="59C940A8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(22,642)</w:t>
            </w:r>
          </w:p>
        </w:tc>
        <w:tc>
          <w:tcPr>
            <w:tcW w:w="238" w:type="dxa"/>
          </w:tcPr>
          <w:p w14:paraId="7326D56D" w14:textId="77777777" w:rsidR="00EE409A" w:rsidRPr="004D4B67" w:rsidRDefault="00EE409A" w:rsidP="00EE409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</w:tcPr>
          <w:p w14:paraId="33D6B1EE" w14:textId="741C5D07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4E74D0B3" w14:textId="77777777" w:rsidR="00EE409A" w:rsidRPr="004D4B67" w:rsidRDefault="00EE409A" w:rsidP="00EE409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</w:tcPr>
          <w:p w14:paraId="727749AD" w14:textId="035E6DB0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(22,642)</w:t>
            </w:r>
          </w:p>
        </w:tc>
      </w:tr>
      <w:tr w:rsidR="00EE409A" w:rsidRPr="004D4B67" w14:paraId="71B4F2B9" w14:textId="77777777" w:rsidTr="0013008E">
        <w:tc>
          <w:tcPr>
            <w:tcW w:w="3420" w:type="dxa"/>
            <w:hideMark/>
          </w:tcPr>
          <w:p w14:paraId="260DF88F" w14:textId="77777777" w:rsidR="00EE409A" w:rsidRPr="004D4B67" w:rsidRDefault="00EE409A" w:rsidP="00EE409A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054E7C" w14:textId="4C274AAA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38,2</w:t>
            </w:r>
            <w:r w:rsidR="0017112F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68</w:t>
            </w:r>
          </w:p>
        </w:tc>
        <w:tc>
          <w:tcPr>
            <w:tcW w:w="252" w:type="dxa"/>
          </w:tcPr>
          <w:p w14:paraId="43A097EE" w14:textId="77777777" w:rsidR="00EE409A" w:rsidRPr="004D4B67" w:rsidRDefault="00EE409A" w:rsidP="00EE409A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157BD" w14:textId="2F378FFB" w:rsidR="00EE409A" w:rsidRPr="004D4B67" w:rsidRDefault="00920526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1,430</w:t>
            </w:r>
          </w:p>
        </w:tc>
        <w:tc>
          <w:tcPr>
            <w:tcW w:w="266" w:type="dxa"/>
          </w:tcPr>
          <w:p w14:paraId="7FBF972B" w14:textId="77777777" w:rsidR="00EE409A" w:rsidRPr="004D4B67" w:rsidRDefault="00EE409A" w:rsidP="00EE409A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173E96" w14:textId="036E85E1" w:rsidR="00EE409A" w:rsidRPr="004D4B67" w:rsidRDefault="00920526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39</w:t>
            </w:r>
            <w:r w:rsidR="00EE409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="0017112F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698</w:t>
            </w:r>
          </w:p>
        </w:tc>
        <w:tc>
          <w:tcPr>
            <w:tcW w:w="236" w:type="dxa"/>
          </w:tcPr>
          <w:p w14:paraId="3AC8FBE6" w14:textId="77777777" w:rsidR="00EE409A" w:rsidRPr="004D4B67" w:rsidRDefault="00EE409A" w:rsidP="00EE409A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7486B0" w14:textId="71674B14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1,869</w:t>
            </w:r>
          </w:p>
        </w:tc>
        <w:tc>
          <w:tcPr>
            <w:tcW w:w="238" w:type="dxa"/>
          </w:tcPr>
          <w:p w14:paraId="505FE980" w14:textId="77777777" w:rsidR="00EE409A" w:rsidRPr="004D4B67" w:rsidRDefault="00EE409A" w:rsidP="00EE409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8DABFE" w14:textId="0D6A3F93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2,681</w:t>
            </w:r>
          </w:p>
        </w:tc>
        <w:tc>
          <w:tcPr>
            <w:tcW w:w="236" w:type="dxa"/>
          </w:tcPr>
          <w:p w14:paraId="780BF69A" w14:textId="77777777" w:rsidR="00EE409A" w:rsidRPr="004D4B67" w:rsidRDefault="00EE409A" w:rsidP="00EE409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006F26" w14:textId="17CF787E" w:rsidR="00EE409A" w:rsidRPr="004D4B67" w:rsidRDefault="00EE409A" w:rsidP="00EE4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4,550</w:t>
            </w:r>
          </w:p>
        </w:tc>
      </w:tr>
    </w:tbl>
    <w:p w14:paraId="346CF650" w14:textId="77777777" w:rsidR="00A1590F" w:rsidRPr="00A250CF" w:rsidRDefault="00A1590F" w:rsidP="00944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450"/>
        <w:jc w:val="thaiDistribute"/>
        <w:rPr>
          <w:rFonts w:asciiTheme="majorBidi" w:hAnsiTheme="majorBidi" w:cstheme="majorBidi"/>
          <w:sz w:val="14"/>
          <w:szCs w:val="14"/>
        </w:rPr>
      </w:pPr>
    </w:p>
    <w:p w14:paraId="61A5E850" w14:textId="77777777" w:rsidR="0013008E" w:rsidRDefault="00130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0277830" w14:textId="45978A6A" w:rsidR="00285DBE" w:rsidRPr="00A87C64" w:rsidRDefault="00285DBE" w:rsidP="00944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45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87C64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1C55106E" w14:textId="77777777" w:rsidR="00285DBE" w:rsidRPr="0044450C" w:rsidRDefault="00285DBE" w:rsidP="00285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ED96A0" w14:textId="435A2DD9" w:rsidR="00285DBE" w:rsidRPr="00285DBE" w:rsidRDefault="00285DBE" w:rsidP="00944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12B2">
        <w:rPr>
          <w:rFonts w:asciiTheme="majorBidi" w:hAnsiTheme="majorBidi" w:cstheme="majorBidi" w:hint="cs"/>
          <w:spacing w:val="-4"/>
          <w:sz w:val="30"/>
          <w:szCs w:val="30"/>
          <w:cs/>
        </w:rPr>
        <w:t>การแข็งค่า</w:t>
      </w:r>
      <w:r w:rsidR="00E22E00" w:rsidRPr="00B112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42935" w:rsidRPr="00642935">
        <w:rPr>
          <w:rFonts w:asciiTheme="majorBidi" w:hAnsiTheme="majorBidi" w:cstheme="majorBidi" w:hint="cs"/>
          <w:spacing w:val="-4"/>
          <w:sz w:val="30"/>
          <w:szCs w:val="30"/>
        </w:rPr>
        <w:t>(</w:t>
      </w:r>
      <w:r w:rsidRPr="00B112B2">
        <w:rPr>
          <w:rFonts w:asciiTheme="majorBidi" w:hAnsiTheme="majorBidi" w:cstheme="majorBidi" w:hint="cs"/>
          <w:spacing w:val="-4"/>
          <w:sz w:val="30"/>
          <w:szCs w:val="30"/>
          <w:cs/>
        </w:rPr>
        <w:t>การอ่อนค่า</w:t>
      </w:r>
      <w:r w:rsidR="00642935" w:rsidRPr="00642935">
        <w:rPr>
          <w:rFonts w:asciiTheme="majorBidi" w:hAnsiTheme="majorBidi" w:cstheme="majorBidi" w:hint="cs"/>
          <w:spacing w:val="-4"/>
          <w:sz w:val="30"/>
          <w:szCs w:val="30"/>
        </w:rPr>
        <w:t>)</w:t>
      </w:r>
      <w:r w:rsidRPr="00B112B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ที่เป็นไปได้อย่างสมเหตุสมผลของ</w:t>
      </w:r>
      <w:r w:rsidR="000032B1" w:rsidRPr="000032B1">
        <w:rPr>
          <w:rFonts w:asciiTheme="majorBidi" w:hAnsiTheme="majorBidi"/>
          <w:spacing w:val="-4"/>
          <w:sz w:val="30"/>
          <w:szCs w:val="30"/>
          <w:cs/>
        </w:rPr>
        <w:t>เงินบาทที่มีต่อสกุลเงินตราต่างประเทศ</w:t>
      </w:r>
      <w:r w:rsidRPr="00B112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C7359">
        <w:rPr>
          <w:rFonts w:asciiTheme="majorBidi" w:hAnsiTheme="majorBidi" w:cstheme="majorBidi"/>
          <w:sz w:val="30"/>
          <w:szCs w:val="30"/>
        </w:rPr>
        <w:br/>
      </w:r>
      <w:r w:rsidRPr="00B112B2">
        <w:rPr>
          <w:rFonts w:asciiTheme="majorBidi" w:hAnsiTheme="majorBidi" w:cstheme="majorBidi" w:hint="cs"/>
          <w:sz w:val="30"/>
          <w:szCs w:val="30"/>
          <w:cs/>
        </w:rPr>
        <w:t>ณ วันที่</w:t>
      </w:r>
      <w:r w:rsidR="000032B1">
        <w:rPr>
          <w:rFonts w:asciiTheme="majorBidi" w:hAnsiTheme="majorBidi" w:cstheme="majorBidi" w:hint="cs"/>
          <w:sz w:val="30"/>
          <w:szCs w:val="30"/>
          <w:cs/>
        </w:rPr>
        <w:t>รายงาน</w:t>
      </w:r>
      <w:r w:rsidRPr="00B112B2">
        <w:rPr>
          <w:rFonts w:asciiTheme="majorBidi" w:hAnsiTheme="majorBidi" w:cstheme="majorBidi" w:hint="cs"/>
          <w:sz w:val="30"/>
          <w:szCs w:val="30"/>
          <w:cs/>
        </w:rPr>
        <w:t xml:space="preserve"> ส่งผลกระทบต่อการวัดมูลค่าของเครื่องมือทางการเงินในสกุลเงินตรา</w:t>
      </w:r>
      <w:r w:rsidR="001D04C9">
        <w:rPr>
          <w:rFonts w:asciiTheme="majorBidi" w:hAnsiTheme="majorBidi" w:cstheme="majorBidi" w:hint="cs"/>
          <w:sz w:val="30"/>
          <w:szCs w:val="30"/>
          <w:cs/>
        </w:rPr>
        <w:t xml:space="preserve">ต่างประเทศ </w:t>
      </w:r>
      <w:r w:rsidR="000032B1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B112B2">
        <w:rPr>
          <w:rFonts w:asciiTheme="majorBidi" w:hAnsiTheme="majorBidi" w:cstheme="majorBidi" w:hint="cs"/>
          <w:sz w:val="30"/>
          <w:szCs w:val="30"/>
          <w:cs/>
        </w:rPr>
        <w:t>ตั้งอยู่บนข้อสมมติที่ว่า</w:t>
      </w:r>
      <w:r w:rsidR="000032B1" w:rsidRPr="000032B1">
        <w:rPr>
          <w:rFonts w:asciiTheme="majorBidi" w:hAnsiTheme="majorBidi"/>
          <w:sz w:val="30"/>
          <w:szCs w:val="30"/>
          <w:cs/>
        </w:rPr>
        <w:t>ตัวแปรอื่นโดยเฉพาะอัตราดอกเบี้ยเป็นอัตราคงที่</w:t>
      </w:r>
    </w:p>
    <w:p w14:paraId="5BDF2B8C" w14:textId="14E797C5" w:rsidR="00285DBE" w:rsidRPr="0044450C" w:rsidRDefault="00285DBE" w:rsidP="00A04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766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080"/>
        <w:gridCol w:w="990"/>
        <w:gridCol w:w="180"/>
        <w:gridCol w:w="1030"/>
        <w:gridCol w:w="180"/>
        <w:gridCol w:w="1073"/>
        <w:gridCol w:w="180"/>
        <w:gridCol w:w="993"/>
      </w:tblGrid>
      <w:tr w:rsidR="00285DBE" w:rsidRPr="00285DBE" w14:paraId="07D6B219" w14:textId="77777777" w:rsidTr="00EB1371">
        <w:trPr>
          <w:trHeight w:val="218"/>
          <w:tblHeader/>
        </w:trPr>
        <w:tc>
          <w:tcPr>
            <w:tcW w:w="3060" w:type="dxa"/>
          </w:tcPr>
          <w:p w14:paraId="0F90D09F" w14:textId="053C72F9" w:rsidR="00285DBE" w:rsidRPr="00EB1371" w:rsidRDefault="00285DBE" w:rsidP="004516E2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41A01930" w14:textId="6AABE343" w:rsidR="00285DBE" w:rsidRPr="00EB1371" w:rsidRDefault="000032B1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</w:tcPr>
          <w:p w14:paraId="35F30D78" w14:textId="31EC0CD4" w:rsidR="00285DBE" w:rsidRPr="00EB1371" w:rsidRDefault="00766AB2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137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85895ED" w14:textId="77777777" w:rsidR="00285DBE" w:rsidRPr="00EB1371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246" w:type="dxa"/>
            <w:gridSpan w:val="3"/>
          </w:tcPr>
          <w:p w14:paraId="097C7D11" w14:textId="119B7C60" w:rsidR="00285DBE" w:rsidRPr="00EB1371" w:rsidRDefault="00766AB2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137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85DBE" w:rsidRPr="00285DBE" w14:paraId="287F1B50" w14:textId="77777777" w:rsidTr="00EB1371">
        <w:trPr>
          <w:tblHeader/>
        </w:trPr>
        <w:tc>
          <w:tcPr>
            <w:tcW w:w="3060" w:type="dxa"/>
          </w:tcPr>
          <w:p w14:paraId="527B100B" w14:textId="260F54EF" w:rsidR="00285DBE" w:rsidRPr="00EB1371" w:rsidRDefault="000032B1" w:rsidP="000032B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</w:t>
            </w:r>
            <w:r w:rsidRPr="00EB137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ต่อกำไรหรือขาดทุน</w:t>
            </w:r>
          </w:p>
        </w:tc>
        <w:tc>
          <w:tcPr>
            <w:tcW w:w="1080" w:type="dxa"/>
            <w:hideMark/>
          </w:tcPr>
          <w:p w14:paraId="56236138" w14:textId="77777777" w:rsidR="00285DBE" w:rsidRPr="00EB1371" w:rsidRDefault="00285DBE" w:rsidP="00766AB2">
            <w:pPr>
              <w:pStyle w:val="acctmergecolhdg"/>
              <w:spacing w:line="240" w:lineRule="auto"/>
              <w:ind w:left="-84" w:right="-77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lang w:val="en-US" w:bidi="th-TH"/>
              </w:rPr>
            </w:pPr>
            <w:r w:rsidRPr="00EB1371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2655786A" w14:textId="77777777" w:rsidR="00285DBE" w:rsidRPr="00EB1371" w:rsidRDefault="00285DBE" w:rsidP="00EB1371">
            <w:pPr>
              <w:pStyle w:val="acctmergecolhdg"/>
              <w:spacing w:line="240" w:lineRule="auto"/>
              <w:ind w:left="-78" w:right="-8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7F93088" w14:textId="77777777" w:rsidR="00285DBE" w:rsidRPr="00EB1371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hideMark/>
          </w:tcPr>
          <w:p w14:paraId="6DC7A9D2" w14:textId="77777777" w:rsidR="00285DBE" w:rsidRPr="00EB1371" w:rsidRDefault="00285DBE" w:rsidP="00EB1371">
            <w:pPr>
              <w:pStyle w:val="acctmergecolhdg"/>
              <w:spacing w:line="240" w:lineRule="auto"/>
              <w:ind w:left="-82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1FCAC405" w14:textId="77777777" w:rsidR="00285DBE" w:rsidRPr="00EB1371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hideMark/>
          </w:tcPr>
          <w:p w14:paraId="40CEA87E" w14:textId="77777777" w:rsidR="00285DBE" w:rsidRPr="00EB1371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322B7D9" w14:textId="77777777" w:rsidR="00285DBE" w:rsidRPr="00EB1371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hideMark/>
          </w:tcPr>
          <w:p w14:paraId="75F3E402" w14:textId="77777777" w:rsidR="00285DBE" w:rsidRPr="00EB1371" w:rsidRDefault="00285DBE" w:rsidP="00EB1371">
            <w:pPr>
              <w:pStyle w:val="acctmergecolhdg"/>
              <w:spacing w:line="240" w:lineRule="auto"/>
              <w:ind w:right="-49" w:hanging="111"/>
              <w:rPr>
                <w:rFonts w:asciiTheme="majorBidi" w:hAnsiTheme="majorBidi" w:cstheme="majorBidi"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285DBE" w:rsidRPr="00285DBE" w14:paraId="49FEDA54" w14:textId="77777777" w:rsidTr="00EB1371">
        <w:trPr>
          <w:tblHeader/>
        </w:trPr>
        <w:tc>
          <w:tcPr>
            <w:tcW w:w="3060" w:type="dxa"/>
          </w:tcPr>
          <w:p w14:paraId="2F4785D5" w14:textId="77777777" w:rsidR="00285DBE" w:rsidRPr="00EB1371" w:rsidRDefault="00285DBE" w:rsidP="004516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E617F0" w14:textId="3BEA3232" w:rsidR="00285DBE" w:rsidRPr="00EB1371" w:rsidRDefault="00642935" w:rsidP="00766AB2">
            <w:pPr>
              <w:pStyle w:val="acctfourfigures"/>
              <w:tabs>
                <w:tab w:val="clear" w:pos="765"/>
              </w:tabs>
              <w:spacing w:line="240" w:lineRule="auto"/>
              <w:ind w:left="-174" w:right="-77" w:firstLine="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2935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285DBE" w:rsidRPr="00EB13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ร้</w:t>
            </w:r>
            <w:r w:rsidR="00285DBE" w:rsidRPr="00EB1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642935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626" w:type="dxa"/>
            <w:gridSpan w:val="7"/>
            <w:hideMark/>
          </w:tcPr>
          <w:p w14:paraId="4731510A" w14:textId="34FEC10A" w:rsidR="00285DBE" w:rsidRPr="00EB1371" w:rsidRDefault="00642935" w:rsidP="004516E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766AB2" w:rsidRPr="00EB13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285DBE" w:rsidRPr="00EB1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032B1" w:rsidRPr="00285DBE" w14:paraId="7D7E5E5A" w14:textId="77777777" w:rsidTr="00EB1371">
        <w:tc>
          <w:tcPr>
            <w:tcW w:w="3060" w:type="dxa"/>
          </w:tcPr>
          <w:p w14:paraId="37D82206" w14:textId="4A0C2B51" w:rsidR="000032B1" w:rsidRPr="00EB1371" w:rsidRDefault="000032B1" w:rsidP="004516E2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B13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8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799E0988" w14:textId="77777777" w:rsidR="000032B1" w:rsidRPr="00EB1371" w:rsidRDefault="000032B1" w:rsidP="0002160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EE09FF1" w14:textId="77777777" w:rsidR="000032B1" w:rsidRPr="00EB1371" w:rsidRDefault="000032B1" w:rsidP="0002160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A64AC01" w14:textId="77777777" w:rsidR="000032B1" w:rsidRPr="00EB1371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0" w:type="dxa"/>
          </w:tcPr>
          <w:p w14:paraId="132778D5" w14:textId="77777777" w:rsidR="000032B1" w:rsidRPr="00EB1371" w:rsidRDefault="000032B1" w:rsidP="0002160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C534E61" w14:textId="77777777" w:rsidR="000032B1" w:rsidRPr="00EB1371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</w:tcPr>
          <w:p w14:paraId="52F2D89F" w14:textId="77777777" w:rsidR="000032B1" w:rsidRPr="00EB1371" w:rsidRDefault="000032B1" w:rsidP="0002160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96D2F7E" w14:textId="77777777" w:rsidR="000032B1" w:rsidRPr="00EB1371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</w:tcPr>
          <w:p w14:paraId="7CC3C58B" w14:textId="77777777" w:rsidR="000032B1" w:rsidRPr="00EB1371" w:rsidRDefault="000032B1" w:rsidP="0002160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85DBE" w:rsidRPr="00285DBE" w14:paraId="7786B017" w14:textId="77777777" w:rsidTr="00EB1371">
        <w:tc>
          <w:tcPr>
            <w:tcW w:w="3060" w:type="dxa"/>
            <w:shd w:val="clear" w:color="auto" w:fill="auto"/>
            <w:hideMark/>
          </w:tcPr>
          <w:p w14:paraId="510A9F5B" w14:textId="69D95599" w:rsidR="00285DBE" w:rsidRPr="00EB1371" w:rsidRDefault="00285DBE" w:rsidP="004516E2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EB137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7B46" w:rsidRPr="00EB1371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="00177B46" w:rsidRPr="00EB1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1F9053E8" w14:textId="401555F2" w:rsidR="00285DBE" w:rsidRPr="00EB1371" w:rsidRDefault="00FC4BE6" w:rsidP="0002160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7EEFA9B1" w14:textId="0BB74103" w:rsidR="00285DBE" w:rsidRPr="00EB1371" w:rsidRDefault="00141E4A" w:rsidP="0002160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4B4DF744" w14:textId="77777777" w:rsidR="00285DBE" w:rsidRPr="00EB1371" w:rsidRDefault="00285DBE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0913D13C" w14:textId="35B88440" w:rsidR="00285DBE" w:rsidRPr="00EB1371" w:rsidRDefault="00141E4A" w:rsidP="0002160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(338)</w:t>
            </w:r>
          </w:p>
        </w:tc>
        <w:tc>
          <w:tcPr>
            <w:tcW w:w="180" w:type="dxa"/>
            <w:shd w:val="clear" w:color="auto" w:fill="auto"/>
          </w:tcPr>
          <w:p w14:paraId="584EA2FE" w14:textId="77777777" w:rsidR="00285DBE" w:rsidRPr="00EB1371" w:rsidRDefault="00285DBE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BCFCCF4" w14:textId="43F74928" w:rsidR="00285DBE" w:rsidRPr="00141E4A" w:rsidRDefault="00FC4BE6" w:rsidP="0050765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41E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766)</w:t>
            </w:r>
          </w:p>
        </w:tc>
        <w:tc>
          <w:tcPr>
            <w:tcW w:w="180" w:type="dxa"/>
            <w:shd w:val="clear" w:color="auto" w:fill="auto"/>
          </w:tcPr>
          <w:p w14:paraId="4DF68EF2" w14:textId="77777777" w:rsidR="00285DBE" w:rsidRPr="00EB1371" w:rsidRDefault="00285DBE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06D6BFBF" w14:textId="0D32ECE6" w:rsidR="00285DBE" w:rsidRPr="00EB1371" w:rsidRDefault="00141E4A" w:rsidP="0002160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</w:tr>
      <w:tr w:rsidR="000032B1" w:rsidRPr="00285DBE" w14:paraId="3A57663A" w14:textId="77777777" w:rsidTr="00EB1371">
        <w:tc>
          <w:tcPr>
            <w:tcW w:w="3060" w:type="dxa"/>
            <w:shd w:val="clear" w:color="auto" w:fill="auto"/>
          </w:tcPr>
          <w:p w14:paraId="2CEC36DA" w14:textId="2C2618C7" w:rsidR="000032B1" w:rsidRPr="00EB1371" w:rsidRDefault="00B82A26" w:rsidP="004516E2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เงินปอนด์อังกฤษ </w:t>
            </w:r>
            <w:r w:rsidRPr="00EB137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B1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080" w:type="dxa"/>
            <w:shd w:val="clear" w:color="auto" w:fill="auto"/>
          </w:tcPr>
          <w:p w14:paraId="7D010968" w14:textId="0D8EFC6F" w:rsidR="000032B1" w:rsidRPr="00EB1371" w:rsidRDefault="00FC4BE6" w:rsidP="0002160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2BD2CE2C" w14:textId="41A9028B" w:rsidR="000032B1" w:rsidRPr="00EB1371" w:rsidRDefault="00141E4A" w:rsidP="0002160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(434)</w:t>
            </w:r>
          </w:p>
        </w:tc>
        <w:tc>
          <w:tcPr>
            <w:tcW w:w="180" w:type="dxa"/>
            <w:shd w:val="clear" w:color="auto" w:fill="auto"/>
          </w:tcPr>
          <w:p w14:paraId="513C3D55" w14:textId="77777777" w:rsidR="000032B1" w:rsidRPr="00EB1371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0F09CD6F" w14:textId="61F032A7" w:rsidR="000032B1" w:rsidRPr="00EB1371" w:rsidRDefault="00141E4A" w:rsidP="0002160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180" w:type="dxa"/>
            <w:shd w:val="clear" w:color="auto" w:fill="auto"/>
          </w:tcPr>
          <w:p w14:paraId="061ACFDA" w14:textId="77777777" w:rsidR="000032B1" w:rsidRPr="00EB1371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DA49E55" w14:textId="4176E7CB" w:rsidR="000032B1" w:rsidRPr="00EB1371" w:rsidRDefault="00FC4BE6" w:rsidP="0050765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5B0F4D" w14:textId="77777777" w:rsidR="000032B1" w:rsidRPr="00EB1371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2366D072" w14:textId="09A73CCD" w:rsidR="000032B1" w:rsidRPr="00EB1371" w:rsidRDefault="00FC4BE6" w:rsidP="0002160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008E" w:rsidRPr="00285DBE" w14:paraId="5D9141AA" w14:textId="77777777" w:rsidTr="00EB1371">
        <w:tc>
          <w:tcPr>
            <w:tcW w:w="3060" w:type="dxa"/>
          </w:tcPr>
          <w:p w14:paraId="12282202" w14:textId="77777777" w:rsidR="0013008E" w:rsidRPr="00EB1371" w:rsidRDefault="0013008E" w:rsidP="004516E2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AD70FB" w14:textId="77777777" w:rsidR="0013008E" w:rsidRPr="00EB1371" w:rsidRDefault="0013008E" w:rsidP="0002160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0D42740" w14:textId="77777777" w:rsidR="0013008E" w:rsidRPr="00EB1371" w:rsidRDefault="0013008E" w:rsidP="0002160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5F28278" w14:textId="77777777" w:rsidR="0013008E" w:rsidRPr="00EB1371" w:rsidRDefault="0013008E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0" w:type="dxa"/>
          </w:tcPr>
          <w:p w14:paraId="4383DC42" w14:textId="77777777" w:rsidR="0013008E" w:rsidRPr="00EB1371" w:rsidRDefault="0013008E" w:rsidP="0002160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34A59F54" w14:textId="77777777" w:rsidR="0013008E" w:rsidRPr="00EB1371" w:rsidRDefault="0013008E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</w:tcPr>
          <w:p w14:paraId="50DE1AB4" w14:textId="77777777" w:rsidR="0013008E" w:rsidRPr="00EB1371" w:rsidRDefault="0013008E" w:rsidP="0050765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3B34647" w14:textId="77777777" w:rsidR="0013008E" w:rsidRPr="00EB1371" w:rsidRDefault="0013008E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</w:tcPr>
          <w:p w14:paraId="3F9BF84C" w14:textId="77777777" w:rsidR="0013008E" w:rsidRPr="00EB1371" w:rsidRDefault="0013008E" w:rsidP="0002160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032B1" w:rsidRPr="00285DBE" w14:paraId="07F229B9" w14:textId="77777777" w:rsidTr="00EB1371">
        <w:tc>
          <w:tcPr>
            <w:tcW w:w="3060" w:type="dxa"/>
          </w:tcPr>
          <w:p w14:paraId="45F99D7B" w14:textId="5E02A2FE" w:rsidR="000032B1" w:rsidRPr="00EB1371" w:rsidRDefault="000032B1" w:rsidP="004516E2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B13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8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141B4C6E" w14:textId="77777777" w:rsidR="000032B1" w:rsidRPr="00EB1371" w:rsidRDefault="000032B1" w:rsidP="0002160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64FDC25" w14:textId="77777777" w:rsidR="000032B1" w:rsidRPr="00EB1371" w:rsidRDefault="000032B1" w:rsidP="0002160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0BD5C84" w14:textId="77777777" w:rsidR="000032B1" w:rsidRPr="00EB1371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0" w:type="dxa"/>
          </w:tcPr>
          <w:p w14:paraId="2B933581" w14:textId="77777777" w:rsidR="000032B1" w:rsidRPr="00EB1371" w:rsidRDefault="000032B1" w:rsidP="0002160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97871F3" w14:textId="77777777" w:rsidR="000032B1" w:rsidRPr="00EB1371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</w:tcPr>
          <w:p w14:paraId="2CB85A2F" w14:textId="77777777" w:rsidR="000032B1" w:rsidRPr="00EB1371" w:rsidRDefault="000032B1" w:rsidP="0050765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37688DEC" w14:textId="77777777" w:rsidR="000032B1" w:rsidRPr="00EB1371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</w:tcPr>
          <w:p w14:paraId="41197033" w14:textId="77777777" w:rsidR="000032B1" w:rsidRPr="00EB1371" w:rsidRDefault="000032B1" w:rsidP="0002160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484DE0" w:rsidRPr="00285DBE" w14:paraId="16867888" w14:textId="77777777" w:rsidTr="00EB1371">
        <w:tc>
          <w:tcPr>
            <w:tcW w:w="3060" w:type="dxa"/>
          </w:tcPr>
          <w:p w14:paraId="35AFB662" w14:textId="68BBFAC9" w:rsidR="00484DE0" w:rsidRPr="00EB1371" w:rsidRDefault="00484DE0" w:rsidP="00484DE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EB1371">
              <w:rPr>
                <w:rFonts w:asciiTheme="majorBidi" w:hAnsiTheme="majorBidi" w:cstheme="majorBidi"/>
                <w:sz w:val="30"/>
                <w:szCs w:val="30"/>
              </w:rPr>
              <w:t xml:space="preserve"> / </w:t>
            </w:r>
            <w:r w:rsidRPr="00EB1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080" w:type="dxa"/>
          </w:tcPr>
          <w:p w14:paraId="30F4AA37" w14:textId="379387BD" w:rsidR="00484DE0" w:rsidRPr="00EB1371" w:rsidRDefault="00484DE0" w:rsidP="00484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14:paraId="3532C6F0" w14:textId="5803CA60" w:rsidR="00484DE0" w:rsidRPr="00EB1371" w:rsidRDefault="00484DE0" w:rsidP="00484DE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B1371"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806BF8C" w14:textId="77777777" w:rsidR="00484DE0" w:rsidRPr="00EB1371" w:rsidRDefault="00484DE0" w:rsidP="00484DE0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0" w:type="dxa"/>
          </w:tcPr>
          <w:p w14:paraId="35EF604F" w14:textId="1D32F718" w:rsidR="00484DE0" w:rsidRPr="00EB1371" w:rsidRDefault="00484DE0" w:rsidP="00484DE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80" w:type="dxa"/>
          </w:tcPr>
          <w:p w14:paraId="3B4E99AE" w14:textId="77777777" w:rsidR="00484DE0" w:rsidRPr="00EB1371" w:rsidRDefault="00484DE0" w:rsidP="00484DE0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</w:tcPr>
          <w:p w14:paraId="516A8007" w14:textId="3272F1A8" w:rsidR="00484DE0" w:rsidRPr="00EB1371" w:rsidRDefault="00484DE0" w:rsidP="00484DE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B1371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DBE61E2" w14:textId="77777777" w:rsidR="00484DE0" w:rsidRPr="00EB1371" w:rsidRDefault="00484DE0" w:rsidP="00484DE0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</w:tcPr>
          <w:p w14:paraId="0BBE1709" w14:textId="6062ADF9" w:rsidR="00484DE0" w:rsidRPr="00EB1371" w:rsidRDefault="00484DE0" w:rsidP="00484DE0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484DE0" w:rsidRPr="00285DBE" w14:paraId="1B0F4EA5" w14:textId="77777777" w:rsidTr="00EB1371">
        <w:tc>
          <w:tcPr>
            <w:tcW w:w="3060" w:type="dxa"/>
          </w:tcPr>
          <w:p w14:paraId="75B211D2" w14:textId="68A4CC65" w:rsidR="00484DE0" w:rsidRPr="00EB1371" w:rsidRDefault="00484DE0" w:rsidP="00484DE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เงินปอนด์อังกฤษ </w:t>
            </w:r>
            <w:r w:rsidRPr="00EB137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B1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080" w:type="dxa"/>
          </w:tcPr>
          <w:p w14:paraId="4B62A544" w14:textId="096CC486" w:rsidR="00484DE0" w:rsidRPr="00EB1371" w:rsidRDefault="00484DE0" w:rsidP="00484D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990" w:type="dxa"/>
          </w:tcPr>
          <w:p w14:paraId="226B04D6" w14:textId="45E47840" w:rsidR="00484DE0" w:rsidRPr="00EB1371" w:rsidRDefault="00484DE0" w:rsidP="00484DE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B1371">
              <w:rPr>
                <w:rFonts w:asciiTheme="majorBidi" w:hAnsiTheme="majorBidi" w:cstheme="majorBidi"/>
                <w:sz w:val="30"/>
                <w:szCs w:val="30"/>
              </w:rPr>
              <w:t>412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EA54521" w14:textId="77777777" w:rsidR="00484DE0" w:rsidRPr="00EB1371" w:rsidRDefault="00484DE0" w:rsidP="00484DE0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2559F674" w14:textId="5CAF80C0" w:rsidR="00484DE0" w:rsidRPr="00EB1371" w:rsidRDefault="00484DE0" w:rsidP="00484DE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80" w:type="dxa"/>
          </w:tcPr>
          <w:p w14:paraId="07509689" w14:textId="77777777" w:rsidR="00484DE0" w:rsidRPr="00EB1371" w:rsidRDefault="00484DE0" w:rsidP="00484DE0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9ABC9CE" w14:textId="7ECE6E06" w:rsidR="00484DE0" w:rsidRPr="00EB1371" w:rsidRDefault="00484DE0" w:rsidP="00484DE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69BAFB" w14:textId="77777777" w:rsidR="00484DE0" w:rsidRPr="00EB1371" w:rsidRDefault="00484DE0" w:rsidP="00484DE0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936EC2E" w14:textId="0731FD63" w:rsidR="00484DE0" w:rsidRPr="00EB1371" w:rsidRDefault="00484DE0" w:rsidP="00484DE0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6B35C17" w14:textId="77777777" w:rsidR="00435C83" w:rsidRPr="0044450C" w:rsidRDefault="00435C83" w:rsidP="00EB3230">
      <w:pPr>
        <w:tabs>
          <w:tab w:val="left" w:pos="1260"/>
        </w:tabs>
        <w:spacing w:line="240" w:lineRule="auto"/>
        <w:ind w:left="720" w:firstLine="27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924076" w14:textId="3CE33619" w:rsidR="00EB3230" w:rsidRDefault="00642935" w:rsidP="00EB3230">
      <w:pPr>
        <w:tabs>
          <w:tab w:val="left" w:pos="1260"/>
        </w:tabs>
        <w:spacing w:line="240" w:lineRule="auto"/>
        <w:ind w:left="720" w:firstLine="270"/>
        <w:jc w:val="thaiDistribute"/>
        <w:rPr>
          <w:rFonts w:asciiTheme="majorBidi" w:hAnsiTheme="majorBidi" w:cstheme="majorBidi"/>
          <w:sz w:val="30"/>
          <w:szCs w:val="30"/>
        </w:rPr>
      </w:pPr>
      <w:r w:rsidRPr="00642935">
        <w:rPr>
          <w:rFonts w:asciiTheme="majorBidi" w:hAnsiTheme="majorBidi" w:cstheme="majorBidi" w:hint="cs"/>
          <w:sz w:val="30"/>
          <w:szCs w:val="30"/>
        </w:rPr>
        <w:t>(</w:t>
      </w:r>
      <w:r w:rsidR="00EB3230" w:rsidRPr="00425CF2">
        <w:rPr>
          <w:rFonts w:asciiTheme="majorBidi" w:hAnsiTheme="majorBidi" w:cstheme="majorBidi" w:hint="cs"/>
          <w:sz w:val="30"/>
          <w:szCs w:val="30"/>
          <w:cs/>
        </w:rPr>
        <w:t>ข.</w:t>
      </w:r>
      <w:r w:rsidR="00EB3230">
        <w:rPr>
          <w:rFonts w:asciiTheme="majorBidi" w:hAnsiTheme="majorBidi" w:cstheme="majorBidi"/>
          <w:sz w:val="30"/>
          <w:szCs w:val="30"/>
        </w:rPr>
        <w:t>3.</w:t>
      </w:r>
      <w:r w:rsidR="00B47E66">
        <w:rPr>
          <w:rFonts w:asciiTheme="majorBidi" w:hAnsiTheme="majorBidi" w:cstheme="majorBidi"/>
          <w:sz w:val="30"/>
          <w:szCs w:val="30"/>
        </w:rPr>
        <w:t>2</w:t>
      </w:r>
      <w:r w:rsidRPr="00642935">
        <w:rPr>
          <w:rFonts w:asciiTheme="majorBidi" w:hAnsiTheme="majorBidi" w:cstheme="majorBidi" w:hint="cs"/>
          <w:sz w:val="30"/>
          <w:szCs w:val="30"/>
        </w:rPr>
        <w:t>)</w:t>
      </w:r>
      <w:r w:rsidR="00EB3230" w:rsidRPr="00425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B3230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</w:t>
      </w:r>
    </w:p>
    <w:p w14:paraId="1CD8EF56" w14:textId="77777777" w:rsidR="00EB3230" w:rsidRPr="0044450C" w:rsidRDefault="00EB3230" w:rsidP="00A04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E0451E" w14:textId="3F49B15D" w:rsidR="00EB3230" w:rsidRPr="00EB3230" w:rsidRDefault="00EB3230" w:rsidP="00EB3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22E00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956A31">
        <w:rPr>
          <w:rFonts w:asciiTheme="majorBidi" w:hAnsiTheme="majorBidi" w:cstheme="majorBidi"/>
          <w:sz w:val="30"/>
          <w:szCs w:val="30"/>
          <w:cs/>
        </w:rPr>
        <w:t>ซึ่งส่งผลกระทบต่อผลการดำเนินงานและกระแสเงินสดของกลุ่มบริษัท</w:t>
      </w:r>
      <w:r w:rsidRPr="00956A31">
        <w:rPr>
          <w:rFonts w:asciiTheme="majorBidi" w:hAnsiTheme="majorBidi" w:cstheme="majorBidi"/>
          <w:sz w:val="30"/>
          <w:szCs w:val="30"/>
        </w:rPr>
        <w:t xml:space="preserve"> </w:t>
      </w:r>
      <w:r w:rsidR="00BA7CFC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8D1934">
        <w:rPr>
          <w:rFonts w:asciiTheme="majorBidi" w:hAnsiTheme="majorBidi" w:cstheme="majorBidi"/>
          <w:sz w:val="30"/>
          <w:szCs w:val="30"/>
          <w:cs/>
        </w:rPr>
        <w:t>โดยหลักมาจาก</w:t>
      </w:r>
      <w:r w:rsidRPr="008D1934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8D1934">
        <w:rPr>
          <w:rFonts w:asciiTheme="majorBidi" w:hAnsiTheme="majorBidi" w:cstheme="majorBidi"/>
          <w:sz w:val="30"/>
          <w:szCs w:val="30"/>
          <w:cs/>
        </w:rPr>
        <w:t>กู้ยืม</w:t>
      </w:r>
      <w:r w:rsidR="00B52B7F">
        <w:rPr>
          <w:rFonts w:asciiTheme="majorBidi" w:hAnsiTheme="majorBidi" w:cstheme="majorBidi" w:hint="cs"/>
          <w:sz w:val="30"/>
          <w:szCs w:val="30"/>
          <w:cs/>
        </w:rPr>
        <w:t>ระยะยาว</w:t>
      </w:r>
      <w:r w:rsidR="00E22E00">
        <w:rPr>
          <w:rFonts w:asciiTheme="majorBidi" w:hAnsiTheme="majorBidi" w:cstheme="majorBidi" w:hint="cs"/>
          <w:sz w:val="30"/>
          <w:szCs w:val="30"/>
          <w:cs/>
        </w:rPr>
        <w:t>ซึ่งส่วนใหญ่มีอัตราดอกเบี้ย</w:t>
      </w:r>
      <w:r w:rsidR="00BA7CFC">
        <w:rPr>
          <w:rFonts w:asciiTheme="majorBidi" w:hAnsiTheme="majorBidi" w:cstheme="majorBidi" w:hint="cs"/>
          <w:sz w:val="30"/>
          <w:szCs w:val="30"/>
          <w:cs/>
        </w:rPr>
        <w:t>ผันแปร</w:t>
      </w:r>
      <w:r w:rsidRPr="008D19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2935" w:rsidRPr="00642935">
        <w:rPr>
          <w:rFonts w:asciiTheme="majorBidi" w:hAnsiTheme="majorBidi" w:cstheme="majorBidi"/>
          <w:sz w:val="30"/>
          <w:szCs w:val="30"/>
        </w:rPr>
        <w:t>(</w:t>
      </w:r>
      <w:r w:rsidRPr="00956A31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Pr="00956A31">
        <w:rPr>
          <w:rFonts w:asciiTheme="majorBidi" w:hAnsiTheme="majorBidi" w:cstheme="majorBidi"/>
          <w:sz w:val="30"/>
          <w:szCs w:val="30"/>
        </w:rPr>
        <w:t>1</w:t>
      </w:r>
      <w:r w:rsidR="005A690A">
        <w:rPr>
          <w:rFonts w:asciiTheme="majorBidi" w:hAnsiTheme="majorBidi" w:cstheme="majorBidi"/>
          <w:sz w:val="30"/>
          <w:szCs w:val="30"/>
        </w:rPr>
        <w:t>3</w:t>
      </w:r>
      <w:r w:rsidR="00642935" w:rsidRPr="00642935">
        <w:rPr>
          <w:rFonts w:asciiTheme="majorBidi" w:hAnsiTheme="majorBidi" w:cstheme="majorBidi"/>
          <w:sz w:val="30"/>
          <w:szCs w:val="30"/>
        </w:rPr>
        <w:t>)</w:t>
      </w:r>
      <w:r w:rsidRPr="00956A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2B7F" w:rsidRPr="00956A31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กลุ่มบริษัทไม่มีการทำสัญญาแลกเปลี่ยนอัตราดอกเบี้ยสำหรับเงินกู้ยืมระยะยาวดังกล่าว</w:t>
      </w:r>
    </w:p>
    <w:p w14:paraId="5A7BB316" w14:textId="0F82370E" w:rsidR="00A320DA" w:rsidRPr="0044450C" w:rsidRDefault="00A32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73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990"/>
        <w:gridCol w:w="270"/>
        <w:gridCol w:w="1080"/>
        <w:gridCol w:w="268"/>
        <w:gridCol w:w="992"/>
      </w:tblGrid>
      <w:tr w:rsidR="00F43009" w:rsidRPr="00836CF1" w14:paraId="52E377C6" w14:textId="77777777" w:rsidTr="00A320DA">
        <w:trPr>
          <w:tblHeader/>
        </w:trPr>
        <w:tc>
          <w:tcPr>
            <w:tcW w:w="3870" w:type="dxa"/>
            <w:hideMark/>
          </w:tcPr>
          <w:p w14:paraId="63BB99B3" w14:textId="2D9DD50D" w:rsidR="00F43009" w:rsidRPr="00EB1371" w:rsidRDefault="00F43009" w:rsidP="00956A31">
            <w:pPr>
              <w:pStyle w:val="block"/>
              <w:spacing w:after="0" w:line="240" w:lineRule="atLeast"/>
              <w:ind w:left="150" w:hanging="16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250" w:type="dxa"/>
            <w:gridSpan w:val="3"/>
          </w:tcPr>
          <w:p w14:paraId="2F04513B" w14:textId="391E497B" w:rsidR="00F43009" w:rsidRPr="00EB1371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1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3AD0446" w14:textId="77777777" w:rsidR="00F43009" w:rsidRPr="00EB1371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2F89C1FB" w14:textId="28750D2C" w:rsidR="00F43009" w:rsidRPr="00EB1371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EB1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43009" w:rsidRPr="00836CF1" w14:paraId="2F330C61" w14:textId="77777777" w:rsidTr="00A320DA">
        <w:trPr>
          <w:tblHeader/>
        </w:trPr>
        <w:tc>
          <w:tcPr>
            <w:tcW w:w="3870" w:type="dxa"/>
            <w:hideMark/>
          </w:tcPr>
          <w:p w14:paraId="7B76CC9B" w14:textId="77777777" w:rsidR="00F43009" w:rsidRPr="00EB1371" w:rsidRDefault="00F43009" w:rsidP="004516E2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179442CF" w14:textId="326DC630" w:rsidR="00F43009" w:rsidRPr="00EB1371" w:rsidRDefault="00C65C75" w:rsidP="00A320DA">
            <w:pPr>
              <w:pStyle w:val="block"/>
              <w:spacing w:after="0" w:line="240" w:lineRule="atLeas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84D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DD3B347" w14:textId="77777777" w:rsidR="00F43009" w:rsidRPr="00EB1371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</w:tcPr>
          <w:p w14:paraId="2D91677D" w14:textId="471B1914" w:rsidR="00F43009" w:rsidRPr="00EB1371" w:rsidRDefault="00F43009" w:rsidP="00A320DA">
            <w:pPr>
              <w:pStyle w:val="block"/>
              <w:spacing w:after="0" w:line="240" w:lineRule="atLeas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84D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E3BDED5" w14:textId="77777777" w:rsidR="00F43009" w:rsidRPr="00EB1371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19E0629B" w14:textId="477F2B13" w:rsidR="00F43009" w:rsidRPr="00EB1371" w:rsidRDefault="00C65C75" w:rsidP="00A320DA">
            <w:pPr>
              <w:pStyle w:val="block"/>
              <w:spacing w:after="0" w:line="240" w:lineRule="atLeast"/>
              <w:ind w:left="-111" w:right="-105" w:firstLine="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84D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14:paraId="503383E3" w14:textId="77777777" w:rsidR="00F43009" w:rsidRPr="00EB1371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hideMark/>
          </w:tcPr>
          <w:p w14:paraId="6357826A" w14:textId="5EEC372D" w:rsidR="00F43009" w:rsidRPr="00EB1371" w:rsidRDefault="00F43009" w:rsidP="00A320DA">
            <w:pPr>
              <w:pStyle w:val="block"/>
              <w:spacing w:after="0" w:line="240" w:lineRule="atLeast"/>
              <w:ind w:left="-101"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84D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F43009" w:rsidRPr="00836CF1" w14:paraId="13A0AEF4" w14:textId="77777777" w:rsidTr="00A320DA">
        <w:trPr>
          <w:tblHeader/>
        </w:trPr>
        <w:tc>
          <w:tcPr>
            <w:tcW w:w="3870" w:type="dxa"/>
          </w:tcPr>
          <w:p w14:paraId="546E9FFB" w14:textId="0F8AE782" w:rsidR="00F43009" w:rsidRPr="00EB1371" w:rsidRDefault="00F43009" w:rsidP="004516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60" w:type="dxa"/>
            <w:gridSpan w:val="7"/>
            <w:hideMark/>
          </w:tcPr>
          <w:p w14:paraId="32FC499C" w14:textId="2AA88B27" w:rsidR="00F43009" w:rsidRPr="00EB1371" w:rsidRDefault="00642935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F43009" w:rsidRPr="00EB13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="00F43009" w:rsidRPr="00EB1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6429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84DE0" w:rsidRPr="00836CF1" w14:paraId="7B023486" w14:textId="77777777" w:rsidTr="00484DE0">
        <w:tc>
          <w:tcPr>
            <w:tcW w:w="3870" w:type="dxa"/>
          </w:tcPr>
          <w:p w14:paraId="3662326D" w14:textId="09AD27DA" w:rsidR="00484DE0" w:rsidRPr="00EB1371" w:rsidRDefault="00484DE0" w:rsidP="00484DE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035583C" w14:textId="7FF5333E" w:rsidR="00484DE0" w:rsidRPr="00EB1371" w:rsidRDefault="005C5501" w:rsidP="00484DE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686,352</w:t>
            </w:r>
          </w:p>
        </w:tc>
        <w:tc>
          <w:tcPr>
            <w:tcW w:w="270" w:type="dxa"/>
            <w:vAlign w:val="center"/>
          </w:tcPr>
          <w:p w14:paraId="4986F16E" w14:textId="77777777" w:rsidR="00484DE0" w:rsidRPr="00EB1371" w:rsidRDefault="00484DE0" w:rsidP="00484DE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8E8D7B6" w14:textId="07905813" w:rsidR="00484DE0" w:rsidRPr="00EB1371" w:rsidRDefault="00A64058" w:rsidP="00484DE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5C55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</w:t>
            </w:r>
            <w:r w:rsidR="005C55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</w:tcPr>
          <w:p w14:paraId="77A83748" w14:textId="77777777" w:rsidR="00484DE0" w:rsidRPr="00EB1371" w:rsidRDefault="00484DE0" w:rsidP="00484DE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B5DC104" w14:textId="7D0F6838" w:rsidR="00484DE0" w:rsidRPr="00EB1371" w:rsidRDefault="005C5501" w:rsidP="00484DE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79,210</w:t>
            </w:r>
          </w:p>
        </w:tc>
        <w:tc>
          <w:tcPr>
            <w:tcW w:w="268" w:type="dxa"/>
            <w:vAlign w:val="center"/>
          </w:tcPr>
          <w:p w14:paraId="26C273AC" w14:textId="77777777" w:rsidR="00484DE0" w:rsidRPr="00EB1371" w:rsidRDefault="00484DE0" w:rsidP="00484DE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  <w:hideMark/>
          </w:tcPr>
          <w:p w14:paraId="0CDC5053" w14:textId="332BA7E4" w:rsidR="00484DE0" w:rsidRPr="00EB1371" w:rsidRDefault="005C5501" w:rsidP="00484DE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  <w:r w:rsidR="00484DE0"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</w:tr>
    </w:tbl>
    <w:p w14:paraId="11780340" w14:textId="77777777" w:rsidR="00B43662" w:rsidRPr="0044450C" w:rsidRDefault="00B43662" w:rsidP="003A3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620"/>
        <w:jc w:val="both"/>
        <w:rPr>
          <w:rFonts w:ascii="Angsana New" w:eastAsia="Calibri" w:hAnsi="Angsana New"/>
          <w:i/>
          <w:iCs/>
          <w:sz w:val="28"/>
          <w:szCs w:val="28"/>
        </w:rPr>
      </w:pPr>
    </w:p>
    <w:p w14:paraId="5729367A" w14:textId="77777777" w:rsidR="00EB1371" w:rsidRDefault="00EB1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4F9B26E2" w14:textId="7CB56D26" w:rsidR="009446F5" w:rsidRPr="00EA7304" w:rsidRDefault="009446F5" w:rsidP="003A3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620"/>
        <w:jc w:val="both"/>
        <w:rPr>
          <w:rFonts w:asciiTheme="majorBidi" w:eastAsia="Calibri" w:hAnsiTheme="majorBidi" w:cstheme="majorBidi"/>
          <w:color w:val="0000FF"/>
          <w:sz w:val="30"/>
          <w:szCs w:val="30"/>
          <w:lang w:val="en-GB" w:bidi="ar-SA"/>
        </w:rPr>
      </w:pPr>
      <w:r w:rsidRPr="00DD13BA">
        <w:rPr>
          <w:rFonts w:ascii="Angsana New" w:eastAsia="Calibri" w:hAnsi="Angsana New" w:hint="cs"/>
          <w:i/>
          <w:iCs/>
          <w:sz w:val="30"/>
          <w:szCs w:val="30"/>
          <w:cs/>
        </w:rPr>
        <w:lastRenderedPageBreak/>
        <w:t>การวิเคราะห์ความอ่อนไหวในกระแสเงินสด</w:t>
      </w:r>
      <w:r w:rsidRPr="00DD13BA">
        <w:rPr>
          <w:rFonts w:ascii="Angsana New" w:eastAsia="Calibri" w:hAnsi="Angsana New"/>
          <w:i/>
          <w:iCs/>
          <w:sz w:val="30"/>
          <w:szCs w:val="30"/>
          <w:cs/>
        </w:rPr>
        <w:t>ของเครื่องมือที่มีอัตราดอกเบี้ยผันแปร</w:t>
      </w:r>
    </w:p>
    <w:p w14:paraId="0E2F9D8C" w14:textId="77777777" w:rsidR="009446F5" w:rsidRPr="0044450C" w:rsidRDefault="009446F5" w:rsidP="00944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="Angsana New" w:hAnsi="Angsana New"/>
          <w:sz w:val="28"/>
          <w:szCs w:val="28"/>
        </w:rPr>
      </w:pPr>
      <w:r w:rsidRPr="0044450C">
        <w:rPr>
          <w:rFonts w:ascii="Angsana New" w:hAnsi="Angsana New"/>
          <w:sz w:val="28"/>
          <w:szCs w:val="28"/>
        </w:rPr>
        <w:t xml:space="preserve"> </w:t>
      </w:r>
    </w:p>
    <w:p w14:paraId="637AEFA7" w14:textId="2FFFCE1C" w:rsidR="009446F5" w:rsidRDefault="009446F5" w:rsidP="00A32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620"/>
        <w:jc w:val="thaiDistribute"/>
        <w:rPr>
          <w:rFonts w:ascii="Angsana New" w:eastAsia="Calibri" w:hAnsi="Angsana New"/>
          <w:sz w:val="30"/>
          <w:szCs w:val="30"/>
        </w:rPr>
      </w:pPr>
      <w:r w:rsidRPr="00DC7359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การเปลี่ยนแปลงของอัตราดอกเบี้ยที่ </w:t>
      </w:r>
      <w:r w:rsidRPr="00DC7359">
        <w:rPr>
          <w:rFonts w:ascii="Angsana New" w:eastAsia="Calibri" w:hAnsi="Angsana New"/>
          <w:spacing w:val="-2"/>
          <w:sz w:val="30"/>
          <w:szCs w:val="30"/>
        </w:rPr>
        <w:t>1%</w:t>
      </w:r>
      <w:r w:rsidRPr="00DC7359">
        <w:rPr>
          <w:rFonts w:ascii="Angsana New" w:eastAsia="Calibri" w:hAnsi="Angsana New" w:hint="cs"/>
          <w:spacing w:val="-2"/>
          <w:sz w:val="30"/>
          <w:szCs w:val="30"/>
        </w:rPr>
        <w:t xml:space="preserve"> </w:t>
      </w:r>
      <w:r w:rsidRPr="00DC7359">
        <w:rPr>
          <w:rFonts w:ascii="Angsana New" w:eastAsia="Calibri" w:hAnsi="Angsana New" w:hint="cs"/>
          <w:spacing w:val="-2"/>
          <w:sz w:val="30"/>
          <w:szCs w:val="30"/>
          <w:cs/>
        </w:rPr>
        <w:t>ซึ่งเป็นไปได้อย่างสมเหตุสมผล</w:t>
      </w:r>
      <w:r w:rsidRPr="00DC7359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 xml:space="preserve"> ณ วันที่รายงาน</w:t>
      </w:r>
      <w:r w:rsidR="00A320DA" w:rsidRPr="00DC7359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 xml:space="preserve"> </w:t>
      </w:r>
      <w:r w:rsidR="00A320DA" w:rsidRPr="00DC7359">
        <w:rPr>
          <w:rFonts w:ascii="Angsana New" w:eastAsia="Calibri" w:hAnsi="Angsana New" w:hint="cs"/>
          <w:spacing w:val="-2"/>
          <w:sz w:val="30"/>
          <w:szCs w:val="30"/>
          <w:cs/>
        </w:rPr>
        <w:t>โดย</w:t>
      </w:r>
      <w:r w:rsidR="00345806" w:rsidRPr="00345806">
        <w:rPr>
          <w:rFonts w:ascii="Angsana New" w:eastAsia="Calibri" w:hAnsi="Angsana New"/>
          <w:spacing w:val="-2"/>
          <w:sz w:val="30"/>
          <w:szCs w:val="30"/>
          <w:cs/>
        </w:rPr>
        <w:t>เงินกู้ยืมระยะยาวดังกล่าวเป็นสกุลเงินบาท จึงไม่มีความเสี่ยงจากเงินตราต่างประเทศ</w:t>
      </w:r>
    </w:p>
    <w:p w14:paraId="227A27A5" w14:textId="77777777" w:rsidR="00A320DA" w:rsidRPr="00345806" w:rsidRDefault="00A320DA" w:rsidP="00A32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620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tbl>
      <w:tblPr>
        <w:tblW w:w="873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80"/>
        <w:gridCol w:w="1080"/>
        <w:gridCol w:w="180"/>
        <w:gridCol w:w="1170"/>
        <w:gridCol w:w="180"/>
        <w:gridCol w:w="1170"/>
      </w:tblGrid>
      <w:tr w:rsidR="009446F5" w:rsidRPr="00DD13BA" w14:paraId="6558086E" w14:textId="77777777" w:rsidTr="00956A31">
        <w:tc>
          <w:tcPr>
            <w:tcW w:w="3600" w:type="dxa"/>
          </w:tcPr>
          <w:p w14:paraId="400E1D2D" w14:textId="77777777" w:rsidR="009446F5" w:rsidRPr="00CB5A08" w:rsidRDefault="009446F5" w:rsidP="009446F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788223BB" w14:textId="4EEF6CA3" w:rsidR="009446F5" w:rsidRPr="00CB5A08" w:rsidRDefault="00DD13BA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3A1BBB7" w14:textId="77777777" w:rsidR="009446F5" w:rsidRPr="00CB5A08" w:rsidRDefault="009446F5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hideMark/>
          </w:tcPr>
          <w:p w14:paraId="5EAB1BD8" w14:textId="39B5F04F" w:rsidR="009446F5" w:rsidRPr="00CB5A08" w:rsidRDefault="00DD13BA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46F5" w:rsidRPr="00DD13BA" w14:paraId="0B7AC49E" w14:textId="77777777" w:rsidTr="00956A31">
        <w:tc>
          <w:tcPr>
            <w:tcW w:w="3600" w:type="dxa"/>
            <w:hideMark/>
          </w:tcPr>
          <w:p w14:paraId="7D48516E" w14:textId="77777777" w:rsidR="009446F5" w:rsidRPr="00CB5A08" w:rsidRDefault="009446F5" w:rsidP="009446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A68D143" w14:textId="1C916978" w:rsidR="009446F5" w:rsidRPr="00CB5A08" w:rsidRDefault="00A320DA" w:rsidP="006A366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5A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0230CB30" w14:textId="77777777" w:rsidR="009446F5" w:rsidRPr="00CB5A08" w:rsidRDefault="009446F5" w:rsidP="0095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5A0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CB5A08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24EFADBB" w14:textId="77777777" w:rsidR="009446F5" w:rsidRPr="00CB5A08" w:rsidRDefault="009446F5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9E8A8BE" w14:textId="77777777" w:rsidR="009446F5" w:rsidRPr="00CB5A08" w:rsidRDefault="009446F5" w:rsidP="0095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40" w:lineRule="atLeast"/>
              <w:ind w:left="-78" w:right="-8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CB5A08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0D9E4849" w14:textId="77777777" w:rsidR="009446F5" w:rsidRPr="00CB5A08" w:rsidRDefault="009446F5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C47C209" w14:textId="77777777" w:rsidR="009446F5" w:rsidRPr="00CB5A08" w:rsidRDefault="009446F5" w:rsidP="0095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CB5A08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37EB7882" w14:textId="77777777" w:rsidR="009446F5" w:rsidRPr="00CB5A08" w:rsidRDefault="009446F5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F7AF7A1" w14:textId="77777777" w:rsidR="009446F5" w:rsidRPr="00CB5A08" w:rsidRDefault="009446F5" w:rsidP="0095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40" w:lineRule="atLeast"/>
              <w:ind w:left="-82" w:right="-8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CB5A08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</w:tr>
      <w:tr w:rsidR="009446F5" w:rsidRPr="00DD13BA" w14:paraId="72484FAD" w14:textId="77777777" w:rsidTr="00956A31">
        <w:tc>
          <w:tcPr>
            <w:tcW w:w="3600" w:type="dxa"/>
          </w:tcPr>
          <w:p w14:paraId="7FD58ECD" w14:textId="77777777" w:rsidR="009446F5" w:rsidRPr="00CB5A08" w:rsidRDefault="009446F5" w:rsidP="009446F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3ED45186" w14:textId="549D606C" w:rsidR="009446F5" w:rsidRPr="00CB5A08" w:rsidRDefault="00642935" w:rsidP="009446F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DD13BA" w:rsidRPr="00CB5A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9446F5" w:rsidRPr="00CB5A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320DA" w:rsidRPr="00DD13BA" w14:paraId="6C1C3ABC" w14:textId="77777777" w:rsidTr="00956A31">
        <w:tc>
          <w:tcPr>
            <w:tcW w:w="3600" w:type="dxa"/>
          </w:tcPr>
          <w:p w14:paraId="1B343363" w14:textId="30019665" w:rsidR="00A320DA" w:rsidRPr="00CB5A08" w:rsidRDefault="00A320DA" w:rsidP="009446F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B5A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B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8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3CA41E87" w14:textId="77777777" w:rsidR="00A320DA" w:rsidRPr="00CB5A08" w:rsidRDefault="00A320DA" w:rsidP="00DD1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F33F868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7CDA60B" w14:textId="77777777" w:rsidR="00A320DA" w:rsidRPr="00CB5A08" w:rsidRDefault="00A320DA" w:rsidP="009446F5">
            <w:pPr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767BC00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1A43B31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47FB5EB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272E085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446F5" w:rsidRPr="00DD13BA" w14:paraId="7F98C980" w14:textId="77777777" w:rsidTr="00956A31">
        <w:tc>
          <w:tcPr>
            <w:tcW w:w="3600" w:type="dxa"/>
            <w:hideMark/>
          </w:tcPr>
          <w:p w14:paraId="5B25A36C" w14:textId="74A3FE6E" w:rsidR="009446F5" w:rsidRPr="00CB5A08" w:rsidRDefault="00CB5A08" w:rsidP="009446F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4DFB3E93" w14:textId="1548888B" w:rsidR="009446F5" w:rsidRPr="00CB5A08" w:rsidRDefault="005C5501" w:rsidP="00DD1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58D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58D5">
              <w:rPr>
                <w:rFonts w:ascii="Angsana New" w:hAnsi="Angsana New"/>
                <w:sz w:val="30"/>
                <w:szCs w:val="30"/>
              </w:rPr>
              <w:t>97</w:t>
            </w:r>
            <w:r w:rsidR="003F5F3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A9C6D29" w14:textId="77777777" w:rsidR="009446F5" w:rsidRPr="00CB5A08" w:rsidRDefault="009446F5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149CFB" w14:textId="2CFB3BA7" w:rsidR="009446F5" w:rsidRPr="00CB5A08" w:rsidRDefault="004E58D5" w:rsidP="009446F5">
            <w:pPr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5C550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</w:t>
            </w:r>
            <w:r w:rsidR="003F5F3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17D70FEB" w14:textId="77777777" w:rsidR="009446F5" w:rsidRPr="00CB5A08" w:rsidRDefault="009446F5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8A6FD5" w14:textId="43826A0C" w:rsidR="009446F5" w:rsidRPr="00CB5A08" w:rsidRDefault="005C5501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(675)</w:t>
            </w:r>
          </w:p>
        </w:tc>
        <w:tc>
          <w:tcPr>
            <w:tcW w:w="180" w:type="dxa"/>
          </w:tcPr>
          <w:p w14:paraId="49F10077" w14:textId="77777777" w:rsidR="009446F5" w:rsidRPr="00CB5A08" w:rsidRDefault="009446F5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ABB703" w14:textId="5B54D6BE" w:rsidR="009446F5" w:rsidRPr="00CB5A08" w:rsidRDefault="005C5501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675</w:t>
            </w:r>
          </w:p>
        </w:tc>
      </w:tr>
      <w:tr w:rsidR="00A320DA" w:rsidRPr="00DD13BA" w14:paraId="4FBC1D2F" w14:textId="77777777" w:rsidTr="00956A31">
        <w:tc>
          <w:tcPr>
            <w:tcW w:w="3600" w:type="dxa"/>
          </w:tcPr>
          <w:p w14:paraId="5A7DB58E" w14:textId="77777777" w:rsidR="00A320DA" w:rsidRPr="00CB5A08" w:rsidRDefault="00A320DA" w:rsidP="009446F5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3AAEF9D" w14:textId="77777777" w:rsidR="00A320DA" w:rsidRPr="00CB5A08" w:rsidRDefault="00A320DA" w:rsidP="00DD1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80" w:type="dxa"/>
          </w:tcPr>
          <w:p w14:paraId="6FB72A81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</w:tcPr>
          <w:p w14:paraId="60E69A36" w14:textId="77777777" w:rsidR="00A320DA" w:rsidRPr="00CB5A08" w:rsidRDefault="00A320DA" w:rsidP="009446F5">
            <w:pPr>
              <w:spacing w:line="240" w:lineRule="auto"/>
              <w:ind w:right="5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80" w:type="dxa"/>
          </w:tcPr>
          <w:p w14:paraId="09B6F37F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</w:tcPr>
          <w:p w14:paraId="4AA7F580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80" w:type="dxa"/>
          </w:tcPr>
          <w:p w14:paraId="28820957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</w:tcPr>
          <w:p w14:paraId="1FAD2048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A320DA" w:rsidRPr="00DD13BA" w14:paraId="0FA50003" w14:textId="77777777" w:rsidTr="00956A31">
        <w:tc>
          <w:tcPr>
            <w:tcW w:w="3600" w:type="dxa"/>
          </w:tcPr>
          <w:p w14:paraId="427B1FF5" w14:textId="5E581720" w:rsidR="00A320DA" w:rsidRPr="00CB5A08" w:rsidRDefault="00A320DA" w:rsidP="009446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B5A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B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8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0885C05E" w14:textId="77777777" w:rsidR="00A320DA" w:rsidRPr="00CB5A08" w:rsidRDefault="00A320DA" w:rsidP="00DD1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E3178C5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AF2CDE6" w14:textId="77777777" w:rsidR="00A320DA" w:rsidRPr="00CB5A08" w:rsidRDefault="00A320DA" w:rsidP="009446F5">
            <w:pPr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FD1AA19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9776E1A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5C7C05F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B2BF00D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84DE0" w:rsidRPr="00DD13BA" w14:paraId="76B5E4ED" w14:textId="77777777" w:rsidTr="00956A31">
        <w:tc>
          <w:tcPr>
            <w:tcW w:w="3600" w:type="dxa"/>
          </w:tcPr>
          <w:p w14:paraId="47FE2C1C" w14:textId="068BAB1C" w:rsidR="00484DE0" w:rsidRPr="00CB5A08" w:rsidRDefault="00484DE0" w:rsidP="00484DE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5A0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7CEF10C6" w14:textId="3CF93E7B" w:rsidR="00484DE0" w:rsidRPr="00CB5A08" w:rsidRDefault="00484DE0" w:rsidP="0048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5A08">
              <w:rPr>
                <w:rFonts w:ascii="Angsana New" w:hAnsi="Angsana New"/>
                <w:sz w:val="30"/>
                <w:szCs w:val="30"/>
              </w:rPr>
              <w:t>(6,</w:t>
            </w:r>
            <w:r w:rsidR="005C5501">
              <w:rPr>
                <w:rFonts w:ascii="Angsana New" w:hAnsi="Angsana New"/>
                <w:sz w:val="30"/>
                <w:szCs w:val="30"/>
              </w:rPr>
              <w:t>561</w:t>
            </w:r>
            <w:r w:rsidRPr="00CB5A0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A637DA1" w14:textId="77777777" w:rsidR="00484DE0" w:rsidRPr="00CB5A08" w:rsidRDefault="00484DE0" w:rsidP="00484D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D77383" w14:textId="3075BE08" w:rsidR="00484DE0" w:rsidRPr="00CB5A08" w:rsidRDefault="00484DE0" w:rsidP="00484DE0">
            <w:pPr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5A08">
              <w:rPr>
                <w:rFonts w:ascii="Angsana New" w:hAnsi="Angsana New"/>
                <w:sz w:val="30"/>
                <w:szCs w:val="30"/>
              </w:rPr>
              <w:t>6,</w:t>
            </w:r>
            <w:r w:rsidR="005C5501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180" w:type="dxa"/>
          </w:tcPr>
          <w:p w14:paraId="45774354" w14:textId="77777777" w:rsidR="00484DE0" w:rsidRPr="00CB5A08" w:rsidRDefault="00484DE0" w:rsidP="00484D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5EC616" w14:textId="28A7D8BF" w:rsidR="00484DE0" w:rsidRPr="00CB5A08" w:rsidRDefault="00484DE0" w:rsidP="00484D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5A08">
              <w:rPr>
                <w:rFonts w:ascii="Angsana New" w:hAnsi="Angsana New"/>
                <w:sz w:val="30"/>
                <w:szCs w:val="30"/>
              </w:rPr>
              <w:t>(941)</w:t>
            </w:r>
          </w:p>
        </w:tc>
        <w:tc>
          <w:tcPr>
            <w:tcW w:w="180" w:type="dxa"/>
          </w:tcPr>
          <w:p w14:paraId="4DE1E1EE" w14:textId="77777777" w:rsidR="00484DE0" w:rsidRPr="00CB5A08" w:rsidRDefault="00484DE0" w:rsidP="00484D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A53A2E" w14:textId="1E297D95" w:rsidR="00484DE0" w:rsidRPr="00CB5A08" w:rsidRDefault="00484DE0" w:rsidP="00484D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5A08">
              <w:rPr>
                <w:rFonts w:ascii="Angsana New" w:hAnsi="Angsana New"/>
                <w:sz w:val="30"/>
                <w:szCs w:val="30"/>
              </w:rPr>
              <w:t>941</w:t>
            </w:r>
          </w:p>
        </w:tc>
      </w:tr>
    </w:tbl>
    <w:p w14:paraId="548A7BC2" w14:textId="599AF548" w:rsidR="00B43662" w:rsidRPr="00345806" w:rsidRDefault="00B4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C6884D4" w14:textId="3210EC31" w:rsidR="00463B30" w:rsidRDefault="00463B30" w:rsidP="008D193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การบริหารจัดการทุน</w:t>
      </w:r>
    </w:p>
    <w:p w14:paraId="27D51377" w14:textId="34588B6E" w:rsidR="00463B30" w:rsidRPr="00435C83" w:rsidRDefault="00463B30" w:rsidP="00463B30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6C83C56A" w14:textId="5156184B" w:rsidR="00647E94" w:rsidRDefault="00463B30" w:rsidP="00DD13BA">
      <w:pPr>
        <w:ind w:left="540"/>
        <w:jc w:val="thaiDistribute"/>
        <w:rPr>
          <w:sz w:val="30"/>
          <w:szCs w:val="30"/>
          <w:cs/>
          <w:lang w:eastAsia="x-none"/>
        </w:rPr>
      </w:pPr>
      <w:r w:rsidRPr="00463B30">
        <w:rPr>
          <w:sz w:val="30"/>
          <w:szCs w:val="30"/>
          <w:cs/>
          <w:lang w:eastAsia="x-none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505C0A">
        <w:rPr>
          <w:rFonts w:hint="cs"/>
          <w:sz w:val="30"/>
          <w:szCs w:val="30"/>
          <w:cs/>
          <w:lang w:eastAsia="x-none"/>
        </w:rPr>
        <w:t>อย่างสม่ำเสมอ</w:t>
      </w:r>
      <w:r w:rsidRPr="00463B30">
        <w:rPr>
          <w:sz w:val="30"/>
          <w:szCs w:val="30"/>
          <w:cs/>
          <w:lang w:eastAsia="x-none"/>
        </w:rPr>
        <w:t xml:space="preserve"> </w:t>
      </w:r>
      <w:r w:rsidR="00505C0A">
        <w:rPr>
          <w:rFonts w:hint="cs"/>
          <w:sz w:val="30"/>
          <w:szCs w:val="30"/>
          <w:cs/>
          <w:lang w:eastAsia="x-none"/>
        </w:rPr>
        <w:t>โดย</w:t>
      </w:r>
      <w:r w:rsidRPr="00463B30">
        <w:rPr>
          <w:sz w:val="30"/>
          <w:szCs w:val="30"/>
          <w:cs/>
          <w:lang w:eastAsia="x-none"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EEEE69C" w14:textId="792FF55C" w:rsidR="00647E94" w:rsidRPr="00435C83" w:rsidRDefault="0064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613CFDC9" w14:textId="6A01C3BB" w:rsidR="0089682B" w:rsidRPr="006A35D3" w:rsidRDefault="000A6C2D" w:rsidP="008D193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6A35D3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ภาระผูกพันกับกิจการที่ไม่เกี่ยวข้องกัน </w:t>
      </w:r>
    </w:p>
    <w:p w14:paraId="7BE0EAFF" w14:textId="77777777" w:rsidR="00651EEB" w:rsidRPr="00435C83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89"/>
        <w:gridCol w:w="272"/>
        <w:gridCol w:w="1149"/>
        <w:gridCol w:w="272"/>
        <w:gridCol w:w="1169"/>
        <w:gridCol w:w="251"/>
        <w:gridCol w:w="1186"/>
      </w:tblGrid>
      <w:tr w:rsidR="001D6E9E" w:rsidRPr="004F1406" w14:paraId="00F7CA1A" w14:textId="77777777" w:rsidTr="0007709F">
        <w:trPr>
          <w:tblHeader/>
        </w:trPr>
        <w:tc>
          <w:tcPr>
            <w:tcW w:w="2010" w:type="pct"/>
          </w:tcPr>
          <w:p w14:paraId="7EA436D0" w14:textId="77777777" w:rsidR="001D6E9E" w:rsidRPr="004F1406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7CD7C544" w14:textId="77777777" w:rsidR="001D6E9E" w:rsidRPr="004F1406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7CB7BDB5" w14:textId="77777777" w:rsidR="001D6E9E" w:rsidRPr="004F1406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0" w:type="pct"/>
            <w:gridSpan w:val="3"/>
          </w:tcPr>
          <w:p w14:paraId="2FF5BA46" w14:textId="77777777" w:rsidR="001D6E9E" w:rsidRPr="004F1406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243CA3" w:rsidRPr="004F1406" w14:paraId="7A9DC53A" w14:textId="77777777" w:rsidTr="00500DB8">
        <w:trPr>
          <w:tblHeader/>
        </w:trPr>
        <w:tc>
          <w:tcPr>
            <w:tcW w:w="2010" w:type="pct"/>
          </w:tcPr>
          <w:p w14:paraId="3D11038A" w14:textId="77777777"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14:paraId="50C19289" w14:textId="33913F39" w:rsidR="00243CA3" w:rsidRPr="004F1406" w:rsidRDefault="00C65C7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484DE0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8" w:type="pct"/>
          </w:tcPr>
          <w:p w14:paraId="2D1F6910" w14:textId="77777777"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290E55BE" w14:textId="592CCD71"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484D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8" w:type="pct"/>
          </w:tcPr>
          <w:p w14:paraId="25FC2614" w14:textId="77777777"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554D8EC1" w14:textId="6EB77126" w:rsidR="00243CA3" w:rsidRPr="004F1406" w:rsidRDefault="00C65C7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484DE0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7" w:type="pct"/>
          </w:tcPr>
          <w:p w14:paraId="1B6A5284" w14:textId="77777777"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58EC419B" w14:textId="5FB06464"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484D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</w:tr>
      <w:tr w:rsidR="00474F63" w:rsidRPr="004F1406" w14:paraId="2BE3176D" w14:textId="77777777" w:rsidTr="0007709F">
        <w:trPr>
          <w:tblHeader/>
        </w:trPr>
        <w:tc>
          <w:tcPr>
            <w:tcW w:w="2010" w:type="pct"/>
          </w:tcPr>
          <w:p w14:paraId="11A42DD2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90" w:type="pct"/>
            <w:gridSpan w:val="7"/>
          </w:tcPr>
          <w:p w14:paraId="627E8C8E" w14:textId="03904D82" w:rsidR="00474F63" w:rsidRPr="004F1406" w:rsidRDefault="0064293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474F63" w:rsidRPr="004F140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DE70D0" w:rsidRPr="004F1406" w14:paraId="450BA29B" w14:textId="77777777" w:rsidTr="00500DB8">
        <w:tc>
          <w:tcPr>
            <w:tcW w:w="2010" w:type="pct"/>
          </w:tcPr>
          <w:p w14:paraId="42068365" w14:textId="77777777" w:rsidR="00474F63" w:rsidRPr="004F1406" w:rsidRDefault="00251614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8" w:type="pct"/>
          </w:tcPr>
          <w:p w14:paraId="0EEB8885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7CE10D16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60BFFCBA" w14:textId="77777777" w:rsidR="00474F63" w:rsidRPr="004F1406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404F4F9A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3DAD8D3B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460FD272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68093A3A" w14:textId="77777777" w:rsidR="00474F63" w:rsidRPr="004F1406" w:rsidRDefault="00474F63" w:rsidP="000A734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84DE0" w:rsidRPr="004F1406" w14:paraId="6F9F30BF" w14:textId="77777777" w:rsidTr="00AB5134">
        <w:tc>
          <w:tcPr>
            <w:tcW w:w="2010" w:type="pct"/>
          </w:tcPr>
          <w:p w14:paraId="222B37B7" w14:textId="77777777" w:rsidR="00484DE0" w:rsidRDefault="00484DE0" w:rsidP="0048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อุปกรณ์ </w:t>
            </w:r>
            <w:r w:rsidRPr="004F140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ซอฟต์แวร์</w:t>
            </w:r>
          </w:p>
          <w:p w14:paraId="595480C6" w14:textId="689E763F" w:rsidR="00484DE0" w:rsidRPr="004F1406" w:rsidRDefault="00484DE0" w:rsidP="0048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8" w:type="pct"/>
            <w:vAlign w:val="bottom"/>
          </w:tcPr>
          <w:p w14:paraId="19DD204C" w14:textId="4AB796F7" w:rsidR="00484DE0" w:rsidRPr="004F1406" w:rsidRDefault="00694971" w:rsidP="00484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14,065</w:t>
            </w:r>
          </w:p>
        </w:tc>
        <w:tc>
          <w:tcPr>
            <w:tcW w:w="148" w:type="pct"/>
          </w:tcPr>
          <w:p w14:paraId="532CBA75" w14:textId="77777777" w:rsidR="00484DE0" w:rsidRPr="004F1406" w:rsidRDefault="00484DE0" w:rsidP="00484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vAlign w:val="bottom"/>
          </w:tcPr>
          <w:p w14:paraId="75F9F2D7" w14:textId="5DD55D43" w:rsidR="00484DE0" w:rsidRPr="004F1406" w:rsidRDefault="00484DE0" w:rsidP="0048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145,234</w:t>
            </w:r>
          </w:p>
        </w:tc>
        <w:tc>
          <w:tcPr>
            <w:tcW w:w="148" w:type="pct"/>
            <w:vAlign w:val="bottom"/>
          </w:tcPr>
          <w:p w14:paraId="10E6283B" w14:textId="77777777" w:rsidR="00484DE0" w:rsidRPr="004F1406" w:rsidRDefault="00484DE0" w:rsidP="00484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vAlign w:val="bottom"/>
          </w:tcPr>
          <w:p w14:paraId="68A2184D" w14:textId="5A71B648" w:rsidR="00484DE0" w:rsidRPr="004F1406" w:rsidRDefault="00694971" w:rsidP="00484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7" w:type="pct"/>
            <w:vAlign w:val="bottom"/>
          </w:tcPr>
          <w:p w14:paraId="2D8B3D02" w14:textId="77777777" w:rsidR="00484DE0" w:rsidRPr="004F1406" w:rsidRDefault="00484DE0" w:rsidP="00484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  <w:vAlign w:val="bottom"/>
          </w:tcPr>
          <w:p w14:paraId="51B032F1" w14:textId="0DA1E636" w:rsidR="00484DE0" w:rsidRPr="004F1406" w:rsidRDefault="00484DE0" w:rsidP="0048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856</w:t>
            </w:r>
          </w:p>
        </w:tc>
      </w:tr>
      <w:tr w:rsidR="0013008E" w:rsidRPr="004F1406" w14:paraId="13333B68" w14:textId="77777777" w:rsidTr="00AB5134">
        <w:tc>
          <w:tcPr>
            <w:tcW w:w="2010" w:type="pct"/>
          </w:tcPr>
          <w:p w14:paraId="320F5398" w14:textId="77777777" w:rsidR="0013008E" w:rsidRPr="009534D0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pct"/>
            <w:shd w:val="clear" w:color="auto" w:fill="auto"/>
          </w:tcPr>
          <w:p w14:paraId="1106C284" w14:textId="77777777" w:rsidR="0013008E" w:rsidRPr="009534D0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8" w:type="pct"/>
          </w:tcPr>
          <w:p w14:paraId="4B6102B1" w14:textId="77777777" w:rsidR="0013008E" w:rsidRPr="009534D0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26" w:type="pct"/>
          </w:tcPr>
          <w:p w14:paraId="63B117BE" w14:textId="77777777" w:rsidR="0013008E" w:rsidRPr="009534D0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</w:tcPr>
          <w:p w14:paraId="1BE8ACE4" w14:textId="77777777" w:rsidR="0013008E" w:rsidRPr="009534D0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37" w:type="pct"/>
          </w:tcPr>
          <w:p w14:paraId="483D6AA3" w14:textId="77777777" w:rsidR="0013008E" w:rsidRPr="009534D0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37" w:type="pct"/>
          </w:tcPr>
          <w:p w14:paraId="7730D7D0" w14:textId="77777777" w:rsidR="0013008E" w:rsidRPr="009534D0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46" w:type="pct"/>
          </w:tcPr>
          <w:p w14:paraId="27D43648" w14:textId="77777777" w:rsidR="0013008E" w:rsidRPr="009534D0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45806" w:rsidRPr="004F1406" w14:paraId="6263488D" w14:textId="77777777" w:rsidTr="00500DB8">
        <w:tc>
          <w:tcPr>
            <w:tcW w:w="2010" w:type="pct"/>
          </w:tcPr>
          <w:p w14:paraId="6D9C0780" w14:textId="77777777" w:rsidR="00345806" w:rsidRPr="004F1406" w:rsidRDefault="00345806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15D8AA0C" w14:textId="77777777" w:rsidR="00345806" w:rsidRPr="004F1406" w:rsidRDefault="00345806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34003B3E" w14:textId="77777777" w:rsidR="00345806" w:rsidRPr="004F1406" w:rsidRDefault="00345806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07ED8BCC" w14:textId="77777777" w:rsidR="00345806" w:rsidRPr="004F1406" w:rsidRDefault="00345806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F18D585" w14:textId="77777777" w:rsidR="00345806" w:rsidRPr="004F1406" w:rsidRDefault="00345806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36C422F0" w14:textId="77777777" w:rsidR="00345806" w:rsidRPr="004F1406" w:rsidRDefault="00345806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1D7D1FF1" w14:textId="77777777" w:rsidR="00345806" w:rsidRPr="004F1406" w:rsidRDefault="00345806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643F105A" w14:textId="77777777" w:rsidR="00345806" w:rsidRPr="004F1406" w:rsidRDefault="00345806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0DB8" w:rsidRPr="004F1406" w14:paraId="12E85CAD" w14:textId="77777777" w:rsidTr="00500DB8">
        <w:tc>
          <w:tcPr>
            <w:tcW w:w="2010" w:type="pct"/>
          </w:tcPr>
          <w:p w14:paraId="4F3D1563" w14:textId="77777777" w:rsidR="00500DB8" w:rsidRPr="004F1406" w:rsidRDefault="00500DB8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756A46E9" w14:textId="77777777" w:rsidR="00500DB8" w:rsidRPr="004F1406" w:rsidRDefault="00500DB8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092F5195" w14:textId="77777777" w:rsidR="00500DB8" w:rsidRPr="004F1406" w:rsidRDefault="00500DB8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77597B32" w14:textId="77777777" w:rsidR="00500DB8" w:rsidRPr="004F1406" w:rsidRDefault="00500DB8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ED8249A" w14:textId="77777777" w:rsidR="00500DB8" w:rsidRPr="004F1406" w:rsidRDefault="00500DB8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0500F01B" w14:textId="77777777" w:rsidR="00500DB8" w:rsidRPr="004F1406" w:rsidRDefault="00500DB8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1007EC37" w14:textId="77777777" w:rsidR="00500DB8" w:rsidRPr="004F1406" w:rsidRDefault="00500DB8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1AFDBA7F" w14:textId="77777777" w:rsidR="00500DB8" w:rsidRPr="004F1406" w:rsidRDefault="00500DB8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3008E" w:rsidRPr="004F1406" w14:paraId="29295781" w14:textId="77777777" w:rsidTr="00500DB8">
        <w:tc>
          <w:tcPr>
            <w:tcW w:w="2010" w:type="pct"/>
          </w:tcPr>
          <w:p w14:paraId="2F7AB0B1" w14:textId="08E032B0" w:rsidR="0013008E" w:rsidRPr="004F1406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8" w:type="pct"/>
          </w:tcPr>
          <w:p w14:paraId="10D93AB7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78AE2BBC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4CD0C069" w14:textId="77777777" w:rsidR="0013008E" w:rsidRPr="004F1406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F725262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5FCF7C6D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35E54122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37007F88" w14:textId="77777777" w:rsidR="0013008E" w:rsidRPr="004F1406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121A" w:rsidRPr="004F1406" w14:paraId="449A9C07" w14:textId="77777777" w:rsidTr="00500DB8">
        <w:tc>
          <w:tcPr>
            <w:tcW w:w="2010" w:type="pct"/>
          </w:tcPr>
          <w:p w14:paraId="320EB433" w14:textId="77777777" w:rsidR="002C121A" w:rsidRPr="004F1406" w:rsidRDefault="002C121A" w:rsidP="002C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4F1406">
              <w:rPr>
                <w:rFonts w:ascii="Angsana New" w:hAnsi="Angsana New" w:hint="cs"/>
                <w:sz w:val="30"/>
                <w:szCs w:val="30"/>
                <w:cs/>
              </w:rPr>
              <w:br/>
              <w:t>สำหรับซื้อสินค้าและวัตถุดิบ</w:t>
            </w:r>
          </w:p>
        </w:tc>
        <w:tc>
          <w:tcPr>
            <w:tcW w:w="648" w:type="pct"/>
          </w:tcPr>
          <w:p w14:paraId="5728EBD6" w14:textId="77777777" w:rsidR="002C121A" w:rsidRDefault="002C121A" w:rsidP="002C1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EB61894" w14:textId="73659BAE" w:rsidR="00D07E9D" w:rsidRPr="004F1406" w:rsidRDefault="00D07E9D" w:rsidP="002C1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45,080</w:t>
            </w:r>
          </w:p>
        </w:tc>
        <w:tc>
          <w:tcPr>
            <w:tcW w:w="148" w:type="pct"/>
          </w:tcPr>
          <w:p w14:paraId="5AD9E212" w14:textId="77777777" w:rsidR="002C121A" w:rsidRPr="004F1406" w:rsidRDefault="002C121A" w:rsidP="002C1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7CFC9C89" w14:textId="77777777" w:rsidR="002C121A" w:rsidRPr="009B7115" w:rsidRDefault="002C121A" w:rsidP="002C1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F6F9227" w14:textId="020E2C2F" w:rsidR="002C121A" w:rsidRPr="004F1406" w:rsidRDefault="002C121A" w:rsidP="002C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9B7115">
              <w:rPr>
                <w:rFonts w:ascii="Angsana New" w:hAnsi="Angsana New" w:hint="cs"/>
                <w:sz w:val="30"/>
                <w:szCs w:val="30"/>
              </w:rPr>
              <w:t>9,801</w:t>
            </w:r>
          </w:p>
        </w:tc>
        <w:tc>
          <w:tcPr>
            <w:tcW w:w="148" w:type="pct"/>
          </w:tcPr>
          <w:p w14:paraId="464698F1" w14:textId="77777777" w:rsidR="002C121A" w:rsidRPr="004F1406" w:rsidRDefault="002C121A" w:rsidP="002C1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4E5D5D04" w14:textId="77777777" w:rsidR="002C121A" w:rsidRDefault="002C121A" w:rsidP="002C1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2F00F9C" w14:textId="7A14EE35" w:rsidR="00D07E9D" w:rsidRPr="004F1406" w:rsidRDefault="00D07E9D" w:rsidP="002C1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6,620</w:t>
            </w:r>
          </w:p>
        </w:tc>
        <w:tc>
          <w:tcPr>
            <w:tcW w:w="137" w:type="pct"/>
          </w:tcPr>
          <w:p w14:paraId="7E93D8BE" w14:textId="77777777" w:rsidR="002C121A" w:rsidRPr="004F1406" w:rsidRDefault="002C121A" w:rsidP="002C1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212BC8C9" w14:textId="77777777" w:rsidR="002C121A" w:rsidRDefault="002C121A" w:rsidP="002C1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F532AB7" w14:textId="27C29B2A" w:rsidR="002C121A" w:rsidRPr="004F1406" w:rsidRDefault="002C121A" w:rsidP="002C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6,078</w:t>
            </w:r>
          </w:p>
        </w:tc>
      </w:tr>
      <w:tr w:rsidR="002C121A" w:rsidRPr="004F1406" w14:paraId="6C0B50FE" w14:textId="77777777" w:rsidTr="00500DB8">
        <w:tc>
          <w:tcPr>
            <w:tcW w:w="2010" w:type="pct"/>
          </w:tcPr>
          <w:p w14:paraId="7A608172" w14:textId="77777777" w:rsidR="002C121A" w:rsidRPr="004F1406" w:rsidRDefault="002C121A" w:rsidP="002C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8" w:type="pct"/>
          </w:tcPr>
          <w:p w14:paraId="6352E880" w14:textId="7FAC98B5" w:rsidR="002C121A" w:rsidRPr="004F1406" w:rsidRDefault="00D07E9D" w:rsidP="002C1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4,940</w:t>
            </w:r>
          </w:p>
        </w:tc>
        <w:tc>
          <w:tcPr>
            <w:tcW w:w="148" w:type="pct"/>
          </w:tcPr>
          <w:p w14:paraId="7EAE5A87" w14:textId="77777777" w:rsidR="002C121A" w:rsidRPr="004F1406" w:rsidRDefault="002C121A" w:rsidP="002C1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01D3D9B1" w14:textId="46890B9F" w:rsidR="002C121A" w:rsidRPr="004F1406" w:rsidRDefault="002C121A" w:rsidP="002C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9B7115">
              <w:rPr>
                <w:rFonts w:ascii="Angsana New" w:hAnsi="Angsana New" w:hint="cs"/>
                <w:sz w:val="30"/>
                <w:szCs w:val="30"/>
              </w:rPr>
              <w:t>4,786</w:t>
            </w:r>
          </w:p>
        </w:tc>
        <w:tc>
          <w:tcPr>
            <w:tcW w:w="148" w:type="pct"/>
          </w:tcPr>
          <w:p w14:paraId="37531D77" w14:textId="77777777" w:rsidR="002C121A" w:rsidRPr="004F1406" w:rsidRDefault="002C121A" w:rsidP="002C1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0A9E209F" w14:textId="435980FC" w:rsidR="002C121A" w:rsidRPr="004F1406" w:rsidRDefault="00D07E9D" w:rsidP="002C1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1,017</w:t>
            </w:r>
          </w:p>
        </w:tc>
        <w:tc>
          <w:tcPr>
            <w:tcW w:w="137" w:type="pct"/>
          </w:tcPr>
          <w:p w14:paraId="6F563BB1" w14:textId="77777777" w:rsidR="002C121A" w:rsidRPr="004F1406" w:rsidRDefault="002C121A" w:rsidP="002C1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5A3CDD86" w14:textId="51A3D5EB" w:rsidR="002C121A" w:rsidRPr="004F1406" w:rsidRDefault="002C121A" w:rsidP="002C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1,032</w:t>
            </w:r>
          </w:p>
        </w:tc>
      </w:tr>
      <w:tr w:rsidR="002C121A" w:rsidRPr="004F1406" w14:paraId="02DDD9EB" w14:textId="77777777" w:rsidTr="00500DB8">
        <w:tc>
          <w:tcPr>
            <w:tcW w:w="2010" w:type="pct"/>
          </w:tcPr>
          <w:p w14:paraId="092F0F05" w14:textId="77777777" w:rsidR="002C121A" w:rsidRPr="004F1406" w:rsidRDefault="002C121A" w:rsidP="002C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2" w:space="0" w:color="auto"/>
              <w:bottom w:val="double" w:sz="4" w:space="0" w:color="auto"/>
            </w:tcBorders>
          </w:tcPr>
          <w:p w14:paraId="6D5FF846" w14:textId="324A68CD" w:rsidR="002C121A" w:rsidRPr="004F1406" w:rsidRDefault="00920526" w:rsidP="002C1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50,020</w:t>
            </w:r>
          </w:p>
        </w:tc>
        <w:tc>
          <w:tcPr>
            <w:tcW w:w="148" w:type="pct"/>
          </w:tcPr>
          <w:p w14:paraId="15C47DE2" w14:textId="77777777" w:rsidR="002C121A" w:rsidRPr="004F1406" w:rsidRDefault="002C121A" w:rsidP="002C1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tcBorders>
              <w:top w:val="single" w:sz="2" w:space="0" w:color="auto"/>
              <w:bottom w:val="double" w:sz="4" w:space="0" w:color="auto"/>
            </w:tcBorders>
          </w:tcPr>
          <w:p w14:paraId="2E1E02AC" w14:textId="0D83A59D" w:rsidR="002C121A" w:rsidRPr="004F1406" w:rsidRDefault="00920526" w:rsidP="002C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14,587</w:t>
            </w:r>
          </w:p>
        </w:tc>
        <w:tc>
          <w:tcPr>
            <w:tcW w:w="148" w:type="pct"/>
          </w:tcPr>
          <w:p w14:paraId="50594378" w14:textId="77777777" w:rsidR="002C121A" w:rsidRPr="004F1406" w:rsidRDefault="002C121A" w:rsidP="002C1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2" w:space="0" w:color="auto"/>
              <w:bottom w:val="double" w:sz="4" w:space="0" w:color="auto"/>
            </w:tcBorders>
          </w:tcPr>
          <w:p w14:paraId="0B7E3B46" w14:textId="552C9A34" w:rsidR="002C121A" w:rsidRPr="004F1406" w:rsidRDefault="00920526" w:rsidP="002C1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7,637</w:t>
            </w:r>
          </w:p>
        </w:tc>
        <w:tc>
          <w:tcPr>
            <w:tcW w:w="137" w:type="pct"/>
          </w:tcPr>
          <w:p w14:paraId="04B49665" w14:textId="77777777" w:rsidR="002C121A" w:rsidRPr="004F1406" w:rsidRDefault="002C121A" w:rsidP="002C1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  <w:tcBorders>
              <w:top w:val="single" w:sz="2" w:space="0" w:color="auto"/>
              <w:bottom w:val="double" w:sz="4" w:space="0" w:color="auto"/>
            </w:tcBorders>
          </w:tcPr>
          <w:p w14:paraId="1EFA4961" w14:textId="658CBB43" w:rsidR="002C121A" w:rsidRPr="004F1406" w:rsidRDefault="00920526" w:rsidP="002C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7,110</w:t>
            </w:r>
          </w:p>
        </w:tc>
      </w:tr>
    </w:tbl>
    <w:p w14:paraId="4DB6B3A8" w14:textId="6256EA08" w:rsidR="00535401" w:rsidRPr="003040A0" w:rsidRDefault="00535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8"/>
          <w:szCs w:val="28"/>
        </w:rPr>
      </w:pPr>
    </w:p>
    <w:p w14:paraId="41178BE4" w14:textId="49D23AFF" w:rsidR="00F811BB" w:rsidRPr="00694971" w:rsidRDefault="00F811BB" w:rsidP="008D193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694971">
        <w:rPr>
          <w:rFonts w:ascii="Angsana New" w:hAnsi="Angsana New" w:hint="cs"/>
          <w:sz w:val="30"/>
          <w:szCs w:val="30"/>
          <w:u w:val="none"/>
          <w:cs/>
          <w:lang w:val="en-US"/>
        </w:rPr>
        <w:t>เหตุการณ์หลังรอบระยะเวลารายงาน</w:t>
      </w:r>
    </w:p>
    <w:p w14:paraId="5A761D29" w14:textId="53274BE7" w:rsidR="004A7849" w:rsidRPr="003040A0" w:rsidRDefault="004A7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lang w:eastAsia="x-none"/>
        </w:rPr>
      </w:pPr>
    </w:p>
    <w:p w14:paraId="2A0EAD3D" w14:textId="43ACDD88" w:rsidR="00C05E3C" w:rsidRPr="004D4BB5" w:rsidRDefault="0056626C" w:rsidP="006B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jc w:val="thaiDistribute"/>
        <w:rPr>
          <w:rFonts w:asciiTheme="majorBidi" w:hAnsiTheme="majorBidi"/>
          <w:sz w:val="28"/>
          <w:szCs w:val="28"/>
          <w:lang w:eastAsia="x-none"/>
        </w:rPr>
      </w:pPr>
      <w:r>
        <w:rPr>
          <w:rFonts w:asciiTheme="majorBidi" w:hAnsiTheme="majorBidi"/>
          <w:sz w:val="30"/>
          <w:szCs w:val="30"/>
          <w:lang w:eastAsia="x-none"/>
        </w:rPr>
        <w:tab/>
      </w:r>
      <w:r w:rsidR="00C05E3C" w:rsidRPr="001300BF">
        <w:rPr>
          <w:rFonts w:asciiTheme="majorBidi" w:hAnsiTheme="majorBidi"/>
          <w:sz w:val="30"/>
          <w:szCs w:val="30"/>
          <w:cs/>
          <w:lang w:eastAsia="x-none"/>
        </w:rPr>
        <w:t>ที่ประชุมคณะกรรมการบริษัทเมื่อ</w:t>
      </w:r>
      <w:r w:rsidR="00C05E3C" w:rsidRPr="00694971">
        <w:rPr>
          <w:rFonts w:asciiTheme="majorBidi" w:hAnsiTheme="majorBidi"/>
          <w:sz w:val="30"/>
          <w:szCs w:val="30"/>
          <w:cs/>
          <w:lang w:eastAsia="x-none"/>
        </w:rPr>
        <w:t xml:space="preserve">วันที่ </w:t>
      </w:r>
      <w:r w:rsidR="00694971" w:rsidRPr="00694971">
        <w:rPr>
          <w:rFonts w:asciiTheme="majorBidi" w:hAnsiTheme="majorBidi"/>
          <w:sz w:val="30"/>
          <w:szCs w:val="30"/>
          <w:lang w:eastAsia="x-none"/>
        </w:rPr>
        <w:t>28</w:t>
      </w:r>
      <w:r w:rsidR="00C05E3C" w:rsidRPr="00694971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C05E3C" w:rsidRPr="00694971">
        <w:rPr>
          <w:rFonts w:asciiTheme="majorBidi" w:hAnsiTheme="majorBidi"/>
          <w:sz w:val="30"/>
          <w:szCs w:val="30"/>
          <w:cs/>
          <w:lang w:eastAsia="x-none"/>
        </w:rPr>
        <w:t xml:space="preserve">กุมภาพันธ์ </w:t>
      </w:r>
      <w:r w:rsidR="00C05E3C" w:rsidRPr="00694971">
        <w:rPr>
          <w:rFonts w:asciiTheme="majorBidi" w:hAnsiTheme="majorBidi"/>
          <w:sz w:val="30"/>
          <w:szCs w:val="30"/>
          <w:lang w:eastAsia="x-none"/>
        </w:rPr>
        <w:t>256</w:t>
      </w:r>
      <w:r w:rsidR="001770B3" w:rsidRPr="00694971">
        <w:rPr>
          <w:rFonts w:asciiTheme="majorBidi" w:hAnsiTheme="majorBidi"/>
          <w:sz w:val="30"/>
          <w:szCs w:val="30"/>
          <w:lang w:eastAsia="x-none"/>
        </w:rPr>
        <w:t>7</w:t>
      </w:r>
      <w:r w:rsidR="004D4BB5" w:rsidRPr="00694971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C05E3C" w:rsidRPr="00694971">
        <w:rPr>
          <w:rFonts w:asciiTheme="majorBidi" w:hAnsiTheme="majorBidi"/>
          <w:sz w:val="30"/>
          <w:szCs w:val="30"/>
          <w:cs/>
          <w:lang w:eastAsia="x-none"/>
        </w:rPr>
        <w:t>มีมติอนุมัติให้</w:t>
      </w:r>
      <w:r w:rsidR="00C05E3C" w:rsidRPr="001300BF">
        <w:rPr>
          <w:rFonts w:asciiTheme="majorBidi" w:hAnsiTheme="majorBidi"/>
          <w:sz w:val="30"/>
          <w:szCs w:val="30"/>
          <w:cs/>
          <w:lang w:eastAsia="x-none"/>
        </w:rPr>
        <w:t>เสนอที่ประชุมสามัญผู้ถือหุ้นเพื่ออนุมัติการจัดสรรเงินทุนสำรองตามกฎหมาย</w:t>
      </w:r>
      <w:r w:rsidR="008D657B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="00642935" w:rsidRPr="00642935">
        <w:rPr>
          <w:rFonts w:asciiTheme="majorBidi" w:hAnsiTheme="majorBidi" w:hint="cs"/>
          <w:sz w:val="30"/>
          <w:szCs w:val="30"/>
          <w:lang w:eastAsia="x-none"/>
        </w:rPr>
        <w:t>(</w:t>
      </w:r>
      <w:r w:rsidR="008D657B">
        <w:rPr>
          <w:rFonts w:asciiTheme="majorBidi" w:hAnsiTheme="majorBidi" w:hint="cs"/>
          <w:sz w:val="30"/>
          <w:szCs w:val="30"/>
          <w:cs/>
          <w:lang w:eastAsia="x-none"/>
        </w:rPr>
        <w:t xml:space="preserve">ดูหมายเหตุข้อ </w:t>
      </w:r>
      <w:r w:rsidR="008D657B">
        <w:rPr>
          <w:rFonts w:asciiTheme="majorBidi" w:hAnsiTheme="majorBidi"/>
          <w:sz w:val="30"/>
          <w:szCs w:val="30"/>
          <w:lang w:eastAsia="x-none"/>
        </w:rPr>
        <w:t>1</w:t>
      </w:r>
      <w:r w:rsidR="005A690A">
        <w:rPr>
          <w:rFonts w:asciiTheme="majorBidi" w:hAnsiTheme="majorBidi"/>
          <w:sz w:val="30"/>
          <w:szCs w:val="30"/>
          <w:lang w:eastAsia="x-none"/>
        </w:rPr>
        <w:t>7</w:t>
      </w:r>
      <w:r w:rsidR="00642935" w:rsidRPr="00642935">
        <w:rPr>
          <w:rFonts w:asciiTheme="majorBidi" w:hAnsiTheme="majorBidi" w:hint="cs"/>
          <w:sz w:val="30"/>
          <w:szCs w:val="30"/>
          <w:lang w:eastAsia="x-none"/>
        </w:rPr>
        <w:t>)</w:t>
      </w:r>
      <w:r w:rsidR="00C05E3C" w:rsidRPr="001300BF">
        <w:rPr>
          <w:rFonts w:asciiTheme="majorBidi" w:hAnsiTheme="majorBidi"/>
          <w:sz w:val="30"/>
          <w:szCs w:val="30"/>
          <w:cs/>
          <w:lang w:eastAsia="x-none"/>
        </w:rPr>
        <w:t xml:space="preserve"> และจัดสรร</w:t>
      </w:r>
      <w:r w:rsidR="00C05E3C" w:rsidRPr="001300BF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เงินกําไรจากกําไรสะสมของบริษัท </w:t>
      </w:r>
      <w:r w:rsidR="00C05E3C" w:rsidRPr="001300BF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ณ สิ้นปี</w:t>
      </w:r>
      <w:r w:rsidR="00C05E3C" w:rsidRPr="001300BF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</w:t>
      </w:r>
      <w:r w:rsidR="00C05E3C" w:rsidRPr="001300BF">
        <w:rPr>
          <w:rFonts w:asciiTheme="majorBidi" w:hAnsiTheme="majorBidi"/>
          <w:spacing w:val="-2"/>
          <w:sz w:val="30"/>
          <w:szCs w:val="30"/>
          <w:lang w:eastAsia="x-none"/>
        </w:rPr>
        <w:t>256</w:t>
      </w:r>
      <w:r w:rsidR="001770B3">
        <w:rPr>
          <w:rFonts w:asciiTheme="majorBidi" w:hAnsiTheme="majorBidi"/>
          <w:spacing w:val="-2"/>
          <w:sz w:val="30"/>
          <w:szCs w:val="30"/>
          <w:lang w:eastAsia="x-none"/>
        </w:rPr>
        <w:t>6</w:t>
      </w:r>
      <w:r w:rsidR="00C05E3C" w:rsidRPr="001300BF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เพื่อจ่ายปันผลเป็นเงินสด</w:t>
      </w:r>
      <w:r w:rsidR="00C05E3C" w:rsidRPr="001300BF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 รวมถึงกา</w:t>
      </w:r>
      <w:r w:rsidR="000759AD" w:rsidRPr="001300BF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ร</w:t>
      </w:r>
      <w:r w:rsidR="00C05E3C" w:rsidRPr="001300BF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เปลี่ยนแปลง</w:t>
      </w:r>
      <w:r w:rsidR="00C05E3C" w:rsidRPr="001300BF">
        <w:rPr>
          <w:rFonts w:asciiTheme="majorBidi" w:hAnsiTheme="majorBidi" w:hint="cs"/>
          <w:sz w:val="30"/>
          <w:szCs w:val="30"/>
          <w:cs/>
          <w:lang w:eastAsia="x-none"/>
        </w:rPr>
        <w:t>ทุนจดทะเบียนของบริษัท</w:t>
      </w:r>
      <w:r w:rsidR="00C05E3C" w:rsidRPr="001300BF">
        <w:rPr>
          <w:rFonts w:asciiTheme="majorBidi" w:hAnsiTheme="majorBidi"/>
          <w:sz w:val="30"/>
          <w:szCs w:val="30"/>
          <w:cs/>
          <w:lang w:eastAsia="x-none"/>
        </w:rPr>
        <w:t xml:space="preserve"> โดยมีรายละเอียดดังนี้</w:t>
      </w:r>
    </w:p>
    <w:p w14:paraId="5C4398A0" w14:textId="04138E14" w:rsidR="001464FC" w:rsidRPr="003040A0" w:rsidRDefault="00146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8"/>
          <w:szCs w:val="28"/>
          <w:cs/>
          <w:lang w:eastAsia="x-none"/>
        </w:rPr>
      </w:pPr>
    </w:p>
    <w:p w14:paraId="284328D0" w14:textId="6896764C" w:rsidR="00C05E3C" w:rsidRPr="003040A0" w:rsidRDefault="00F42665" w:rsidP="00F42665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  <w:lang w:eastAsia="x-none"/>
        </w:rPr>
      </w:pPr>
      <w:r>
        <w:rPr>
          <w:rFonts w:asciiTheme="majorBidi" w:hAnsiTheme="majorBidi" w:hint="cs"/>
          <w:sz w:val="30"/>
          <w:szCs w:val="30"/>
          <w:cs/>
          <w:lang w:eastAsia="x-none"/>
        </w:rPr>
        <w:t>การ</w:t>
      </w:r>
      <w:r w:rsidR="00C05E3C" w:rsidRPr="003040A0">
        <w:rPr>
          <w:rFonts w:asciiTheme="majorBidi" w:hAnsiTheme="majorBidi"/>
          <w:sz w:val="30"/>
          <w:szCs w:val="30"/>
          <w:cs/>
          <w:lang w:eastAsia="x-none"/>
        </w:rPr>
        <w:t>จ่ายปันผลเป็นเงินสด ในอัตราหุ้นละ</w:t>
      </w:r>
      <w:r w:rsidR="00C05E3C" w:rsidRPr="003040A0">
        <w:rPr>
          <w:rFonts w:asciiTheme="majorBidi" w:hAnsiTheme="majorBidi"/>
          <w:sz w:val="30"/>
          <w:szCs w:val="30"/>
          <w:lang w:eastAsia="x-none"/>
        </w:rPr>
        <w:t xml:space="preserve"> </w:t>
      </w:r>
      <w:bookmarkStart w:id="22" w:name="_Hlk65102392"/>
      <w:r w:rsidR="00730FFC">
        <w:rPr>
          <w:rFonts w:asciiTheme="majorBidi" w:hAnsiTheme="majorBidi"/>
          <w:sz w:val="30"/>
          <w:szCs w:val="30"/>
          <w:lang w:eastAsia="x-none"/>
        </w:rPr>
        <w:t>0.03273</w:t>
      </w:r>
      <w:r w:rsidR="00C05E3C" w:rsidRPr="003040A0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bookmarkEnd w:id="22"/>
      <w:r w:rsidR="00C05E3C" w:rsidRPr="003040A0">
        <w:rPr>
          <w:rFonts w:asciiTheme="majorBidi" w:hAnsiTheme="majorBidi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bookmarkStart w:id="23" w:name="_Hlk96713213"/>
      <w:r w:rsidR="00730FFC">
        <w:rPr>
          <w:rFonts w:asciiTheme="majorBidi" w:hAnsiTheme="majorBidi"/>
          <w:sz w:val="30"/>
          <w:szCs w:val="30"/>
          <w:lang w:eastAsia="x-none"/>
        </w:rPr>
        <w:t>20</w:t>
      </w:r>
      <w:r w:rsidR="000759AD" w:rsidRPr="003040A0">
        <w:rPr>
          <w:rFonts w:asciiTheme="majorBidi" w:hAnsiTheme="majorBidi"/>
          <w:sz w:val="30"/>
          <w:szCs w:val="30"/>
          <w:lang w:eastAsia="x-none"/>
        </w:rPr>
        <w:t>,</w:t>
      </w:r>
      <w:r w:rsidR="00730FFC">
        <w:rPr>
          <w:rFonts w:asciiTheme="majorBidi" w:hAnsiTheme="majorBidi"/>
          <w:sz w:val="30"/>
          <w:szCs w:val="30"/>
          <w:lang w:eastAsia="x-none"/>
        </w:rPr>
        <w:t>000</w:t>
      </w:r>
      <w:r w:rsidR="000759AD" w:rsidRPr="003040A0">
        <w:rPr>
          <w:rFonts w:asciiTheme="majorBidi" w:hAnsiTheme="majorBidi"/>
          <w:sz w:val="30"/>
          <w:szCs w:val="30"/>
          <w:lang w:eastAsia="x-none"/>
        </w:rPr>
        <w:t>,</w:t>
      </w:r>
      <w:r w:rsidR="00730FFC">
        <w:rPr>
          <w:rFonts w:asciiTheme="majorBidi" w:hAnsiTheme="majorBidi"/>
          <w:sz w:val="30"/>
          <w:szCs w:val="30"/>
          <w:lang w:eastAsia="x-none"/>
        </w:rPr>
        <w:t>000</w:t>
      </w:r>
      <w:r w:rsidR="00C05E3C" w:rsidRPr="003040A0">
        <w:rPr>
          <w:rFonts w:asciiTheme="majorBidi" w:hAnsiTheme="majorBidi"/>
          <w:sz w:val="30"/>
          <w:szCs w:val="30"/>
          <w:lang w:eastAsia="x-none"/>
        </w:rPr>
        <w:t xml:space="preserve"> </w:t>
      </w:r>
      <w:bookmarkEnd w:id="23"/>
      <w:r w:rsidR="00C05E3C" w:rsidRPr="003040A0">
        <w:rPr>
          <w:rFonts w:asciiTheme="majorBidi" w:hAnsiTheme="majorBidi"/>
          <w:sz w:val="30"/>
          <w:szCs w:val="30"/>
          <w:cs/>
          <w:lang w:eastAsia="x-none"/>
        </w:rPr>
        <w:t xml:space="preserve">บาท </w:t>
      </w:r>
    </w:p>
    <w:p w14:paraId="3210CE74" w14:textId="77777777" w:rsidR="00160A93" w:rsidRPr="003040A0" w:rsidRDefault="00160A93" w:rsidP="00F42665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2D82CC26" w14:textId="6E965354" w:rsidR="00F42665" w:rsidRDefault="00160A93" w:rsidP="00F42665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160A93">
        <w:rPr>
          <w:rFonts w:asciiTheme="majorBidi" w:hAnsiTheme="majorBidi"/>
          <w:sz w:val="30"/>
          <w:szCs w:val="30"/>
          <w:cs/>
          <w:lang w:eastAsia="x-none"/>
        </w:rPr>
        <w:t xml:space="preserve">ลดทุนจดทะเบียนของบริษัทจำนวน </w:t>
      </w:r>
      <w:bookmarkStart w:id="24" w:name="_Hlk65102780"/>
      <w:r w:rsidR="00730FFC">
        <w:rPr>
          <w:rFonts w:asciiTheme="majorBidi" w:hAnsiTheme="majorBidi"/>
          <w:sz w:val="30"/>
          <w:szCs w:val="30"/>
          <w:lang w:eastAsia="x-none"/>
        </w:rPr>
        <w:t>25</w:t>
      </w:r>
      <w:bookmarkEnd w:id="24"/>
      <w:r w:rsidR="00940BBA">
        <w:rPr>
          <w:rFonts w:asciiTheme="majorBidi" w:hAnsiTheme="majorBidi"/>
          <w:sz w:val="30"/>
          <w:szCs w:val="30"/>
          <w:lang w:eastAsia="x-none"/>
        </w:rPr>
        <w:t xml:space="preserve">,154,328.5 </w:t>
      </w:r>
      <w:r w:rsidRPr="00160A93">
        <w:rPr>
          <w:rFonts w:asciiTheme="majorBidi" w:hAnsiTheme="majorBidi"/>
          <w:sz w:val="30"/>
          <w:szCs w:val="30"/>
          <w:cs/>
          <w:lang w:eastAsia="x-none"/>
        </w:rPr>
        <w:t xml:space="preserve">บาทจากทุนจดทะเบียนเดิม จำนวน </w:t>
      </w:r>
      <w:bookmarkStart w:id="25" w:name="_Hlk96713330"/>
      <w:r w:rsidR="00730FFC">
        <w:rPr>
          <w:rFonts w:asciiTheme="majorBidi" w:hAnsiTheme="majorBidi"/>
          <w:sz w:val="30"/>
          <w:szCs w:val="30"/>
          <w:lang w:eastAsia="x-none"/>
        </w:rPr>
        <w:t>330</w:t>
      </w:r>
      <w:r w:rsidRPr="00160A93">
        <w:rPr>
          <w:rFonts w:asciiTheme="majorBidi" w:hAnsiTheme="majorBidi"/>
          <w:sz w:val="30"/>
          <w:szCs w:val="30"/>
          <w:lang w:eastAsia="x-none"/>
        </w:rPr>
        <w:t>,</w:t>
      </w:r>
      <w:r w:rsidR="00730FFC">
        <w:rPr>
          <w:rFonts w:asciiTheme="majorBidi" w:hAnsiTheme="majorBidi"/>
          <w:sz w:val="30"/>
          <w:szCs w:val="30"/>
          <w:lang w:eastAsia="x-none"/>
        </w:rPr>
        <w:t>641</w:t>
      </w:r>
      <w:r w:rsidRPr="00160A93">
        <w:rPr>
          <w:rFonts w:asciiTheme="majorBidi" w:hAnsiTheme="majorBidi"/>
          <w:sz w:val="30"/>
          <w:szCs w:val="30"/>
          <w:lang w:eastAsia="x-none"/>
        </w:rPr>
        <w:t>,</w:t>
      </w:r>
      <w:bookmarkEnd w:id="25"/>
      <w:r w:rsidR="00730FFC">
        <w:rPr>
          <w:rFonts w:asciiTheme="majorBidi" w:hAnsiTheme="majorBidi"/>
          <w:sz w:val="30"/>
          <w:szCs w:val="30"/>
          <w:lang w:eastAsia="x-none"/>
        </w:rPr>
        <w:t>516</w:t>
      </w:r>
      <w:r w:rsidRPr="00160A93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160A93">
        <w:rPr>
          <w:rFonts w:asciiTheme="majorBidi" w:hAnsiTheme="majorBidi"/>
          <w:sz w:val="30"/>
          <w:szCs w:val="30"/>
          <w:cs/>
          <w:lang w:eastAsia="x-none"/>
        </w:rPr>
        <w:t>บาท เป็นทุน</w:t>
      </w:r>
      <w:r w:rsidRPr="006947BE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จดทะเบียนใหม่จำนวน </w:t>
      </w:r>
      <w:r w:rsidR="00730FFC" w:rsidRPr="006947BE">
        <w:rPr>
          <w:rFonts w:asciiTheme="majorBidi" w:hAnsiTheme="majorBidi"/>
          <w:spacing w:val="-4"/>
          <w:sz w:val="30"/>
          <w:szCs w:val="30"/>
          <w:lang w:eastAsia="x-none"/>
        </w:rPr>
        <w:t>305</w:t>
      </w:r>
      <w:r w:rsidRPr="006947BE">
        <w:rPr>
          <w:rFonts w:asciiTheme="majorBidi" w:hAnsiTheme="majorBidi"/>
          <w:spacing w:val="-4"/>
          <w:sz w:val="30"/>
          <w:szCs w:val="30"/>
          <w:lang w:eastAsia="x-none"/>
        </w:rPr>
        <w:t>,</w:t>
      </w:r>
      <w:r w:rsidR="00730FFC" w:rsidRPr="006947BE">
        <w:rPr>
          <w:rFonts w:asciiTheme="majorBidi" w:hAnsiTheme="majorBidi"/>
          <w:spacing w:val="-4"/>
          <w:sz w:val="30"/>
          <w:szCs w:val="30"/>
          <w:lang w:eastAsia="x-none"/>
        </w:rPr>
        <w:t>487</w:t>
      </w:r>
      <w:r w:rsidRPr="006947BE">
        <w:rPr>
          <w:rFonts w:asciiTheme="majorBidi" w:hAnsiTheme="majorBidi"/>
          <w:spacing w:val="-4"/>
          <w:sz w:val="30"/>
          <w:szCs w:val="30"/>
          <w:lang w:eastAsia="x-none"/>
        </w:rPr>
        <w:t>,</w:t>
      </w:r>
      <w:r w:rsidR="00730FFC" w:rsidRPr="006947BE">
        <w:rPr>
          <w:rFonts w:asciiTheme="majorBidi" w:hAnsiTheme="majorBidi"/>
          <w:spacing w:val="-4"/>
          <w:sz w:val="30"/>
          <w:szCs w:val="30"/>
          <w:lang w:eastAsia="x-none"/>
        </w:rPr>
        <w:t>187.5</w:t>
      </w:r>
      <w:r w:rsidRPr="006947BE">
        <w:rPr>
          <w:rFonts w:asciiTheme="majorBidi" w:hAnsiTheme="majorBidi"/>
          <w:spacing w:val="-4"/>
          <w:sz w:val="30"/>
          <w:szCs w:val="30"/>
          <w:lang w:eastAsia="x-none"/>
        </w:rPr>
        <w:t xml:space="preserve"> </w:t>
      </w:r>
      <w:r w:rsidRPr="006947BE">
        <w:rPr>
          <w:rFonts w:asciiTheme="majorBidi" w:hAnsiTheme="majorBidi"/>
          <w:spacing w:val="-4"/>
          <w:sz w:val="30"/>
          <w:szCs w:val="30"/>
          <w:cs/>
          <w:lang w:eastAsia="x-none"/>
        </w:rPr>
        <w:t>บาท โดย</w:t>
      </w:r>
      <w:r w:rsidR="000849B1" w:rsidRPr="006947BE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วิธี</w:t>
      </w:r>
      <w:r w:rsidRPr="006947BE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การตัดหุ้นสามัญที่ยังไม่ได้ออกจำหน่าย </w:t>
      </w:r>
      <w:r w:rsidRPr="006947BE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ซึ่ง</w:t>
      </w:r>
      <w:r w:rsidRPr="006947BE">
        <w:rPr>
          <w:rFonts w:asciiTheme="majorBidi" w:hAnsiTheme="majorBidi"/>
          <w:spacing w:val="-4"/>
          <w:sz w:val="30"/>
          <w:szCs w:val="30"/>
          <w:cs/>
          <w:lang w:eastAsia="x-none"/>
        </w:rPr>
        <w:t>คงเหลือ</w:t>
      </w:r>
      <w:r w:rsidRPr="006947BE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จาก</w:t>
      </w:r>
      <w:r w:rsidR="00940BBA" w:rsidRPr="006947BE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การ</w:t>
      </w:r>
      <w:r w:rsidR="00940BBA" w:rsidRPr="00F42665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เพิ่มทุน</w:t>
      </w:r>
      <w:r w:rsidR="00940BBA" w:rsidRPr="00F42665">
        <w:rPr>
          <w:rFonts w:asciiTheme="majorBidi" w:hAnsiTheme="majorBidi"/>
          <w:spacing w:val="-2"/>
          <w:sz w:val="30"/>
          <w:szCs w:val="30"/>
          <w:cs/>
          <w:lang w:eastAsia="x-none"/>
        </w:rPr>
        <w:t>แบบมอบอำนาจทั่วไป</w:t>
      </w:r>
      <w:r w:rsidR="00F42665" w:rsidRPr="00F42665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จำนวน </w:t>
      </w:r>
      <w:r w:rsidR="00F42665" w:rsidRPr="00F42665">
        <w:rPr>
          <w:rFonts w:asciiTheme="majorBidi" w:hAnsiTheme="majorBidi"/>
          <w:spacing w:val="-2"/>
          <w:sz w:val="30"/>
          <w:szCs w:val="30"/>
          <w:lang w:eastAsia="x-none"/>
        </w:rPr>
        <w:t xml:space="preserve">50 </w:t>
      </w:r>
      <w:r w:rsidR="00F42665" w:rsidRPr="00F42665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ล้านหุ้น มูลค่าที่ตราไว้ </w:t>
      </w:r>
      <w:r w:rsidR="00F42665" w:rsidRPr="00F42665">
        <w:rPr>
          <w:rFonts w:asciiTheme="majorBidi" w:hAnsiTheme="majorBidi"/>
          <w:spacing w:val="-2"/>
          <w:sz w:val="30"/>
          <w:szCs w:val="30"/>
          <w:lang w:eastAsia="x-none"/>
        </w:rPr>
        <w:t xml:space="preserve">0.50 </w:t>
      </w:r>
      <w:r w:rsidR="00F42665" w:rsidRPr="00F42665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บาทต่อหุ้น</w:t>
      </w:r>
      <w:r w:rsidR="00F42665" w:rsidRPr="00F42665">
        <w:rPr>
          <w:rFonts w:asciiTheme="majorBidi" w:hAnsiTheme="majorBidi"/>
          <w:spacing w:val="-2"/>
          <w:sz w:val="30"/>
          <w:szCs w:val="30"/>
          <w:lang w:eastAsia="x-none"/>
        </w:rPr>
        <w:t xml:space="preserve"> </w:t>
      </w:r>
      <w:r w:rsidR="00F42665" w:rsidRPr="00F42665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คิดเป็นจำนวนเงิน </w:t>
      </w:r>
      <w:r w:rsidR="00F42665" w:rsidRPr="00F42665">
        <w:rPr>
          <w:rFonts w:asciiTheme="majorBidi" w:hAnsiTheme="majorBidi"/>
          <w:spacing w:val="-2"/>
          <w:sz w:val="30"/>
          <w:szCs w:val="30"/>
          <w:lang w:eastAsia="x-none"/>
        </w:rPr>
        <w:t xml:space="preserve">25 </w:t>
      </w:r>
      <w:r w:rsidR="00F42665" w:rsidRPr="00F42665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ล้านบาท</w:t>
      </w:r>
      <w:r w:rsidR="00940BBA" w:rsidRPr="00F42665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940BBA" w:rsidRPr="00F42665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และคงเหลือจาก</w:t>
      </w:r>
      <w:r w:rsidRPr="00F42665">
        <w:rPr>
          <w:rFonts w:asciiTheme="majorBidi" w:hAnsiTheme="majorBidi"/>
          <w:spacing w:val="-2"/>
          <w:sz w:val="30"/>
          <w:szCs w:val="30"/>
          <w:cs/>
          <w:lang w:eastAsia="x-none"/>
        </w:rPr>
        <w:t>การจ่ายหุ้นปันผล</w:t>
      </w:r>
      <w:r w:rsidR="00F42665" w:rsidRPr="00F42665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ในระหว่างปี </w:t>
      </w:r>
      <w:r w:rsidR="00F42665" w:rsidRPr="00F42665">
        <w:rPr>
          <w:rFonts w:asciiTheme="majorBidi" w:hAnsiTheme="majorBidi"/>
          <w:spacing w:val="-2"/>
          <w:sz w:val="30"/>
          <w:szCs w:val="30"/>
          <w:lang w:eastAsia="x-none"/>
        </w:rPr>
        <w:t>2566 (</w:t>
      </w:r>
      <w:r w:rsidR="00F42665" w:rsidRPr="00F42665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ดูหมายเหตุข้อ </w:t>
      </w:r>
      <w:r w:rsidR="00F42665" w:rsidRPr="00F42665">
        <w:rPr>
          <w:rFonts w:asciiTheme="majorBidi" w:hAnsiTheme="majorBidi"/>
          <w:spacing w:val="-2"/>
          <w:sz w:val="30"/>
          <w:szCs w:val="30"/>
          <w:lang w:eastAsia="x-none"/>
        </w:rPr>
        <w:t xml:space="preserve">22) </w:t>
      </w:r>
      <w:r w:rsidR="00F42665" w:rsidRPr="00F42665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จำนวน </w:t>
      </w:r>
      <w:r w:rsidR="00F42665" w:rsidRPr="00F42665">
        <w:rPr>
          <w:rFonts w:asciiTheme="majorBidi" w:hAnsiTheme="majorBidi"/>
          <w:spacing w:val="-2"/>
          <w:sz w:val="30"/>
          <w:szCs w:val="30"/>
          <w:lang w:eastAsia="x-none"/>
        </w:rPr>
        <w:t xml:space="preserve">308,657 </w:t>
      </w:r>
      <w:r w:rsidR="00F42665" w:rsidRPr="00F42665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หุ้น คิดเป็นจำนวนเงิน</w:t>
      </w:r>
      <w:r w:rsidR="00F42665" w:rsidRPr="000310A6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="00F42665" w:rsidRPr="000310A6">
        <w:rPr>
          <w:rFonts w:asciiTheme="majorBidi" w:hAnsiTheme="majorBidi"/>
          <w:sz w:val="30"/>
          <w:szCs w:val="30"/>
          <w:lang w:eastAsia="x-none"/>
        </w:rPr>
        <w:t xml:space="preserve">154,328.5 </w:t>
      </w:r>
      <w:r w:rsidR="00F42665" w:rsidRPr="000310A6">
        <w:rPr>
          <w:rFonts w:asciiTheme="majorBidi" w:hAnsiTheme="majorBidi" w:hint="cs"/>
          <w:sz w:val="30"/>
          <w:szCs w:val="30"/>
          <w:cs/>
          <w:lang w:eastAsia="x-none"/>
        </w:rPr>
        <w:t>บาท</w:t>
      </w:r>
    </w:p>
    <w:p w14:paraId="1807A55E" w14:textId="218C1878" w:rsidR="00F42665" w:rsidRDefault="00F42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lang w:eastAsia="x-none"/>
        </w:rPr>
      </w:pPr>
      <w:r>
        <w:rPr>
          <w:rFonts w:asciiTheme="majorBidi" w:hAnsiTheme="majorBidi"/>
          <w:sz w:val="30"/>
          <w:szCs w:val="30"/>
          <w:lang w:eastAsia="x-none"/>
        </w:rPr>
        <w:br w:type="page"/>
      </w:r>
    </w:p>
    <w:p w14:paraId="477CA942" w14:textId="0D158F28" w:rsidR="008570FC" w:rsidRPr="00746DDF" w:rsidRDefault="008570FC" w:rsidP="008D193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746DDF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การจัดประเภทรายการใหม่</w:t>
      </w:r>
    </w:p>
    <w:p w14:paraId="66A3B98C" w14:textId="77777777" w:rsidR="004A79A3" w:rsidRPr="001464FC" w:rsidRDefault="004A79A3" w:rsidP="004A79A3">
      <w:pPr>
        <w:rPr>
          <w:rFonts w:asciiTheme="majorBidi" w:hAnsiTheme="majorBidi" w:cstheme="majorBidi"/>
          <w:sz w:val="14"/>
          <w:szCs w:val="14"/>
          <w:highlight w:val="yellow"/>
          <w:lang w:eastAsia="x-none"/>
        </w:rPr>
      </w:pPr>
    </w:p>
    <w:p w14:paraId="3CECC4E9" w14:textId="5528B029" w:rsidR="008570FC" w:rsidRDefault="004A79A3" w:rsidP="00383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037A02">
        <w:rPr>
          <w:rFonts w:ascii="Angsana New" w:hAnsi="Angsana New"/>
          <w:sz w:val="30"/>
          <w:szCs w:val="30"/>
          <w:cs/>
          <w:lang w:val="x-none" w:eastAsia="x-none"/>
        </w:rPr>
        <w:t>รายการบางรายการในงบ</w:t>
      </w:r>
      <w:r w:rsidR="001770B3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แสดงฐานะการเงิน ณ วันที่ </w:t>
      </w:r>
      <w:r w:rsidR="001770B3">
        <w:rPr>
          <w:rFonts w:ascii="Angsana New" w:hAnsi="Angsana New"/>
          <w:sz w:val="30"/>
          <w:szCs w:val="30"/>
          <w:lang w:eastAsia="x-none"/>
        </w:rPr>
        <w:t xml:space="preserve">31 </w:t>
      </w:r>
      <w:r w:rsidR="001770B3">
        <w:rPr>
          <w:rFonts w:ascii="Angsana New" w:hAnsi="Angsana New" w:hint="cs"/>
          <w:sz w:val="30"/>
          <w:szCs w:val="30"/>
          <w:cs/>
          <w:lang w:eastAsia="x-none"/>
        </w:rPr>
        <w:t xml:space="preserve">ธันวาคม </w:t>
      </w:r>
      <w:r w:rsidR="001770B3">
        <w:rPr>
          <w:rFonts w:ascii="Angsana New" w:hAnsi="Angsana New"/>
          <w:sz w:val="30"/>
          <w:szCs w:val="30"/>
          <w:lang w:eastAsia="x-none"/>
        </w:rPr>
        <w:t>2565</w:t>
      </w:r>
      <w:r w:rsidR="003D6578" w:rsidRPr="00037A02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037A02">
        <w:rPr>
          <w:rFonts w:ascii="Angsana New" w:hAnsi="Angsana New"/>
          <w:sz w:val="30"/>
          <w:szCs w:val="30"/>
          <w:cs/>
          <w:lang w:val="x-none" w:eastAsia="x-none"/>
        </w:rPr>
        <w:t xml:space="preserve">ซึ่งรวมอยู่ในงบการเงินปี </w:t>
      </w:r>
      <w:r w:rsidR="00C65C75" w:rsidRPr="00037A02">
        <w:rPr>
          <w:rFonts w:ascii="Angsana New" w:hAnsi="Angsana New"/>
          <w:sz w:val="30"/>
          <w:szCs w:val="30"/>
          <w:lang w:val="x-none" w:eastAsia="x-none"/>
        </w:rPr>
        <w:t>256</w:t>
      </w:r>
      <w:r w:rsidR="001770B3">
        <w:rPr>
          <w:rFonts w:ascii="Angsana New" w:hAnsi="Angsana New"/>
          <w:sz w:val="30"/>
          <w:szCs w:val="30"/>
          <w:lang w:eastAsia="x-none"/>
        </w:rPr>
        <w:t>6</w:t>
      </w:r>
      <w:r w:rsidRPr="00037A02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1770B3">
        <w:rPr>
          <w:rFonts w:ascii="Angsana New" w:hAnsi="Angsana New"/>
          <w:sz w:val="30"/>
          <w:szCs w:val="30"/>
          <w:lang w:val="x-none" w:eastAsia="x-none"/>
        </w:rPr>
        <w:br/>
      </w:r>
      <w:r w:rsidR="00E44A5A" w:rsidRPr="00037A02">
        <w:rPr>
          <w:rFonts w:ascii="Angsana New" w:hAnsi="Angsana New"/>
          <w:sz w:val="30"/>
          <w:szCs w:val="30"/>
          <w:cs/>
          <w:lang w:val="x-none" w:eastAsia="x-none"/>
        </w:rPr>
        <w:t>เพื่อวัตถุประสงค์ในการเปรียบเทียบ</w:t>
      </w:r>
      <w:r w:rsidR="00E44A5A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037A02">
        <w:rPr>
          <w:rFonts w:ascii="Angsana New" w:hAnsi="Angsana New"/>
          <w:sz w:val="30"/>
          <w:szCs w:val="30"/>
          <w:cs/>
          <w:lang w:val="x-none" w:eastAsia="x-none"/>
        </w:rPr>
        <w:t>ได้มีการจัดประเภทรายการใหม่เพื่อให้สอดคล้องกับการนำเสนองบการเงิน</w:t>
      </w:r>
      <w:r w:rsidR="001770B3">
        <w:rPr>
          <w:rFonts w:ascii="Angsana New" w:hAnsi="Angsana New"/>
          <w:sz w:val="30"/>
          <w:szCs w:val="30"/>
          <w:lang w:val="x-none" w:eastAsia="x-none"/>
        </w:rPr>
        <w:br/>
      </w:r>
      <w:r w:rsidRPr="00037A02">
        <w:rPr>
          <w:rFonts w:ascii="Angsana New" w:hAnsi="Angsana New"/>
          <w:sz w:val="30"/>
          <w:szCs w:val="30"/>
          <w:cs/>
          <w:lang w:val="x-none" w:eastAsia="x-none"/>
        </w:rPr>
        <w:t xml:space="preserve">ปี </w:t>
      </w:r>
      <w:r w:rsidR="00C65C75" w:rsidRPr="00037A02">
        <w:rPr>
          <w:rFonts w:ascii="Angsana New" w:hAnsi="Angsana New"/>
          <w:sz w:val="30"/>
          <w:szCs w:val="30"/>
          <w:lang w:val="x-none" w:eastAsia="x-none"/>
        </w:rPr>
        <w:t>256</w:t>
      </w:r>
      <w:r w:rsidR="001770B3">
        <w:rPr>
          <w:rFonts w:ascii="Angsana New" w:hAnsi="Angsana New"/>
          <w:sz w:val="30"/>
          <w:szCs w:val="30"/>
          <w:lang w:eastAsia="x-none"/>
        </w:rPr>
        <w:t>6</w:t>
      </w:r>
      <w:r w:rsidRPr="00037A02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037A02">
        <w:rPr>
          <w:rFonts w:ascii="Angsana New" w:hAnsi="Angsana New"/>
          <w:sz w:val="30"/>
          <w:szCs w:val="30"/>
          <w:cs/>
          <w:lang w:val="x-none" w:eastAsia="x-none"/>
        </w:rPr>
        <w:t>ดังนี้</w:t>
      </w:r>
    </w:p>
    <w:p w14:paraId="14FAEF56" w14:textId="79BC72EE" w:rsidR="00FC39CE" w:rsidRPr="001464FC" w:rsidRDefault="00FC39CE" w:rsidP="00383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4"/>
          <w:szCs w:val="14"/>
          <w:lang w:val="x-none" w:eastAsia="x-none"/>
        </w:rPr>
      </w:pP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810"/>
        <w:gridCol w:w="268"/>
        <w:gridCol w:w="902"/>
        <w:gridCol w:w="270"/>
        <w:gridCol w:w="900"/>
        <w:gridCol w:w="270"/>
        <w:gridCol w:w="810"/>
        <w:gridCol w:w="270"/>
        <w:gridCol w:w="902"/>
      </w:tblGrid>
      <w:tr w:rsidR="00FC39CE" w:rsidRPr="00376825" w14:paraId="5B500595" w14:textId="77777777" w:rsidTr="00F9436A">
        <w:trPr>
          <w:tblHeader/>
        </w:trPr>
        <w:tc>
          <w:tcPr>
            <w:tcW w:w="2520" w:type="dxa"/>
          </w:tcPr>
          <w:p w14:paraId="78ED46F7" w14:textId="77777777" w:rsidR="00FC39CE" w:rsidRPr="00376825" w:rsidRDefault="00FC39CE" w:rsidP="00F94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C87501" w14:textId="77777777" w:rsidR="00FC39CE" w:rsidRPr="00376825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68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23D8A32" w14:textId="77777777" w:rsidR="00FC39CE" w:rsidRPr="00376825" w:rsidRDefault="00FC39CE" w:rsidP="00F94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EB6A0B" w14:textId="77777777" w:rsidR="00FC39CE" w:rsidRPr="00376825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68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FC39CE" w:rsidRPr="00376825" w14:paraId="729AB6B1" w14:textId="77777777" w:rsidTr="00F9436A">
        <w:trPr>
          <w:tblHeader/>
        </w:trPr>
        <w:tc>
          <w:tcPr>
            <w:tcW w:w="2520" w:type="dxa"/>
          </w:tcPr>
          <w:p w14:paraId="27F2F9F3" w14:textId="77777777" w:rsidR="00FC39CE" w:rsidRPr="00376825" w:rsidRDefault="00FC39CE" w:rsidP="00F94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  <w:p w14:paraId="2F6BAA6F" w14:textId="77777777" w:rsidR="00FC39CE" w:rsidRPr="00376825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50761EEB" w14:textId="77777777" w:rsidR="00FC39CE" w:rsidRPr="00376825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5E8CF8DB" w14:textId="77777777" w:rsidR="00FC39CE" w:rsidRPr="00376825" w:rsidRDefault="00FC39CE" w:rsidP="00F94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33E171" w14:textId="77777777" w:rsidR="00FC39CE" w:rsidRPr="00376825" w:rsidRDefault="00FC39CE" w:rsidP="00F94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5C9DDF" w14:textId="77777777" w:rsidR="00FC39CE" w:rsidRPr="00376825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6221241D" w14:textId="77777777" w:rsidR="00FC39CE" w:rsidRPr="00376825" w:rsidRDefault="00FC39CE" w:rsidP="00F94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735DE7" w14:textId="77777777" w:rsidR="00FC39CE" w:rsidRPr="00376825" w:rsidRDefault="00FC39CE" w:rsidP="00F94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hideMark/>
          </w:tcPr>
          <w:p w14:paraId="60E639F0" w14:textId="77777777" w:rsidR="00FC39CE" w:rsidRPr="00376825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7B498FEA" w14:textId="77777777" w:rsidR="00FC39CE" w:rsidRPr="00376825" w:rsidRDefault="00FC39CE" w:rsidP="00F94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22FB25" w14:textId="77777777" w:rsidR="00FC39CE" w:rsidRPr="00376825" w:rsidRDefault="00FC39CE" w:rsidP="00F94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69098D16" w14:textId="77777777" w:rsidR="00FC39CE" w:rsidRPr="00376825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2E766C3F" w14:textId="77777777" w:rsidR="00FC39CE" w:rsidRPr="00376825" w:rsidRDefault="00FC39CE" w:rsidP="00F94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236BE8" w14:textId="77777777" w:rsidR="00FC39CE" w:rsidRPr="00376825" w:rsidRDefault="00FC39CE" w:rsidP="00F94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9EF4D8B" w14:textId="77777777" w:rsidR="00FC39CE" w:rsidRPr="00376825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2C7E920F" w14:textId="77777777" w:rsidR="00FC39CE" w:rsidRPr="00376825" w:rsidRDefault="00FC39CE" w:rsidP="00F94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B604A5" w14:textId="77777777" w:rsidR="00FC39CE" w:rsidRPr="00376825" w:rsidRDefault="00FC39CE" w:rsidP="00F94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hideMark/>
          </w:tcPr>
          <w:p w14:paraId="77DCF472" w14:textId="77777777" w:rsidR="00FC39CE" w:rsidRPr="00376825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FC39CE" w:rsidRPr="00376825" w14:paraId="58D2F3A6" w14:textId="77777777" w:rsidTr="00F9436A">
        <w:trPr>
          <w:tblHeader/>
        </w:trPr>
        <w:tc>
          <w:tcPr>
            <w:tcW w:w="2520" w:type="dxa"/>
          </w:tcPr>
          <w:p w14:paraId="345F991D" w14:textId="77777777" w:rsidR="00FC39CE" w:rsidRPr="00376825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572" w:type="dxa"/>
            <w:gridSpan w:val="11"/>
            <w:hideMark/>
          </w:tcPr>
          <w:p w14:paraId="5281CE44" w14:textId="77777777" w:rsidR="00FC39CE" w:rsidRPr="00376825" w:rsidRDefault="00FC39CE" w:rsidP="00F9436A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7682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C39CE" w:rsidRPr="002C10BB" w14:paraId="4DF1E13D" w14:textId="77777777" w:rsidTr="00F9436A">
        <w:tc>
          <w:tcPr>
            <w:tcW w:w="2520" w:type="dxa"/>
          </w:tcPr>
          <w:p w14:paraId="2FDA0531" w14:textId="77777777" w:rsidR="00FC39CE" w:rsidRPr="00376825" w:rsidRDefault="00FC39CE" w:rsidP="00F94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5A05F321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184,522</w:t>
            </w:r>
          </w:p>
        </w:tc>
        <w:tc>
          <w:tcPr>
            <w:tcW w:w="270" w:type="dxa"/>
          </w:tcPr>
          <w:p w14:paraId="314D1A06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5EC1445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(1,789)</w:t>
            </w:r>
          </w:p>
        </w:tc>
        <w:tc>
          <w:tcPr>
            <w:tcW w:w="268" w:type="dxa"/>
          </w:tcPr>
          <w:p w14:paraId="7CD28ED4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34BE4D48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182,733</w:t>
            </w:r>
          </w:p>
        </w:tc>
        <w:tc>
          <w:tcPr>
            <w:tcW w:w="270" w:type="dxa"/>
          </w:tcPr>
          <w:p w14:paraId="03A79D26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44740D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6D24E7DE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BE024FD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20F7C2C5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5BF7D6A2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FC39CE" w:rsidRPr="002C10BB" w14:paraId="504066E2" w14:textId="77777777" w:rsidTr="00F9436A">
        <w:tc>
          <w:tcPr>
            <w:tcW w:w="2520" w:type="dxa"/>
          </w:tcPr>
          <w:p w14:paraId="535AB993" w14:textId="77777777" w:rsidR="00FC39CE" w:rsidRPr="00376825" w:rsidRDefault="00FC39CE" w:rsidP="00F94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5A8E2321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49,456</w:t>
            </w:r>
          </w:p>
        </w:tc>
        <w:tc>
          <w:tcPr>
            <w:tcW w:w="270" w:type="dxa"/>
          </w:tcPr>
          <w:p w14:paraId="19E683F4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B60EEC0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(1,965)</w:t>
            </w:r>
          </w:p>
        </w:tc>
        <w:tc>
          <w:tcPr>
            <w:tcW w:w="268" w:type="dxa"/>
          </w:tcPr>
          <w:p w14:paraId="10B3FDB1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64181CC8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47,491</w:t>
            </w:r>
          </w:p>
        </w:tc>
        <w:tc>
          <w:tcPr>
            <w:tcW w:w="270" w:type="dxa"/>
          </w:tcPr>
          <w:p w14:paraId="0C150850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DECAEDF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1BFD5145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02376A4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B8B62B8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3D571153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FC39CE" w:rsidRPr="002C10BB" w14:paraId="419556E9" w14:textId="77777777" w:rsidTr="00F9436A">
        <w:tc>
          <w:tcPr>
            <w:tcW w:w="2520" w:type="dxa"/>
          </w:tcPr>
          <w:p w14:paraId="51B7BBC0" w14:textId="77777777" w:rsidR="00FC39CE" w:rsidRPr="00376825" w:rsidRDefault="00FC39CE" w:rsidP="00F94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900" w:type="dxa"/>
          </w:tcPr>
          <w:p w14:paraId="10AA91D0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AA8A2F7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80C5BB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112E7546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3E55A5D8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6C817C6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44EBA1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010847C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4B772C5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CBAD4CB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368258CC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C39CE" w:rsidRPr="002C10BB" w14:paraId="73CD334F" w14:textId="77777777" w:rsidTr="00F9436A">
        <w:tc>
          <w:tcPr>
            <w:tcW w:w="2520" w:type="dxa"/>
          </w:tcPr>
          <w:p w14:paraId="19340974" w14:textId="77777777" w:rsidR="00FC39CE" w:rsidRPr="00376825" w:rsidRDefault="00FC39CE" w:rsidP="00F9436A">
            <w:pPr>
              <w:pStyle w:val="BodyText"/>
              <w:spacing w:after="0"/>
              <w:ind w:right="-405" w:firstLine="1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ที่มีข้อจำกัดในการใช้</w:t>
            </w:r>
          </w:p>
        </w:tc>
        <w:tc>
          <w:tcPr>
            <w:tcW w:w="900" w:type="dxa"/>
          </w:tcPr>
          <w:p w14:paraId="7C5B74B0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290</w:t>
            </w:r>
          </w:p>
        </w:tc>
        <w:tc>
          <w:tcPr>
            <w:tcW w:w="270" w:type="dxa"/>
          </w:tcPr>
          <w:p w14:paraId="5B988410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50F4B08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1,789</w:t>
            </w:r>
          </w:p>
        </w:tc>
        <w:tc>
          <w:tcPr>
            <w:tcW w:w="268" w:type="dxa"/>
          </w:tcPr>
          <w:p w14:paraId="36BE36FE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3A5073E2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2,079</w:t>
            </w:r>
          </w:p>
        </w:tc>
        <w:tc>
          <w:tcPr>
            <w:tcW w:w="270" w:type="dxa"/>
          </w:tcPr>
          <w:p w14:paraId="3B7A7520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3EC262A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580F56B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F53F3BE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2BAB331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4F791952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FC39CE" w:rsidRPr="002C10BB" w14:paraId="7F175D1E" w14:textId="77777777" w:rsidTr="00F9436A">
        <w:tc>
          <w:tcPr>
            <w:tcW w:w="2520" w:type="dxa"/>
          </w:tcPr>
          <w:p w14:paraId="22364A59" w14:textId="77777777" w:rsidR="00FC39CE" w:rsidRPr="00376825" w:rsidRDefault="00FC39CE" w:rsidP="00F94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</w:tcPr>
          <w:p w14:paraId="17CEFA7F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59,586</w:t>
            </w:r>
          </w:p>
        </w:tc>
        <w:tc>
          <w:tcPr>
            <w:tcW w:w="270" w:type="dxa"/>
          </w:tcPr>
          <w:p w14:paraId="7A6C9C85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3BD97F9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1,461</w:t>
            </w:r>
          </w:p>
        </w:tc>
        <w:tc>
          <w:tcPr>
            <w:tcW w:w="268" w:type="dxa"/>
          </w:tcPr>
          <w:p w14:paraId="0B7BF677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2DAADFE4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61,047</w:t>
            </w:r>
          </w:p>
        </w:tc>
        <w:tc>
          <w:tcPr>
            <w:tcW w:w="270" w:type="dxa"/>
          </w:tcPr>
          <w:p w14:paraId="0F5BEB33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5AADF0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14,721</w:t>
            </w:r>
          </w:p>
        </w:tc>
        <w:tc>
          <w:tcPr>
            <w:tcW w:w="270" w:type="dxa"/>
          </w:tcPr>
          <w:p w14:paraId="35CFA2AF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9A0ECE3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605</w:t>
            </w:r>
          </w:p>
        </w:tc>
        <w:tc>
          <w:tcPr>
            <w:tcW w:w="270" w:type="dxa"/>
          </w:tcPr>
          <w:p w14:paraId="2DACAE16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549F51F1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15,326</w:t>
            </w:r>
          </w:p>
        </w:tc>
      </w:tr>
      <w:tr w:rsidR="00FC39CE" w:rsidRPr="002C10BB" w14:paraId="460BAA68" w14:textId="77777777" w:rsidTr="00F9436A">
        <w:trPr>
          <w:trHeight w:val="200"/>
        </w:trPr>
        <w:tc>
          <w:tcPr>
            <w:tcW w:w="2520" w:type="dxa"/>
          </w:tcPr>
          <w:p w14:paraId="3E5C4E8C" w14:textId="77777777" w:rsidR="00FC39CE" w:rsidRPr="002C10BB" w:rsidRDefault="00FC39CE" w:rsidP="00F94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2C10B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763E1411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694CDC1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A64F6F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68424BDC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52651E66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C4C02FA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1AF514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438EC50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CE900F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D793E81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6F5FB766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C39CE" w:rsidRPr="002C10BB" w14:paraId="1F88002F" w14:textId="77777777" w:rsidTr="00F9436A">
        <w:tc>
          <w:tcPr>
            <w:tcW w:w="2520" w:type="dxa"/>
          </w:tcPr>
          <w:p w14:paraId="4895366A" w14:textId="77777777" w:rsidR="00FC39CE" w:rsidRPr="00376825" w:rsidRDefault="00FC39CE" w:rsidP="00F9436A">
            <w:pPr>
              <w:pStyle w:val="BodyText"/>
              <w:spacing w:after="0"/>
              <w:ind w:right="-405" w:firstLine="1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</w:t>
            </w:r>
            <w:r w:rsidRPr="003768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900" w:type="dxa"/>
          </w:tcPr>
          <w:p w14:paraId="1F556A29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2C10BB">
              <w:rPr>
                <w:rFonts w:asciiTheme="majorBidi" w:hAnsiTheme="majorBidi" w:cstheme="majorBidi"/>
                <w:sz w:val="26"/>
                <w:szCs w:val="26"/>
              </w:rPr>
              <w:t>139,806</w:t>
            </w: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2AD65EB8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CFC78AE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(13,549)</w:t>
            </w:r>
          </w:p>
        </w:tc>
        <w:tc>
          <w:tcPr>
            <w:tcW w:w="268" w:type="dxa"/>
          </w:tcPr>
          <w:p w14:paraId="7CAEA21E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528E634A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153,355</w:t>
            </w:r>
            <w:r w:rsidRPr="002C10B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3B83FA9B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31D54A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FD04E92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5633D4F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B33ECB7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120D33C6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FC39CE" w:rsidRPr="002C10BB" w14:paraId="30940F2A" w14:textId="77777777" w:rsidTr="00F9436A">
        <w:tc>
          <w:tcPr>
            <w:tcW w:w="2520" w:type="dxa"/>
          </w:tcPr>
          <w:p w14:paraId="3F7BC8F7" w14:textId="77777777" w:rsidR="00FC39CE" w:rsidRPr="00376825" w:rsidRDefault="00FC39CE" w:rsidP="00F94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00" w:type="dxa"/>
          </w:tcPr>
          <w:p w14:paraId="0AD986EC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5,825</w:t>
            </w:r>
          </w:p>
        </w:tc>
        <w:tc>
          <w:tcPr>
            <w:tcW w:w="270" w:type="dxa"/>
          </w:tcPr>
          <w:p w14:paraId="5619C162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51CA88A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(1,461)</w:t>
            </w:r>
          </w:p>
        </w:tc>
        <w:tc>
          <w:tcPr>
            <w:tcW w:w="268" w:type="dxa"/>
          </w:tcPr>
          <w:p w14:paraId="277A8B1A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23373D8A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4,364</w:t>
            </w:r>
          </w:p>
        </w:tc>
        <w:tc>
          <w:tcPr>
            <w:tcW w:w="270" w:type="dxa"/>
          </w:tcPr>
          <w:p w14:paraId="1940897D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E73648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605</w:t>
            </w:r>
          </w:p>
        </w:tc>
        <w:tc>
          <w:tcPr>
            <w:tcW w:w="270" w:type="dxa"/>
          </w:tcPr>
          <w:p w14:paraId="501A58FF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D51D9C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(605)</w:t>
            </w:r>
          </w:p>
        </w:tc>
        <w:tc>
          <w:tcPr>
            <w:tcW w:w="270" w:type="dxa"/>
          </w:tcPr>
          <w:p w14:paraId="13DD9D86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37F0EBD5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FC39CE" w:rsidRPr="002C10BB" w14:paraId="240A701E" w14:textId="77777777" w:rsidTr="00F9436A">
        <w:tc>
          <w:tcPr>
            <w:tcW w:w="2520" w:type="dxa"/>
          </w:tcPr>
          <w:p w14:paraId="3B168E5B" w14:textId="77777777" w:rsidR="00FC39CE" w:rsidRPr="002C10BB" w:rsidRDefault="00FC39CE" w:rsidP="00F94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2C10B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6B601990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(602,203)</w:t>
            </w:r>
          </w:p>
        </w:tc>
        <w:tc>
          <w:tcPr>
            <w:tcW w:w="270" w:type="dxa"/>
          </w:tcPr>
          <w:p w14:paraId="60C1A7B7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04C01CF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15,514</w:t>
            </w:r>
          </w:p>
        </w:tc>
        <w:tc>
          <w:tcPr>
            <w:tcW w:w="268" w:type="dxa"/>
          </w:tcPr>
          <w:p w14:paraId="7EEE0C01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0D4F9035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586,689</w:t>
            </w:r>
            <w:r w:rsidRPr="002C10B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05BFD46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102CDD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1B95EA3C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147D25E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1B5E406F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09DAA577" w14:textId="77777777" w:rsidR="00FC39CE" w:rsidRPr="002C10BB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FC39CE" w:rsidRPr="00376825" w14:paraId="67CAE699" w14:textId="77777777" w:rsidTr="00F9436A">
        <w:tc>
          <w:tcPr>
            <w:tcW w:w="2520" w:type="dxa"/>
          </w:tcPr>
          <w:p w14:paraId="00A472AF" w14:textId="77777777" w:rsidR="00FC39CE" w:rsidRPr="00376825" w:rsidRDefault="00FC39CE" w:rsidP="00F94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FD049B7" w14:textId="77777777" w:rsidR="00FC39CE" w:rsidRPr="00376825" w:rsidRDefault="00FC39CE" w:rsidP="00F9436A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A8B66B" w14:textId="77777777" w:rsidR="00FC39CE" w:rsidRPr="00376825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6AEA02" w14:textId="77777777" w:rsidR="00FC39CE" w:rsidRPr="00376825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5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7682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68" w:type="dxa"/>
          </w:tcPr>
          <w:p w14:paraId="6BA01EF9" w14:textId="77777777" w:rsidR="00FC39CE" w:rsidRPr="00376825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78D124E6" w14:textId="77777777" w:rsidR="00FC39CE" w:rsidRPr="00376825" w:rsidRDefault="00FC39CE" w:rsidP="00F9436A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8181DF" w14:textId="77777777" w:rsidR="00FC39CE" w:rsidRPr="00376825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5FF44C" w14:textId="77777777" w:rsidR="00FC39CE" w:rsidRPr="00376825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2BC87F" w14:textId="77777777" w:rsidR="00FC39CE" w:rsidRPr="00376825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B79584" w14:textId="77777777" w:rsidR="00FC39CE" w:rsidRPr="00376825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5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7682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4EFB9A6" w14:textId="77777777" w:rsidR="00FC39CE" w:rsidRPr="00376825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2BB20732" w14:textId="77777777" w:rsidR="00FC39CE" w:rsidRPr="00376825" w:rsidRDefault="00FC39CE" w:rsidP="00F94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</w:tbl>
    <w:p w14:paraId="5AE90879" w14:textId="77777777" w:rsidR="006B05C5" w:rsidRPr="005B602D" w:rsidRDefault="006B05C5" w:rsidP="005B6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4"/>
          <w:szCs w:val="14"/>
          <w:highlight w:val="cyan"/>
          <w:lang w:val="x-none" w:eastAsia="x-none"/>
        </w:rPr>
      </w:pPr>
    </w:p>
    <w:sectPr w:rsidR="006B05C5" w:rsidRPr="005B602D" w:rsidSect="00517A61">
      <w:headerReference w:type="default" r:id="rId21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9A54C" w14:textId="77777777" w:rsidR="00F10945" w:rsidRDefault="00F10945">
      <w:r>
        <w:separator/>
      </w:r>
    </w:p>
  </w:endnote>
  <w:endnote w:type="continuationSeparator" w:id="0">
    <w:p w14:paraId="6BF4718B" w14:textId="77777777" w:rsidR="00F10945" w:rsidRDefault="00F10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922351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6C570D9" w14:textId="416F8551" w:rsidR="007F7B74" w:rsidRPr="007F7B74" w:rsidRDefault="007F7B7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F7B7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F7B7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F7B7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F7B7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F7B7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F05C5" w14:textId="77777777" w:rsidR="000759AD" w:rsidRDefault="000759AD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77</w:t>
    </w:r>
    <w:r w:rsidRPr="00B93B6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D7A56" w14:textId="77777777" w:rsidR="00F10945" w:rsidRDefault="00F10945">
      <w:r>
        <w:separator/>
      </w:r>
    </w:p>
  </w:footnote>
  <w:footnote w:type="continuationSeparator" w:id="0">
    <w:p w14:paraId="1D47864B" w14:textId="77777777" w:rsidR="00F10945" w:rsidRDefault="00F10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3DB5E" w14:textId="3E18F905" w:rsidR="00FF5107" w:rsidRDefault="00FF5107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642935" w:rsidRPr="00642935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642935" w:rsidRPr="00642935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434FA3" w14:textId="77777777" w:rsidR="00FF5107" w:rsidRPr="00A443A3" w:rsidRDefault="00FF5107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052D351" w14:textId="71FA4FD9" w:rsidR="00FF5107" w:rsidRPr="007D68D9" w:rsidRDefault="00FF5107" w:rsidP="008C047E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 w:bidi="th-TH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B7246C">
      <w:rPr>
        <w:rFonts w:ascii="Angsana New" w:hAnsi="Angsana New" w:cs="Angsana New"/>
        <w:bCs/>
        <w:sz w:val="32"/>
        <w:szCs w:val="32"/>
        <w:lang w:val="en-US" w:bidi="th-TH"/>
      </w:rPr>
      <w:t>6</w:t>
    </w:r>
  </w:p>
  <w:p w14:paraId="74819F9E" w14:textId="77777777" w:rsidR="00FF5107" w:rsidRPr="00241A98" w:rsidRDefault="00FF5107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71DB8" w14:textId="7EE126E0" w:rsidR="000759AD" w:rsidRDefault="000759AD" w:rsidP="00517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642935" w:rsidRPr="00642935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642935" w:rsidRPr="00642935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20BD8FC" w14:textId="77777777" w:rsidR="000759AD" w:rsidRPr="00A443A3" w:rsidRDefault="000759AD" w:rsidP="00517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B901DC7" w14:textId="46D1D6C9" w:rsidR="000759AD" w:rsidRPr="007D68D9" w:rsidRDefault="000759AD" w:rsidP="00517A61">
    <w:pPr>
      <w:pStyle w:val="acctmainheading"/>
      <w:spacing w:after="0" w:line="240" w:lineRule="auto"/>
      <w:ind w:left="540" w:hanging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2107B5">
      <w:rPr>
        <w:rFonts w:ascii="Angsana New" w:hAnsi="Angsana New" w:cs="Angsana New"/>
        <w:bCs/>
        <w:sz w:val="32"/>
        <w:szCs w:val="32"/>
        <w:lang w:val="en-US" w:bidi="th-TH"/>
      </w:rPr>
      <w:t>6</w:t>
    </w:r>
  </w:p>
  <w:p w14:paraId="42D33A27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BB0C8" w14:textId="18488CFE" w:rsidR="000759AD" w:rsidRDefault="000759AD" w:rsidP="00517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642935" w:rsidRPr="00642935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642935" w:rsidRPr="00642935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39E542" w14:textId="77777777" w:rsidR="000759AD" w:rsidRPr="00A443A3" w:rsidRDefault="000759AD" w:rsidP="00517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A1D17E0" w14:textId="1DBB7826" w:rsidR="000759AD" w:rsidRPr="007D68D9" w:rsidRDefault="000759AD" w:rsidP="00517A61">
    <w:pPr>
      <w:pStyle w:val="acctmainheading"/>
      <w:spacing w:after="0" w:line="240" w:lineRule="auto"/>
      <w:ind w:left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2107B5">
      <w:rPr>
        <w:rFonts w:ascii="Angsana New" w:hAnsi="Angsana New" w:cs="Angsana New"/>
        <w:bCs/>
        <w:sz w:val="32"/>
        <w:szCs w:val="32"/>
        <w:lang w:val="en-US" w:bidi="th-TH"/>
      </w:rPr>
      <w:t>6</w:t>
    </w:r>
  </w:p>
  <w:p w14:paraId="5929D2BA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407CE" w14:textId="1C3CDF23" w:rsidR="000759AD" w:rsidRDefault="000759AD" w:rsidP="003103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642935" w:rsidRPr="00642935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642935" w:rsidRPr="00642935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B5C2674" w14:textId="77777777" w:rsidR="000759AD" w:rsidRPr="00A443A3" w:rsidRDefault="000759AD" w:rsidP="003103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93C07F6" w14:textId="6BBC7354" w:rsidR="000759AD" w:rsidRPr="007D68D9" w:rsidRDefault="000759AD" w:rsidP="0031037D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2107B5">
      <w:rPr>
        <w:rFonts w:ascii="Angsana New" w:hAnsi="Angsana New" w:cs="Angsana New"/>
        <w:bCs/>
        <w:sz w:val="32"/>
        <w:szCs w:val="32"/>
        <w:lang w:val="en-US" w:bidi="th-TH"/>
      </w:rPr>
      <w:t>6</w:t>
    </w:r>
  </w:p>
  <w:p w14:paraId="5F0A1758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6D58B" w14:textId="77777777" w:rsidR="000759AD" w:rsidRDefault="00075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46DD0" w14:textId="77777777" w:rsidR="000759AD" w:rsidRDefault="000759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54EEC" w14:textId="697434C6" w:rsidR="000759AD" w:rsidRDefault="000759AD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642935" w:rsidRPr="00642935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642935" w:rsidRPr="00642935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8C19093" w14:textId="77777777" w:rsidR="000759AD" w:rsidRPr="00A443A3" w:rsidRDefault="000759AD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4D40CE6" w14:textId="4C5468A1" w:rsidR="000759AD" w:rsidRPr="007D68D9" w:rsidRDefault="000759AD" w:rsidP="008C047E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3C5C27">
      <w:rPr>
        <w:rFonts w:ascii="Angsana New" w:hAnsi="Angsana New" w:cs="Angsana New"/>
        <w:bCs/>
        <w:sz w:val="32"/>
        <w:szCs w:val="32"/>
        <w:lang w:val="en-US" w:bidi="th-TH"/>
      </w:rPr>
      <w:t>6</w:t>
    </w:r>
  </w:p>
  <w:p w14:paraId="65FFC7EB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97192" w14:textId="2F991299" w:rsidR="000759AD" w:rsidRDefault="000759AD" w:rsidP="004577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642935" w:rsidRPr="00642935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642935" w:rsidRPr="00642935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646C302" w14:textId="77777777" w:rsidR="000759AD" w:rsidRPr="00A443A3" w:rsidRDefault="000759AD" w:rsidP="004577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B3FCD1" w14:textId="49FFD5B7" w:rsidR="000759AD" w:rsidRPr="007D68D9" w:rsidRDefault="000759AD" w:rsidP="004577E7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3C5C27">
      <w:rPr>
        <w:rFonts w:ascii="Angsana New" w:hAnsi="Angsana New" w:cs="Angsana New"/>
        <w:bCs/>
        <w:sz w:val="32"/>
        <w:szCs w:val="32"/>
        <w:lang w:val="en-US" w:bidi="th-TH"/>
      </w:rPr>
      <w:t>6</w:t>
    </w:r>
  </w:p>
  <w:p w14:paraId="4AF6B6A4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0AF79" w14:textId="12AA15BE" w:rsidR="000759AD" w:rsidRDefault="000759AD" w:rsidP="00654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642935" w:rsidRPr="00642935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642935" w:rsidRPr="00642935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9686E5A" w14:textId="77777777" w:rsidR="000759AD" w:rsidRPr="00A443A3" w:rsidRDefault="000759AD" w:rsidP="00654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5E51C8" w14:textId="63AB8F53" w:rsidR="000759AD" w:rsidRPr="007D68D9" w:rsidRDefault="000759AD" w:rsidP="00654E1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2107B5">
      <w:rPr>
        <w:rFonts w:ascii="Angsana New" w:hAnsi="Angsana New" w:cs="Angsana New"/>
        <w:bCs/>
        <w:sz w:val="32"/>
        <w:szCs w:val="32"/>
        <w:lang w:val="en-US" w:bidi="th-TH"/>
      </w:rPr>
      <w:t>6</w:t>
    </w:r>
  </w:p>
  <w:p w14:paraId="2B744365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79E8C" w14:textId="77777777" w:rsidR="00841233" w:rsidRDefault="00841233" w:rsidP="008412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642935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Pr="00642935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27A0F50" w14:textId="77777777" w:rsidR="00841233" w:rsidRPr="00A443A3" w:rsidRDefault="00841233" w:rsidP="008412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FAA6194" w14:textId="77777777" w:rsidR="00841233" w:rsidRPr="007D68D9" w:rsidRDefault="00841233" w:rsidP="00841233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2566</w:t>
    </w:r>
  </w:p>
  <w:p w14:paraId="566E4BCC" w14:textId="77777777" w:rsidR="00841233" w:rsidRPr="00241A98" w:rsidRDefault="0084123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EFDD3" w14:textId="77777777" w:rsidR="00841233" w:rsidRDefault="00841233" w:rsidP="00654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642935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Pr="00642935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E1C4AB7" w14:textId="77777777" w:rsidR="00841233" w:rsidRPr="00A443A3" w:rsidRDefault="00841233" w:rsidP="00654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E6B17C3" w14:textId="77777777" w:rsidR="00841233" w:rsidRPr="007D68D9" w:rsidRDefault="00841233" w:rsidP="00654E1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2566</w:t>
    </w:r>
  </w:p>
  <w:p w14:paraId="2D7B600B" w14:textId="77777777" w:rsidR="00841233" w:rsidRPr="00241A98" w:rsidRDefault="0084123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ACE8" w14:textId="7A15B441" w:rsidR="000759AD" w:rsidRDefault="000759AD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642935" w:rsidRPr="00642935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642935" w:rsidRPr="00642935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63AFB9F" w14:textId="77777777" w:rsidR="000759AD" w:rsidRPr="00A443A3" w:rsidRDefault="000759AD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FD3FD92" w14:textId="261B811F" w:rsidR="000759AD" w:rsidRPr="007D68D9" w:rsidRDefault="000759AD" w:rsidP="00FA502B">
    <w:pPr>
      <w:pStyle w:val="acctmainheading"/>
      <w:spacing w:after="0" w:line="240" w:lineRule="auto"/>
      <w:ind w:left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2107B5">
      <w:rPr>
        <w:rFonts w:ascii="Angsana New" w:hAnsi="Angsana New" w:cs="Angsana New"/>
        <w:bCs/>
        <w:sz w:val="32"/>
        <w:szCs w:val="32"/>
        <w:lang w:val="en-US" w:bidi="th-TH"/>
      </w:rPr>
      <w:t>6</w:t>
    </w:r>
  </w:p>
  <w:p w14:paraId="12B398CB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16B6E1A"/>
    <w:multiLevelType w:val="hybridMultilevel"/>
    <w:tmpl w:val="21BA2774"/>
    <w:lvl w:ilvl="0" w:tplc="14C64CDC">
      <w:start w:val="15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5C3160"/>
    <w:multiLevelType w:val="multilevel"/>
    <w:tmpl w:val="B6A683C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1E7528FC"/>
    <w:multiLevelType w:val="hybridMultilevel"/>
    <w:tmpl w:val="6714F090"/>
    <w:lvl w:ilvl="0" w:tplc="926A7D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1697BA9"/>
    <w:multiLevelType w:val="singleLevel"/>
    <w:tmpl w:val="1B5636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6" w15:restartNumberingAfterBreak="0">
    <w:nsid w:val="222D522B"/>
    <w:multiLevelType w:val="hybridMultilevel"/>
    <w:tmpl w:val="82DEE9BE"/>
    <w:lvl w:ilvl="0" w:tplc="AD74B3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8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33311DDD"/>
    <w:multiLevelType w:val="multilevel"/>
    <w:tmpl w:val="16E24EAE"/>
    <w:lvl w:ilvl="0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740F0D"/>
    <w:multiLevelType w:val="hybridMultilevel"/>
    <w:tmpl w:val="07467A9E"/>
    <w:lvl w:ilvl="0" w:tplc="996AE60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3" w15:restartNumberingAfterBreak="0">
    <w:nsid w:val="3AA46350"/>
    <w:multiLevelType w:val="hybridMultilevel"/>
    <w:tmpl w:val="8EF0F08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C94AA7"/>
    <w:multiLevelType w:val="hybridMultilevel"/>
    <w:tmpl w:val="7CFA0336"/>
    <w:lvl w:ilvl="0" w:tplc="A2BC9A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7" w15:restartNumberingAfterBreak="0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18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53A34920"/>
    <w:multiLevelType w:val="hybridMultilevel"/>
    <w:tmpl w:val="1C02CA02"/>
    <w:lvl w:ilvl="0" w:tplc="2B6C3562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DB04B5"/>
    <w:multiLevelType w:val="singleLevel"/>
    <w:tmpl w:val="B65696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F495B50"/>
    <w:multiLevelType w:val="singleLevel"/>
    <w:tmpl w:val="31A8446C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num w:numId="1" w16cid:durableId="2134207944">
    <w:abstractNumId w:val="12"/>
  </w:num>
  <w:num w:numId="2" w16cid:durableId="1851947414">
    <w:abstractNumId w:val="7"/>
  </w:num>
  <w:num w:numId="3" w16cid:durableId="1415323361">
    <w:abstractNumId w:val="21"/>
  </w:num>
  <w:num w:numId="4" w16cid:durableId="734553558">
    <w:abstractNumId w:val="9"/>
  </w:num>
  <w:num w:numId="5" w16cid:durableId="1904753767">
    <w:abstractNumId w:val="14"/>
  </w:num>
  <w:num w:numId="6" w16cid:durableId="429938233">
    <w:abstractNumId w:val="8"/>
  </w:num>
  <w:num w:numId="7" w16cid:durableId="1513958620">
    <w:abstractNumId w:val="22"/>
  </w:num>
  <w:num w:numId="8" w16cid:durableId="14250294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05196358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868452">
    <w:abstractNumId w:val="17"/>
  </w:num>
  <w:num w:numId="11" w16cid:durableId="1509519405">
    <w:abstractNumId w:val="1"/>
  </w:num>
  <w:num w:numId="12" w16cid:durableId="1185024537">
    <w:abstractNumId w:val="23"/>
  </w:num>
  <w:num w:numId="13" w16cid:durableId="22815394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15463160">
    <w:abstractNumId w:val="20"/>
  </w:num>
  <w:num w:numId="15" w16cid:durableId="439105215">
    <w:abstractNumId w:val="15"/>
  </w:num>
  <w:num w:numId="16" w16cid:durableId="428428662">
    <w:abstractNumId w:val="5"/>
  </w:num>
  <w:num w:numId="17" w16cid:durableId="2029453490">
    <w:abstractNumId w:val="2"/>
  </w:num>
  <w:num w:numId="18" w16cid:durableId="1494759565">
    <w:abstractNumId w:val="11"/>
  </w:num>
  <w:num w:numId="19" w16cid:durableId="712995779">
    <w:abstractNumId w:val="18"/>
  </w:num>
  <w:num w:numId="20" w16cid:durableId="1817531595">
    <w:abstractNumId w:val="19"/>
  </w:num>
  <w:num w:numId="21" w16cid:durableId="1524126002">
    <w:abstractNumId w:val="13"/>
  </w:num>
  <w:num w:numId="22" w16cid:durableId="920530274">
    <w:abstractNumId w:val="10"/>
  </w:num>
  <w:num w:numId="23" w16cid:durableId="737900510">
    <w:abstractNumId w:val="4"/>
  </w:num>
  <w:num w:numId="24" w16cid:durableId="1682315460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3F"/>
    <w:rsid w:val="00000165"/>
    <w:rsid w:val="000001D2"/>
    <w:rsid w:val="0000021B"/>
    <w:rsid w:val="00000548"/>
    <w:rsid w:val="00000572"/>
    <w:rsid w:val="00000861"/>
    <w:rsid w:val="00000923"/>
    <w:rsid w:val="00000C60"/>
    <w:rsid w:val="00000CD1"/>
    <w:rsid w:val="00000D76"/>
    <w:rsid w:val="00000E06"/>
    <w:rsid w:val="00000E2D"/>
    <w:rsid w:val="0000113C"/>
    <w:rsid w:val="000011E9"/>
    <w:rsid w:val="00001219"/>
    <w:rsid w:val="00001234"/>
    <w:rsid w:val="0000144C"/>
    <w:rsid w:val="000017C1"/>
    <w:rsid w:val="000019FC"/>
    <w:rsid w:val="00001A4D"/>
    <w:rsid w:val="00001A7A"/>
    <w:rsid w:val="00001D7D"/>
    <w:rsid w:val="00002148"/>
    <w:rsid w:val="000021B4"/>
    <w:rsid w:val="00002342"/>
    <w:rsid w:val="000023F6"/>
    <w:rsid w:val="00002885"/>
    <w:rsid w:val="00002AD1"/>
    <w:rsid w:val="00002CD6"/>
    <w:rsid w:val="00002D03"/>
    <w:rsid w:val="00002FED"/>
    <w:rsid w:val="0000312F"/>
    <w:rsid w:val="0000321E"/>
    <w:rsid w:val="000032B1"/>
    <w:rsid w:val="000033B8"/>
    <w:rsid w:val="00003443"/>
    <w:rsid w:val="000034C5"/>
    <w:rsid w:val="00003920"/>
    <w:rsid w:val="00003B47"/>
    <w:rsid w:val="00003B59"/>
    <w:rsid w:val="00003DEE"/>
    <w:rsid w:val="00004074"/>
    <w:rsid w:val="0000471B"/>
    <w:rsid w:val="00004836"/>
    <w:rsid w:val="000048E7"/>
    <w:rsid w:val="00004CBB"/>
    <w:rsid w:val="00004DAD"/>
    <w:rsid w:val="00004EA1"/>
    <w:rsid w:val="000051B3"/>
    <w:rsid w:val="00005263"/>
    <w:rsid w:val="00005801"/>
    <w:rsid w:val="00005805"/>
    <w:rsid w:val="00005C53"/>
    <w:rsid w:val="00005D76"/>
    <w:rsid w:val="00006166"/>
    <w:rsid w:val="000065D6"/>
    <w:rsid w:val="00006A49"/>
    <w:rsid w:val="00006EFA"/>
    <w:rsid w:val="00007000"/>
    <w:rsid w:val="00007365"/>
    <w:rsid w:val="000073A2"/>
    <w:rsid w:val="000073B5"/>
    <w:rsid w:val="000076C1"/>
    <w:rsid w:val="0000770B"/>
    <w:rsid w:val="000078C2"/>
    <w:rsid w:val="000079BE"/>
    <w:rsid w:val="00007C0C"/>
    <w:rsid w:val="00007F50"/>
    <w:rsid w:val="000100A8"/>
    <w:rsid w:val="00010280"/>
    <w:rsid w:val="000106B5"/>
    <w:rsid w:val="0001074B"/>
    <w:rsid w:val="000107A4"/>
    <w:rsid w:val="00010EB4"/>
    <w:rsid w:val="00011502"/>
    <w:rsid w:val="00011AD5"/>
    <w:rsid w:val="00011B3F"/>
    <w:rsid w:val="00011B4D"/>
    <w:rsid w:val="00011D12"/>
    <w:rsid w:val="000121D0"/>
    <w:rsid w:val="00012655"/>
    <w:rsid w:val="0001266C"/>
    <w:rsid w:val="000131CA"/>
    <w:rsid w:val="00013296"/>
    <w:rsid w:val="000134EA"/>
    <w:rsid w:val="0001350E"/>
    <w:rsid w:val="0001368B"/>
    <w:rsid w:val="000136A0"/>
    <w:rsid w:val="000138A2"/>
    <w:rsid w:val="00013A68"/>
    <w:rsid w:val="00013ABF"/>
    <w:rsid w:val="00013E00"/>
    <w:rsid w:val="0001429C"/>
    <w:rsid w:val="0001448A"/>
    <w:rsid w:val="000144B5"/>
    <w:rsid w:val="000145F2"/>
    <w:rsid w:val="000147D7"/>
    <w:rsid w:val="00014873"/>
    <w:rsid w:val="00014906"/>
    <w:rsid w:val="000151E6"/>
    <w:rsid w:val="000155D1"/>
    <w:rsid w:val="0001572A"/>
    <w:rsid w:val="00015785"/>
    <w:rsid w:val="000157E9"/>
    <w:rsid w:val="00015B88"/>
    <w:rsid w:val="00015C06"/>
    <w:rsid w:val="000162B6"/>
    <w:rsid w:val="00016D3F"/>
    <w:rsid w:val="000170B1"/>
    <w:rsid w:val="0001715B"/>
    <w:rsid w:val="0001742B"/>
    <w:rsid w:val="00017473"/>
    <w:rsid w:val="000175F2"/>
    <w:rsid w:val="00017994"/>
    <w:rsid w:val="00017CC9"/>
    <w:rsid w:val="00017DFE"/>
    <w:rsid w:val="0002037A"/>
    <w:rsid w:val="0002041D"/>
    <w:rsid w:val="00020624"/>
    <w:rsid w:val="0002071F"/>
    <w:rsid w:val="000207FD"/>
    <w:rsid w:val="0002096D"/>
    <w:rsid w:val="000209B0"/>
    <w:rsid w:val="00020A24"/>
    <w:rsid w:val="00020B51"/>
    <w:rsid w:val="00020BBB"/>
    <w:rsid w:val="00020C85"/>
    <w:rsid w:val="00020F08"/>
    <w:rsid w:val="000212A3"/>
    <w:rsid w:val="0002160E"/>
    <w:rsid w:val="000216B4"/>
    <w:rsid w:val="000216FD"/>
    <w:rsid w:val="00021745"/>
    <w:rsid w:val="00021F6C"/>
    <w:rsid w:val="0002244A"/>
    <w:rsid w:val="000229E6"/>
    <w:rsid w:val="00022B39"/>
    <w:rsid w:val="00022CAB"/>
    <w:rsid w:val="00022E0D"/>
    <w:rsid w:val="0002311F"/>
    <w:rsid w:val="00023372"/>
    <w:rsid w:val="000237EC"/>
    <w:rsid w:val="000239B1"/>
    <w:rsid w:val="00023A6D"/>
    <w:rsid w:val="00023C4A"/>
    <w:rsid w:val="00023EA6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307"/>
    <w:rsid w:val="0002556A"/>
    <w:rsid w:val="00025F82"/>
    <w:rsid w:val="00026002"/>
    <w:rsid w:val="00026327"/>
    <w:rsid w:val="00026453"/>
    <w:rsid w:val="000265C7"/>
    <w:rsid w:val="0002669E"/>
    <w:rsid w:val="00026A21"/>
    <w:rsid w:val="00026AA3"/>
    <w:rsid w:val="00026B4F"/>
    <w:rsid w:val="00026BCA"/>
    <w:rsid w:val="00026C9B"/>
    <w:rsid w:val="00027073"/>
    <w:rsid w:val="0002708F"/>
    <w:rsid w:val="00027713"/>
    <w:rsid w:val="000277CE"/>
    <w:rsid w:val="00027BE0"/>
    <w:rsid w:val="00027FA1"/>
    <w:rsid w:val="0003013C"/>
    <w:rsid w:val="000301AF"/>
    <w:rsid w:val="000304F9"/>
    <w:rsid w:val="0003062D"/>
    <w:rsid w:val="00030B84"/>
    <w:rsid w:val="000310A6"/>
    <w:rsid w:val="00031441"/>
    <w:rsid w:val="000316F9"/>
    <w:rsid w:val="000320AF"/>
    <w:rsid w:val="000325DD"/>
    <w:rsid w:val="0003274C"/>
    <w:rsid w:val="000327D2"/>
    <w:rsid w:val="000329A5"/>
    <w:rsid w:val="000329FC"/>
    <w:rsid w:val="00032D20"/>
    <w:rsid w:val="00032DF6"/>
    <w:rsid w:val="0003303F"/>
    <w:rsid w:val="000331CA"/>
    <w:rsid w:val="0003332B"/>
    <w:rsid w:val="00033652"/>
    <w:rsid w:val="00033839"/>
    <w:rsid w:val="00033902"/>
    <w:rsid w:val="00033FF2"/>
    <w:rsid w:val="000342C9"/>
    <w:rsid w:val="000345CF"/>
    <w:rsid w:val="0003497B"/>
    <w:rsid w:val="000349A8"/>
    <w:rsid w:val="00034AF2"/>
    <w:rsid w:val="00035B85"/>
    <w:rsid w:val="00035B86"/>
    <w:rsid w:val="0003637C"/>
    <w:rsid w:val="0003641B"/>
    <w:rsid w:val="00036441"/>
    <w:rsid w:val="000368A5"/>
    <w:rsid w:val="00036B25"/>
    <w:rsid w:val="0003704C"/>
    <w:rsid w:val="00037138"/>
    <w:rsid w:val="0003772C"/>
    <w:rsid w:val="00037A02"/>
    <w:rsid w:val="00037BE6"/>
    <w:rsid w:val="000407C5"/>
    <w:rsid w:val="00040DEB"/>
    <w:rsid w:val="00040FE3"/>
    <w:rsid w:val="00041093"/>
    <w:rsid w:val="000413E4"/>
    <w:rsid w:val="0004149F"/>
    <w:rsid w:val="00041522"/>
    <w:rsid w:val="000417C8"/>
    <w:rsid w:val="00041D3E"/>
    <w:rsid w:val="00041F0D"/>
    <w:rsid w:val="00041F54"/>
    <w:rsid w:val="00042181"/>
    <w:rsid w:val="0004226C"/>
    <w:rsid w:val="000424BB"/>
    <w:rsid w:val="0004260A"/>
    <w:rsid w:val="0004263A"/>
    <w:rsid w:val="000427E2"/>
    <w:rsid w:val="00042803"/>
    <w:rsid w:val="00042863"/>
    <w:rsid w:val="00042B94"/>
    <w:rsid w:val="00042BEE"/>
    <w:rsid w:val="00042C5F"/>
    <w:rsid w:val="00042FFA"/>
    <w:rsid w:val="0004304A"/>
    <w:rsid w:val="000433B2"/>
    <w:rsid w:val="00043418"/>
    <w:rsid w:val="0004342A"/>
    <w:rsid w:val="0004351B"/>
    <w:rsid w:val="000436DA"/>
    <w:rsid w:val="00043C71"/>
    <w:rsid w:val="00043D39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102"/>
    <w:rsid w:val="00045804"/>
    <w:rsid w:val="00045829"/>
    <w:rsid w:val="0004582E"/>
    <w:rsid w:val="00045879"/>
    <w:rsid w:val="000458BF"/>
    <w:rsid w:val="00045B2C"/>
    <w:rsid w:val="00045BFA"/>
    <w:rsid w:val="00045EB6"/>
    <w:rsid w:val="00046026"/>
    <w:rsid w:val="00046044"/>
    <w:rsid w:val="000465C6"/>
    <w:rsid w:val="0004672A"/>
    <w:rsid w:val="000467D4"/>
    <w:rsid w:val="00046E4B"/>
    <w:rsid w:val="0004708C"/>
    <w:rsid w:val="00047116"/>
    <w:rsid w:val="000471E0"/>
    <w:rsid w:val="0004722F"/>
    <w:rsid w:val="00047267"/>
    <w:rsid w:val="000474F8"/>
    <w:rsid w:val="000475F7"/>
    <w:rsid w:val="00047C0D"/>
    <w:rsid w:val="00047E37"/>
    <w:rsid w:val="0005037D"/>
    <w:rsid w:val="00050C8F"/>
    <w:rsid w:val="00050CD7"/>
    <w:rsid w:val="00050D4E"/>
    <w:rsid w:val="000511BC"/>
    <w:rsid w:val="00051274"/>
    <w:rsid w:val="00051307"/>
    <w:rsid w:val="000513AE"/>
    <w:rsid w:val="0005178E"/>
    <w:rsid w:val="000517F8"/>
    <w:rsid w:val="00051FA9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54B"/>
    <w:rsid w:val="00053982"/>
    <w:rsid w:val="00053CBD"/>
    <w:rsid w:val="00053D8A"/>
    <w:rsid w:val="00053EAC"/>
    <w:rsid w:val="000545E9"/>
    <w:rsid w:val="00054653"/>
    <w:rsid w:val="000548FE"/>
    <w:rsid w:val="00055246"/>
    <w:rsid w:val="000553A3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87C"/>
    <w:rsid w:val="000569A4"/>
    <w:rsid w:val="00056D91"/>
    <w:rsid w:val="000573A8"/>
    <w:rsid w:val="000575EF"/>
    <w:rsid w:val="00057847"/>
    <w:rsid w:val="00057880"/>
    <w:rsid w:val="000578A5"/>
    <w:rsid w:val="0006011B"/>
    <w:rsid w:val="000602C1"/>
    <w:rsid w:val="00060826"/>
    <w:rsid w:val="000609F1"/>
    <w:rsid w:val="00061097"/>
    <w:rsid w:val="00061533"/>
    <w:rsid w:val="000615C5"/>
    <w:rsid w:val="000617DE"/>
    <w:rsid w:val="0006187A"/>
    <w:rsid w:val="000619EA"/>
    <w:rsid w:val="00061AE7"/>
    <w:rsid w:val="00061BD1"/>
    <w:rsid w:val="00061CB6"/>
    <w:rsid w:val="00061D16"/>
    <w:rsid w:val="00062166"/>
    <w:rsid w:val="00062386"/>
    <w:rsid w:val="00062593"/>
    <w:rsid w:val="00062CA6"/>
    <w:rsid w:val="00062D04"/>
    <w:rsid w:val="00062E19"/>
    <w:rsid w:val="00062F05"/>
    <w:rsid w:val="00062F15"/>
    <w:rsid w:val="000631F7"/>
    <w:rsid w:val="000636D2"/>
    <w:rsid w:val="0006372E"/>
    <w:rsid w:val="000637C2"/>
    <w:rsid w:val="00063B9E"/>
    <w:rsid w:val="00063CC0"/>
    <w:rsid w:val="000642DB"/>
    <w:rsid w:val="0006437D"/>
    <w:rsid w:val="0006439B"/>
    <w:rsid w:val="000643EC"/>
    <w:rsid w:val="00064497"/>
    <w:rsid w:val="00064505"/>
    <w:rsid w:val="00064599"/>
    <w:rsid w:val="00064D0B"/>
    <w:rsid w:val="00064D8E"/>
    <w:rsid w:val="00064FC7"/>
    <w:rsid w:val="000651AD"/>
    <w:rsid w:val="00065392"/>
    <w:rsid w:val="00065529"/>
    <w:rsid w:val="0006577B"/>
    <w:rsid w:val="0006580A"/>
    <w:rsid w:val="00065C7C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5F"/>
    <w:rsid w:val="00070684"/>
    <w:rsid w:val="000707BB"/>
    <w:rsid w:val="000708CD"/>
    <w:rsid w:val="00070964"/>
    <w:rsid w:val="00070A3F"/>
    <w:rsid w:val="00070B0D"/>
    <w:rsid w:val="00070C71"/>
    <w:rsid w:val="00070CA2"/>
    <w:rsid w:val="00070EBA"/>
    <w:rsid w:val="00071022"/>
    <w:rsid w:val="0007111B"/>
    <w:rsid w:val="00071254"/>
    <w:rsid w:val="000712F0"/>
    <w:rsid w:val="00071462"/>
    <w:rsid w:val="0007163A"/>
    <w:rsid w:val="00071770"/>
    <w:rsid w:val="00071822"/>
    <w:rsid w:val="00071919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2D67"/>
    <w:rsid w:val="000734AE"/>
    <w:rsid w:val="0007374E"/>
    <w:rsid w:val="00073903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9AD"/>
    <w:rsid w:val="00075AAD"/>
    <w:rsid w:val="00075B0E"/>
    <w:rsid w:val="00075B77"/>
    <w:rsid w:val="00075BF9"/>
    <w:rsid w:val="00075DA4"/>
    <w:rsid w:val="00075EBE"/>
    <w:rsid w:val="00076614"/>
    <w:rsid w:val="00076910"/>
    <w:rsid w:val="00076B98"/>
    <w:rsid w:val="00076D68"/>
    <w:rsid w:val="00076E16"/>
    <w:rsid w:val="00076E60"/>
    <w:rsid w:val="00076E96"/>
    <w:rsid w:val="0007709F"/>
    <w:rsid w:val="00077215"/>
    <w:rsid w:val="00077C2B"/>
    <w:rsid w:val="00077C6B"/>
    <w:rsid w:val="0008027A"/>
    <w:rsid w:val="000809DA"/>
    <w:rsid w:val="00080A22"/>
    <w:rsid w:val="00080C4B"/>
    <w:rsid w:val="00081146"/>
    <w:rsid w:val="000812A3"/>
    <w:rsid w:val="000815B0"/>
    <w:rsid w:val="000817D3"/>
    <w:rsid w:val="00081A53"/>
    <w:rsid w:val="00081F42"/>
    <w:rsid w:val="00082099"/>
    <w:rsid w:val="0008254F"/>
    <w:rsid w:val="000825FB"/>
    <w:rsid w:val="00082751"/>
    <w:rsid w:val="00082755"/>
    <w:rsid w:val="000827B3"/>
    <w:rsid w:val="0008281D"/>
    <w:rsid w:val="00082844"/>
    <w:rsid w:val="00082883"/>
    <w:rsid w:val="0008289E"/>
    <w:rsid w:val="00082A07"/>
    <w:rsid w:val="00082A98"/>
    <w:rsid w:val="000830AC"/>
    <w:rsid w:val="00083106"/>
    <w:rsid w:val="00083286"/>
    <w:rsid w:val="00083643"/>
    <w:rsid w:val="0008378D"/>
    <w:rsid w:val="00083927"/>
    <w:rsid w:val="00083A5D"/>
    <w:rsid w:val="00083F15"/>
    <w:rsid w:val="000843FE"/>
    <w:rsid w:val="000844CE"/>
    <w:rsid w:val="000849B1"/>
    <w:rsid w:val="00084B2C"/>
    <w:rsid w:val="00084D50"/>
    <w:rsid w:val="00084DB3"/>
    <w:rsid w:val="00084DCE"/>
    <w:rsid w:val="00084E80"/>
    <w:rsid w:val="00084EF2"/>
    <w:rsid w:val="00085156"/>
    <w:rsid w:val="00085160"/>
    <w:rsid w:val="000852D7"/>
    <w:rsid w:val="00085339"/>
    <w:rsid w:val="000858E2"/>
    <w:rsid w:val="0008596E"/>
    <w:rsid w:val="00085AAC"/>
    <w:rsid w:val="00085AB6"/>
    <w:rsid w:val="00085D56"/>
    <w:rsid w:val="00086304"/>
    <w:rsid w:val="000863A0"/>
    <w:rsid w:val="000865D3"/>
    <w:rsid w:val="000865DA"/>
    <w:rsid w:val="000867FC"/>
    <w:rsid w:val="0008682F"/>
    <w:rsid w:val="00086BA6"/>
    <w:rsid w:val="00086D7B"/>
    <w:rsid w:val="00086FD2"/>
    <w:rsid w:val="0008713C"/>
    <w:rsid w:val="0008714A"/>
    <w:rsid w:val="0008718D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A0"/>
    <w:rsid w:val="00087E85"/>
    <w:rsid w:val="00087FF0"/>
    <w:rsid w:val="000902C5"/>
    <w:rsid w:val="000903C4"/>
    <w:rsid w:val="00090608"/>
    <w:rsid w:val="00090624"/>
    <w:rsid w:val="000909D0"/>
    <w:rsid w:val="00090BDC"/>
    <w:rsid w:val="00090EBA"/>
    <w:rsid w:val="00090F48"/>
    <w:rsid w:val="000910FC"/>
    <w:rsid w:val="00091139"/>
    <w:rsid w:val="000918E0"/>
    <w:rsid w:val="00091EF6"/>
    <w:rsid w:val="00092684"/>
    <w:rsid w:val="000926C5"/>
    <w:rsid w:val="00092725"/>
    <w:rsid w:val="00092884"/>
    <w:rsid w:val="00092922"/>
    <w:rsid w:val="00092993"/>
    <w:rsid w:val="00092A7C"/>
    <w:rsid w:val="00092B88"/>
    <w:rsid w:val="00092C31"/>
    <w:rsid w:val="00092DBF"/>
    <w:rsid w:val="00092DC5"/>
    <w:rsid w:val="00093400"/>
    <w:rsid w:val="00093771"/>
    <w:rsid w:val="000937E0"/>
    <w:rsid w:val="0009381F"/>
    <w:rsid w:val="0009387A"/>
    <w:rsid w:val="00093A86"/>
    <w:rsid w:val="00093B8F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A96"/>
    <w:rsid w:val="00094ACA"/>
    <w:rsid w:val="00094CFA"/>
    <w:rsid w:val="00094F8E"/>
    <w:rsid w:val="00094FDF"/>
    <w:rsid w:val="000952B7"/>
    <w:rsid w:val="0009546C"/>
    <w:rsid w:val="000954AD"/>
    <w:rsid w:val="0009551E"/>
    <w:rsid w:val="00095789"/>
    <w:rsid w:val="00096847"/>
    <w:rsid w:val="00096A93"/>
    <w:rsid w:val="00096AF6"/>
    <w:rsid w:val="00096B48"/>
    <w:rsid w:val="00096BA5"/>
    <w:rsid w:val="00096D54"/>
    <w:rsid w:val="00096E25"/>
    <w:rsid w:val="00097160"/>
    <w:rsid w:val="0009722D"/>
    <w:rsid w:val="00097457"/>
    <w:rsid w:val="00097AEC"/>
    <w:rsid w:val="00097B31"/>
    <w:rsid w:val="00097B70"/>
    <w:rsid w:val="00097B94"/>
    <w:rsid w:val="00097CCB"/>
    <w:rsid w:val="00097CDD"/>
    <w:rsid w:val="00097D9F"/>
    <w:rsid w:val="00097F02"/>
    <w:rsid w:val="00097F99"/>
    <w:rsid w:val="000A05DE"/>
    <w:rsid w:val="000A0947"/>
    <w:rsid w:val="000A143C"/>
    <w:rsid w:val="000A1467"/>
    <w:rsid w:val="000A16AC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3666"/>
    <w:rsid w:val="000A3E83"/>
    <w:rsid w:val="000A3E9F"/>
    <w:rsid w:val="000A3F32"/>
    <w:rsid w:val="000A4176"/>
    <w:rsid w:val="000A4216"/>
    <w:rsid w:val="000A434C"/>
    <w:rsid w:val="000A45A7"/>
    <w:rsid w:val="000A467B"/>
    <w:rsid w:val="000A48C6"/>
    <w:rsid w:val="000A48D6"/>
    <w:rsid w:val="000A4BF4"/>
    <w:rsid w:val="000A4CE5"/>
    <w:rsid w:val="000A4CFA"/>
    <w:rsid w:val="000A510F"/>
    <w:rsid w:val="000A5783"/>
    <w:rsid w:val="000A59A7"/>
    <w:rsid w:val="000A5CAD"/>
    <w:rsid w:val="000A5DC4"/>
    <w:rsid w:val="000A5EB8"/>
    <w:rsid w:val="000A635B"/>
    <w:rsid w:val="000A6514"/>
    <w:rsid w:val="000A66D5"/>
    <w:rsid w:val="000A6C2D"/>
    <w:rsid w:val="000A6D9A"/>
    <w:rsid w:val="000A7082"/>
    <w:rsid w:val="000A727E"/>
    <w:rsid w:val="000A7342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B73"/>
    <w:rsid w:val="000B0C6F"/>
    <w:rsid w:val="000B0ED8"/>
    <w:rsid w:val="000B0EE1"/>
    <w:rsid w:val="000B11DC"/>
    <w:rsid w:val="000B150D"/>
    <w:rsid w:val="000B18EB"/>
    <w:rsid w:val="000B190E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2C54"/>
    <w:rsid w:val="000B3127"/>
    <w:rsid w:val="000B31EA"/>
    <w:rsid w:val="000B3447"/>
    <w:rsid w:val="000B3B5E"/>
    <w:rsid w:val="000B4917"/>
    <w:rsid w:val="000B49D8"/>
    <w:rsid w:val="000B49E5"/>
    <w:rsid w:val="000B4B7F"/>
    <w:rsid w:val="000B4B90"/>
    <w:rsid w:val="000B4EC0"/>
    <w:rsid w:val="000B510E"/>
    <w:rsid w:val="000B518C"/>
    <w:rsid w:val="000B52C7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6E4"/>
    <w:rsid w:val="000B77F4"/>
    <w:rsid w:val="000B7ACE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110"/>
    <w:rsid w:val="000C2314"/>
    <w:rsid w:val="000C24DE"/>
    <w:rsid w:val="000C2530"/>
    <w:rsid w:val="000C25A1"/>
    <w:rsid w:val="000C2975"/>
    <w:rsid w:val="000C297F"/>
    <w:rsid w:val="000C2F71"/>
    <w:rsid w:val="000C30CB"/>
    <w:rsid w:val="000C3135"/>
    <w:rsid w:val="000C32DE"/>
    <w:rsid w:val="000C3308"/>
    <w:rsid w:val="000C4123"/>
    <w:rsid w:val="000C46F9"/>
    <w:rsid w:val="000C4976"/>
    <w:rsid w:val="000C4AD2"/>
    <w:rsid w:val="000C4EF6"/>
    <w:rsid w:val="000C5019"/>
    <w:rsid w:val="000C5023"/>
    <w:rsid w:val="000C54DC"/>
    <w:rsid w:val="000C5751"/>
    <w:rsid w:val="000C5C16"/>
    <w:rsid w:val="000C5E7F"/>
    <w:rsid w:val="000C5F00"/>
    <w:rsid w:val="000C63BD"/>
    <w:rsid w:val="000C65FE"/>
    <w:rsid w:val="000C6742"/>
    <w:rsid w:val="000C6813"/>
    <w:rsid w:val="000C7179"/>
    <w:rsid w:val="000C72C9"/>
    <w:rsid w:val="000C7436"/>
    <w:rsid w:val="000C7714"/>
    <w:rsid w:val="000C7818"/>
    <w:rsid w:val="000C79D7"/>
    <w:rsid w:val="000C7BEC"/>
    <w:rsid w:val="000D01FF"/>
    <w:rsid w:val="000D021A"/>
    <w:rsid w:val="000D02BA"/>
    <w:rsid w:val="000D03CE"/>
    <w:rsid w:val="000D03D9"/>
    <w:rsid w:val="000D0559"/>
    <w:rsid w:val="000D0589"/>
    <w:rsid w:val="000D0647"/>
    <w:rsid w:val="000D0CB9"/>
    <w:rsid w:val="000D0DBF"/>
    <w:rsid w:val="000D1767"/>
    <w:rsid w:val="000D18E6"/>
    <w:rsid w:val="000D1A86"/>
    <w:rsid w:val="000D1E1A"/>
    <w:rsid w:val="000D204B"/>
    <w:rsid w:val="000D232D"/>
    <w:rsid w:val="000D2401"/>
    <w:rsid w:val="000D297E"/>
    <w:rsid w:val="000D2AE2"/>
    <w:rsid w:val="000D2B34"/>
    <w:rsid w:val="000D2BFA"/>
    <w:rsid w:val="000D2C0F"/>
    <w:rsid w:val="000D2C98"/>
    <w:rsid w:val="000D2F17"/>
    <w:rsid w:val="000D327A"/>
    <w:rsid w:val="000D3585"/>
    <w:rsid w:val="000D3AAA"/>
    <w:rsid w:val="000D3CE8"/>
    <w:rsid w:val="000D4006"/>
    <w:rsid w:val="000D4076"/>
    <w:rsid w:val="000D431A"/>
    <w:rsid w:val="000D44C1"/>
    <w:rsid w:val="000D458A"/>
    <w:rsid w:val="000D4A42"/>
    <w:rsid w:val="000D4A4D"/>
    <w:rsid w:val="000D4C64"/>
    <w:rsid w:val="000D4EFE"/>
    <w:rsid w:val="000D5170"/>
    <w:rsid w:val="000D59B0"/>
    <w:rsid w:val="000D5F87"/>
    <w:rsid w:val="000D632C"/>
    <w:rsid w:val="000D6503"/>
    <w:rsid w:val="000D67E6"/>
    <w:rsid w:val="000D680E"/>
    <w:rsid w:val="000D6979"/>
    <w:rsid w:val="000D6ABE"/>
    <w:rsid w:val="000D6C39"/>
    <w:rsid w:val="000D6D07"/>
    <w:rsid w:val="000D6DC1"/>
    <w:rsid w:val="000D7052"/>
    <w:rsid w:val="000D70BE"/>
    <w:rsid w:val="000D73E3"/>
    <w:rsid w:val="000D742C"/>
    <w:rsid w:val="000D7638"/>
    <w:rsid w:val="000D7BC8"/>
    <w:rsid w:val="000D7C38"/>
    <w:rsid w:val="000D7DA0"/>
    <w:rsid w:val="000E02C9"/>
    <w:rsid w:val="000E03A0"/>
    <w:rsid w:val="000E06FD"/>
    <w:rsid w:val="000E0789"/>
    <w:rsid w:val="000E0846"/>
    <w:rsid w:val="000E0F78"/>
    <w:rsid w:val="000E1050"/>
    <w:rsid w:val="000E10D4"/>
    <w:rsid w:val="000E127D"/>
    <w:rsid w:val="000E131F"/>
    <w:rsid w:val="000E15B9"/>
    <w:rsid w:val="000E1950"/>
    <w:rsid w:val="000E1A4B"/>
    <w:rsid w:val="000E1A6F"/>
    <w:rsid w:val="000E1AB9"/>
    <w:rsid w:val="000E1C5B"/>
    <w:rsid w:val="000E1F9E"/>
    <w:rsid w:val="000E2602"/>
    <w:rsid w:val="000E289F"/>
    <w:rsid w:val="000E293D"/>
    <w:rsid w:val="000E2BB2"/>
    <w:rsid w:val="000E2BE8"/>
    <w:rsid w:val="000E2C38"/>
    <w:rsid w:val="000E2D2E"/>
    <w:rsid w:val="000E2F0D"/>
    <w:rsid w:val="000E30FC"/>
    <w:rsid w:val="000E35E2"/>
    <w:rsid w:val="000E36FF"/>
    <w:rsid w:val="000E394F"/>
    <w:rsid w:val="000E3BE8"/>
    <w:rsid w:val="000E3D2D"/>
    <w:rsid w:val="000E3D79"/>
    <w:rsid w:val="000E3F32"/>
    <w:rsid w:val="000E43EF"/>
    <w:rsid w:val="000E4B35"/>
    <w:rsid w:val="000E4B70"/>
    <w:rsid w:val="000E4C4F"/>
    <w:rsid w:val="000E4E91"/>
    <w:rsid w:val="000E512B"/>
    <w:rsid w:val="000E53B3"/>
    <w:rsid w:val="000E53DD"/>
    <w:rsid w:val="000E5556"/>
    <w:rsid w:val="000E55B1"/>
    <w:rsid w:val="000E5667"/>
    <w:rsid w:val="000E584C"/>
    <w:rsid w:val="000E5CEB"/>
    <w:rsid w:val="000E5F8F"/>
    <w:rsid w:val="000E6098"/>
    <w:rsid w:val="000E60AC"/>
    <w:rsid w:val="000E613D"/>
    <w:rsid w:val="000E6CFE"/>
    <w:rsid w:val="000E6D5D"/>
    <w:rsid w:val="000E6EF2"/>
    <w:rsid w:val="000E704C"/>
    <w:rsid w:val="000E7169"/>
    <w:rsid w:val="000E73A3"/>
    <w:rsid w:val="000E759E"/>
    <w:rsid w:val="000E78FC"/>
    <w:rsid w:val="000E79A5"/>
    <w:rsid w:val="000F00D3"/>
    <w:rsid w:val="000F05BC"/>
    <w:rsid w:val="000F0745"/>
    <w:rsid w:val="000F0780"/>
    <w:rsid w:val="000F0824"/>
    <w:rsid w:val="000F0B6D"/>
    <w:rsid w:val="000F0D5E"/>
    <w:rsid w:val="000F13C8"/>
    <w:rsid w:val="000F1A62"/>
    <w:rsid w:val="000F1B78"/>
    <w:rsid w:val="000F1C6C"/>
    <w:rsid w:val="000F1CB0"/>
    <w:rsid w:val="000F1DA0"/>
    <w:rsid w:val="000F2275"/>
    <w:rsid w:val="000F23B9"/>
    <w:rsid w:val="000F26D8"/>
    <w:rsid w:val="000F2892"/>
    <w:rsid w:val="000F2980"/>
    <w:rsid w:val="000F30A0"/>
    <w:rsid w:val="000F32BF"/>
    <w:rsid w:val="000F32D5"/>
    <w:rsid w:val="000F339C"/>
    <w:rsid w:val="000F36A3"/>
    <w:rsid w:val="000F3A7E"/>
    <w:rsid w:val="000F3C57"/>
    <w:rsid w:val="000F42B3"/>
    <w:rsid w:val="000F478E"/>
    <w:rsid w:val="000F4858"/>
    <w:rsid w:val="000F4A8D"/>
    <w:rsid w:val="000F4AC2"/>
    <w:rsid w:val="000F4C12"/>
    <w:rsid w:val="000F4D06"/>
    <w:rsid w:val="000F4D95"/>
    <w:rsid w:val="000F4E24"/>
    <w:rsid w:val="000F51DD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75"/>
    <w:rsid w:val="00100090"/>
    <w:rsid w:val="001008DD"/>
    <w:rsid w:val="0010095B"/>
    <w:rsid w:val="00100CD7"/>
    <w:rsid w:val="00100E45"/>
    <w:rsid w:val="001013B4"/>
    <w:rsid w:val="00101A46"/>
    <w:rsid w:val="00101B71"/>
    <w:rsid w:val="00101BF5"/>
    <w:rsid w:val="00101F45"/>
    <w:rsid w:val="001021F6"/>
    <w:rsid w:val="00102505"/>
    <w:rsid w:val="00102C76"/>
    <w:rsid w:val="00102D9E"/>
    <w:rsid w:val="00103278"/>
    <w:rsid w:val="00103473"/>
    <w:rsid w:val="0010353C"/>
    <w:rsid w:val="00103A2B"/>
    <w:rsid w:val="00103B48"/>
    <w:rsid w:val="00103D3F"/>
    <w:rsid w:val="00103D53"/>
    <w:rsid w:val="00103D77"/>
    <w:rsid w:val="00103E59"/>
    <w:rsid w:val="00103EC8"/>
    <w:rsid w:val="001044B6"/>
    <w:rsid w:val="001049D2"/>
    <w:rsid w:val="00104C5D"/>
    <w:rsid w:val="00104D5D"/>
    <w:rsid w:val="00104DD9"/>
    <w:rsid w:val="00104E18"/>
    <w:rsid w:val="00104E8B"/>
    <w:rsid w:val="00104E9B"/>
    <w:rsid w:val="00104F54"/>
    <w:rsid w:val="00105001"/>
    <w:rsid w:val="00105614"/>
    <w:rsid w:val="00105667"/>
    <w:rsid w:val="001058A9"/>
    <w:rsid w:val="00105A9F"/>
    <w:rsid w:val="001062DB"/>
    <w:rsid w:val="001063F9"/>
    <w:rsid w:val="0010648E"/>
    <w:rsid w:val="00106573"/>
    <w:rsid w:val="001066AA"/>
    <w:rsid w:val="00106821"/>
    <w:rsid w:val="00106944"/>
    <w:rsid w:val="001069DE"/>
    <w:rsid w:val="00106A2B"/>
    <w:rsid w:val="00106BDF"/>
    <w:rsid w:val="00106BF7"/>
    <w:rsid w:val="00106C9B"/>
    <w:rsid w:val="00107235"/>
    <w:rsid w:val="001076CD"/>
    <w:rsid w:val="00107CE6"/>
    <w:rsid w:val="00110210"/>
    <w:rsid w:val="00110489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90F"/>
    <w:rsid w:val="00111BB0"/>
    <w:rsid w:val="00111CDD"/>
    <w:rsid w:val="00111FB1"/>
    <w:rsid w:val="00112288"/>
    <w:rsid w:val="001126A1"/>
    <w:rsid w:val="001129E4"/>
    <w:rsid w:val="00112AF0"/>
    <w:rsid w:val="00112C7D"/>
    <w:rsid w:val="0011324C"/>
    <w:rsid w:val="0011338B"/>
    <w:rsid w:val="001135ED"/>
    <w:rsid w:val="0011372A"/>
    <w:rsid w:val="00113B48"/>
    <w:rsid w:val="00113B83"/>
    <w:rsid w:val="00113E3B"/>
    <w:rsid w:val="00113F92"/>
    <w:rsid w:val="00113FFF"/>
    <w:rsid w:val="0011417F"/>
    <w:rsid w:val="00114542"/>
    <w:rsid w:val="0011485E"/>
    <w:rsid w:val="00114954"/>
    <w:rsid w:val="00114C40"/>
    <w:rsid w:val="001152EA"/>
    <w:rsid w:val="0011548B"/>
    <w:rsid w:val="00115539"/>
    <w:rsid w:val="001155B7"/>
    <w:rsid w:val="00115833"/>
    <w:rsid w:val="00115872"/>
    <w:rsid w:val="00115B79"/>
    <w:rsid w:val="00115DB2"/>
    <w:rsid w:val="00115F41"/>
    <w:rsid w:val="00116202"/>
    <w:rsid w:val="001163D9"/>
    <w:rsid w:val="001164FE"/>
    <w:rsid w:val="0011685B"/>
    <w:rsid w:val="00116CAC"/>
    <w:rsid w:val="00116E09"/>
    <w:rsid w:val="00116F1E"/>
    <w:rsid w:val="001170AA"/>
    <w:rsid w:val="001173FE"/>
    <w:rsid w:val="00117B34"/>
    <w:rsid w:val="00117D51"/>
    <w:rsid w:val="0012016F"/>
    <w:rsid w:val="0012024D"/>
    <w:rsid w:val="00120258"/>
    <w:rsid w:val="00120814"/>
    <w:rsid w:val="00120927"/>
    <w:rsid w:val="00120A9B"/>
    <w:rsid w:val="00120B17"/>
    <w:rsid w:val="00120C03"/>
    <w:rsid w:val="00120D65"/>
    <w:rsid w:val="00120EB9"/>
    <w:rsid w:val="0012114F"/>
    <w:rsid w:val="001214BF"/>
    <w:rsid w:val="001214C8"/>
    <w:rsid w:val="00121667"/>
    <w:rsid w:val="001217D5"/>
    <w:rsid w:val="001218DB"/>
    <w:rsid w:val="00121C75"/>
    <w:rsid w:val="00121C93"/>
    <w:rsid w:val="00121CF3"/>
    <w:rsid w:val="00121D34"/>
    <w:rsid w:val="00122024"/>
    <w:rsid w:val="001221CA"/>
    <w:rsid w:val="001223E7"/>
    <w:rsid w:val="001223F3"/>
    <w:rsid w:val="00122611"/>
    <w:rsid w:val="001227DB"/>
    <w:rsid w:val="001228CE"/>
    <w:rsid w:val="00122B50"/>
    <w:rsid w:val="00122BE0"/>
    <w:rsid w:val="00122C22"/>
    <w:rsid w:val="00122F6F"/>
    <w:rsid w:val="00123102"/>
    <w:rsid w:val="0012310A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03"/>
    <w:rsid w:val="00123DF2"/>
    <w:rsid w:val="00123FE9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6B6"/>
    <w:rsid w:val="0012674E"/>
    <w:rsid w:val="00126866"/>
    <w:rsid w:val="00126D50"/>
    <w:rsid w:val="00126D67"/>
    <w:rsid w:val="00126F66"/>
    <w:rsid w:val="00126F7F"/>
    <w:rsid w:val="001270BB"/>
    <w:rsid w:val="001273F8"/>
    <w:rsid w:val="0012758E"/>
    <w:rsid w:val="00127A12"/>
    <w:rsid w:val="00127D07"/>
    <w:rsid w:val="00127DC9"/>
    <w:rsid w:val="00127DF3"/>
    <w:rsid w:val="00127E8A"/>
    <w:rsid w:val="00127F6C"/>
    <w:rsid w:val="0013008E"/>
    <w:rsid w:val="001300BF"/>
    <w:rsid w:val="001301A0"/>
    <w:rsid w:val="00130341"/>
    <w:rsid w:val="001304CD"/>
    <w:rsid w:val="001309C2"/>
    <w:rsid w:val="00130ACB"/>
    <w:rsid w:val="001311E0"/>
    <w:rsid w:val="00131306"/>
    <w:rsid w:val="00131346"/>
    <w:rsid w:val="00131437"/>
    <w:rsid w:val="001314D8"/>
    <w:rsid w:val="00131B5C"/>
    <w:rsid w:val="00131DCD"/>
    <w:rsid w:val="0013226C"/>
    <w:rsid w:val="001322BD"/>
    <w:rsid w:val="0013260D"/>
    <w:rsid w:val="0013262F"/>
    <w:rsid w:val="001326B9"/>
    <w:rsid w:val="001326F3"/>
    <w:rsid w:val="0013286C"/>
    <w:rsid w:val="00132876"/>
    <w:rsid w:val="00132AA4"/>
    <w:rsid w:val="00132F50"/>
    <w:rsid w:val="00133010"/>
    <w:rsid w:val="0013307E"/>
    <w:rsid w:val="00133166"/>
    <w:rsid w:val="00133353"/>
    <w:rsid w:val="0013357C"/>
    <w:rsid w:val="001338B4"/>
    <w:rsid w:val="00134210"/>
    <w:rsid w:val="00134213"/>
    <w:rsid w:val="00134289"/>
    <w:rsid w:val="00134414"/>
    <w:rsid w:val="00134502"/>
    <w:rsid w:val="001348CB"/>
    <w:rsid w:val="00134B0C"/>
    <w:rsid w:val="00134DB5"/>
    <w:rsid w:val="00135191"/>
    <w:rsid w:val="001352C5"/>
    <w:rsid w:val="0013532C"/>
    <w:rsid w:val="00135566"/>
    <w:rsid w:val="001355C9"/>
    <w:rsid w:val="00135656"/>
    <w:rsid w:val="001359A9"/>
    <w:rsid w:val="00135D94"/>
    <w:rsid w:val="00135EA1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B3"/>
    <w:rsid w:val="001376AF"/>
    <w:rsid w:val="00137763"/>
    <w:rsid w:val="001378B1"/>
    <w:rsid w:val="00137BF9"/>
    <w:rsid w:val="00140157"/>
    <w:rsid w:val="00140205"/>
    <w:rsid w:val="00140292"/>
    <w:rsid w:val="001408F4"/>
    <w:rsid w:val="001409E6"/>
    <w:rsid w:val="00140EC9"/>
    <w:rsid w:val="00140FED"/>
    <w:rsid w:val="001410B6"/>
    <w:rsid w:val="0014166E"/>
    <w:rsid w:val="00141AC2"/>
    <w:rsid w:val="00141C26"/>
    <w:rsid w:val="00141D23"/>
    <w:rsid w:val="00141E4A"/>
    <w:rsid w:val="00141ECA"/>
    <w:rsid w:val="001420CC"/>
    <w:rsid w:val="00142307"/>
    <w:rsid w:val="00142597"/>
    <w:rsid w:val="00142608"/>
    <w:rsid w:val="00142641"/>
    <w:rsid w:val="00142E73"/>
    <w:rsid w:val="00142FC6"/>
    <w:rsid w:val="0014335B"/>
    <w:rsid w:val="001434F6"/>
    <w:rsid w:val="00143514"/>
    <w:rsid w:val="001436A6"/>
    <w:rsid w:val="001439C2"/>
    <w:rsid w:val="00143CAA"/>
    <w:rsid w:val="00143CCB"/>
    <w:rsid w:val="00143F19"/>
    <w:rsid w:val="00143F40"/>
    <w:rsid w:val="0014413E"/>
    <w:rsid w:val="001443A0"/>
    <w:rsid w:val="0014442E"/>
    <w:rsid w:val="001446BF"/>
    <w:rsid w:val="00144A5F"/>
    <w:rsid w:val="00144CFB"/>
    <w:rsid w:val="00144EA0"/>
    <w:rsid w:val="00144FD7"/>
    <w:rsid w:val="00144FF1"/>
    <w:rsid w:val="00145014"/>
    <w:rsid w:val="001452B6"/>
    <w:rsid w:val="0014532A"/>
    <w:rsid w:val="0014533F"/>
    <w:rsid w:val="00145674"/>
    <w:rsid w:val="00145699"/>
    <w:rsid w:val="00145D35"/>
    <w:rsid w:val="00145E20"/>
    <w:rsid w:val="00145ECA"/>
    <w:rsid w:val="001460E3"/>
    <w:rsid w:val="001464FC"/>
    <w:rsid w:val="00146587"/>
    <w:rsid w:val="001466E3"/>
    <w:rsid w:val="00146ABD"/>
    <w:rsid w:val="00146DE3"/>
    <w:rsid w:val="001472FB"/>
    <w:rsid w:val="00147636"/>
    <w:rsid w:val="001476BE"/>
    <w:rsid w:val="00147879"/>
    <w:rsid w:val="001479E0"/>
    <w:rsid w:val="00147A3C"/>
    <w:rsid w:val="0015022C"/>
    <w:rsid w:val="001504BB"/>
    <w:rsid w:val="00150546"/>
    <w:rsid w:val="001505B4"/>
    <w:rsid w:val="001505F3"/>
    <w:rsid w:val="00150688"/>
    <w:rsid w:val="00150A70"/>
    <w:rsid w:val="00150B52"/>
    <w:rsid w:val="00150FA3"/>
    <w:rsid w:val="00151077"/>
    <w:rsid w:val="0015121A"/>
    <w:rsid w:val="00151365"/>
    <w:rsid w:val="0015149E"/>
    <w:rsid w:val="00151589"/>
    <w:rsid w:val="0015158D"/>
    <w:rsid w:val="0015177F"/>
    <w:rsid w:val="00151803"/>
    <w:rsid w:val="0015180F"/>
    <w:rsid w:val="00151975"/>
    <w:rsid w:val="00151A16"/>
    <w:rsid w:val="00151CB7"/>
    <w:rsid w:val="00151F2B"/>
    <w:rsid w:val="0015203C"/>
    <w:rsid w:val="00152637"/>
    <w:rsid w:val="001527B9"/>
    <w:rsid w:val="001529DE"/>
    <w:rsid w:val="00152B30"/>
    <w:rsid w:val="00152DBE"/>
    <w:rsid w:val="00152ED8"/>
    <w:rsid w:val="00152F97"/>
    <w:rsid w:val="001530D5"/>
    <w:rsid w:val="00153648"/>
    <w:rsid w:val="001538F2"/>
    <w:rsid w:val="00153961"/>
    <w:rsid w:val="00153CB7"/>
    <w:rsid w:val="00153CCA"/>
    <w:rsid w:val="00153CDC"/>
    <w:rsid w:val="00153CE8"/>
    <w:rsid w:val="00153EB4"/>
    <w:rsid w:val="00153FE5"/>
    <w:rsid w:val="00154006"/>
    <w:rsid w:val="0015422C"/>
    <w:rsid w:val="001542A6"/>
    <w:rsid w:val="00154400"/>
    <w:rsid w:val="00154473"/>
    <w:rsid w:val="001547B3"/>
    <w:rsid w:val="00154AAC"/>
    <w:rsid w:val="00154C8A"/>
    <w:rsid w:val="0015554F"/>
    <w:rsid w:val="001556E8"/>
    <w:rsid w:val="00155853"/>
    <w:rsid w:val="00155C03"/>
    <w:rsid w:val="00155DE1"/>
    <w:rsid w:val="00156094"/>
    <w:rsid w:val="001562E9"/>
    <w:rsid w:val="001565BA"/>
    <w:rsid w:val="00156748"/>
    <w:rsid w:val="0015677A"/>
    <w:rsid w:val="00156990"/>
    <w:rsid w:val="00156A40"/>
    <w:rsid w:val="00156E34"/>
    <w:rsid w:val="00156F87"/>
    <w:rsid w:val="00157005"/>
    <w:rsid w:val="0015727D"/>
    <w:rsid w:val="001572EA"/>
    <w:rsid w:val="00157320"/>
    <w:rsid w:val="00157404"/>
    <w:rsid w:val="00157511"/>
    <w:rsid w:val="00157635"/>
    <w:rsid w:val="0015788B"/>
    <w:rsid w:val="001578B8"/>
    <w:rsid w:val="00157982"/>
    <w:rsid w:val="00157A20"/>
    <w:rsid w:val="00157B68"/>
    <w:rsid w:val="00157F2C"/>
    <w:rsid w:val="001605BD"/>
    <w:rsid w:val="00160A01"/>
    <w:rsid w:val="00160A93"/>
    <w:rsid w:val="00161189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6A8"/>
    <w:rsid w:val="00162BCD"/>
    <w:rsid w:val="00163138"/>
    <w:rsid w:val="00163223"/>
    <w:rsid w:val="00163294"/>
    <w:rsid w:val="0016351A"/>
    <w:rsid w:val="00163522"/>
    <w:rsid w:val="00163618"/>
    <w:rsid w:val="00163858"/>
    <w:rsid w:val="00163868"/>
    <w:rsid w:val="00163875"/>
    <w:rsid w:val="001638CC"/>
    <w:rsid w:val="00163B2B"/>
    <w:rsid w:val="00163E2D"/>
    <w:rsid w:val="00163F39"/>
    <w:rsid w:val="00163FFD"/>
    <w:rsid w:val="00164039"/>
    <w:rsid w:val="00164428"/>
    <w:rsid w:val="00164C1A"/>
    <w:rsid w:val="00164E8C"/>
    <w:rsid w:val="00164EA1"/>
    <w:rsid w:val="00165184"/>
    <w:rsid w:val="00165397"/>
    <w:rsid w:val="0016568F"/>
    <w:rsid w:val="00165A5A"/>
    <w:rsid w:val="001665BA"/>
    <w:rsid w:val="001665F6"/>
    <w:rsid w:val="001667CA"/>
    <w:rsid w:val="001668BF"/>
    <w:rsid w:val="001668DC"/>
    <w:rsid w:val="00166ADE"/>
    <w:rsid w:val="00166CA2"/>
    <w:rsid w:val="001670B6"/>
    <w:rsid w:val="001670C0"/>
    <w:rsid w:val="001675BD"/>
    <w:rsid w:val="001676FF"/>
    <w:rsid w:val="001677FC"/>
    <w:rsid w:val="00167931"/>
    <w:rsid w:val="00167956"/>
    <w:rsid w:val="00167A0C"/>
    <w:rsid w:val="00167A86"/>
    <w:rsid w:val="00167B46"/>
    <w:rsid w:val="00167B4E"/>
    <w:rsid w:val="00167D0B"/>
    <w:rsid w:val="00167DA2"/>
    <w:rsid w:val="00170073"/>
    <w:rsid w:val="001706CD"/>
    <w:rsid w:val="00170781"/>
    <w:rsid w:val="001707C3"/>
    <w:rsid w:val="0017112F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6DB"/>
    <w:rsid w:val="00172FB8"/>
    <w:rsid w:val="0017398D"/>
    <w:rsid w:val="001739EE"/>
    <w:rsid w:val="00173A9C"/>
    <w:rsid w:val="00173C16"/>
    <w:rsid w:val="0017415C"/>
    <w:rsid w:val="0017418C"/>
    <w:rsid w:val="00174448"/>
    <w:rsid w:val="00174457"/>
    <w:rsid w:val="00174A21"/>
    <w:rsid w:val="00174A43"/>
    <w:rsid w:val="00174ACD"/>
    <w:rsid w:val="00174AE5"/>
    <w:rsid w:val="00174C20"/>
    <w:rsid w:val="00175165"/>
    <w:rsid w:val="0017525D"/>
    <w:rsid w:val="0017544C"/>
    <w:rsid w:val="00175687"/>
    <w:rsid w:val="00175CE4"/>
    <w:rsid w:val="00175D7C"/>
    <w:rsid w:val="00175DD4"/>
    <w:rsid w:val="00175DDC"/>
    <w:rsid w:val="00175E07"/>
    <w:rsid w:val="00175EF2"/>
    <w:rsid w:val="00176074"/>
    <w:rsid w:val="00176168"/>
    <w:rsid w:val="00176191"/>
    <w:rsid w:val="00176288"/>
    <w:rsid w:val="001767E8"/>
    <w:rsid w:val="00176803"/>
    <w:rsid w:val="001768BD"/>
    <w:rsid w:val="00176E13"/>
    <w:rsid w:val="00176FC2"/>
    <w:rsid w:val="001770B3"/>
    <w:rsid w:val="00177164"/>
    <w:rsid w:val="001771CB"/>
    <w:rsid w:val="0017730D"/>
    <w:rsid w:val="001777F9"/>
    <w:rsid w:val="001778BA"/>
    <w:rsid w:val="001779C5"/>
    <w:rsid w:val="00177B46"/>
    <w:rsid w:val="00177C35"/>
    <w:rsid w:val="00177DB9"/>
    <w:rsid w:val="00180274"/>
    <w:rsid w:val="00180981"/>
    <w:rsid w:val="00180A5F"/>
    <w:rsid w:val="00180E2B"/>
    <w:rsid w:val="00180FD8"/>
    <w:rsid w:val="00181018"/>
    <w:rsid w:val="00181023"/>
    <w:rsid w:val="00181093"/>
    <w:rsid w:val="001810DE"/>
    <w:rsid w:val="0018124E"/>
    <w:rsid w:val="00181457"/>
    <w:rsid w:val="00181527"/>
    <w:rsid w:val="00181781"/>
    <w:rsid w:val="001817CD"/>
    <w:rsid w:val="00181A6B"/>
    <w:rsid w:val="00181A91"/>
    <w:rsid w:val="00181EBA"/>
    <w:rsid w:val="00181F6C"/>
    <w:rsid w:val="001820FC"/>
    <w:rsid w:val="00182238"/>
    <w:rsid w:val="0018240D"/>
    <w:rsid w:val="0018268E"/>
    <w:rsid w:val="00182A49"/>
    <w:rsid w:val="00182AFB"/>
    <w:rsid w:val="00182DDE"/>
    <w:rsid w:val="0018335E"/>
    <w:rsid w:val="001835EB"/>
    <w:rsid w:val="0018373C"/>
    <w:rsid w:val="00183B3B"/>
    <w:rsid w:val="00183DB0"/>
    <w:rsid w:val="0018469F"/>
    <w:rsid w:val="001846DE"/>
    <w:rsid w:val="00184B2B"/>
    <w:rsid w:val="00184B64"/>
    <w:rsid w:val="00184B6C"/>
    <w:rsid w:val="00184C1A"/>
    <w:rsid w:val="001850A8"/>
    <w:rsid w:val="00185216"/>
    <w:rsid w:val="00185E2D"/>
    <w:rsid w:val="00185EE7"/>
    <w:rsid w:val="00186175"/>
    <w:rsid w:val="001861BB"/>
    <w:rsid w:val="00186359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19E"/>
    <w:rsid w:val="001904B0"/>
    <w:rsid w:val="00190602"/>
    <w:rsid w:val="00190AB1"/>
    <w:rsid w:val="00190D6D"/>
    <w:rsid w:val="00190E6B"/>
    <w:rsid w:val="00191233"/>
    <w:rsid w:val="00191442"/>
    <w:rsid w:val="0019198B"/>
    <w:rsid w:val="00191AE3"/>
    <w:rsid w:val="00191C4D"/>
    <w:rsid w:val="00191DAF"/>
    <w:rsid w:val="00191E1B"/>
    <w:rsid w:val="00191E4B"/>
    <w:rsid w:val="0019234F"/>
    <w:rsid w:val="00192672"/>
    <w:rsid w:val="001929C3"/>
    <w:rsid w:val="001929D9"/>
    <w:rsid w:val="00192F3A"/>
    <w:rsid w:val="00192FF6"/>
    <w:rsid w:val="00193092"/>
    <w:rsid w:val="001930FF"/>
    <w:rsid w:val="001933A2"/>
    <w:rsid w:val="00193F7B"/>
    <w:rsid w:val="001942FA"/>
    <w:rsid w:val="00194520"/>
    <w:rsid w:val="0019453F"/>
    <w:rsid w:val="0019461E"/>
    <w:rsid w:val="00194852"/>
    <w:rsid w:val="001953C3"/>
    <w:rsid w:val="001955AA"/>
    <w:rsid w:val="001957C5"/>
    <w:rsid w:val="00195817"/>
    <w:rsid w:val="00195B3E"/>
    <w:rsid w:val="00195D07"/>
    <w:rsid w:val="00195DC1"/>
    <w:rsid w:val="00195EFF"/>
    <w:rsid w:val="00196240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490"/>
    <w:rsid w:val="001A0597"/>
    <w:rsid w:val="001A05AA"/>
    <w:rsid w:val="001A063D"/>
    <w:rsid w:val="001A0961"/>
    <w:rsid w:val="001A0976"/>
    <w:rsid w:val="001A0B8E"/>
    <w:rsid w:val="001A0C55"/>
    <w:rsid w:val="001A0D52"/>
    <w:rsid w:val="001A1117"/>
    <w:rsid w:val="001A1556"/>
    <w:rsid w:val="001A195C"/>
    <w:rsid w:val="001A1EF1"/>
    <w:rsid w:val="001A1F28"/>
    <w:rsid w:val="001A2312"/>
    <w:rsid w:val="001A2456"/>
    <w:rsid w:val="001A252A"/>
    <w:rsid w:val="001A25F7"/>
    <w:rsid w:val="001A2A29"/>
    <w:rsid w:val="001A2A4B"/>
    <w:rsid w:val="001A2A9F"/>
    <w:rsid w:val="001A2DDF"/>
    <w:rsid w:val="001A2E4B"/>
    <w:rsid w:val="001A371B"/>
    <w:rsid w:val="001A3BF2"/>
    <w:rsid w:val="001A3CB2"/>
    <w:rsid w:val="001A3CF7"/>
    <w:rsid w:val="001A3DF6"/>
    <w:rsid w:val="001A4043"/>
    <w:rsid w:val="001A41F2"/>
    <w:rsid w:val="001A43E9"/>
    <w:rsid w:val="001A44BF"/>
    <w:rsid w:val="001A4507"/>
    <w:rsid w:val="001A458D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1B"/>
    <w:rsid w:val="001A6AD0"/>
    <w:rsid w:val="001A718E"/>
    <w:rsid w:val="001A7473"/>
    <w:rsid w:val="001A7585"/>
    <w:rsid w:val="001A7AA8"/>
    <w:rsid w:val="001A7CD4"/>
    <w:rsid w:val="001A7DA9"/>
    <w:rsid w:val="001A7EEC"/>
    <w:rsid w:val="001B02A8"/>
    <w:rsid w:val="001B02B4"/>
    <w:rsid w:val="001B02FD"/>
    <w:rsid w:val="001B0308"/>
    <w:rsid w:val="001B0338"/>
    <w:rsid w:val="001B0366"/>
    <w:rsid w:val="001B037C"/>
    <w:rsid w:val="001B06CB"/>
    <w:rsid w:val="001B0849"/>
    <w:rsid w:val="001B0AC1"/>
    <w:rsid w:val="001B0C64"/>
    <w:rsid w:val="001B10A2"/>
    <w:rsid w:val="001B141F"/>
    <w:rsid w:val="001B184C"/>
    <w:rsid w:val="001B1AC5"/>
    <w:rsid w:val="001B1F42"/>
    <w:rsid w:val="001B1FA1"/>
    <w:rsid w:val="001B27C7"/>
    <w:rsid w:val="001B2B38"/>
    <w:rsid w:val="001B2B4D"/>
    <w:rsid w:val="001B3390"/>
    <w:rsid w:val="001B34A3"/>
    <w:rsid w:val="001B3756"/>
    <w:rsid w:val="001B37B8"/>
    <w:rsid w:val="001B3994"/>
    <w:rsid w:val="001B39CF"/>
    <w:rsid w:val="001B3A18"/>
    <w:rsid w:val="001B3A29"/>
    <w:rsid w:val="001B3C8A"/>
    <w:rsid w:val="001B3F2F"/>
    <w:rsid w:val="001B40EA"/>
    <w:rsid w:val="001B4721"/>
    <w:rsid w:val="001B4A12"/>
    <w:rsid w:val="001B4C34"/>
    <w:rsid w:val="001B4FB3"/>
    <w:rsid w:val="001B4FC7"/>
    <w:rsid w:val="001B50B1"/>
    <w:rsid w:val="001B51E8"/>
    <w:rsid w:val="001B56B6"/>
    <w:rsid w:val="001B56FB"/>
    <w:rsid w:val="001B57B9"/>
    <w:rsid w:val="001B58DC"/>
    <w:rsid w:val="001B5A32"/>
    <w:rsid w:val="001B5DE9"/>
    <w:rsid w:val="001B60BA"/>
    <w:rsid w:val="001B621F"/>
    <w:rsid w:val="001B625C"/>
    <w:rsid w:val="001B63CC"/>
    <w:rsid w:val="001B647D"/>
    <w:rsid w:val="001B654D"/>
    <w:rsid w:val="001B6A32"/>
    <w:rsid w:val="001B6D99"/>
    <w:rsid w:val="001B6EC3"/>
    <w:rsid w:val="001B7178"/>
    <w:rsid w:val="001B725A"/>
    <w:rsid w:val="001B7355"/>
    <w:rsid w:val="001B74ED"/>
    <w:rsid w:val="001B7528"/>
    <w:rsid w:val="001B777B"/>
    <w:rsid w:val="001B7843"/>
    <w:rsid w:val="001B7C01"/>
    <w:rsid w:val="001C0194"/>
    <w:rsid w:val="001C0234"/>
    <w:rsid w:val="001C0303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C4E"/>
    <w:rsid w:val="001C326E"/>
    <w:rsid w:val="001C32EF"/>
    <w:rsid w:val="001C3706"/>
    <w:rsid w:val="001C3925"/>
    <w:rsid w:val="001C3AE8"/>
    <w:rsid w:val="001C3D4C"/>
    <w:rsid w:val="001C3DA2"/>
    <w:rsid w:val="001C44C8"/>
    <w:rsid w:val="001C4550"/>
    <w:rsid w:val="001C4680"/>
    <w:rsid w:val="001C49C9"/>
    <w:rsid w:val="001C4A15"/>
    <w:rsid w:val="001C4BAE"/>
    <w:rsid w:val="001C4BC1"/>
    <w:rsid w:val="001C516F"/>
    <w:rsid w:val="001C52B6"/>
    <w:rsid w:val="001C5514"/>
    <w:rsid w:val="001C57C8"/>
    <w:rsid w:val="001C57F7"/>
    <w:rsid w:val="001C5847"/>
    <w:rsid w:val="001C585C"/>
    <w:rsid w:val="001C5B94"/>
    <w:rsid w:val="001C5BBA"/>
    <w:rsid w:val="001C5DF2"/>
    <w:rsid w:val="001C60FF"/>
    <w:rsid w:val="001C61D0"/>
    <w:rsid w:val="001C6550"/>
    <w:rsid w:val="001C7056"/>
    <w:rsid w:val="001C70BD"/>
    <w:rsid w:val="001C74A1"/>
    <w:rsid w:val="001C7899"/>
    <w:rsid w:val="001C7C18"/>
    <w:rsid w:val="001C7D93"/>
    <w:rsid w:val="001C7D9F"/>
    <w:rsid w:val="001C7F34"/>
    <w:rsid w:val="001D01C6"/>
    <w:rsid w:val="001D0339"/>
    <w:rsid w:val="001D03C3"/>
    <w:rsid w:val="001D04C9"/>
    <w:rsid w:val="001D0707"/>
    <w:rsid w:val="001D0963"/>
    <w:rsid w:val="001D096C"/>
    <w:rsid w:val="001D0B9B"/>
    <w:rsid w:val="001D0BCA"/>
    <w:rsid w:val="001D0CBB"/>
    <w:rsid w:val="001D0D17"/>
    <w:rsid w:val="001D121A"/>
    <w:rsid w:val="001D1673"/>
    <w:rsid w:val="001D1786"/>
    <w:rsid w:val="001D195B"/>
    <w:rsid w:val="001D1981"/>
    <w:rsid w:val="001D1B46"/>
    <w:rsid w:val="001D1C0C"/>
    <w:rsid w:val="001D1F1A"/>
    <w:rsid w:val="001D1F7B"/>
    <w:rsid w:val="001D20A1"/>
    <w:rsid w:val="001D230F"/>
    <w:rsid w:val="001D2399"/>
    <w:rsid w:val="001D2833"/>
    <w:rsid w:val="001D2A12"/>
    <w:rsid w:val="001D2C41"/>
    <w:rsid w:val="001D2F2D"/>
    <w:rsid w:val="001D4018"/>
    <w:rsid w:val="001D4032"/>
    <w:rsid w:val="001D43FF"/>
    <w:rsid w:val="001D4647"/>
    <w:rsid w:val="001D49C6"/>
    <w:rsid w:val="001D5319"/>
    <w:rsid w:val="001D53E3"/>
    <w:rsid w:val="001D5578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739"/>
    <w:rsid w:val="001D7788"/>
    <w:rsid w:val="001D7867"/>
    <w:rsid w:val="001D7B29"/>
    <w:rsid w:val="001D7B34"/>
    <w:rsid w:val="001D7B91"/>
    <w:rsid w:val="001D7FAD"/>
    <w:rsid w:val="001E000C"/>
    <w:rsid w:val="001E0486"/>
    <w:rsid w:val="001E055C"/>
    <w:rsid w:val="001E085D"/>
    <w:rsid w:val="001E08D6"/>
    <w:rsid w:val="001E0DA5"/>
    <w:rsid w:val="001E0E07"/>
    <w:rsid w:val="001E102F"/>
    <w:rsid w:val="001E10EE"/>
    <w:rsid w:val="001E113B"/>
    <w:rsid w:val="001E136F"/>
    <w:rsid w:val="001E1599"/>
    <w:rsid w:val="001E162C"/>
    <w:rsid w:val="001E17E5"/>
    <w:rsid w:val="001E1AE9"/>
    <w:rsid w:val="001E1B6A"/>
    <w:rsid w:val="001E1B88"/>
    <w:rsid w:val="001E1F50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C32"/>
    <w:rsid w:val="001E3DB7"/>
    <w:rsid w:val="001E42BE"/>
    <w:rsid w:val="001E4649"/>
    <w:rsid w:val="001E48F9"/>
    <w:rsid w:val="001E49E1"/>
    <w:rsid w:val="001E4F73"/>
    <w:rsid w:val="001E5A9A"/>
    <w:rsid w:val="001E5ADB"/>
    <w:rsid w:val="001E5DE0"/>
    <w:rsid w:val="001E5F87"/>
    <w:rsid w:val="001E5F91"/>
    <w:rsid w:val="001E5FB2"/>
    <w:rsid w:val="001E5FEA"/>
    <w:rsid w:val="001E61A4"/>
    <w:rsid w:val="001E6689"/>
    <w:rsid w:val="001E6832"/>
    <w:rsid w:val="001E6DCE"/>
    <w:rsid w:val="001E6DF7"/>
    <w:rsid w:val="001E6E96"/>
    <w:rsid w:val="001E6EC6"/>
    <w:rsid w:val="001E72B9"/>
    <w:rsid w:val="001E75DD"/>
    <w:rsid w:val="001E76CB"/>
    <w:rsid w:val="001E79AE"/>
    <w:rsid w:val="001E7B18"/>
    <w:rsid w:val="001E7C21"/>
    <w:rsid w:val="001E7C36"/>
    <w:rsid w:val="001E7DB3"/>
    <w:rsid w:val="001E7DC9"/>
    <w:rsid w:val="001E7F67"/>
    <w:rsid w:val="001E7FE0"/>
    <w:rsid w:val="001F04AF"/>
    <w:rsid w:val="001F0863"/>
    <w:rsid w:val="001F0C48"/>
    <w:rsid w:val="001F0F6C"/>
    <w:rsid w:val="001F0FD8"/>
    <w:rsid w:val="001F11BC"/>
    <w:rsid w:val="001F177D"/>
    <w:rsid w:val="001F195F"/>
    <w:rsid w:val="001F2048"/>
    <w:rsid w:val="001F2145"/>
    <w:rsid w:val="001F214D"/>
    <w:rsid w:val="001F2487"/>
    <w:rsid w:val="001F249E"/>
    <w:rsid w:val="001F288A"/>
    <w:rsid w:val="001F3253"/>
    <w:rsid w:val="001F328E"/>
    <w:rsid w:val="001F3684"/>
    <w:rsid w:val="001F37F1"/>
    <w:rsid w:val="001F3A82"/>
    <w:rsid w:val="001F3D2F"/>
    <w:rsid w:val="001F3DF6"/>
    <w:rsid w:val="001F3F85"/>
    <w:rsid w:val="001F3FAD"/>
    <w:rsid w:val="001F40D7"/>
    <w:rsid w:val="001F415C"/>
    <w:rsid w:val="001F43F1"/>
    <w:rsid w:val="001F46E1"/>
    <w:rsid w:val="001F48B7"/>
    <w:rsid w:val="001F4957"/>
    <w:rsid w:val="001F4B17"/>
    <w:rsid w:val="001F50D2"/>
    <w:rsid w:val="001F52C4"/>
    <w:rsid w:val="001F5453"/>
    <w:rsid w:val="001F554E"/>
    <w:rsid w:val="001F599A"/>
    <w:rsid w:val="001F5A98"/>
    <w:rsid w:val="001F5DA4"/>
    <w:rsid w:val="001F5F2D"/>
    <w:rsid w:val="001F5FA2"/>
    <w:rsid w:val="001F6249"/>
    <w:rsid w:val="001F6311"/>
    <w:rsid w:val="001F65A1"/>
    <w:rsid w:val="001F6D8A"/>
    <w:rsid w:val="001F6F3D"/>
    <w:rsid w:val="001F723D"/>
    <w:rsid w:val="001F72F3"/>
    <w:rsid w:val="001F7535"/>
    <w:rsid w:val="001F784D"/>
    <w:rsid w:val="001F7C7E"/>
    <w:rsid w:val="001F7CA1"/>
    <w:rsid w:val="001F7FFD"/>
    <w:rsid w:val="002002BA"/>
    <w:rsid w:val="002008D9"/>
    <w:rsid w:val="00200A2A"/>
    <w:rsid w:val="00200F85"/>
    <w:rsid w:val="002011A9"/>
    <w:rsid w:val="00201269"/>
    <w:rsid w:val="002012B7"/>
    <w:rsid w:val="002016C7"/>
    <w:rsid w:val="0020185E"/>
    <w:rsid w:val="00201B5E"/>
    <w:rsid w:val="00201B9A"/>
    <w:rsid w:val="0020243A"/>
    <w:rsid w:val="0020264E"/>
    <w:rsid w:val="0020292F"/>
    <w:rsid w:val="00202E11"/>
    <w:rsid w:val="00202E40"/>
    <w:rsid w:val="002030A8"/>
    <w:rsid w:val="0020316D"/>
    <w:rsid w:val="002034FF"/>
    <w:rsid w:val="00203995"/>
    <w:rsid w:val="002039DB"/>
    <w:rsid w:val="00204372"/>
    <w:rsid w:val="002043C4"/>
    <w:rsid w:val="00204628"/>
    <w:rsid w:val="0020465E"/>
    <w:rsid w:val="00204B41"/>
    <w:rsid w:val="00204CB4"/>
    <w:rsid w:val="00204EBD"/>
    <w:rsid w:val="0020559F"/>
    <w:rsid w:val="0020575D"/>
    <w:rsid w:val="00205A4E"/>
    <w:rsid w:val="00205A52"/>
    <w:rsid w:val="00205AAB"/>
    <w:rsid w:val="00205CE9"/>
    <w:rsid w:val="00205DF8"/>
    <w:rsid w:val="00205E9D"/>
    <w:rsid w:val="002062D3"/>
    <w:rsid w:val="0020630A"/>
    <w:rsid w:val="00206359"/>
    <w:rsid w:val="002063D8"/>
    <w:rsid w:val="00206417"/>
    <w:rsid w:val="002065FC"/>
    <w:rsid w:val="00206607"/>
    <w:rsid w:val="00206BA7"/>
    <w:rsid w:val="00206D13"/>
    <w:rsid w:val="002072C6"/>
    <w:rsid w:val="00207305"/>
    <w:rsid w:val="0020781E"/>
    <w:rsid w:val="00207977"/>
    <w:rsid w:val="00207B2C"/>
    <w:rsid w:val="00207B97"/>
    <w:rsid w:val="00207E7D"/>
    <w:rsid w:val="0021001C"/>
    <w:rsid w:val="0021026D"/>
    <w:rsid w:val="00210334"/>
    <w:rsid w:val="0021036C"/>
    <w:rsid w:val="002105AD"/>
    <w:rsid w:val="0021078E"/>
    <w:rsid w:val="002107B5"/>
    <w:rsid w:val="00210835"/>
    <w:rsid w:val="00210AC9"/>
    <w:rsid w:val="00210D7A"/>
    <w:rsid w:val="002110CC"/>
    <w:rsid w:val="00211221"/>
    <w:rsid w:val="002113B9"/>
    <w:rsid w:val="002114FC"/>
    <w:rsid w:val="00211BAB"/>
    <w:rsid w:val="00211BC8"/>
    <w:rsid w:val="00211F77"/>
    <w:rsid w:val="00212149"/>
    <w:rsid w:val="00212289"/>
    <w:rsid w:val="0021261A"/>
    <w:rsid w:val="00212703"/>
    <w:rsid w:val="002128D3"/>
    <w:rsid w:val="00212E4A"/>
    <w:rsid w:val="00212E7C"/>
    <w:rsid w:val="002133EB"/>
    <w:rsid w:val="002134AD"/>
    <w:rsid w:val="00213814"/>
    <w:rsid w:val="00213877"/>
    <w:rsid w:val="00213B00"/>
    <w:rsid w:val="00214146"/>
    <w:rsid w:val="00214358"/>
    <w:rsid w:val="00214482"/>
    <w:rsid w:val="0021449D"/>
    <w:rsid w:val="002144C3"/>
    <w:rsid w:val="00214B74"/>
    <w:rsid w:val="00214BD6"/>
    <w:rsid w:val="00214E2A"/>
    <w:rsid w:val="00215253"/>
    <w:rsid w:val="002152F0"/>
    <w:rsid w:val="0021560D"/>
    <w:rsid w:val="002159C0"/>
    <w:rsid w:val="002159D3"/>
    <w:rsid w:val="00215AE9"/>
    <w:rsid w:val="00215B36"/>
    <w:rsid w:val="00215C9B"/>
    <w:rsid w:val="0021606D"/>
    <w:rsid w:val="002161FF"/>
    <w:rsid w:val="00216313"/>
    <w:rsid w:val="0021661B"/>
    <w:rsid w:val="0021690E"/>
    <w:rsid w:val="00216B02"/>
    <w:rsid w:val="00216D33"/>
    <w:rsid w:val="00216D60"/>
    <w:rsid w:val="00216D76"/>
    <w:rsid w:val="00216E73"/>
    <w:rsid w:val="002175C5"/>
    <w:rsid w:val="0021767E"/>
    <w:rsid w:val="00217684"/>
    <w:rsid w:val="00217792"/>
    <w:rsid w:val="00217E6E"/>
    <w:rsid w:val="002209F7"/>
    <w:rsid w:val="002212B8"/>
    <w:rsid w:val="0022134B"/>
    <w:rsid w:val="0022159F"/>
    <w:rsid w:val="00221DF6"/>
    <w:rsid w:val="00221EA0"/>
    <w:rsid w:val="00221FB4"/>
    <w:rsid w:val="00221FC3"/>
    <w:rsid w:val="002221F7"/>
    <w:rsid w:val="00222300"/>
    <w:rsid w:val="0022234A"/>
    <w:rsid w:val="0022258C"/>
    <w:rsid w:val="00223213"/>
    <w:rsid w:val="002232F9"/>
    <w:rsid w:val="00223965"/>
    <w:rsid w:val="00223C59"/>
    <w:rsid w:val="00223F8A"/>
    <w:rsid w:val="00224373"/>
    <w:rsid w:val="002243C9"/>
    <w:rsid w:val="00224796"/>
    <w:rsid w:val="002249C1"/>
    <w:rsid w:val="00224F9C"/>
    <w:rsid w:val="002251EB"/>
    <w:rsid w:val="00225562"/>
    <w:rsid w:val="002255E6"/>
    <w:rsid w:val="00225822"/>
    <w:rsid w:val="00225987"/>
    <w:rsid w:val="00225A3A"/>
    <w:rsid w:val="00225C73"/>
    <w:rsid w:val="00225E02"/>
    <w:rsid w:val="00225E0E"/>
    <w:rsid w:val="00225EB9"/>
    <w:rsid w:val="00226545"/>
    <w:rsid w:val="00226683"/>
    <w:rsid w:val="002267B5"/>
    <w:rsid w:val="00226802"/>
    <w:rsid w:val="002268DA"/>
    <w:rsid w:val="00226C96"/>
    <w:rsid w:val="00226CA5"/>
    <w:rsid w:val="00226D1B"/>
    <w:rsid w:val="00226DF5"/>
    <w:rsid w:val="00226F53"/>
    <w:rsid w:val="0022722A"/>
    <w:rsid w:val="002272A2"/>
    <w:rsid w:val="002273A7"/>
    <w:rsid w:val="002273B6"/>
    <w:rsid w:val="00227929"/>
    <w:rsid w:val="0022794B"/>
    <w:rsid w:val="00227A9E"/>
    <w:rsid w:val="00227C14"/>
    <w:rsid w:val="00227E32"/>
    <w:rsid w:val="00227F0D"/>
    <w:rsid w:val="00227FDE"/>
    <w:rsid w:val="002301B2"/>
    <w:rsid w:val="00230246"/>
    <w:rsid w:val="002303B1"/>
    <w:rsid w:val="00230407"/>
    <w:rsid w:val="0023082C"/>
    <w:rsid w:val="00230DFC"/>
    <w:rsid w:val="0023102E"/>
    <w:rsid w:val="0023122A"/>
    <w:rsid w:val="00231233"/>
    <w:rsid w:val="002312D2"/>
    <w:rsid w:val="002315F5"/>
    <w:rsid w:val="00231CAF"/>
    <w:rsid w:val="00232625"/>
    <w:rsid w:val="00232746"/>
    <w:rsid w:val="0023288B"/>
    <w:rsid w:val="00232942"/>
    <w:rsid w:val="00232D8B"/>
    <w:rsid w:val="00233225"/>
    <w:rsid w:val="002333C0"/>
    <w:rsid w:val="00233606"/>
    <w:rsid w:val="00233A42"/>
    <w:rsid w:val="00233B9B"/>
    <w:rsid w:val="00233CBA"/>
    <w:rsid w:val="00233FF5"/>
    <w:rsid w:val="002340B1"/>
    <w:rsid w:val="00234517"/>
    <w:rsid w:val="002347D3"/>
    <w:rsid w:val="00234971"/>
    <w:rsid w:val="00234BAC"/>
    <w:rsid w:val="00234D3B"/>
    <w:rsid w:val="00234E6C"/>
    <w:rsid w:val="0023514B"/>
    <w:rsid w:val="002353E4"/>
    <w:rsid w:val="00235CD5"/>
    <w:rsid w:val="00235E57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276"/>
    <w:rsid w:val="002404D8"/>
    <w:rsid w:val="00240797"/>
    <w:rsid w:val="00240A6C"/>
    <w:rsid w:val="00240DF7"/>
    <w:rsid w:val="00240F4C"/>
    <w:rsid w:val="00240FF2"/>
    <w:rsid w:val="0024128C"/>
    <w:rsid w:val="00241359"/>
    <w:rsid w:val="0024172D"/>
    <w:rsid w:val="00241906"/>
    <w:rsid w:val="00241A1C"/>
    <w:rsid w:val="00241A98"/>
    <w:rsid w:val="00242019"/>
    <w:rsid w:val="00242691"/>
    <w:rsid w:val="0024278B"/>
    <w:rsid w:val="0024294C"/>
    <w:rsid w:val="00242B89"/>
    <w:rsid w:val="00242C0E"/>
    <w:rsid w:val="00242E45"/>
    <w:rsid w:val="00243040"/>
    <w:rsid w:val="00243471"/>
    <w:rsid w:val="00243663"/>
    <w:rsid w:val="00243692"/>
    <w:rsid w:val="00243A21"/>
    <w:rsid w:val="00243B05"/>
    <w:rsid w:val="00243C6B"/>
    <w:rsid w:val="00243CA3"/>
    <w:rsid w:val="00243F7B"/>
    <w:rsid w:val="00243F8F"/>
    <w:rsid w:val="002440B6"/>
    <w:rsid w:val="0024436E"/>
    <w:rsid w:val="00244BED"/>
    <w:rsid w:val="00244D2B"/>
    <w:rsid w:val="00244E35"/>
    <w:rsid w:val="002452CE"/>
    <w:rsid w:val="00245462"/>
    <w:rsid w:val="00245475"/>
    <w:rsid w:val="002457C6"/>
    <w:rsid w:val="00245AC5"/>
    <w:rsid w:val="00245DC3"/>
    <w:rsid w:val="00245F71"/>
    <w:rsid w:val="00245F9F"/>
    <w:rsid w:val="00246175"/>
    <w:rsid w:val="002467B0"/>
    <w:rsid w:val="002467B3"/>
    <w:rsid w:val="002468C1"/>
    <w:rsid w:val="00246BAF"/>
    <w:rsid w:val="00246BDA"/>
    <w:rsid w:val="00246BDB"/>
    <w:rsid w:val="00246EDE"/>
    <w:rsid w:val="0024708F"/>
    <w:rsid w:val="002473FC"/>
    <w:rsid w:val="0024773D"/>
    <w:rsid w:val="002478BB"/>
    <w:rsid w:val="0024791E"/>
    <w:rsid w:val="00247B14"/>
    <w:rsid w:val="00247C05"/>
    <w:rsid w:val="00247F27"/>
    <w:rsid w:val="00247F4C"/>
    <w:rsid w:val="00250297"/>
    <w:rsid w:val="002502DD"/>
    <w:rsid w:val="0025035E"/>
    <w:rsid w:val="0025074F"/>
    <w:rsid w:val="002508A0"/>
    <w:rsid w:val="00250934"/>
    <w:rsid w:val="00250CCD"/>
    <w:rsid w:val="00250F82"/>
    <w:rsid w:val="00250FE1"/>
    <w:rsid w:val="00251150"/>
    <w:rsid w:val="00251248"/>
    <w:rsid w:val="002513AF"/>
    <w:rsid w:val="002514DF"/>
    <w:rsid w:val="0025154A"/>
    <w:rsid w:val="00251614"/>
    <w:rsid w:val="00251728"/>
    <w:rsid w:val="00251835"/>
    <w:rsid w:val="002519F4"/>
    <w:rsid w:val="00251A6E"/>
    <w:rsid w:val="00251BEC"/>
    <w:rsid w:val="00251EE2"/>
    <w:rsid w:val="00251F0C"/>
    <w:rsid w:val="002525F1"/>
    <w:rsid w:val="002526AF"/>
    <w:rsid w:val="00252A25"/>
    <w:rsid w:val="00252C60"/>
    <w:rsid w:val="00252DF0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36C"/>
    <w:rsid w:val="00254567"/>
    <w:rsid w:val="002549EB"/>
    <w:rsid w:val="00254A7F"/>
    <w:rsid w:val="00254A8F"/>
    <w:rsid w:val="00254C6A"/>
    <w:rsid w:val="00254D13"/>
    <w:rsid w:val="00254DC8"/>
    <w:rsid w:val="00255246"/>
    <w:rsid w:val="00255463"/>
    <w:rsid w:val="00255C2B"/>
    <w:rsid w:val="00255CA4"/>
    <w:rsid w:val="00255CE7"/>
    <w:rsid w:val="00255FD7"/>
    <w:rsid w:val="002563F0"/>
    <w:rsid w:val="00256B3B"/>
    <w:rsid w:val="00256B44"/>
    <w:rsid w:val="00256C03"/>
    <w:rsid w:val="00256CEF"/>
    <w:rsid w:val="00256F64"/>
    <w:rsid w:val="002571B5"/>
    <w:rsid w:val="00257331"/>
    <w:rsid w:val="002575A1"/>
    <w:rsid w:val="002575A5"/>
    <w:rsid w:val="0025795E"/>
    <w:rsid w:val="00257973"/>
    <w:rsid w:val="002579F7"/>
    <w:rsid w:val="00257B8E"/>
    <w:rsid w:val="00260190"/>
    <w:rsid w:val="002602F8"/>
    <w:rsid w:val="002604C4"/>
    <w:rsid w:val="002606D5"/>
    <w:rsid w:val="002606EE"/>
    <w:rsid w:val="002609AE"/>
    <w:rsid w:val="00260A7D"/>
    <w:rsid w:val="00260C47"/>
    <w:rsid w:val="00260FAB"/>
    <w:rsid w:val="00261148"/>
    <w:rsid w:val="002614E5"/>
    <w:rsid w:val="00261503"/>
    <w:rsid w:val="0026158B"/>
    <w:rsid w:val="0026164D"/>
    <w:rsid w:val="00261B3B"/>
    <w:rsid w:val="00261C4C"/>
    <w:rsid w:val="00261DB1"/>
    <w:rsid w:val="00261F82"/>
    <w:rsid w:val="00262128"/>
    <w:rsid w:val="00262228"/>
    <w:rsid w:val="00262357"/>
    <w:rsid w:val="00262463"/>
    <w:rsid w:val="00262494"/>
    <w:rsid w:val="002629FA"/>
    <w:rsid w:val="00262B96"/>
    <w:rsid w:val="00262C92"/>
    <w:rsid w:val="00262CF8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6FF"/>
    <w:rsid w:val="00265A44"/>
    <w:rsid w:val="00265A82"/>
    <w:rsid w:val="00265CC8"/>
    <w:rsid w:val="00265D6E"/>
    <w:rsid w:val="002661F4"/>
    <w:rsid w:val="0026649E"/>
    <w:rsid w:val="00266521"/>
    <w:rsid w:val="00266D46"/>
    <w:rsid w:val="00266F68"/>
    <w:rsid w:val="0026714D"/>
    <w:rsid w:val="00267325"/>
    <w:rsid w:val="002673FB"/>
    <w:rsid w:val="00267563"/>
    <w:rsid w:val="0026772A"/>
    <w:rsid w:val="0026787C"/>
    <w:rsid w:val="00267C69"/>
    <w:rsid w:val="00270A37"/>
    <w:rsid w:val="00270DA4"/>
    <w:rsid w:val="00270DD0"/>
    <w:rsid w:val="00270E4F"/>
    <w:rsid w:val="00270F4D"/>
    <w:rsid w:val="00270FCC"/>
    <w:rsid w:val="0027111F"/>
    <w:rsid w:val="00271169"/>
    <w:rsid w:val="0027118A"/>
    <w:rsid w:val="002712E2"/>
    <w:rsid w:val="002717BE"/>
    <w:rsid w:val="002717F4"/>
    <w:rsid w:val="00271A9F"/>
    <w:rsid w:val="00271AA5"/>
    <w:rsid w:val="00271BD5"/>
    <w:rsid w:val="00271CA3"/>
    <w:rsid w:val="00271F35"/>
    <w:rsid w:val="00271F38"/>
    <w:rsid w:val="002720B0"/>
    <w:rsid w:val="002722B2"/>
    <w:rsid w:val="0027231E"/>
    <w:rsid w:val="00272324"/>
    <w:rsid w:val="002728D3"/>
    <w:rsid w:val="0027293D"/>
    <w:rsid w:val="00272956"/>
    <w:rsid w:val="00272C6B"/>
    <w:rsid w:val="00272D5F"/>
    <w:rsid w:val="00272D63"/>
    <w:rsid w:val="00273474"/>
    <w:rsid w:val="0027361A"/>
    <w:rsid w:val="002740EC"/>
    <w:rsid w:val="0027413E"/>
    <w:rsid w:val="0027418D"/>
    <w:rsid w:val="002741F8"/>
    <w:rsid w:val="002747CA"/>
    <w:rsid w:val="00274B36"/>
    <w:rsid w:val="00274E0A"/>
    <w:rsid w:val="00274EF2"/>
    <w:rsid w:val="00274FEB"/>
    <w:rsid w:val="0027524B"/>
    <w:rsid w:val="002754C8"/>
    <w:rsid w:val="0027585D"/>
    <w:rsid w:val="0027594E"/>
    <w:rsid w:val="00275AAD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406"/>
    <w:rsid w:val="0027663C"/>
    <w:rsid w:val="00276995"/>
    <w:rsid w:val="00276A74"/>
    <w:rsid w:val="00276AB5"/>
    <w:rsid w:val="00276B04"/>
    <w:rsid w:val="00276B94"/>
    <w:rsid w:val="00276CFD"/>
    <w:rsid w:val="00276E01"/>
    <w:rsid w:val="00276F13"/>
    <w:rsid w:val="00277244"/>
    <w:rsid w:val="002777F0"/>
    <w:rsid w:val="002778CB"/>
    <w:rsid w:val="00277E8F"/>
    <w:rsid w:val="002802EB"/>
    <w:rsid w:val="00280489"/>
    <w:rsid w:val="002804C8"/>
    <w:rsid w:val="0028065F"/>
    <w:rsid w:val="002809B0"/>
    <w:rsid w:val="002809F5"/>
    <w:rsid w:val="00280AFE"/>
    <w:rsid w:val="00281036"/>
    <w:rsid w:val="0028116F"/>
    <w:rsid w:val="00281284"/>
    <w:rsid w:val="0028179B"/>
    <w:rsid w:val="0028183A"/>
    <w:rsid w:val="002818D8"/>
    <w:rsid w:val="002819CB"/>
    <w:rsid w:val="00281EAE"/>
    <w:rsid w:val="0028210B"/>
    <w:rsid w:val="00282166"/>
    <w:rsid w:val="002821BB"/>
    <w:rsid w:val="002821F5"/>
    <w:rsid w:val="002822FC"/>
    <w:rsid w:val="00282468"/>
    <w:rsid w:val="0028251D"/>
    <w:rsid w:val="002825FF"/>
    <w:rsid w:val="002826EB"/>
    <w:rsid w:val="00282EB8"/>
    <w:rsid w:val="00282F65"/>
    <w:rsid w:val="00283155"/>
    <w:rsid w:val="0028330E"/>
    <w:rsid w:val="00283483"/>
    <w:rsid w:val="002835B5"/>
    <w:rsid w:val="002835FB"/>
    <w:rsid w:val="002837DE"/>
    <w:rsid w:val="002838EE"/>
    <w:rsid w:val="002839F2"/>
    <w:rsid w:val="00283F14"/>
    <w:rsid w:val="00283FB5"/>
    <w:rsid w:val="002840C8"/>
    <w:rsid w:val="002840D2"/>
    <w:rsid w:val="00284499"/>
    <w:rsid w:val="002847A7"/>
    <w:rsid w:val="002847BD"/>
    <w:rsid w:val="00284974"/>
    <w:rsid w:val="00284B4F"/>
    <w:rsid w:val="00284C27"/>
    <w:rsid w:val="00284CB6"/>
    <w:rsid w:val="00285350"/>
    <w:rsid w:val="0028555A"/>
    <w:rsid w:val="00285609"/>
    <w:rsid w:val="00285772"/>
    <w:rsid w:val="00285956"/>
    <w:rsid w:val="00285B11"/>
    <w:rsid w:val="00285C37"/>
    <w:rsid w:val="00285D3C"/>
    <w:rsid w:val="00285DBE"/>
    <w:rsid w:val="00285E52"/>
    <w:rsid w:val="002860EC"/>
    <w:rsid w:val="002861C4"/>
    <w:rsid w:val="0028627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87FBF"/>
    <w:rsid w:val="00287FDD"/>
    <w:rsid w:val="00290537"/>
    <w:rsid w:val="002906B0"/>
    <w:rsid w:val="0029091C"/>
    <w:rsid w:val="00290CE0"/>
    <w:rsid w:val="00290E9E"/>
    <w:rsid w:val="0029104D"/>
    <w:rsid w:val="002911EC"/>
    <w:rsid w:val="00291262"/>
    <w:rsid w:val="002914DA"/>
    <w:rsid w:val="002918B0"/>
    <w:rsid w:val="002919AF"/>
    <w:rsid w:val="00291A61"/>
    <w:rsid w:val="00291AA8"/>
    <w:rsid w:val="00291F67"/>
    <w:rsid w:val="00292174"/>
    <w:rsid w:val="002923E5"/>
    <w:rsid w:val="00292404"/>
    <w:rsid w:val="00292793"/>
    <w:rsid w:val="00292895"/>
    <w:rsid w:val="00292979"/>
    <w:rsid w:val="00292A56"/>
    <w:rsid w:val="00292C7A"/>
    <w:rsid w:val="00292CCB"/>
    <w:rsid w:val="00292CD7"/>
    <w:rsid w:val="00292E52"/>
    <w:rsid w:val="00292E7F"/>
    <w:rsid w:val="00293130"/>
    <w:rsid w:val="0029333E"/>
    <w:rsid w:val="002936C3"/>
    <w:rsid w:val="002938D4"/>
    <w:rsid w:val="00293B13"/>
    <w:rsid w:val="00293BB5"/>
    <w:rsid w:val="00293BC8"/>
    <w:rsid w:val="00293BC9"/>
    <w:rsid w:val="00293C4E"/>
    <w:rsid w:val="00293C61"/>
    <w:rsid w:val="00293E8C"/>
    <w:rsid w:val="00293F36"/>
    <w:rsid w:val="00294125"/>
    <w:rsid w:val="00294157"/>
    <w:rsid w:val="002941A1"/>
    <w:rsid w:val="00294401"/>
    <w:rsid w:val="002946D5"/>
    <w:rsid w:val="0029472E"/>
    <w:rsid w:val="00294B79"/>
    <w:rsid w:val="002950E0"/>
    <w:rsid w:val="00295213"/>
    <w:rsid w:val="0029545E"/>
    <w:rsid w:val="00295594"/>
    <w:rsid w:val="002957E1"/>
    <w:rsid w:val="00295965"/>
    <w:rsid w:val="00295D02"/>
    <w:rsid w:val="00295ECD"/>
    <w:rsid w:val="00295FC1"/>
    <w:rsid w:val="0029601A"/>
    <w:rsid w:val="00296119"/>
    <w:rsid w:val="00296279"/>
    <w:rsid w:val="00296506"/>
    <w:rsid w:val="0029658D"/>
    <w:rsid w:val="002965E6"/>
    <w:rsid w:val="002969BA"/>
    <w:rsid w:val="002969EE"/>
    <w:rsid w:val="002972FD"/>
    <w:rsid w:val="00297382"/>
    <w:rsid w:val="002974CC"/>
    <w:rsid w:val="00297C0A"/>
    <w:rsid w:val="00297C74"/>
    <w:rsid w:val="00297D28"/>
    <w:rsid w:val="00297DE1"/>
    <w:rsid w:val="00297F17"/>
    <w:rsid w:val="002A0016"/>
    <w:rsid w:val="002A016B"/>
    <w:rsid w:val="002A058A"/>
    <w:rsid w:val="002A080A"/>
    <w:rsid w:val="002A0C52"/>
    <w:rsid w:val="002A0ED1"/>
    <w:rsid w:val="002A1448"/>
    <w:rsid w:val="002A145C"/>
    <w:rsid w:val="002A160B"/>
    <w:rsid w:val="002A1B39"/>
    <w:rsid w:val="002A1CCA"/>
    <w:rsid w:val="002A1F29"/>
    <w:rsid w:val="002A1F55"/>
    <w:rsid w:val="002A2039"/>
    <w:rsid w:val="002A2103"/>
    <w:rsid w:val="002A23B7"/>
    <w:rsid w:val="002A2422"/>
    <w:rsid w:val="002A2505"/>
    <w:rsid w:val="002A2579"/>
    <w:rsid w:val="002A27F5"/>
    <w:rsid w:val="002A2827"/>
    <w:rsid w:val="002A2D24"/>
    <w:rsid w:val="002A2D86"/>
    <w:rsid w:val="002A2F1C"/>
    <w:rsid w:val="002A2FEB"/>
    <w:rsid w:val="002A39DF"/>
    <w:rsid w:val="002A3B4E"/>
    <w:rsid w:val="002A3FF2"/>
    <w:rsid w:val="002A445B"/>
    <w:rsid w:val="002A45A3"/>
    <w:rsid w:val="002A471E"/>
    <w:rsid w:val="002A47E9"/>
    <w:rsid w:val="002A4924"/>
    <w:rsid w:val="002A4AC5"/>
    <w:rsid w:val="002A4BA1"/>
    <w:rsid w:val="002A4F6C"/>
    <w:rsid w:val="002A4F8F"/>
    <w:rsid w:val="002A50E0"/>
    <w:rsid w:val="002A51E2"/>
    <w:rsid w:val="002A56C0"/>
    <w:rsid w:val="002A5915"/>
    <w:rsid w:val="002A5F98"/>
    <w:rsid w:val="002A6310"/>
    <w:rsid w:val="002A640E"/>
    <w:rsid w:val="002A6639"/>
    <w:rsid w:val="002A6958"/>
    <w:rsid w:val="002A6F25"/>
    <w:rsid w:val="002A71C0"/>
    <w:rsid w:val="002A72DD"/>
    <w:rsid w:val="002A7EDE"/>
    <w:rsid w:val="002A7F88"/>
    <w:rsid w:val="002B0114"/>
    <w:rsid w:val="002B0296"/>
    <w:rsid w:val="002B02EE"/>
    <w:rsid w:val="002B0499"/>
    <w:rsid w:val="002B0789"/>
    <w:rsid w:val="002B086A"/>
    <w:rsid w:val="002B0AE4"/>
    <w:rsid w:val="002B0BE5"/>
    <w:rsid w:val="002B108C"/>
    <w:rsid w:val="002B11B6"/>
    <w:rsid w:val="002B1358"/>
    <w:rsid w:val="002B13B4"/>
    <w:rsid w:val="002B166E"/>
    <w:rsid w:val="002B1902"/>
    <w:rsid w:val="002B1B3D"/>
    <w:rsid w:val="002B1BCF"/>
    <w:rsid w:val="002B1E1D"/>
    <w:rsid w:val="002B1EEC"/>
    <w:rsid w:val="002B220C"/>
    <w:rsid w:val="002B242B"/>
    <w:rsid w:val="002B24FB"/>
    <w:rsid w:val="002B2508"/>
    <w:rsid w:val="002B2B95"/>
    <w:rsid w:val="002B2C0B"/>
    <w:rsid w:val="002B2FAC"/>
    <w:rsid w:val="002B3043"/>
    <w:rsid w:val="002B319E"/>
    <w:rsid w:val="002B335B"/>
    <w:rsid w:val="002B3464"/>
    <w:rsid w:val="002B3493"/>
    <w:rsid w:val="002B351E"/>
    <w:rsid w:val="002B3554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3C6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9"/>
    <w:rsid w:val="002B636C"/>
    <w:rsid w:val="002B6461"/>
    <w:rsid w:val="002B660F"/>
    <w:rsid w:val="002B66AC"/>
    <w:rsid w:val="002B66ED"/>
    <w:rsid w:val="002B67EB"/>
    <w:rsid w:val="002B6941"/>
    <w:rsid w:val="002B6AA4"/>
    <w:rsid w:val="002B6AE6"/>
    <w:rsid w:val="002B6BD8"/>
    <w:rsid w:val="002B6BF2"/>
    <w:rsid w:val="002B722D"/>
    <w:rsid w:val="002B72E4"/>
    <w:rsid w:val="002B76FF"/>
    <w:rsid w:val="002B7ADE"/>
    <w:rsid w:val="002B7DA2"/>
    <w:rsid w:val="002C0122"/>
    <w:rsid w:val="002C034B"/>
    <w:rsid w:val="002C05FE"/>
    <w:rsid w:val="002C060F"/>
    <w:rsid w:val="002C0FD5"/>
    <w:rsid w:val="002C121A"/>
    <w:rsid w:val="002C15ED"/>
    <w:rsid w:val="002C1B5E"/>
    <w:rsid w:val="002C1EC4"/>
    <w:rsid w:val="002C1FD5"/>
    <w:rsid w:val="002C20D2"/>
    <w:rsid w:val="002C20F5"/>
    <w:rsid w:val="002C24B1"/>
    <w:rsid w:val="002C272D"/>
    <w:rsid w:val="002C2910"/>
    <w:rsid w:val="002C2BD7"/>
    <w:rsid w:val="002C30AE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900"/>
    <w:rsid w:val="002C5E9F"/>
    <w:rsid w:val="002C5F07"/>
    <w:rsid w:val="002C61EC"/>
    <w:rsid w:val="002C6346"/>
    <w:rsid w:val="002C63FC"/>
    <w:rsid w:val="002C654A"/>
    <w:rsid w:val="002C6614"/>
    <w:rsid w:val="002C66D4"/>
    <w:rsid w:val="002C6715"/>
    <w:rsid w:val="002C6BD5"/>
    <w:rsid w:val="002C6E98"/>
    <w:rsid w:val="002C6F54"/>
    <w:rsid w:val="002C786C"/>
    <w:rsid w:val="002C7990"/>
    <w:rsid w:val="002C7B0C"/>
    <w:rsid w:val="002D0053"/>
    <w:rsid w:val="002D0312"/>
    <w:rsid w:val="002D0351"/>
    <w:rsid w:val="002D06D8"/>
    <w:rsid w:val="002D0899"/>
    <w:rsid w:val="002D0C03"/>
    <w:rsid w:val="002D1086"/>
    <w:rsid w:val="002D1529"/>
    <w:rsid w:val="002D1650"/>
    <w:rsid w:val="002D16E7"/>
    <w:rsid w:val="002D1828"/>
    <w:rsid w:val="002D184F"/>
    <w:rsid w:val="002D1EAC"/>
    <w:rsid w:val="002D203E"/>
    <w:rsid w:val="002D2ABB"/>
    <w:rsid w:val="002D2D97"/>
    <w:rsid w:val="002D31C0"/>
    <w:rsid w:val="002D3481"/>
    <w:rsid w:val="002D37EC"/>
    <w:rsid w:val="002D3881"/>
    <w:rsid w:val="002D38DE"/>
    <w:rsid w:val="002D3938"/>
    <w:rsid w:val="002D3A80"/>
    <w:rsid w:val="002D3C33"/>
    <w:rsid w:val="002D3DCE"/>
    <w:rsid w:val="002D4261"/>
    <w:rsid w:val="002D45A3"/>
    <w:rsid w:val="002D4A95"/>
    <w:rsid w:val="002D4DF6"/>
    <w:rsid w:val="002D4F3F"/>
    <w:rsid w:val="002D4F7E"/>
    <w:rsid w:val="002D50DE"/>
    <w:rsid w:val="002D51F9"/>
    <w:rsid w:val="002D526D"/>
    <w:rsid w:val="002D52BE"/>
    <w:rsid w:val="002D5384"/>
    <w:rsid w:val="002D5456"/>
    <w:rsid w:val="002D55CE"/>
    <w:rsid w:val="002D5675"/>
    <w:rsid w:val="002D5777"/>
    <w:rsid w:val="002D58F5"/>
    <w:rsid w:val="002D5F59"/>
    <w:rsid w:val="002D6029"/>
    <w:rsid w:val="002D61A3"/>
    <w:rsid w:val="002D636D"/>
    <w:rsid w:val="002D642F"/>
    <w:rsid w:val="002D65E4"/>
    <w:rsid w:val="002D67BD"/>
    <w:rsid w:val="002D67D0"/>
    <w:rsid w:val="002D6D57"/>
    <w:rsid w:val="002D70BF"/>
    <w:rsid w:val="002D72DF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0DBF"/>
    <w:rsid w:val="002E0E82"/>
    <w:rsid w:val="002E0EEA"/>
    <w:rsid w:val="002E1324"/>
    <w:rsid w:val="002E1339"/>
    <w:rsid w:val="002E1510"/>
    <w:rsid w:val="002E1564"/>
    <w:rsid w:val="002E1778"/>
    <w:rsid w:val="002E1A23"/>
    <w:rsid w:val="002E20CF"/>
    <w:rsid w:val="002E2520"/>
    <w:rsid w:val="002E25A4"/>
    <w:rsid w:val="002E2795"/>
    <w:rsid w:val="002E2B39"/>
    <w:rsid w:val="002E2DA4"/>
    <w:rsid w:val="002E3AC8"/>
    <w:rsid w:val="002E3C96"/>
    <w:rsid w:val="002E4042"/>
    <w:rsid w:val="002E4220"/>
    <w:rsid w:val="002E444F"/>
    <w:rsid w:val="002E46B4"/>
    <w:rsid w:val="002E472F"/>
    <w:rsid w:val="002E4A7A"/>
    <w:rsid w:val="002E4BCC"/>
    <w:rsid w:val="002E4C96"/>
    <w:rsid w:val="002E5338"/>
    <w:rsid w:val="002E555F"/>
    <w:rsid w:val="002E6445"/>
    <w:rsid w:val="002E6483"/>
    <w:rsid w:val="002E650D"/>
    <w:rsid w:val="002E6930"/>
    <w:rsid w:val="002E6AE0"/>
    <w:rsid w:val="002E6C8B"/>
    <w:rsid w:val="002E6CB6"/>
    <w:rsid w:val="002E6D8B"/>
    <w:rsid w:val="002E6F3C"/>
    <w:rsid w:val="002E71E6"/>
    <w:rsid w:val="002E7BC7"/>
    <w:rsid w:val="002E7DCC"/>
    <w:rsid w:val="002F010E"/>
    <w:rsid w:val="002F0361"/>
    <w:rsid w:val="002F06DB"/>
    <w:rsid w:val="002F0774"/>
    <w:rsid w:val="002F08C0"/>
    <w:rsid w:val="002F0975"/>
    <w:rsid w:val="002F0C04"/>
    <w:rsid w:val="002F0CFF"/>
    <w:rsid w:val="002F0D9F"/>
    <w:rsid w:val="002F0EE8"/>
    <w:rsid w:val="002F1169"/>
    <w:rsid w:val="002F15AE"/>
    <w:rsid w:val="002F1B1C"/>
    <w:rsid w:val="002F1EFD"/>
    <w:rsid w:val="002F20FD"/>
    <w:rsid w:val="002F226B"/>
    <w:rsid w:val="002F2383"/>
    <w:rsid w:val="002F278B"/>
    <w:rsid w:val="002F2A77"/>
    <w:rsid w:val="002F2B7B"/>
    <w:rsid w:val="002F2BD1"/>
    <w:rsid w:val="002F2CA8"/>
    <w:rsid w:val="002F2CFB"/>
    <w:rsid w:val="002F3178"/>
    <w:rsid w:val="002F3392"/>
    <w:rsid w:val="002F384A"/>
    <w:rsid w:val="002F3ADC"/>
    <w:rsid w:val="002F3D79"/>
    <w:rsid w:val="002F40B4"/>
    <w:rsid w:val="002F40BE"/>
    <w:rsid w:val="002F43B9"/>
    <w:rsid w:val="002F43CA"/>
    <w:rsid w:val="002F4563"/>
    <w:rsid w:val="002F4951"/>
    <w:rsid w:val="002F49BF"/>
    <w:rsid w:val="002F4ADF"/>
    <w:rsid w:val="002F4D8F"/>
    <w:rsid w:val="002F4FB9"/>
    <w:rsid w:val="002F52F0"/>
    <w:rsid w:val="002F58E6"/>
    <w:rsid w:val="002F5E17"/>
    <w:rsid w:val="002F5E77"/>
    <w:rsid w:val="002F5FD5"/>
    <w:rsid w:val="002F671B"/>
    <w:rsid w:val="002F67C0"/>
    <w:rsid w:val="002F6ABA"/>
    <w:rsid w:val="002F6F1D"/>
    <w:rsid w:val="002F7007"/>
    <w:rsid w:val="002F72C5"/>
    <w:rsid w:val="002F74B5"/>
    <w:rsid w:val="002F767A"/>
    <w:rsid w:val="002F78CD"/>
    <w:rsid w:val="002F79D7"/>
    <w:rsid w:val="002F7EC0"/>
    <w:rsid w:val="003006D3"/>
    <w:rsid w:val="003008FE"/>
    <w:rsid w:val="00300BE5"/>
    <w:rsid w:val="00300DFC"/>
    <w:rsid w:val="003013B3"/>
    <w:rsid w:val="0030171F"/>
    <w:rsid w:val="003018D8"/>
    <w:rsid w:val="00301CA6"/>
    <w:rsid w:val="00301E9B"/>
    <w:rsid w:val="0030221A"/>
    <w:rsid w:val="00302604"/>
    <w:rsid w:val="00302ACB"/>
    <w:rsid w:val="00302E29"/>
    <w:rsid w:val="00302F1B"/>
    <w:rsid w:val="003030CD"/>
    <w:rsid w:val="00303224"/>
    <w:rsid w:val="003033FE"/>
    <w:rsid w:val="003038DA"/>
    <w:rsid w:val="00303C4E"/>
    <w:rsid w:val="00303DD1"/>
    <w:rsid w:val="00303E58"/>
    <w:rsid w:val="003040A0"/>
    <w:rsid w:val="00304147"/>
    <w:rsid w:val="003042F8"/>
    <w:rsid w:val="0030453A"/>
    <w:rsid w:val="003045E4"/>
    <w:rsid w:val="00304739"/>
    <w:rsid w:val="003047AE"/>
    <w:rsid w:val="00304850"/>
    <w:rsid w:val="00304A1D"/>
    <w:rsid w:val="00304C4D"/>
    <w:rsid w:val="00304C85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423"/>
    <w:rsid w:val="003065E5"/>
    <w:rsid w:val="003065E6"/>
    <w:rsid w:val="00306A27"/>
    <w:rsid w:val="00306DAF"/>
    <w:rsid w:val="00306E9F"/>
    <w:rsid w:val="00306ED3"/>
    <w:rsid w:val="00307012"/>
    <w:rsid w:val="003071F3"/>
    <w:rsid w:val="003076CD"/>
    <w:rsid w:val="00307830"/>
    <w:rsid w:val="0030791B"/>
    <w:rsid w:val="00307A28"/>
    <w:rsid w:val="00307B04"/>
    <w:rsid w:val="00307B09"/>
    <w:rsid w:val="00307D11"/>
    <w:rsid w:val="003100C2"/>
    <w:rsid w:val="003101B0"/>
    <w:rsid w:val="0031037D"/>
    <w:rsid w:val="003104D3"/>
    <w:rsid w:val="00310598"/>
    <w:rsid w:val="00310610"/>
    <w:rsid w:val="00310629"/>
    <w:rsid w:val="003107C3"/>
    <w:rsid w:val="00310D51"/>
    <w:rsid w:val="00310D5F"/>
    <w:rsid w:val="00310E0F"/>
    <w:rsid w:val="00311340"/>
    <w:rsid w:val="003113B8"/>
    <w:rsid w:val="003113E2"/>
    <w:rsid w:val="003114EE"/>
    <w:rsid w:val="00311647"/>
    <w:rsid w:val="003116A8"/>
    <w:rsid w:val="003117D6"/>
    <w:rsid w:val="0031187A"/>
    <w:rsid w:val="00311A9C"/>
    <w:rsid w:val="00311DD1"/>
    <w:rsid w:val="0031213C"/>
    <w:rsid w:val="003125F1"/>
    <w:rsid w:val="003127F6"/>
    <w:rsid w:val="00312A21"/>
    <w:rsid w:val="00312A85"/>
    <w:rsid w:val="003130B5"/>
    <w:rsid w:val="003131F5"/>
    <w:rsid w:val="003133E7"/>
    <w:rsid w:val="003134B2"/>
    <w:rsid w:val="003138A9"/>
    <w:rsid w:val="00313A70"/>
    <w:rsid w:val="00313CB2"/>
    <w:rsid w:val="00313D24"/>
    <w:rsid w:val="00313EB1"/>
    <w:rsid w:val="00313ECB"/>
    <w:rsid w:val="0031431B"/>
    <w:rsid w:val="0031459E"/>
    <w:rsid w:val="003145B0"/>
    <w:rsid w:val="003147AF"/>
    <w:rsid w:val="00314819"/>
    <w:rsid w:val="0031484F"/>
    <w:rsid w:val="00314C26"/>
    <w:rsid w:val="00314D97"/>
    <w:rsid w:val="003150A9"/>
    <w:rsid w:val="00315100"/>
    <w:rsid w:val="003152CE"/>
    <w:rsid w:val="00315618"/>
    <w:rsid w:val="003158D9"/>
    <w:rsid w:val="003159D0"/>
    <w:rsid w:val="00315A50"/>
    <w:rsid w:val="00315AE6"/>
    <w:rsid w:val="00315B6B"/>
    <w:rsid w:val="0031637C"/>
    <w:rsid w:val="00316564"/>
    <w:rsid w:val="003168FE"/>
    <w:rsid w:val="00316CD3"/>
    <w:rsid w:val="00317102"/>
    <w:rsid w:val="00317461"/>
    <w:rsid w:val="00317C09"/>
    <w:rsid w:val="00317C4F"/>
    <w:rsid w:val="00317DC2"/>
    <w:rsid w:val="00317F62"/>
    <w:rsid w:val="0032076C"/>
    <w:rsid w:val="003207F9"/>
    <w:rsid w:val="003209CC"/>
    <w:rsid w:val="00320D5D"/>
    <w:rsid w:val="00320E25"/>
    <w:rsid w:val="00320ECE"/>
    <w:rsid w:val="00320F26"/>
    <w:rsid w:val="0032103B"/>
    <w:rsid w:val="00321182"/>
    <w:rsid w:val="00321209"/>
    <w:rsid w:val="003214B2"/>
    <w:rsid w:val="00321554"/>
    <w:rsid w:val="0032188F"/>
    <w:rsid w:val="0032195B"/>
    <w:rsid w:val="00321A6A"/>
    <w:rsid w:val="00321B98"/>
    <w:rsid w:val="00321BDB"/>
    <w:rsid w:val="00321C0E"/>
    <w:rsid w:val="0032205A"/>
    <w:rsid w:val="00322382"/>
    <w:rsid w:val="003223B9"/>
    <w:rsid w:val="00322B9D"/>
    <w:rsid w:val="00323183"/>
    <w:rsid w:val="0032345E"/>
    <w:rsid w:val="0032347D"/>
    <w:rsid w:val="00323745"/>
    <w:rsid w:val="00323773"/>
    <w:rsid w:val="00323B9C"/>
    <w:rsid w:val="00323BCB"/>
    <w:rsid w:val="00323F19"/>
    <w:rsid w:val="00323FAD"/>
    <w:rsid w:val="00324055"/>
    <w:rsid w:val="0032418A"/>
    <w:rsid w:val="00325163"/>
    <w:rsid w:val="003251F9"/>
    <w:rsid w:val="00325690"/>
    <w:rsid w:val="00325708"/>
    <w:rsid w:val="00325B37"/>
    <w:rsid w:val="00325C6A"/>
    <w:rsid w:val="00325DCB"/>
    <w:rsid w:val="00325DF9"/>
    <w:rsid w:val="0032615E"/>
    <w:rsid w:val="00326617"/>
    <w:rsid w:val="003266AA"/>
    <w:rsid w:val="0032678D"/>
    <w:rsid w:val="003267B9"/>
    <w:rsid w:val="0032681D"/>
    <w:rsid w:val="00326AE8"/>
    <w:rsid w:val="00326C9D"/>
    <w:rsid w:val="00326CE7"/>
    <w:rsid w:val="00326CED"/>
    <w:rsid w:val="00326D8E"/>
    <w:rsid w:val="0032716E"/>
    <w:rsid w:val="003271C5"/>
    <w:rsid w:val="00327607"/>
    <w:rsid w:val="0032794E"/>
    <w:rsid w:val="00327B3B"/>
    <w:rsid w:val="00327BE9"/>
    <w:rsid w:val="00327E6C"/>
    <w:rsid w:val="00327F90"/>
    <w:rsid w:val="00327FCD"/>
    <w:rsid w:val="00330456"/>
    <w:rsid w:val="003307BA"/>
    <w:rsid w:val="003307E3"/>
    <w:rsid w:val="003308F6"/>
    <w:rsid w:val="00330E03"/>
    <w:rsid w:val="00330ED7"/>
    <w:rsid w:val="0033113E"/>
    <w:rsid w:val="0033118D"/>
    <w:rsid w:val="00331205"/>
    <w:rsid w:val="00331564"/>
    <w:rsid w:val="00331B60"/>
    <w:rsid w:val="00331BD1"/>
    <w:rsid w:val="00331C41"/>
    <w:rsid w:val="00331CD3"/>
    <w:rsid w:val="00331D1E"/>
    <w:rsid w:val="00331FDC"/>
    <w:rsid w:val="0033225E"/>
    <w:rsid w:val="003325E4"/>
    <w:rsid w:val="00332B67"/>
    <w:rsid w:val="00332C35"/>
    <w:rsid w:val="00333318"/>
    <w:rsid w:val="0033340E"/>
    <w:rsid w:val="00333559"/>
    <w:rsid w:val="00333C99"/>
    <w:rsid w:val="00333D0F"/>
    <w:rsid w:val="00333E2C"/>
    <w:rsid w:val="003340BB"/>
    <w:rsid w:val="003341BA"/>
    <w:rsid w:val="00334310"/>
    <w:rsid w:val="00334593"/>
    <w:rsid w:val="00334B66"/>
    <w:rsid w:val="00334BAC"/>
    <w:rsid w:val="00334C7A"/>
    <w:rsid w:val="00334D7C"/>
    <w:rsid w:val="00334D95"/>
    <w:rsid w:val="003350EB"/>
    <w:rsid w:val="003355C9"/>
    <w:rsid w:val="003356B3"/>
    <w:rsid w:val="00335A61"/>
    <w:rsid w:val="00335AA5"/>
    <w:rsid w:val="00335ABB"/>
    <w:rsid w:val="00335B80"/>
    <w:rsid w:val="00335D90"/>
    <w:rsid w:val="00335E72"/>
    <w:rsid w:val="00336721"/>
    <w:rsid w:val="00336758"/>
    <w:rsid w:val="00336763"/>
    <w:rsid w:val="00336765"/>
    <w:rsid w:val="00336CF9"/>
    <w:rsid w:val="0033709F"/>
    <w:rsid w:val="003370F6"/>
    <w:rsid w:val="00337120"/>
    <w:rsid w:val="0033775B"/>
    <w:rsid w:val="00337C7E"/>
    <w:rsid w:val="00337CAA"/>
    <w:rsid w:val="00337E17"/>
    <w:rsid w:val="00340029"/>
    <w:rsid w:val="00340122"/>
    <w:rsid w:val="003401C6"/>
    <w:rsid w:val="0034034B"/>
    <w:rsid w:val="0034055D"/>
    <w:rsid w:val="00340841"/>
    <w:rsid w:val="003409AE"/>
    <w:rsid w:val="00340B2C"/>
    <w:rsid w:val="00341592"/>
    <w:rsid w:val="0034188B"/>
    <w:rsid w:val="003419DF"/>
    <w:rsid w:val="00341AA3"/>
    <w:rsid w:val="00341B6A"/>
    <w:rsid w:val="00341C36"/>
    <w:rsid w:val="00341F49"/>
    <w:rsid w:val="00342234"/>
    <w:rsid w:val="003424EC"/>
    <w:rsid w:val="00342812"/>
    <w:rsid w:val="0034292C"/>
    <w:rsid w:val="00342E0A"/>
    <w:rsid w:val="00342F3A"/>
    <w:rsid w:val="00342F88"/>
    <w:rsid w:val="0034335A"/>
    <w:rsid w:val="00343848"/>
    <w:rsid w:val="00343893"/>
    <w:rsid w:val="00343C88"/>
    <w:rsid w:val="003440BC"/>
    <w:rsid w:val="00344136"/>
    <w:rsid w:val="0034420B"/>
    <w:rsid w:val="00344565"/>
    <w:rsid w:val="003445A6"/>
    <w:rsid w:val="0034478C"/>
    <w:rsid w:val="0034484D"/>
    <w:rsid w:val="003448B0"/>
    <w:rsid w:val="00344B44"/>
    <w:rsid w:val="00344C3D"/>
    <w:rsid w:val="00344DE6"/>
    <w:rsid w:val="00344FA9"/>
    <w:rsid w:val="00344FAB"/>
    <w:rsid w:val="00345806"/>
    <w:rsid w:val="00345915"/>
    <w:rsid w:val="00345B4C"/>
    <w:rsid w:val="00345BA1"/>
    <w:rsid w:val="00345CA8"/>
    <w:rsid w:val="00345F27"/>
    <w:rsid w:val="0034609E"/>
    <w:rsid w:val="003468AC"/>
    <w:rsid w:val="00346B87"/>
    <w:rsid w:val="00346C7E"/>
    <w:rsid w:val="00347085"/>
    <w:rsid w:val="0034785A"/>
    <w:rsid w:val="00347EBA"/>
    <w:rsid w:val="003505DB"/>
    <w:rsid w:val="003510CC"/>
    <w:rsid w:val="00351308"/>
    <w:rsid w:val="00351526"/>
    <w:rsid w:val="00351596"/>
    <w:rsid w:val="00351648"/>
    <w:rsid w:val="00351BF6"/>
    <w:rsid w:val="00351C82"/>
    <w:rsid w:val="00351DBA"/>
    <w:rsid w:val="00351E6C"/>
    <w:rsid w:val="00351F40"/>
    <w:rsid w:val="00352164"/>
    <w:rsid w:val="003522CA"/>
    <w:rsid w:val="00352530"/>
    <w:rsid w:val="0035282F"/>
    <w:rsid w:val="00352951"/>
    <w:rsid w:val="00352CED"/>
    <w:rsid w:val="00352FF5"/>
    <w:rsid w:val="003532A2"/>
    <w:rsid w:val="003532A6"/>
    <w:rsid w:val="0035336B"/>
    <w:rsid w:val="003533D1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4D36"/>
    <w:rsid w:val="003552B2"/>
    <w:rsid w:val="003553AB"/>
    <w:rsid w:val="0035545C"/>
    <w:rsid w:val="003554B4"/>
    <w:rsid w:val="00355630"/>
    <w:rsid w:val="003557C1"/>
    <w:rsid w:val="00355BD1"/>
    <w:rsid w:val="00355C7E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EE"/>
    <w:rsid w:val="003601DC"/>
    <w:rsid w:val="00360335"/>
    <w:rsid w:val="00360352"/>
    <w:rsid w:val="0036080B"/>
    <w:rsid w:val="0036081E"/>
    <w:rsid w:val="00360822"/>
    <w:rsid w:val="0036086B"/>
    <w:rsid w:val="00360B8D"/>
    <w:rsid w:val="00360C4E"/>
    <w:rsid w:val="00360E6F"/>
    <w:rsid w:val="00360F4E"/>
    <w:rsid w:val="0036100E"/>
    <w:rsid w:val="00361297"/>
    <w:rsid w:val="00361358"/>
    <w:rsid w:val="0036154E"/>
    <w:rsid w:val="00361578"/>
    <w:rsid w:val="00361841"/>
    <w:rsid w:val="0036190C"/>
    <w:rsid w:val="003619DF"/>
    <w:rsid w:val="00361C2A"/>
    <w:rsid w:val="00361D82"/>
    <w:rsid w:val="00362060"/>
    <w:rsid w:val="00362648"/>
    <w:rsid w:val="00362CD2"/>
    <w:rsid w:val="00362DD7"/>
    <w:rsid w:val="00363003"/>
    <w:rsid w:val="0036329D"/>
    <w:rsid w:val="003632F1"/>
    <w:rsid w:val="00363339"/>
    <w:rsid w:val="003633D5"/>
    <w:rsid w:val="00363BF4"/>
    <w:rsid w:val="00363EC5"/>
    <w:rsid w:val="00363F65"/>
    <w:rsid w:val="00364204"/>
    <w:rsid w:val="003642E9"/>
    <w:rsid w:val="00364A04"/>
    <w:rsid w:val="003650BB"/>
    <w:rsid w:val="00365285"/>
    <w:rsid w:val="00365334"/>
    <w:rsid w:val="00365996"/>
    <w:rsid w:val="00365C23"/>
    <w:rsid w:val="00366054"/>
    <w:rsid w:val="003663EB"/>
    <w:rsid w:val="0036668B"/>
    <w:rsid w:val="0036687B"/>
    <w:rsid w:val="00366B87"/>
    <w:rsid w:val="00366BB8"/>
    <w:rsid w:val="00366C56"/>
    <w:rsid w:val="00366D5A"/>
    <w:rsid w:val="00366F65"/>
    <w:rsid w:val="00366FBD"/>
    <w:rsid w:val="00367037"/>
    <w:rsid w:val="00367291"/>
    <w:rsid w:val="00367315"/>
    <w:rsid w:val="003673F7"/>
    <w:rsid w:val="003676EA"/>
    <w:rsid w:val="00367807"/>
    <w:rsid w:val="00367876"/>
    <w:rsid w:val="00367937"/>
    <w:rsid w:val="00367A41"/>
    <w:rsid w:val="00367C36"/>
    <w:rsid w:val="00367D1A"/>
    <w:rsid w:val="00367DA3"/>
    <w:rsid w:val="00367FB9"/>
    <w:rsid w:val="00370181"/>
    <w:rsid w:val="0037026D"/>
    <w:rsid w:val="0037033B"/>
    <w:rsid w:val="003705F3"/>
    <w:rsid w:val="00370702"/>
    <w:rsid w:val="00370783"/>
    <w:rsid w:val="00370B4C"/>
    <w:rsid w:val="00370ECE"/>
    <w:rsid w:val="00370F88"/>
    <w:rsid w:val="00370FD5"/>
    <w:rsid w:val="00370FE2"/>
    <w:rsid w:val="00371603"/>
    <w:rsid w:val="00371971"/>
    <w:rsid w:val="00371A44"/>
    <w:rsid w:val="00371E50"/>
    <w:rsid w:val="00371EB9"/>
    <w:rsid w:val="00372141"/>
    <w:rsid w:val="00372153"/>
    <w:rsid w:val="0037228B"/>
    <w:rsid w:val="00372389"/>
    <w:rsid w:val="00372441"/>
    <w:rsid w:val="0037251B"/>
    <w:rsid w:val="0037266F"/>
    <w:rsid w:val="00372B63"/>
    <w:rsid w:val="00372BDB"/>
    <w:rsid w:val="00372D5E"/>
    <w:rsid w:val="00372D87"/>
    <w:rsid w:val="00372E04"/>
    <w:rsid w:val="00372E80"/>
    <w:rsid w:val="00372F6E"/>
    <w:rsid w:val="003730E4"/>
    <w:rsid w:val="00373163"/>
    <w:rsid w:val="00373810"/>
    <w:rsid w:val="003739BA"/>
    <w:rsid w:val="00373EE4"/>
    <w:rsid w:val="00373FB3"/>
    <w:rsid w:val="00374107"/>
    <w:rsid w:val="003754EF"/>
    <w:rsid w:val="003754F4"/>
    <w:rsid w:val="00375835"/>
    <w:rsid w:val="003759BE"/>
    <w:rsid w:val="003759D0"/>
    <w:rsid w:val="00375A58"/>
    <w:rsid w:val="00375CB0"/>
    <w:rsid w:val="00375D09"/>
    <w:rsid w:val="00375D28"/>
    <w:rsid w:val="00376246"/>
    <w:rsid w:val="0037630B"/>
    <w:rsid w:val="003763B8"/>
    <w:rsid w:val="003764B9"/>
    <w:rsid w:val="00376587"/>
    <w:rsid w:val="0037659F"/>
    <w:rsid w:val="003768AB"/>
    <w:rsid w:val="00376ADF"/>
    <w:rsid w:val="00376E3A"/>
    <w:rsid w:val="0037746B"/>
    <w:rsid w:val="003776E6"/>
    <w:rsid w:val="00377A3B"/>
    <w:rsid w:val="00377C14"/>
    <w:rsid w:val="00377CC4"/>
    <w:rsid w:val="00377DAD"/>
    <w:rsid w:val="0038017F"/>
    <w:rsid w:val="003805CC"/>
    <w:rsid w:val="0038064B"/>
    <w:rsid w:val="00381126"/>
    <w:rsid w:val="0038156F"/>
    <w:rsid w:val="003815DA"/>
    <w:rsid w:val="0038167F"/>
    <w:rsid w:val="003818A8"/>
    <w:rsid w:val="0038199B"/>
    <w:rsid w:val="003819E7"/>
    <w:rsid w:val="00381E62"/>
    <w:rsid w:val="00382064"/>
    <w:rsid w:val="00382939"/>
    <w:rsid w:val="00382AE9"/>
    <w:rsid w:val="00382AF5"/>
    <w:rsid w:val="00382DEA"/>
    <w:rsid w:val="00382F8B"/>
    <w:rsid w:val="00382FBC"/>
    <w:rsid w:val="0038316B"/>
    <w:rsid w:val="0038316F"/>
    <w:rsid w:val="0038328E"/>
    <w:rsid w:val="0038352F"/>
    <w:rsid w:val="0038375B"/>
    <w:rsid w:val="003838DF"/>
    <w:rsid w:val="00383A49"/>
    <w:rsid w:val="00383BAD"/>
    <w:rsid w:val="00383E54"/>
    <w:rsid w:val="00383F69"/>
    <w:rsid w:val="003840B0"/>
    <w:rsid w:val="003845CE"/>
    <w:rsid w:val="003845E5"/>
    <w:rsid w:val="00384A83"/>
    <w:rsid w:val="00384ABF"/>
    <w:rsid w:val="003850F4"/>
    <w:rsid w:val="00385155"/>
    <w:rsid w:val="003852A6"/>
    <w:rsid w:val="00385470"/>
    <w:rsid w:val="00385498"/>
    <w:rsid w:val="003857BB"/>
    <w:rsid w:val="00385BD9"/>
    <w:rsid w:val="00385C5C"/>
    <w:rsid w:val="00385DEA"/>
    <w:rsid w:val="0038602B"/>
    <w:rsid w:val="00386454"/>
    <w:rsid w:val="00386539"/>
    <w:rsid w:val="00386549"/>
    <w:rsid w:val="00386679"/>
    <w:rsid w:val="0038668C"/>
    <w:rsid w:val="003867E5"/>
    <w:rsid w:val="00386864"/>
    <w:rsid w:val="00386945"/>
    <w:rsid w:val="00386E2F"/>
    <w:rsid w:val="0038724C"/>
    <w:rsid w:val="003872DB"/>
    <w:rsid w:val="00387559"/>
    <w:rsid w:val="0038757B"/>
    <w:rsid w:val="00387859"/>
    <w:rsid w:val="003878AA"/>
    <w:rsid w:val="00387983"/>
    <w:rsid w:val="00387CEB"/>
    <w:rsid w:val="00387D54"/>
    <w:rsid w:val="00390270"/>
    <w:rsid w:val="003902C4"/>
    <w:rsid w:val="003903F2"/>
    <w:rsid w:val="003905C2"/>
    <w:rsid w:val="003906F7"/>
    <w:rsid w:val="00390860"/>
    <w:rsid w:val="00390874"/>
    <w:rsid w:val="003908A6"/>
    <w:rsid w:val="00390BCD"/>
    <w:rsid w:val="00390E88"/>
    <w:rsid w:val="00391028"/>
    <w:rsid w:val="003911E7"/>
    <w:rsid w:val="0039124D"/>
    <w:rsid w:val="003912B1"/>
    <w:rsid w:val="00391417"/>
    <w:rsid w:val="003915E0"/>
    <w:rsid w:val="0039168D"/>
    <w:rsid w:val="00391757"/>
    <w:rsid w:val="00391770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83D"/>
    <w:rsid w:val="0039295E"/>
    <w:rsid w:val="00392AEE"/>
    <w:rsid w:val="00392B7B"/>
    <w:rsid w:val="00392BC1"/>
    <w:rsid w:val="00392E0C"/>
    <w:rsid w:val="00392EF8"/>
    <w:rsid w:val="0039301D"/>
    <w:rsid w:val="00393123"/>
    <w:rsid w:val="00393193"/>
    <w:rsid w:val="00393275"/>
    <w:rsid w:val="003932A0"/>
    <w:rsid w:val="00393824"/>
    <w:rsid w:val="003938C6"/>
    <w:rsid w:val="00393C57"/>
    <w:rsid w:val="00393ECC"/>
    <w:rsid w:val="00393EF7"/>
    <w:rsid w:val="00394374"/>
    <w:rsid w:val="0039437E"/>
    <w:rsid w:val="0039463E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E1F"/>
    <w:rsid w:val="00395F75"/>
    <w:rsid w:val="00395FA4"/>
    <w:rsid w:val="00396188"/>
    <w:rsid w:val="00396522"/>
    <w:rsid w:val="003968D0"/>
    <w:rsid w:val="003969B2"/>
    <w:rsid w:val="00396CA3"/>
    <w:rsid w:val="00396F98"/>
    <w:rsid w:val="0039702A"/>
    <w:rsid w:val="0039708F"/>
    <w:rsid w:val="0039715E"/>
    <w:rsid w:val="0039717E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64E"/>
    <w:rsid w:val="003A188D"/>
    <w:rsid w:val="003A1BE4"/>
    <w:rsid w:val="003A1C77"/>
    <w:rsid w:val="003A1DAF"/>
    <w:rsid w:val="003A1FFB"/>
    <w:rsid w:val="003A20FF"/>
    <w:rsid w:val="003A2147"/>
    <w:rsid w:val="003A24E7"/>
    <w:rsid w:val="003A2547"/>
    <w:rsid w:val="003A2A37"/>
    <w:rsid w:val="003A2B97"/>
    <w:rsid w:val="003A2CF3"/>
    <w:rsid w:val="003A2FC8"/>
    <w:rsid w:val="003A3007"/>
    <w:rsid w:val="003A3085"/>
    <w:rsid w:val="003A3263"/>
    <w:rsid w:val="003A35C6"/>
    <w:rsid w:val="003A3C51"/>
    <w:rsid w:val="003A3FC6"/>
    <w:rsid w:val="003A44AC"/>
    <w:rsid w:val="003A46D1"/>
    <w:rsid w:val="003A4830"/>
    <w:rsid w:val="003A4907"/>
    <w:rsid w:val="003A4B5D"/>
    <w:rsid w:val="003A4C11"/>
    <w:rsid w:val="003A5339"/>
    <w:rsid w:val="003A53A1"/>
    <w:rsid w:val="003A57B1"/>
    <w:rsid w:val="003A5826"/>
    <w:rsid w:val="003A5840"/>
    <w:rsid w:val="003A5B9B"/>
    <w:rsid w:val="003A602B"/>
    <w:rsid w:val="003A6296"/>
    <w:rsid w:val="003A68F0"/>
    <w:rsid w:val="003A6A6B"/>
    <w:rsid w:val="003A6C60"/>
    <w:rsid w:val="003A6D72"/>
    <w:rsid w:val="003A6E65"/>
    <w:rsid w:val="003A6FA1"/>
    <w:rsid w:val="003A700F"/>
    <w:rsid w:val="003A7932"/>
    <w:rsid w:val="003A7AA2"/>
    <w:rsid w:val="003A7DB2"/>
    <w:rsid w:val="003A7EFE"/>
    <w:rsid w:val="003A7F18"/>
    <w:rsid w:val="003B014D"/>
    <w:rsid w:val="003B01A2"/>
    <w:rsid w:val="003B01FE"/>
    <w:rsid w:val="003B03DC"/>
    <w:rsid w:val="003B0BF9"/>
    <w:rsid w:val="003B0D8B"/>
    <w:rsid w:val="003B0DD8"/>
    <w:rsid w:val="003B117C"/>
    <w:rsid w:val="003B14DD"/>
    <w:rsid w:val="003B16E0"/>
    <w:rsid w:val="003B1810"/>
    <w:rsid w:val="003B1BFA"/>
    <w:rsid w:val="003B23F1"/>
    <w:rsid w:val="003B27CB"/>
    <w:rsid w:val="003B2A1D"/>
    <w:rsid w:val="003B2AF6"/>
    <w:rsid w:val="003B2C22"/>
    <w:rsid w:val="003B2C96"/>
    <w:rsid w:val="003B2DA1"/>
    <w:rsid w:val="003B2EF9"/>
    <w:rsid w:val="003B2F1E"/>
    <w:rsid w:val="003B307E"/>
    <w:rsid w:val="003B30CD"/>
    <w:rsid w:val="003B34C6"/>
    <w:rsid w:val="003B35CB"/>
    <w:rsid w:val="003B38D3"/>
    <w:rsid w:val="003B39C6"/>
    <w:rsid w:val="003B3A47"/>
    <w:rsid w:val="003B42A6"/>
    <w:rsid w:val="003B42F1"/>
    <w:rsid w:val="003B4615"/>
    <w:rsid w:val="003B4791"/>
    <w:rsid w:val="003B47E0"/>
    <w:rsid w:val="003B4837"/>
    <w:rsid w:val="003B48F6"/>
    <w:rsid w:val="003B4981"/>
    <w:rsid w:val="003B5048"/>
    <w:rsid w:val="003B507D"/>
    <w:rsid w:val="003B5838"/>
    <w:rsid w:val="003B5A19"/>
    <w:rsid w:val="003B5B40"/>
    <w:rsid w:val="003B5D23"/>
    <w:rsid w:val="003B5EAD"/>
    <w:rsid w:val="003B60BF"/>
    <w:rsid w:val="003B62AC"/>
    <w:rsid w:val="003B62C5"/>
    <w:rsid w:val="003B646D"/>
    <w:rsid w:val="003B6570"/>
    <w:rsid w:val="003B664F"/>
    <w:rsid w:val="003B6C20"/>
    <w:rsid w:val="003B760D"/>
    <w:rsid w:val="003B7710"/>
    <w:rsid w:val="003B78E4"/>
    <w:rsid w:val="003B7A45"/>
    <w:rsid w:val="003B7A7B"/>
    <w:rsid w:val="003B7ABC"/>
    <w:rsid w:val="003B7B22"/>
    <w:rsid w:val="003B7C4B"/>
    <w:rsid w:val="003B7DB6"/>
    <w:rsid w:val="003C0000"/>
    <w:rsid w:val="003C0039"/>
    <w:rsid w:val="003C00DC"/>
    <w:rsid w:val="003C02BF"/>
    <w:rsid w:val="003C0615"/>
    <w:rsid w:val="003C074D"/>
    <w:rsid w:val="003C09E3"/>
    <w:rsid w:val="003C09E4"/>
    <w:rsid w:val="003C0A14"/>
    <w:rsid w:val="003C0C45"/>
    <w:rsid w:val="003C0E5B"/>
    <w:rsid w:val="003C11E8"/>
    <w:rsid w:val="003C120B"/>
    <w:rsid w:val="003C12AE"/>
    <w:rsid w:val="003C13D7"/>
    <w:rsid w:val="003C1644"/>
    <w:rsid w:val="003C175D"/>
    <w:rsid w:val="003C183F"/>
    <w:rsid w:val="003C1E46"/>
    <w:rsid w:val="003C2000"/>
    <w:rsid w:val="003C2102"/>
    <w:rsid w:val="003C217C"/>
    <w:rsid w:val="003C254B"/>
    <w:rsid w:val="003C287C"/>
    <w:rsid w:val="003C2890"/>
    <w:rsid w:val="003C28E3"/>
    <w:rsid w:val="003C2B61"/>
    <w:rsid w:val="003C2BB0"/>
    <w:rsid w:val="003C30CB"/>
    <w:rsid w:val="003C31AA"/>
    <w:rsid w:val="003C3943"/>
    <w:rsid w:val="003C3B83"/>
    <w:rsid w:val="003C3CEE"/>
    <w:rsid w:val="003C3F77"/>
    <w:rsid w:val="003C4089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C27"/>
    <w:rsid w:val="003C5E30"/>
    <w:rsid w:val="003C676F"/>
    <w:rsid w:val="003C681B"/>
    <w:rsid w:val="003C699B"/>
    <w:rsid w:val="003C6D1E"/>
    <w:rsid w:val="003C6E78"/>
    <w:rsid w:val="003C7176"/>
    <w:rsid w:val="003C7349"/>
    <w:rsid w:val="003C767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979"/>
    <w:rsid w:val="003D0E57"/>
    <w:rsid w:val="003D0E71"/>
    <w:rsid w:val="003D0FE6"/>
    <w:rsid w:val="003D101A"/>
    <w:rsid w:val="003D1346"/>
    <w:rsid w:val="003D1362"/>
    <w:rsid w:val="003D1501"/>
    <w:rsid w:val="003D175F"/>
    <w:rsid w:val="003D1C53"/>
    <w:rsid w:val="003D1F6C"/>
    <w:rsid w:val="003D2193"/>
    <w:rsid w:val="003D2232"/>
    <w:rsid w:val="003D23A6"/>
    <w:rsid w:val="003D2422"/>
    <w:rsid w:val="003D2456"/>
    <w:rsid w:val="003D285F"/>
    <w:rsid w:val="003D2D78"/>
    <w:rsid w:val="003D3389"/>
    <w:rsid w:val="003D3708"/>
    <w:rsid w:val="003D37A3"/>
    <w:rsid w:val="003D38EB"/>
    <w:rsid w:val="003D3BE7"/>
    <w:rsid w:val="003D3CB6"/>
    <w:rsid w:val="003D3D06"/>
    <w:rsid w:val="003D3E0A"/>
    <w:rsid w:val="003D403A"/>
    <w:rsid w:val="003D4953"/>
    <w:rsid w:val="003D4AF4"/>
    <w:rsid w:val="003D4D57"/>
    <w:rsid w:val="003D4DC6"/>
    <w:rsid w:val="003D51F0"/>
    <w:rsid w:val="003D53BC"/>
    <w:rsid w:val="003D576F"/>
    <w:rsid w:val="003D59EC"/>
    <w:rsid w:val="003D5C4E"/>
    <w:rsid w:val="003D618B"/>
    <w:rsid w:val="003D6289"/>
    <w:rsid w:val="003D6578"/>
    <w:rsid w:val="003D68FC"/>
    <w:rsid w:val="003D6C1A"/>
    <w:rsid w:val="003D6D64"/>
    <w:rsid w:val="003D6D9A"/>
    <w:rsid w:val="003D6E75"/>
    <w:rsid w:val="003D70DB"/>
    <w:rsid w:val="003D71B3"/>
    <w:rsid w:val="003D7441"/>
    <w:rsid w:val="003D7D17"/>
    <w:rsid w:val="003D7D7B"/>
    <w:rsid w:val="003D7E09"/>
    <w:rsid w:val="003E072E"/>
    <w:rsid w:val="003E0B4F"/>
    <w:rsid w:val="003E0BEB"/>
    <w:rsid w:val="003E0BF2"/>
    <w:rsid w:val="003E0DAD"/>
    <w:rsid w:val="003E0EE2"/>
    <w:rsid w:val="003E0F36"/>
    <w:rsid w:val="003E0FB9"/>
    <w:rsid w:val="003E1216"/>
    <w:rsid w:val="003E12EA"/>
    <w:rsid w:val="003E133F"/>
    <w:rsid w:val="003E13DB"/>
    <w:rsid w:val="003E194E"/>
    <w:rsid w:val="003E1E53"/>
    <w:rsid w:val="003E2217"/>
    <w:rsid w:val="003E2475"/>
    <w:rsid w:val="003E278E"/>
    <w:rsid w:val="003E2ABF"/>
    <w:rsid w:val="003E2C91"/>
    <w:rsid w:val="003E2F2A"/>
    <w:rsid w:val="003E2F74"/>
    <w:rsid w:val="003E328E"/>
    <w:rsid w:val="003E3406"/>
    <w:rsid w:val="003E34DD"/>
    <w:rsid w:val="003E37AF"/>
    <w:rsid w:val="003E3836"/>
    <w:rsid w:val="003E383A"/>
    <w:rsid w:val="003E38BE"/>
    <w:rsid w:val="003E3C81"/>
    <w:rsid w:val="003E3EE7"/>
    <w:rsid w:val="003E4175"/>
    <w:rsid w:val="003E4531"/>
    <w:rsid w:val="003E461E"/>
    <w:rsid w:val="003E47A2"/>
    <w:rsid w:val="003E490B"/>
    <w:rsid w:val="003E4AE5"/>
    <w:rsid w:val="003E4B3E"/>
    <w:rsid w:val="003E5161"/>
    <w:rsid w:val="003E5933"/>
    <w:rsid w:val="003E5DBB"/>
    <w:rsid w:val="003E5F40"/>
    <w:rsid w:val="003E601F"/>
    <w:rsid w:val="003E60B1"/>
    <w:rsid w:val="003E61E6"/>
    <w:rsid w:val="003E632F"/>
    <w:rsid w:val="003E68B8"/>
    <w:rsid w:val="003E6AE9"/>
    <w:rsid w:val="003E6B47"/>
    <w:rsid w:val="003E6D58"/>
    <w:rsid w:val="003E6DAF"/>
    <w:rsid w:val="003E6EA2"/>
    <w:rsid w:val="003E6EE4"/>
    <w:rsid w:val="003E74A7"/>
    <w:rsid w:val="003E784D"/>
    <w:rsid w:val="003E7AF6"/>
    <w:rsid w:val="003E7B84"/>
    <w:rsid w:val="003E7CD3"/>
    <w:rsid w:val="003E7D0B"/>
    <w:rsid w:val="003E7E59"/>
    <w:rsid w:val="003E7EBA"/>
    <w:rsid w:val="003E7FEB"/>
    <w:rsid w:val="003F05DA"/>
    <w:rsid w:val="003F0953"/>
    <w:rsid w:val="003F0B9C"/>
    <w:rsid w:val="003F0F16"/>
    <w:rsid w:val="003F0FA9"/>
    <w:rsid w:val="003F1018"/>
    <w:rsid w:val="003F16A8"/>
    <w:rsid w:val="003F16F3"/>
    <w:rsid w:val="003F1743"/>
    <w:rsid w:val="003F1A65"/>
    <w:rsid w:val="003F1CBD"/>
    <w:rsid w:val="003F1DEF"/>
    <w:rsid w:val="003F20B2"/>
    <w:rsid w:val="003F212A"/>
    <w:rsid w:val="003F218C"/>
    <w:rsid w:val="003F2316"/>
    <w:rsid w:val="003F2525"/>
    <w:rsid w:val="003F292E"/>
    <w:rsid w:val="003F2BA6"/>
    <w:rsid w:val="003F2F0B"/>
    <w:rsid w:val="003F3085"/>
    <w:rsid w:val="003F30BA"/>
    <w:rsid w:val="003F32BA"/>
    <w:rsid w:val="003F32F8"/>
    <w:rsid w:val="003F3324"/>
    <w:rsid w:val="003F3406"/>
    <w:rsid w:val="003F3689"/>
    <w:rsid w:val="003F3707"/>
    <w:rsid w:val="003F3780"/>
    <w:rsid w:val="003F3800"/>
    <w:rsid w:val="003F3F52"/>
    <w:rsid w:val="003F42E3"/>
    <w:rsid w:val="003F4466"/>
    <w:rsid w:val="003F47A5"/>
    <w:rsid w:val="003F4996"/>
    <w:rsid w:val="003F49D5"/>
    <w:rsid w:val="003F4B59"/>
    <w:rsid w:val="003F4C20"/>
    <w:rsid w:val="003F4E33"/>
    <w:rsid w:val="003F5105"/>
    <w:rsid w:val="003F5255"/>
    <w:rsid w:val="003F533A"/>
    <w:rsid w:val="003F546F"/>
    <w:rsid w:val="003F54C9"/>
    <w:rsid w:val="003F562C"/>
    <w:rsid w:val="003F567E"/>
    <w:rsid w:val="003F58C8"/>
    <w:rsid w:val="003F5958"/>
    <w:rsid w:val="003F59E1"/>
    <w:rsid w:val="003F5A3A"/>
    <w:rsid w:val="003F5A90"/>
    <w:rsid w:val="003F5CF3"/>
    <w:rsid w:val="003F5F34"/>
    <w:rsid w:val="003F5F90"/>
    <w:rsid w:val="003F6117"/>
    <w:rsid w:val="003F65E3"/>
    <w:rsid w:val="003F6639"/>
    <w:rsid w:val="003F69A4"/>
    <w:rsid w:val="003F69B5"/>
    <w:rsid w:val="003F6AD5"/>
    <w:rsid w:val="003F6AE8"/>
    <w:rsid w:val="003F6B8F"/>
    <w:rsid w:val="003F6DA5"/>
    <w:rsid w:val="003F6ED4"/>
    <w:rsid w:val="003F6F01"/>
    <w:rsid w:val="003F6FE5"/>
    <w:rsid w:val="003F7309"/>
    <w:rsid w:val="003F7353"/>
    <w:rsid w:val="003F73BA"/>
    <w:rsid w:val="003F7603"/>
    <w:rsid w:val="003F78B7"/>
    <w:rsid w:val="003F78F9"/>
    <w:rsid w:val="003F7B13"/>
    <w:rsid w:val="003F7B30"/>
    <w:rsid w:val="003F7DFE"/>
    <w:rsid w:val="004000AE"/>
    <w:rsid w:val="0040016F"/>
    <w:rsid w:val="004001CF"/>
    <w:rsid w:val="0040049A"/>
    <w:rsid w:val="00400598"/>
    <w:rsid w:val="004007FA"/>
    <w:rsid w:val="00400998"/>
    <w:rsid w:val="00401066"/>
    <w:rsid w:val="00401141"/>
    <w:rsid w:val="00401508"/>
    <w:rsid w:val="00401692"/>
    <w:rsid w:val="004017BA"/>
    <w:rsid w:val="0040187C"/>
    <w:rsid w:val="004018B5"/>
    <w:rsid w:val="004018DE"/>
    <w:rsid w:val="00401A6A"/>
    <w:rsid w:val="00401AD1"/>
    <w:rsid w:val="00401B02"/>
    <w:rsid w:val="00401B71"/>
    <w:rsid w:val="00401D2C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2E5D"/>
    <w:rsid w:val="00403489"/>
    <w:rsid w:val="0040350B"/>
    <w:rsid w:val="00403878"/>
    <w:rsid w:val="0040396C"/>
    <w:rsid w:val="00403994"/>
    <w:rsid w:val="00403B12"/>
    <w:rsid w:val="00403BF5"/>
    <w:rsid w:val="00404246"/>
    <w:rsid w:val="004043F0"/>
    <w:rsid w:val="00404675"/>
    <w:rsid w:val="004046B5"/>
    <w:rsid w:val="00404ACB"/>
    <w:rsid w:val="00404CF2"/>
    <w:rsid w:val="00404D0B"/>
    <w:rsid w:val="0040505B"/>
    <w:rsid w:val="00405115"/>
    <w:rsid w:val="004052F2"/>
    <w:rsid w:val="00405527"/>
    <w:rsid w:val="00405912"/>
    <w:rsid w:val="00405AA7"/>
    <w:rsid w:val="00405B64"/>
    <w:rsid w:val="00405D83"/>
    <w:rsid w:val="00405DC1"/>
    <w:rsid w:val="00405F09"/>
    <w:rsid w:val="00405F43"/>
    <w:rsid w:val="004060C4"/>
    <w:rsid w:val="00406183"/>
    <w:rsid w:val="004062E2"/>
    <w:rsid w:val="00406355"/>
    <w:rsid w:val="004064A6"/>
    <w:rsid w:val="00406649"/>
    <w:rsid w:val="004067AD"/>
    <w:rsid w:val="00406974"/>
    <w:rsid w:val="00406CB7"/>
    <w:rsid w:val="00406E45"/>
    <w:rsid w:val="00406E77"/>
    <w:rsid w:val="00406EA0"/>
    <w:rsid w:val="004070E8"/>
    <w:rsid w:val="00407293"/>
    <w:rsid w:val="00407677"/>
    <w:rsid w:val="00407B7F"/>
    <w:rsid w:val="00407ED0"/>
    <w:rsid w:val="00407FC7"/>
    <w:rsid w:val="00410054"/>
    <w:rsid w:val="0041039A"/>
    <w:rsid w:val="00410470"/>
    <w:rsid w:val="0041083D"/>
    <w:rsid w:val="00410889"/>
    <w:rsid w:val="00410BFD"/>
    <w:rsid w:val="00410E9B"/>
    <w:rsid w:val="004111FE"/>
    <w:rsid w:val="004113EC"/>
    <w:rsid w:val="00411F78"/>
    <w:rsid w:val="004123D7"/>
    <w:rsid w:val="0041248E"/>
    <w:rsid w:val="004124C2"/>
    <w:rsid w:val="00412610"/>
    <w:rsid w:val="004127BF"/>
    <w:rsid w:val="00412ED1"/>
    <w:rsid w:val="00413070"/>
    <w:rsid w:val="00413167"/>
    <w:rsid w:val="00413300"/>
    <w:rsid w:val="0041330B"/>
    <w:rsid w:val="00413778"/>
    <w:rsid w:val="004139E1"/>
    <w:rsid w:val="004139EA"/>
    <w:rsid w:val="0041402E"/>
    <w:rsid w:val="00414414"/>
    <w:rsid w:val="00414629"/>
    <w:rsid w:val="00414755"/>
    <w:rsid w:val="004147AC"/>
    <w:rsid w:val="004147DC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59E9"/>
    <w:rsid w:val="00415B52"/>
    <w:rsid w:val="00415B58"/>
    <w:rsid w:val="00416081"/>
    <w:rsid w:val="00416364"/>
    <w:rsid w:val="004166B2"/>
    <w:rsid w:val="0041685F"/>
    <w:rsid w:val="00416AF9"/>
    <w:rsid w:val="00416D70"/>
    <w:rsid w:val="00417068"/>
    <w:rsid w:val="004175C8"/>
    <w:rsid w:val="00417722"/>
    <w:rsid w:val="00417A82"/>
    <w:rsid w:val="00417DDF"/>
    <w:rsid w:val="00417E35"/>
    <w:rsid w:val="00417F94"/>
    <w:rsid w:val="0042036B"/>
    <w:rsid w:val="00420583"/>
    <w:rsid w:val="00420719"/>
    <w:rsid w:val="00420BCC"/>
    <w:rsid w:val="00420CE3"/>
    <w:rsid w:val="00420F76"/>
    <w:rsid w:val="00420FF9"/>
    <w:rsid w:val="00421051"/>
    <w:rsid w:val="00421301"/>
    <w:rsid w:val="00421409"/>
    <w:rsid w:val="004215D2"/>
    <w:rsid w:val="00421655"/>
    <w:rsid w:val="004216A0"/>
    <w:rsid w:val="00421863"/>
    <w:rsid w:val="00421992"/>
    <w:rsid w:val="004219D7"/>
    <w:rsid w:val="00421C11"/>
    <w:rsid w:val="00421C52"/>
    <w:rsid w:val="00421D46"/>
    <w:rsid w:val="00422640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8AC"/>
    <w:rsid w:val="00423936"/>
    <w:rsid w:val="00423A39"/>
    <w:rsid w:val="00423A8F"/>
    <w:rsid w:val="00423C01"/>
    <w:rsid w:val="0042420A"/>
    <w:rsid w:val="0042428C"/>
    <w:rsid w:val="00424477"/>
    <w:rsid w:val="00424572"/>
    <w:rsid w:val="004247AF"/>
    <w:rsid w:val="004254B8"/>
    <w:rsid w:val="004255FB"/>
    <w:rsid w:val="00425793"/>
    <w:rsid w:val="00425839"/>
    <w:rsid w:val="00425C5B"/>
    <w:rsid w:val="00425CF2"/>
    <w:rsid w:val="00425D2E"/>
    <w:rsid w:val="00425E7F"/>
    <w:rsid w:val="00425F83"/>
    <w:rsid w:val="00426350"/>
    <w:rsid w:val="004263AF"/>
    <w:rsid w:val="00426400"/>
    <w:rsid w:val="004265BC"/>
    <w:rsid w:val="004269B1"/>
    <w:rsid w:val="004270C5"/>
    <w:rsid w:val="00427215"/>
    <w:rsid w:val="00427223"/>
    <w:rsid w:val="00427247"/>
    <w:rsid w:val="004278B3"/>
    <w:rsid w:val="00427A0D"/>
    <w:rsid w:val="00427DAD"/>
    <w:rsid w:val="0043042B"/>
    <w:rsid w:val="00430697"/>
    <w:rsid w:val="00430FC7"/>
    <w:rsid w:val="004311AC"/>
    <w:rsid w:val="004313F8"/>
    <w:rsid w:val="0043165C"/>
    <w:rsid w:val="004317A4"/>
    <w:rsid w:val="004318C0"/>
    <w:rsid w:val="00431910"/>
    <w:rsid w:val="004319EC"/>
    <w:rsid w:val="00431DFC"/>
    <w:rsid w:val="00431E22"/>
    <w:rsid w:val="00431E6F"/>
    <w:rsid w:val="00432215"/>
    <w:rsid w:val="00432877"/>
    <w:rsid w:val="004329DC"/>
    <w:rsid w:val="00432E40"/>
    <w:rsid w:val="00432E6F"/>
    <w:rsid w:val="0043306B"/>
    <w:rsid w:val="0043307E"/>
    <w:rsid w:val="00433339"/>
    <w:rsid w:val="0043348B"/>
    <w:rsid w:val="004334E1"/>
    <w:rsid w:val="004334FB"/>
    <w:rsid w:val="004336B6"/>
    <w:rsid w:val="004338A3"/>
    <w:rsid w:val="0043397D"/>
    <w:rsid w:val="00433C19"/>
    <w:rsid w:val="00433F4B"/>
    <w:rsid w:val="00433F77"/>
    <w:rsid w:val="004340BC"/>
    <w:rsid w:val="004343B9"/>
    <w:rsid w:val="00434416"/>
    <w:rsid w:val="004344AA"/>
    <w:rsid w:val="004344C3"/>
    <w:rsid w:val="0043452E"/>
    <w:rsid w:val="0043461E"/>
    <w:rsid w:val="00434625"/>
    <w:rsid w:val="00434697"/>
    <w:rsid w:val="004346EE"/>
    <w:rsid w:val="004348BD"/>
    <w:rsid w:val="004348E2"/>
    <w:rsid w:val="0043498F"/>
    <w:rsid w:val="00434A0E"/>
    <w:rsid w:val="00434ADF"/>
    <w:rsid w:val="00435235"/>
    <w:rsid w:val="00435291"/>
    <w:rsid w:val="004352AD"/>
    <w:rsid w:val="004353F1"/>
    <w:rsid w:val="0043557A"/>
    <w:rsid w:val="00435789"/>
    <w:rsid w:val="00435998"/>
    <w:rsid w:val="00435B1E"/>
    <w:rsid w:val="00435C83"/>
    <w:rsid w:val="00435FBA"/>
    <w:rsid w:val="00436078"/>
    <w:rsid w:val="0043672A"/>
    <w:rsid w:val="0043690E"/>
    <w:rsid w:val="00436E42"/>
    <w:rsid w:val="004372E8"/>
    <w:rsid w:val="0043756A"/>
    <w:rsid w:val="00437C12"/>
    <w:rsid w:val="00437C3D"/>
    <w:rsid w:val="00437E67"/>
    <w:rsid w:val="00440013"/>
    <w:rsid w:val="00440048"/>
    <w:rsid w:val="004403AD"/>
    <w:rsid w:val="004403BA"/>
    <w:rsid w:val="00440701"/>
    <w:rsid w:val="00440B6D"/>
    <w:rsid w:val="0044153B"/>
    <w:rsid w:val="00441546"/>
    <w:rsid w:val="0044155E"/>
    <w:rsid w:val="004416EB"/>
    <w:rsid w:val="0044195B"/>
    <w:rsid w:val="00441D59"/>
    <w:rsid w:val="00441F92"/>
    <w:rsid w:val="0044205F"/>
    <w:rsid w:val="00442460"/>
    <w:rsid w:val="004424E6"/>
    <w:rsid w:val="00442884"/>
    <w:rsid w:val="00442958"/>
    <w:rsid w:val="00442ECE"/>
    <w:rsid w:val="004432B9"/>
    <w:rsid w:val="0044343B"/>
    <w:rsid w:val="00443567"/>
    <w:rsid w:val="0044395D"/>
    <w:rsid w:val="00443B35"/>
    <w:rsid w:val="00443E11"/>
    <w:rsid w:val="004442F3"/>
    <w:rsid w:val="004443A1"/>
    <w:rsid w:val="0044450C"/>
    <w:rsid w:val="00444BDB"/>
    <w:rsid w:val="0044525B"/>
    <w:rsid w:val="004455CC"/>
    <w:rsid w:val="00445AF6"/>
    <w:rsid w:val="00445B97"/>
    <w:rsid w:val="00445D4E"/>
    <w:rsid w:val="00445E04"/>
    <w:rsid w:val="00445E80"/>
    <w:rsid w:val="00446019"/>
    <w:rsid w:val="004460EB"/>
    <w:rsid w:val="004461F0"/>
    <w:rsid w:val="004464C8"/>
    <w:rsid w:val="0044662F"/>
    <w:rsid w:val="00446780"/>
    <w:rsid w:val="00446932"/>
    <w:rsid w:val="00446AFC"/>
    <w:rsid w:val="0044753F"/>
    <w:rsid w:val="00447702"/>
    <w:rsid w:val="004477F7"/>
    <w:rsid w:val="004478EB"/>
    <w:rsid w:val="00447AE3"/>
    <w:rsid w:val="00447B36"/>
    <w:rsid w:val="00447BDE"/>
    <w:rsid w:val="00450114"/>
    <w:rsid w:val="0045052B"/>
    <w:rsid w:val="004506B3"/>
    <w:rsid w:val="00450822"/>
    <w:rsid w:val="004508B1"/>
    <w:rsid w:val="00450A61"/>
    <w:rsid w:val="00450A9D"/>
    <w:rsid w:val="00450C28"/>
    <w:rsid w:val="00450EE1"/>
    <w:rsid w:val="0045112A"/>
    <w:rsid w:val="0045148B"/>
    <w:rsid w:val="004516E2"/>
    <w:rsid w:val="004519C6"/>
    <w:rsid w:val="00451CF9"/>
    <w:rsid w:val="004520E1"/>
    <w:rsid w:val="00452105"/>
    <w:rsid w:val="0045256C"/>
    <w:rsid w:val="004527F2"/>
    <w:rsid w:val="00452C2C"/>
    <w:rsid w:val="0045304C"/>
    <w:rsid w:val="004532B0"/>
    <w:rsid w:val="00453818"/>
    <w:rsid w:val="00453B43"/>
    <w:rsid w:val="00453C12"/>
    <w:rsid w:val="00453E07"/>
    <w:rsid w:val="00453E12"/>
    <w:rsid w:val="00453F7C"/>
    <w:rsid w:val="00454599"/>
    <w:rsid w:val="00454BB6"/>
    <w:rsid w:val="00454BCB"/>
    <w:rsid w:val="00454BFA"/>
    <w:rsid w:val="00454C81"/>
    <w:rsid w:val="0045543C"/>
    <w:rsid w:val="0045547B"/>
    <w:rsid w:val="00455661"/>
    <w:rsid w:val="0045567D"/>
    <w:rsid w:val="0045580E"/>
    <w:rsid w:val="00455A9B"/>
    <w:rsid w:val="00455AEA"/>
    <w:rsid w:val="00455BCB"/>
    <w:rsid w:val="00455F49"/>
    <w:rsid w:val="00455FA8"/>
    <w:rsid w:val="0045612B"/>
    <w:rsid w:val="00456226"/>
    <w:rsid w:val="00456386"/>
    <w:rsid w:val="00456392"/>
    <w:rsid w:val="0045645A"/>
    <w:rsid w:val="0045666F"/>
    <w:rsid w:val="004566F5"/>
    <w:rsid w:val="00456732"/>
    <w:rsid w:val="00456755"/>
    <w:rsid w:val="00456790"/>
    <w:rsid w:val="004567B5"/>
    <w:rsid w:val="00456B05"/>
    <w:rsid w:val="00456B79"/>
    <w:rsid w:val="00456E38"/>
    <w:rsid w:val="00456F36"/>
    <w:rsid w:val="00457081"/>
    <w:rsid w:val="00457161"/>
    <w:rsid w:val="00457212"/>
    <w:rsid w:val="004575CC"/>
    <w:rsid w:val="00457630"/>
    <w:rsid w:val="00457797"/>
    <w:rsid w:val="004577E7"/>
    <w:rsid w:val="004578F4"/>
    <w:rsid w:val="00457A3A"/>
    <w:rsid w:val="00457AE9"/>
    <w:rsid w:val="00457AFE"/>
    <w:rsid w:val="00460436"/>
    <w:rsid w:val="00460489"/>
    <w:rsid w:val="004604B9"/>
    <w:rsid w:val="004604C2"/>
    <w:rsid w:val="004605F8"/>
    <w:rsid w:val="00460871"/>
    <w:rsid w:val="00460894"/>
    <w:rsid w:val="004608D6"/>
    <w:rsid w:val="00460BD9"/>
    <w:rsid w:val="00460C03"/>
    <w:rsid w:val="00460C19"/>
    <w:rsid w:val="00460EEB"/>
    <w:rsid w:val="004611C8"/>
    <w:rsid w:val="004612BD"/>
    <w:rsid w:val="00461315"/>
    <w:rsid w:val="004613F1"/>
    <w:rsid w:val="00461471"/>
    <w:rsid w:val="0046181A"/>
    <w:rsid w:val="004618E8"/>
    <w:rsid w:val="00461A89"/>
    <w:rsid w:val="00461D1D"/>
    <w:rsid w:val="00461ECC"/>
    <w:rsid w:val="00461F81"/>
    <w:rsid w:val="004620DA"/>
    <w:rsid w:val="0046225B"/>
    <w:rsid w:val="0046229D"/>
    <w:rsid w:val="004626C0"/>
    <w:rsid w:val="00462979"/>
    <w:rsid w:val="00462AC7"/>
    <w:rsid w:val="00462B6A"/>
    <w:rsid w:val="00462B7E"/>
    <w:rsid w:val="00462D4E"/>
    <w:rsid w:val="00463223"/>
    <w:rsid w:val="0046346D"/>
    <w:rsid w:val="004634BC"/>
    <w:rsid w:val="004635EC"/>
    <w:rsid w:val="00463B30"/>
    <w:rsid w:val="00463F78"/>
    <w:rsid w:val="00464BED"/>
    <w:rsid w:val="00464C16"/>
    <w:rsid w:val="00464D53"/>
    <w:rsid w:val="00464E8F"/>
    <w:rsid w:val="00464F5D"/>
    <w:rsid w:val="00464F81"/>
    <w:rsid w:val="00465701"/>
    <w:rsid w:val="00465D20"/>
    <w:rsid w:val="00465DB4"/>
    <w:rsid w:val="00465E9C"/>
    <w:rsid w:val="00466028"/>
    <w:rsid w:val="004662F7"/>
    <w:rsid w:val="004663F6"/>
    <w:rsid w:val="00466448"/>
    <w:rsid w:val="004665A8"/>
    <w:rsid w:val="0046698F"/>
    <w:rsid w:val="004669DE"/>
    <w:rsid w:val="00466C10"/>
    <w:rsid w:val="00466D95"/>
    <w:rsid w:val="00466DCB"/>
    <w:rsid w:val="00466E8F"/>
    <w:rsid w:val="004670BB"/>
    <w:rsid w:val="00467527"/>
    <w:rsid w:val="004676AA"/>
    <w:rsid w:val="00467BC4"/>
    <w:rsid w:val="00467BD6"/>
    <w:rsid w:val="00467CD5"/>
    <w:rsid w:val="00467FF4"/>
    <w:rsid w:val="00470368"/>
    <w:rsid w:val="004704A3"/>
    <w:rsid w:val="00470694"/>
    <w:rsid w:val="00470972"/>
    <w:rsid w:val="00470A7E"/>
    <w:rsid w:val="00470AB0"/>
    <w:rsid w:val="00470EAD"/>
    <w:rsid w:val="00471019"/>
    <w:rsid w:val="00471135"/>
    <w:rsid w:val="00471174"/>
    <w:rsid w:val="0047122D"/>
    <w:rsid w:val="00471498"/>
    <w:rsid w:val="004714CE"/>
    <w:rsid w:val="004715E5"/>
    <w:rsid w:val="0047167A"/>
    <w:rsid w:val="00472129"/>
    <w:rsid w:val="00472774"/>
    <w:rsid w:val="0047285C"/>
    <w:rsid w:val="00472C1E"/>
    <w:rsid w:val="00472CC2"/>
    <w:rsid w:val="00472D7F"/>
    <w:rsid w:val="00472EC4"/>
    <w:rsid w:val="00473101"/>
    <w:rsid w:val="00473374"/>
    <w:rsid w:val="004737C9"/>
    <w:rsid w:val="004737FB"/>
    <w:rsid w:val="004738C9"/>
    <w:rsid w:val="00473FCC"/>
    <w:rsid w:val="0047404E"/>
    <w:rsid w:val="004741C1"/>
    <w:rsid w:val="004743CF"/>
    <w:rsid w:val="004748F4"/>
    <w:rsid w:val="00474959"/>
    <w:rsid w:val="00474A0F"/>
    <w:rsid w:val="00474C00"/>
    <w:rsid w:val="00474EB7"/>
    <w:rsid w:val="00474F63"/>
    <w:rsid w:val="0047530E"/>
    <w:rsid w:val="0047539D"/>
    <w:rsid w:val="00475426"/>
    <w:rsid w:val="0047556E"/>
    <w:rsid w:val="00475603"/>
    <w:rsid w:val="00475652"/>
    <w:rsid w:val="00475A6B"/>
    <w:rsid w:val="00475CA4"/>
    <w:rsid w:val="00475D5B"/>
    <w:rsid w:val="00476095"/>
    <w:rsid w:val="004760A3"/>
    <w:rsid w:val="00476242"/>
    <w:rsid w:val="00476324"/>
    <w:rsid w:val="00476920"/>
    <w:rsid w:val="00476EA9"/>
    <w:rsid w:val="00476F48"/>
    <w:rsid w:val="00476FEA"/>
    <w:rsid w:val="00477136"/>
    <w:rsid w:val="00477138"/>
    <w:rsid w:val="00477141"/>
    <w:rsid w:val="004771D0"/>
    <w:rsid w:val="004773AF"/>
    <w:rsid w:val="00477948"/>
    <w:rsid w:val="00477954"/>
    <w:rsid w:val="0047798E"/>
    <w:rsid w:val="00477A69"/>
    <w:rsid w:val="00477CD1"/>
    <w:rsid w:val="00477D74"/>
    <w:rsid w:val="00480088"/>
    <w:rsid w:val="0048020D"/>
    <w:rsid w:val="004805B4"/>
    <w:rsid w:val="004807A1"/>
    <w:rsid w:val="00480814"/>
    <w:rsid w:val="00480A97"/>
    <w:rsid w:val="00480BD3"/>
    <w:rsid w:val="0048127A"/>
    <w:rsid w:val="004812A2"/>
    <w:rsid w:val="004813E4"/>
    <w:rsid w:val="0048149C"/>
    <w:rsid w:val="0048161B"/>
    <w:rsid w:val="004818EF"/>
    <w:rsid w:val="00481982"/>
    <w:rsid w:val="00481D1C"/>
    <w:rsid w:val="00481F58"/>
    <w:rsid w:val="004820D4"/>
    <w:rsid w:val="00482286"/>
    <w:rsid w:val="0048267E"/>
    <w:rsid w:val="004829A9"/>
    <w:rsid w:val="00482A03"/>
    <w:rsid w:val="00482D7B"/>
    <w:rsid w:val="00482E94"/>
    <w:rsid w:val="00482F04"/>
    <w:rsid w:val="00482F76"/>
    <w:rsid w:val="00483057"/>
    <w:rsid w:val="0048334E"/>
    <w:rsid w:val="00483495"/>
    <w:rsid w:val="00483684"/>
    <w:rsid w:val="0048378D"/>
    <w:rsid w:val="00483837"/>
    <w:rsid w:val="00483AC1"/>
    <w:rsid w:val="00483B74"/>
    <w:rsid w:val="00483F88"/>
    <w:rsid w:val="00484245"/>
    <w:rsid w:val="00484275"/>
    <w:rsid w:val="004845F7"/>
    <w:rsid w:val="00484C0E"/>
    <w:rsid w:val="00484CAF"/>
    <w:rsid w:val="00484DE0"/>
    <w:rsid w:val="0048549B"/>
    <w:rsid w:val="004854DA"/>
    <w:rsid w:val="00485508"/>
    <w:rsid w:val="00485587"/>
    <w:rsid w:val="004855BC"/>
    <w:rsid w:val="0048574A"/>
    <w:rsid w:val="00485BEC"/>
    <w:rsid w:val="00485F29"/>
    <w:rsid w:val="00485FEE"/>
    <w:rsid w:val="0048601C"/>
    <w:rsid w:val="0048605F"/>
    <w:rsid w:val="0048622F"/>
    <w:rsid w:val="004862BF"/>
    <w:rsid w:val="004864E9"/>
    <w:rsid w:val="00486A94"/>
    <w:rsid w:val="00486AED"/>
    <w:rsid w:val="00486D16"/>
    <w:rsid w:val="00487103"/>
    <w:rsid w:val="00487126"/>
    <w:rsid w:val="0048751D"/>
    <w:rsid w:val="004877B3"/>
    <w:rsid w:val="00487B99"/>
    <w:rsid w:val="00487BE3"/>
    <w:rsid w:val="00487C22"/>
    <w:rsid w:val="00487C8D"/>
    <w:rsid w:val="00487D60"/>
    <w:rsid w:val="00487E25"/>
    <w:rsid w:val="00487F93"/>
    <w:rsid w:val="004901AB"/>
    <w:rsid w:val="004903C4"/>
    <w:rsid w:val="004903ED"/>
    <w:rsid w:val="004907D8"/>
    <w:rsid w:val="00490DF6"/>
    <w:rsid w:val="00490E0F"/>
    <w:rsid w:val="00490EF3"/>
    <w:rsid w:val="00490F8F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287"/>
    <w:rsid w:val="00492366"/>
    <w:rsid w:val="00492440"/>
    <w:rsid w:val="0049257F"/>
    <w:rsid w:val="00492A2F"/>
    <w:rsid w:val="00492AA8"/>
    <w:rsid w:val="00492ABA"/>
    <w:rsid w:val="00492DCA"/>
    <w:rsid w:val="00493062"/>
    <w:rsid w:val="00493102"/>
    <w:rsid w:val="0049325F"/>
    <w:rsid w:val="00493364"/>
    <w:rsid w:val="00493688"/>
    <w:rsid w:val="00493AAC"/>
    <w:rsid w:val="00493EEC"/>
    <w:rsid w:val="00494180"/>
    <w:rsid w:val="00494236"/>
    <w:rsid w:val="0049433B"/>
    <w:rsid w:val="004946A9"/>
    <w:rsid w:val="00494D64"/>
    <w:rsid w:val="0049501B"/>
    <w:rsid w:val="00495075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0F3"/>
    <w:rsid w:val="0049615C"/>
    <w:rsid w:val="004961A4"/>
    <w:rsid w:val="00496640"/>
    <w:rsid w:val="0049690B"/>
    <w:rsid w:val="00496A84"/>
    <w:rsid w:val="00496AED"/>
    <w:rsid w:val="00496C9E"/>
    <w:rsid w:val="004970B5"/>
    <w:rsid w:val="004973FA"/>
    <w:rsid w:val="00497727"/>
    <w:rsid w:val="00497744"/>
    <w:rsid w:val="0049784D"/>
    <w:rsid w:val="004A058F"/>
    <w:rsid w:val="004A05FA"/>
    <w:rsid w:val="004A06F3"/>
    <w:rsid w:val="004A0AEE"/>
    <w:rsid w:val="004A0C7A"/>
    <w:rsid w:val="004A0EC1"/>
    <w:rsid w:val="004A0FCA"/>
    <w:rsid w:val="004A113F"/>
    <w:rsid w:val="004A12EC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C91"/>
    <w:rsid w:val="004A2D51"/>
    <w:rsid w:val="004A2E69"/>
    <w:rsid w:val="004A2EA2"/>
    <w:rsid w:val="004A35C6"/>
    <w:rsid w:val="004A3639"/>
    <w:rsid w:val="004A36BF"/>
    <w:rsid w:val="004A384E"/>
    <w:rsid w:val="004A39BC"/>
    <w:rsid w:val="004A3B99"/>
    <w:rsid w:val="004A3F1D"/>
    <w:rsid w:val="004A3FF7"/>
    <w:rsid w:val="004A4444"/>
    <w:rsid w:val="004A44A7"/>
    <w:rsid w:val="004A4666"/>
    <w:rsid w:val="004A48A6"/>
    <w:rsid w:val="004A490A"/>
    <w:rsid w:val="004A4AA3"/>
    <w:rsid w:val="004A4BBE"/>
    <w:rsid w:val="004A4CF9"/>
    <w:rsid w:val="004A4DA6"/>
    <w:rsid w:val="004A4DBB"/>
    <w:rsid w:val="004A4E7B"/>
    <w:rsid w:val="004A52CD"/>
    <w:rsid w:val="004A561A"/>
    <w:rsid w:val="004A56B4"/>
    <w:rsid w:val="004A5919"/>
    <w:rsid w:val="004A5CC5"/>
    <w:rsid w:val="004A664E"/>
    <w:rsid w:val="004A6671"/>
    <w:rsid w:val="004A66DF"/>
    <w:rsid w:val="004A66FC"/>
    <w:rsid w:val="004A6B08"/>
    <w:rsid w:val="004A6BBF"/>
    <w:rsid w:val="004A6C77"/>
    <w:rsid w:val="004A6C84"/>
    <w:rsid w:val="004A72AE"/>
    <w:rsid w:val="004A7849"/>
    <w:rsid w:val="004A79A3"/>
    <w:rsid w:val="004A7C3C"/>
    <w:rsid w:val="004A7EBE"/>
    <w:rsid w:val="004B0185"/>
    <w:rsid w:val="004B04BF"/>
    <w:rsid w:val="004B0953"/>
    <w:rsid w:val="004B0978"/>
    <w:rsid w:val="004B0D70"/>
    <w:rsid w:val="004B1053"/>
    <w:rsid w:val="004B1149"/>
    <w:rsid w:val="004B1798"/>
    <w:rsid w:val="004B1C9A"/>
    <w:rsid w:val="004B1D24"/>
    <w:rsid w:val="004B1E8A"/>
    <w:rsid w:val="004B1FAC"/>
    <w:rsid w:val="004B2063"/>
    <w:rsid w:val="004B21A9"/>
    <w:rsid w:val="004B2201"/>
    <w:rsid w:val="004B226C"/>
    <w:rsid w:val="004B2610"/>
    <w:rsid w:val="004B2649"/>
    <w:rsid w:val="004B27B8"/>
    <w:rsid w:val="004B28EB"/>
    <w:rsid w:val="004B2D3B"/>
    <w:rsid w:val="004B2D87"/>
    <w:rsid w:val="004B2FF0"/>
    <w:rsid w:val="004B3043"/>
    <w:rsid w:val="004B32B4"/>
    <w:rsid w:val="004B33C8"/>
    <w:rsid w:val="004B361D"/>
    <w:rsid w:val="004B3733"/>
    <w:rsid w:val="004B383D"/>
    <w:rsid w:val="004B38AF"/>
    <w:rsid w:val="004B39A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4EC5"/>
    <w:rsid w:val="004B5B84"/>
    <w:rsid w:val="004B5C44"/>
    <w:rsid w:val="004B6234"/>
    <w:rsid w:val="004B6541"/>
    <w:rsid w:val="004B6773"/>
    <w:rsid w:val="004B6F76"/>
    <w:rsid w:val="004B70A1"/>
    <w:rsid w:val="004B7188"/>
    <w:rsid w:val="004B7277"/>
    <w:rsid w:val="004B74BE"/>
    <w:rsid w:val="004B765C"/>
    <w:rsid w:val="004B7794"/>
    <w:rsid w:val="004B78CC"/>
    <w:rsid w:val="004B7B37"/>
    <w:rsid w:val="004B7CA6"/>
    <w:rsid w:val="004C04F8"/>
    <w:rsid w:val="004C0B43"/>
    <w:rsid w:val="004C0CFC"/>
    <w:rsid w:val="004C0D10"/>
    <w:rsid w:val="004C0D8D"/>
    <w:rsid w:val="004C0E2E"/>
    <w:rsid w:val="004C1320"/>
    <w:rsid w:val="004C14B8"/>
    <w:rsid w:val="004C1819"/>
    <w:rsid w:val="004C18E3"/>
    <w:rsid w:val="004C1A57"/>
    <w:rsid w:val="004C1CAD"/>
    <w:rsid w:val="004C1F35"/>
    <w:rsid w:val="004C24D3"/>
    <w:rsid w:val="004C29D8"/>
    <w:rsid w:val="004C2B0E"/>
    <w:rsid w:val="004C2BFE"/>
    <w:rsid w:val="004C31C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075"/>
    <w:rsid w:val="004C40E5"/>
    <w:rsid w:val="004C455E"/>
    <w:rsid w:val="004C4B1F"/>
    <w:rsid w:val="004C4C2F"/>
    <w:rsid w:val="004C4C7C"/>
    <w:rsid w:val="004C4D72"/>
    <w:rsid w:val="004C4F33"/>
    <w:rsid w:val="004C4F60"/>
    <w:rsid w:val="004C507B"/>
    <w:rsid w:val="004C513B"/>
    <w:rsid w:val="004C5241"/>
    <w:rsid w:val="004C5344"/>
    <w:rsid w:val="004C53AB"/>
    <w:rsid w:val="004C58ED"/>
    <w:rsid w:val="004C59A8"/>
    <w:rsid w:val="004C5A21"/>
    <w:rsid w:val="004C5A56"/>
    <w:rsid w:val="004C5A84"/>
    <w:rsid w:val="004C5B0A"/>
    <w:rsid w:val="004C5EC7"/>
    <w:rsid w:val="004C5FC5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9D6"/>
    <w:rsid w:val="004C7DC6"/>
    <w:rsid w:val="004C7E58"/>
    <w:rsid w:val="004C7E84"/>
    <w:rsid w:val="004C7EBF"/>
    <w:rsid w:val="004D00CF"/>
    <w:rsid w:val="004D01D6"/>
    <w:rsid w:val="004D0267"/>
    <w:rsid w:val="004D06DA"/>
    <w:rsid w:val="004D07AC"/>
    <w:rsid w:val="004D0898"/>
    <w:rsid w:val="004D0907"/>
    <w:rsid w:val="004D0E93"/>
    <w:rsid w:val="004D0E98"/>
    <w:rsid w:val="004D0FB0"/>
    <w:rsid w:val="004D1259"/>
    <w:rsid w:val="004D1337"/>
    <w:rsid w:val="004D16F9"/>
    <w:rsid w:val="004D1AB6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2E22"/>
    <w:rsid w:val="004D33AB"/>
    <w:rsid w:val="004D3909"/>
    <w:rsid w:val="004D3AD0"/>
    <w:rsid w:val="004D411F"/>
    <w:rsid w:val="004D4334"/>
    <w:rsid w:val="004D45D4"/>
    <w:rsid w:val="004D4B67"/>
    <w:rsid w:val="004D4BB5"/>
    <w:rsid w:val="004D4BF2"/>
    <w:rsid w:val="004D4C00"/>
    <w:rsid w:val="004D4D83"/>
    <w:rsid w:val="004D4EE8"/>
    <w:rsid w:val="004D5139"/>
    <w:rsid w:val="004D53BA"/>
    <w:rsid w:val="004D53C7"/>
    <w:rsid w:val="004D5422"/>
    <w:rsid w:val="004D57A5"/>
    <w:rsid w:val="004D5962"/>
    <w:rsid w:val="004D5C95"/>
    <w:rsid w:val="004D5CD0"/>
    <w:rsid w:val="004D5D90"/>
    <w:rsid w:val="004D613E"/>
    <w:rsid w:val="004D67BB"/>
    <w:rsid w:val="004D6DDF"/>
    <w:rsid w:val="004D72CB"/>
    <w:rsid w:val="004D72FD"/>
    <w:rsid w:val="004D7466"/>
    <w:rsid w:val="004D7724"/>
    <w:rsid w:val="004D77BA"/>
    <w:rsid w:val="004D7A49"/>
    <w:rsid w:val="004D7BDD"/>
    <w:rsid w:val="004D7C02"/>
    <w:rsid w:val="004E03AC"/>
    <w:rsid w:val="004E05DC"/>
    <w:rsid w:val="004E06A7"/>
    <w:rsid w:val="004E06B7"/>
    <w:rsid w:val="004E0D14"/>
    <w:rsid w:val="004E11EE"/>
    <w:rsid w:val="004E13D5"/>
    <w:rsid w:val="004E1AE4"/>
    <w:rsid w:val="004E1B74"/>
    <w:rsid w:val="004E1B90"/>
    <w:rsid w:val="004E1CE0"/>
    <w:rsid w:val="004E1DF9"/>
    <w:rsid w:val="004E28F8"/>
    <w:rsid w:val="004E2C5B"/>
    <w:rsid w:val="004E31A9"/>
    <w:rsid w:val="004E3242"/>
    <w:rsid w:val="004E353E"/>
    <w:rsid w:val="004E359B"/>
    <w:rsid w:val="004E3AC1"/>
    <w:rsid w:val="004E3CB1"/>
    <w:rsid w:val="004E3EC6"/>
    <w:rsid w:val="004E3F2A"/>
    <w:rsid w:val="004E4182"/>
    <w:rsid w:val="004E438D"/>
    <w:rsid w:val="004E43A3"/>
    <w:rsid w:val="004E4843"/>
    <w:rsid w:val="004E48C5"/>
    <w:rsid w:val="004E4C59"/>
    <w:rsid w:val="004E5326"/>
    <w:rsid w:val="004E54B7"/>
    <w:rsid w:val="004E585B"/>
    <w:rsid w:val="004E58D5"/>
    <w:rsid w:val="004E5A59"/>
    <w:rsid w:val="004E5C85"/>
    <w:rsid w:val="004E5D24"/>
    <w:rsid w:val="004E5DF8"/>
    <w:rsid w:val="004E5E38"/>
    <w:rsid w:val="004E6A75"/>
    <w:rsid w:val="004E6B6A"/>
    <w:rsid w:val="004E6CBC"/>
    <w:rsid w:val="004E6E0A"/>
    <w:rsid w:val="004E7252"/>
    <w:rsid w:val="004E72C0"/>
    <w:rsid w:val="004E770F"/>
    <w:rsid w:val="004E7AD2"/>
    <w:rsid w:val="004E7B53"/>
    <w:rsid w:val="004E7D93"/>
    <w:rsid w:val="004F0491"/>
    <w:rsid w:val="004F0521"/>
    <w:rsid w:val="004F053A"/>
    <w:rsid w:val="004F065E"/>
    <w:rsid w:val="004F07DC"/>
    <w:rsid w:val="004F0A14"/>
    <w:rsid w:val="004F0BBF"/>
    <w:rsid w:val="004F0BE6"/>
    <w:rsid w:val="004F0C9C"/>
    <w:rsid w:val="004F0D86"/>
    <w:rsid w:val="004F0D95"/>
    <w:rsid w:val="004F1307"/>
    <w:rsid w:val="004F1406"/>
    <w:rsid w:val="004F1829"/>
    <w:rsid w:val="004F1888"/>
    <w:rsid w:val="004F1A6C"/>
    <w:rsid w:val="004F1B1D"/>
    <w:rsid w:val="004F1EE0"/>
    <w:rsid w:val="004F1F05"/>
    <w:rsid w:val="004F2640"/>
    <w:rsid w:val="004F26F9"/>
    <w:rsid w:val="004F2B68"/>
    <w:rsid w:val="004F3173"/>
    <w:rsid w:val="004F34CB"/>
    <w:rsid w:val="004F36DC"/>
    <w:rsid w:val="004F37DD"/>
    <w:rsid w:val="004F38CD"/>
    <w:rsid w:val="004F3B49"/>
    <w:rsid w:val="004F3E79"/>
    <w:rsid w:val="004F3F42"/>
    <w:rsid w:val="004F3FF6"/>
    <w:rsid w:val="004F43F8"/>
    <w:rsid w:val="004F44D7"/>
    <w:rsid w:val="004F45B7"/>
    <w:rsid w:val="004F4669"/>
    <w:rsid w:val="004F4729"/>
    <w:rsid w:val="004F482B"/>
    <w:rsid w:val="004F4E6D"/>
    <w:rsid w:val="004F5054"/>
    <w:rsid w:val="004F52AB"/>
    <w:rsid w:val="004F563E"/>
    <w:rsid w:val="004F5654"/>
    <w:rsid w:val="004F5E79"/>
    <w:rsid w:val="004F608B"/>
    <w:rsid w:val="004F61E3"/>
    <w:rsid w:val="004F63F5"/>
    <w:rsid w:val="004F64DA"/>
    <w:rsid w:val="004F67A6"/>
    <w:rsid w:val="004F67EF"/>
    <w:rsid w:val="004F704E"/>
    <w:rsid w:val="004F704F"/>
    <w:rsid w:val="004F71AB"/>
    <w:rsid w:val="004F79DD"/>
    <w:rsid w:val="004F7AC5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DB8"/>
    <w:rsid w:val="00500FAC"/>
    <w:rsid w:val="00500FEA"/>
    <w:rsid w:val="005010A3"/>
    <w:rsid w:val="00501B3D"/>
    <w:rsid w:val="00501F22"/>
    <w:rsid w:val="00502467"/>
    <w:rsid w:val="00502618"/>
    <w:rsid w:val="00502724"/>
    <w:rsid w:val="0050286C"/>
    <w:rsid w:val="00502C20"/>
    <w:rsid w:val="00502C79"/>
    <w:rsid w:val="00503038"/>
    <w:rsid w:val="00503285"/>
    <w:rsid w:val="00503E39"/>
    <w:rsid w:val="00504045"/>
    <w:rsid w:val="005040C5"/>
    <w:rsid w:val="0050419E"/>
    <w:rsid w:val="005044AE"/>
    <w:rsid w:val="0050457E"/>
    <w:rsid w:val="0050468F"/>
    <w:rsid w:val="00504970"/>
    <w:rsid w:val="00504E3A"/>
    <w:rsid w:val="00504E8F"/>
    <w:rsid w:val="00504F5D"/>
    <w:rsid w:val="00504FAF"/>
    <w:rsid w:val="005050EF"/>
    <w:rsid w:val="00505139"/>
    <w:rsid w:val="0050557D"/>
    <w:rsid w:val="00505781"/>
    <w:rsid w:val="00505834"/>
    <w:rsid w:val="005059B2"/>
    <w:rsid w:val="00505AAE"/>
    <w:rsid w:val="00505C0A"/>
    <w:rsid w:val="00505D8A"/>
    <w:rsid w:val="00505FC6"/>
    <w:rsid w:val="00506100"/>
    <w:rsid w:val="0050623F"/>
    <w:rsid w:val="00506284"/>
    <w:rsid w:val="0050631E"/>
    <w:rsid w:val="0050637B"/>
    <w:rsid w:val="005065D5"/>
    <w:rsid w:val="0050662E"/>
    <w:rsid w:val="00506999"/>
    <w:rsid w:val="00506BFD"/>
    <w:rsid w:val="00506CD3"/>
    <w:rsid w:val="00506DCA"/>
    <w:rsid w:val="00506FFB"/>
    <w:rsid w:val="00507097"/>
    <w:rsid w:val="005072B4"/>
    <w:rsid w:val="005073DB"/>
    <w:rsid w:val="00507569"/>
    <w:rsid w:val="0050758B"/>
    <w:rsid w:val="00507659"/>
    <w:rsid w:val="00507893"/>
    <w:rsid w:val="00507B38"/>
    <w:rsid w:val="00507CE0"/>
    <w:rsid w:val="0051022C"/>
    <w:rsid w:val="0051032F"/>
    <w:rsid w:val="00510373"/>
    <w:rsid w:val="005105AE"/>
    <w:rsid w:val="0051083B"/>
    <w:rsid w:val="00510B12"/>
    <w:rsid w:val="00510B4D"/>
    <w:rsid w:val="00510CD0"/>
    <w:rsid w:val="005110B2"/>
    <w:rsid w:val="005114EF"/>
    <w:rsid w:val="0051178B"/>
    <w:rsid w:val="005117D9"/>
    <w:rsid w:val="00511838"/>
    <w:rsid w:val="00511E93"/>
    <w:rsid w:val="00511E99"/>
    <w:rsid w:val="00512177"/>
    <w:rsid w:val="0051236C"/>
    <w:rsid w:val="005124F6"/>
    <w:rsid w:val="00512646"/>
    <w:rsid w:val="0051270C"/>
    <w:rsid w:val="0051274C"/>
    <w:rsid w:val="00512793"/>
    <w:rsid w:val="005129B6"/>
    <w:rsid w:val="00512C44"/>
    <w:rsid w:val="00512D2C"/>
    <w:rsid w:val="00513082"/>
    <w:rsid w:val="00513388"/>
    <w:rsid w:val="005138CB"/>
    <w:rsid w:val="005139E4"/>
    <w:rsid w:val="00513B6B"/>
    <w:rsid w:val="00513D21"/>
    <w:rsid w:val="00513F72"/>
    <w:rsid w:val="005142C1"/>
    <w:rsid w:val="00514A17"/>
    <w:rsid w:val="00514A39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B25"/>
    <w:rsid w:val="00515FE9"/>
    <w:rsid w:val="005160CB"/>
    <w:rsid w:val="005163EC"/>
    <w:rsid w:val="0051640F"/>
    <w:rsid w:val="00516ACC"/>
    <w:rsid w:val="00516BBF"/>
    <w:rsid w:val="00516C1C"/>
    <w:rsid w:val="0051707A"/>
    <w:rsid w:val="00517102"/>
    <w:rsid w:val="00517208"/>
    <w:rsid w:val="00517670"/>
    <w:rsid w:val="005177EC"/>
    <w:rsid w:val="00517A61"/>
    <w:rsid w:val="00517B90"/>
    <w:rsid w:val="00517D4F"/>
    <w:rsid w:val="00517EC9"/>
    <w:rsid w:val="00517FD7"/>
    <w:rsid w:val="00520054"/>
    <w:rsid w:val="005200B4"/>
    <w:rsid w:val="00520115"/>
    <w:rsid w:val="00520523"/>
    <w:rsid w:val="00520572"/>
    <w:rsid w:val="0052067D"/>
    <w:rsid w:val="005207FF"/>
    <w:rsid w:val="00520932"/>
    <w:rsid w:val="00520BCA"/>
    <w:rsid w:val="00520CBB"/>
    <w:rsid w:val="00520CD1"/>
    <w:rsid w:val="00520DF9"/>
    <w:rsid w:val="005210F9"/>
    <w:rsid w:val="0052120C"/>
    <w:rsid w:val="00521217"/>
    <w:rsid w:val="005217DF"/>
    <w:rsid w:val="00521931"/>
    <w:rsid w:val="0052196D"/>
    <w:rsid w:val="00521A5E"/>
    <w:rsid w:val="005223FA"/>
    <w:rsid w:val="0052264E"/>
    <w:rsid w:val="00522710"/>
    <w:rsid w:val="00522717"/>
    <w:rsid w:val="00522889"/>
    <w:rsid w:val="0052292C"/>
    <w:rsid w:val="00522D01"/>
    <w:rsid w:val="00522F35"/>
    <w:rsid w:val="00522F97"/>
    <w:rsid w:val="0052310C"/>
    <w:rsid w:val="005233FC"/>
    <w:rsid w:val="005234B1"/>
    <w:rsid w:val="005235B2"/>
    <w:rsid w:val="00523983"/>
    <w:rsid w:val="00523B1C"/>
    <w:rsid w:val="00523EEC"/>
    <w:rsid w:val="00523FE6"/>
    <w:rsid w:val="0052445E"/>
    <w:rsid w:val="005244A2"/>
    <w:rsid w:val="005245B5"/>
    <w:rsid w:val="005246D0"/>
    <w:rsid w:val="005246E1"/>
    <w:rsid w:val="00524905"/>
    <w:rsid w:val="00524A46"/>
    <w:rsid w:val="00524AB8"/>
    <w:rsid w:val="00524BAC"/>
    <w:rsid w:val="0052512A"/>
    <w:rsid w:val="0052515A"/>
    <w:rsid w:val="0052531F"/>
    <w:rsid w:val="005255F2"/>
    <w:rsid w:val="00525A85"/>
    <w:rsid w:val="00525C38"/>
    <w:rsid w:val="00525D86"/>
    <w:rsid w:val="00526086"/>
    <w:rsid w:val="00526454"/>
    <w:rsid w:val="005268DE"/>
    <w:rsid w:val="00526A6B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08E"/>
    <w:rsid w:val="005302A0"/>
    <w:rsid w:val="00530763"/>
    <w:rsid w:val="0053076D"/>
    <w:rsid w:val="00530773"/>
    <w:rsid w:val="00530ACD"/>
    <w:rsid w:val="00530B1C"/>
    <w:rsid w:val="00530C58"/>
    <w:rsid w:val="00530CEB"/>
    <w:rsid w:val="0053102E"/>
    <w:rsid w:val="005310DA"/>
    <w:rsid w:val="005313D3"/>
    <w:rsid w:val="0053187E"/>
    <w:rsid w:val="005319D6"/>
    <w:rsid w:val="00531EEF"/>
    <w:rsid w:val="005324DA"/>
    <w:rsid w:val="0053263F"/>
    <w:rsid w:val="005326ED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09"/>
    <w:rsid w:val="00534091"/>
    <w:rsid w:val="005340B5"/>
    <w:rsid w:val="0053440C"/>
    <w:rsid w:val="005344AF"/>
    <w:rsid w:val="0053467F"/>
    <w:rsid w:val="005346AE"/>
    <w:rsid w:val="0053475F"/>
    <w:rsid w:val="0053489C"/>
    <w:rsid w:val="00534A7C"/>
    <w:rsid w:val="00534D01"/>
    <w:rsid w:val="00534DBC"/>
    <w:rsid w:val="00534EF5"/>
    <w:rsid w:val="00534FBE"/>
    <w:rsid w:val="00534FEA"/>
    <w:rsid w:val="005351D9"/>
    <w:rsid w:val="00535401"/>
    <w:rsid w:val="005358F9"/>
    <w:rsid w:val="00535A55"/>
    <w:rsid w:val="00535CB6"/>
    <w:rsid w:val="00535F19"/>
    <w:rsid w:val="00535FDB"/>
    <w:rsid w:val="005360F9"/>
    <w:rsid w:val="0053645A"/>
    <w:rsid w:val="00536814"/>
    <w:rsid w:val="005369D0"/>
    <w:rsid w:val="005369D4"/>
    <w:rsid w:val="00536C0D"/>
    <w:rsid w:val="00536D89"/>
    <w:rsid w:val="0053727D"/>
    <w:rsid w:val="00537334"/>
    <w:rsid w:val="005373D0"/>
    <w:rsid w:val="0053750F"/>
    <w:rsid w:val="005377A0"/>
    <w:rsid w:val="00537C7A"/>
    <w:rsid w:val="0054013B"/>
    <w:rsid w:val="00540391"/>
    <w:rsid w:val="0054053B"/>
    <w:rsid w:val="005405AB"/>
    <w:rsid w:val="005405DC"/>
    <w:rsid w:val="0054060D"/>
    <w:rsid w:val="005406E2"/>
    <w:rsid w:val="005406E3"/>
    <w:rsid w:val="0054073C"/>
    <w:rsid w:val="00540AF3"/>
    <w:rsid w:val="00540C33"/>
    <w:rsid w:val="00540CD3"/>
    <w:rsid w:val="00540D7D"/>
    <w:rsid w:val="00540EC9"/>
    <w:rsid w:val="0054103F"/>
    <w:rsid w:val="005410B8"/>
    <w:rsid w:val="005413F5"/>
    <w:rsid w:val="005416C2"/>
    <w:rsid w:val="00541F47"/>
    <w:rsid w:val="00542269"/>
    <w:rsid w:val="00542392"/>
    <w:rsid w:val="00542638"/>
    <w:rsid w:val="00542971"/>
    <w:rsid w:val="00542AC9"/>
    <w:rsid w:val="00542B8C"/>
    <w:rsid w:val="00542C00"/>
    <w:rsid w:val="00542CF2"/>
    <w:rsid w:val="00542FCA"/>
    <w:rsid w:val="00543139"/>
    <w:rsid w:val="005432F2"/>
    <w:rsid w:val="00543458"/>
    <w:rsid w:val="005434CF"/>
    <w:rsid w:val="0054357B"/>
    <w:rsid w:val="00543735"/>
    <w:rsid w:val="00543736"/>
    <w:rsid w:val="00543829"/>
    <w:rsid w:val="005439F6"/>
    <w:rsid w:val="00543EB0"/>
    <w:rsid w:val="00544034"/>
    <w:rsid w:val="0054415A"/>
    <w:rsid w:val="00544241"/>
    <w:rsid w:val="005443B4"/>
    <w:rsid w:val="005446BF"/>
    <w:rsid w:val="005446F0"/>
    <w:rsid w:val="00544972"/>
    <w:rsid w:val="005449CF"/>
    <w:rsid w:val="00544A47"/>
    <w:rsid w:val="00544AC3"/>
    <w:rsid w:val="00544F7F"/>
    <w:rsid w:val="00545211"/>
    <w:rsid w:val="0054527E"/>
    <w:rsid w:val="0054541E"/>
    <w:rsid w:val="00545751"/>
    <w:rsid w:val="00545B37"/>
    <w:rsid w:val="00545CE4"/>
    <w:rsid w:val="00545D2D"/>
    <w:rsid w:val="00545D9F"/>
    <w:rsid w:val="00545E78"/>
    <w:rsid w:val="00545FA4"/>
    <w:rsid w:val="00546027"/>
    <w:rsid w:val="005460C1"/>
    <w:rsid w:val="0054636B"/>
    <w:rsid w:val="0054636C"/>
    <w:rsid w:val="005469C9"/>
    <w:rsid w:val="005469EB"/>
    <w:rsid w:val="005469F1"/>
    <w:rsid w:val="00546A21"/>
    <w:rsid w:val="00546A9D"/>
    <w:rsid w:val="00546B56"/>
    <w:rsid w:val="00546B7E"/>
    <w:rsid w:val="00546C8A"/>
    <w:rsid w:val="00546CBE"/>
    <w:rsid w:val="00546DE9"/>
    <w:rsid w:val="00546E50"/>
    <w:rsid w:val="00546F4A"/>
    <w:rsid w:val="0054705F"/>
    <w:rsid w:val="00547084"/>
    <w:rsid w:val="00547280"/>
    <w:rsid w:val="005473C3"/>
    <w:rsid w:val="0054768D"/>
    <w:rsid w:val="00547CBB"/>
    <w:rsid w:val="005500F7"/>
    <w:rsid w:val="005501BB"/>
    <w:rsid w:val="0055038D"/>
    <w:rsid w:val="005505F0"/>
    <w:rsid w:val="00550C39"/>
    <w:rsid w:val="00551132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48C"/>
    <w:rsid w:val="0055264C"/>
    <w:rsid w:val="00552713"/>
    <w:rsid w:val="00552E87"/>
    <w:rsid w:val="00552F46"/>
    <w:rsid w:val="00552F97"/>
    <w:rsid w:val="005534BF"/>
    <w:rsid w:val="0055372B"/>
    <w:rsid w:val="005537A3"/>
    <w:rsid w:val="00553948"/>
    <w:rsid w:val="005542DC"/>
    <w:rsid w:val="00554396"/>
    <w:rsid w:val="00554466"/>
    <w:rsid w:val="0055447A"/>
    <w:rsid w:val="005547CE"/>
    <w:rsid w:val="0055480F"/>
    <w:rsid w:val="00554B73"/>
    <w:rsid w:val="00554D91"/>
    <w:rsid w:val="00555101"/>
    <w:rsid w:val="00555257"/>
    <w:rsid w:val="0055569D"/>
    <w:rsid w:val="005557CF"/>
    <w:rsid w:val="005559E3"/>
    <w:rsid w:val="00555C24"/>
    <w:rsid w:val="00555D88"/>
    <w:rsid w:val="00555FCE"/>
    <w:rsid w:val="00556116"/>
    <w:rsid w:val="00556198"/>
    <w:rsid w:val="005562CB"/>
    <w:rsid w:val="00556391"/>
    <w:rsid w:val="0055645F"/>
    <w:rsid w:val="00556A2B"/>
    <w:rsid w:val="00556F8F"/>
    <w:rsid w:val="00557739"/>
    <w:rsid w:val="00557822"/>
    <w:rsid w:val="00557975"/>
    <w:rsid w:val="00557A8C"/>
    <w:rsid w:val="00560300"/>
    <w:rsid w:val="00560375"/>
    <w:rsid w:val="005606C7"/>
    <w:rsid w:val="0056091F"/>
    <w:rsid w:val="00560EA1"/>
    <w:rsid w:val="00560FE1"/>
    <w:rsid w:val="005610F7"/>
    <w:rsid w:val="00561285"/>
    <w:rsid w:val="0056137B"/>
    <w:rsid w:val="005619B7"/>
    <w:rsid w:val="00561C17"/>
    <w:rsid w:val="00561E4C"/>
    <w:rsid w:val="005623DA"/>
    <w:rsid w:val="00562F3C"/>
    <w:rsid w:val="005633E1"/>
    <w:rsid w:val="00563AF9"/>
    <w:rsid w:val="005643E4"/>
    <w:rsid w:val="00564409"/>
    <w:rsid w:val="00564647"/>
    <w:rsid w:val="00564B97"/>
    <w:rsid w:val="00564C4A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A78"/>
    <w:rsid w:val="00565CCA"/>
    <w:rsid w:val="00565CCE"/>
    <w:rsid w:val="00565CFA"/>
    <w:rsid w:val="0056626C"/>
    <w:rsid w:val="005662D1"/>
    <w:rsid w:val="00566503"/>
    <w:rsid w:val="005665B3"/>
    <w:rsid w:val="00566CA1"/>
    <w:rsid w:val="00566D72"/>
    <w:rsid w:val="00566E1D"/>
    <w:rsid w:val="00566EAC"/>
    <w:rsid w:val="00567066"/>
    <w:rsid w:val="005672B2"/>
    <w:rsid w:val="005674FA"/>
    <w:rsid w:val="00567616"/>
    <w:rsid w:val="0056763A"/>
    <w:rsid w:val="0056766C"/>
    <w:rsid w:val="0056799A"/>
    <w:rsid w:val="005679E8"/>
    <w:rsid w:val="00567A9A"/>
    <w:rsid w:val="00567B68"/>
    <w:rsid w:val="00567BEA"/>
    <w:rsid w:val="00567DD9"/>
    <w:rsid w:val="00567E63"/>
    <w:rsid w:val="00567FAF"/>
    <w:rsid w:val="00570089"/>
    <w:rsid w:val="005704D7"/>
    <w:rsid w:val="00570574"/>
    <w:rsid w:val="00570640"/>
    <w:rsid w:val="00570920"/>
    <w:rsid w:val="00570A66"/>
    <w:rsid w:val="00570AF9"/>
    <w:rsid w:val="00570BCA"/>
    <w:rsid w:val="00570FAA"/>
    <w:rsid w:val="00571148"/>
    <w:rsid w:val="005714DE"/>
    <w:rsid w:val="005716F5"/>
    <w:rsid w:val="0057196D"/>
    <w:rsid w:val="005719C9"/>
    <w:rsid w:val="00571AE9"/>
    <w:rsid w:val="00571C08"/>
    <w:rsid w:val="00571CC4"/>
    <w:rsid w:val="00571E8C"/>
    <w:rsid w:val="00572200"/>
    <w:rsid w:val="0057254D"/>
    <w:rsid w:val="005726F3"/>
    <w:rsid w:val="005728BC"/>
    <w:rsid w:val="00572B47"/>
    <w:rsid w:val="00572D42"/>
    <w:rsid w:val="00572D58"/>
    <w:rsid w:val="00572EF6"/>
    <w:rsid w:val="00573006"/>
    <w:rsid w:val="00573009"/>
    <w:rsid w:val="0057302B"/>
    <w:rsid w:val="005730A1"/>
    <w:rsid w:val="00573275"/>
    <w:rsid w:val="00573298"/>
    <w:rsid w:val="0057350C"/>
    <w:rsid w:val="00573A77"/>
    <w:rsid w:val="00573AF0"/>
    <w:rsid w:val="00573B30"/>
    <w:rsid w:val="00573FAB"/>
    <w:rsid w:val="005744D2"/>
    <w:rsid w:val="0057457F"/>
    <w:rsid w:val="00575062"/>
    <w:rsid w:val="00575294"/>
    <w:rsid w:val="0057554C"/>
    <w:rsid w:val="00575569"/>
    <w:rsid w:val="005756DE"/>
    <w:rsid w:val="00575739"/>
    <w:rsid w:val="00575A8F"/>
    <w:rsid w:val="00575D09"/>
    <w:rsid w:val="005760C1"/>
    <w:rsid w:val="0057633E"/>
    <w:rsid w:val="00576456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77E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0F5B"/>
    <w:rsid w:val="0058109F"/>
    <w:rsid w:val="00581273"/>
    <w:rsid w:val="005813FF"/>
    <w:rsid w:val="005814EE"/>
    <w:rsid w:val="0058165F"/>
    <w:rsid w:val="005817AD"/>
    <w:rsid w:val="00581801"/>
    <w:rsid w:val="00581A14"/>
    <w:rsid w:val="00581C0C"/>
    <w:rsid w:val="00581FAA"/>
    <w:rsid w:val="00582073"/>
    <w:rsid w:val="0058207B"/>
    <w:rsid w:val="0058296A"/>
    <w:rsid w:val="00582BE9"/>
    <w:rsid w:val="00583314"/>
    <w:rsid w:val="005835EE"/>
    <w:rsid w:val="00583A6E"/>
    <w:rsid w:val="00583EA3"/>
    <w:rsid w:val="00583F0F"/>
    <w:rsid w:val="00583FA2"/>
    <w:rsid w:val="00583FDE"/>
    <w:rsid w:val="005840AB"/>
    <w:rsid w:val="0058410D"/>
    <w:rsid w:val="005841BE"/>
    <w:rsid w:val="005845F5"/>
    <w:rsid w:val="00584C3A"/>
    <w:rsid w:val="00584E10"/>
    <w:rsid w:val="0058535D"/>
    <w:rsid w:val="005854D1"/>
    <w:rsid w:val="00585809"/>
    <w:rsid w:val="00585972"/>
    <w:rsid w:val="005859C2"/>
    <w:rsid w:val="005859CB"/>
    <w:rsid w:val="00585A6D"/>
    <w:rsid w:val="00585AF7"/>
    <w:rsid w:val="00585C0A"/>
    <w:rsid w:val="0058613D"/>
    <w:rsid w:val="00586159"/>
    <w:rsid w:val="005861E3"/>
    <w:rsid w:val="00586A7F"/>
    <w:rsid w:val="00586A88"/>
    <w:rsid w:val="00586AB4"/>
    <w:rsid w:val="00586BD7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3F"/>
    <w:rsid w:val="00587791"/>
    <w:rsid w:val="00587957"/>
    <w:rsid w:val="00587D54"/>
    <w:rsid w:val="00590355"/>
    <w:rsid w:val="005904DA"/>
    <w:rsid w:val="00590504"/>
    <w:rsid w:val="00590510"/>
    <w:rsid w:val="00590755"/>
    <w:rsid w:val="00590827"/>
    <w:rsid w:val="00590AC0"/>
    <w:rsid w:val="00591383"/>
    <w:rsid w:val="005915BA"/>
    <w:rsid w:val="005916D7"/>
    <w:rsid w:val="005917D0"/>
    <w:rsid w:val="0059197C"/>
    <w:rsid w:val="00591A9A"/>
    <w:rsid w:val="00591C56"/>
    <w:rsid w:val="00592224"/>
    <w:rsid w:val="00592478"/>
    <w:rsid w:val="0059269F"/>
    <w:rsid w:val="005927F6"/>
    <w:rsid w:val="00592941"/>
    <w:rsid w:val="00592AFF"/>
    <w:rsid w:val="00592FF4"/>
    <w:rsid w:val="00593527"/>
    <w:rsid w:val="0059358E"/>
    <w:rsid w:val="00593CC8"/>
    <w:rsid w:val="0059415A"/>
    <w:rsid w:val="00594426"/>
    <w:rsid w:val="005944F2"/>
    <w:rsid w:val="00594688"/>
    <w:rsid w:val="005947E2"/>
    <w:rsid w:val="005948CC"/>
    <w:rsid w:val="005949DB"/>
    <w:rsid w:val="00594AFA"/>
    <w:rsid w:val="00594BD0"/>
    <w:rsid w:val="00594C33"/>
    <w:rsid w:val="00594C3D"/>
    <w:rsid w:val="00594C79"/>
    <w:rsid w:val="00594EEF"/>
    <w:rsid w:val="00594F61"/>
    <w:rsid w:val="0059547E"/>
    <w:rsid w:val="00595A25"/>
    <w:rsid w:val="00595A9C"/>
    <w:rsid w:val="00595D3C"/>
    <w:rsid w:val="00595D48"/>
    <w:rsid w:val="00595E3C"/>
    <w:rsid w:val="005961A9"/>
    <w:rsid w:val="005964D5"/>
    <w:rsid w:val="00596A60"/>
    <w:rsid w:val="00596C74"/>
    <w:rsid w:val="00597576"/>
    <w:rsid w:val="005976B3"/>
    <w:rsid w:val="00597721"/>
    <w:rsid w:val="00597A9E"/>
    <w:rsid w:val="005A011D"/>
    <w:rsid w:val="005A018D"/>
    <w:rsid w:val="005A01DF"/>
    <w:rsid w:val="005A1013"/>
    <w:rsid w:val="005A1832"/>
    <w:rsid w:val="005A1870"/>
    <w:rsid w:val="005A1EB4"/>
    <w:rsid w:val="005A22B8"/>
    <w:rsid w:val="005A2B30"/>
    <w:rsid w:val="005A2B7B"/>
    <w:rsid w:val="005A2D10"/>
    <w:rsid w:val="005A2DC2"/>
    <w:rsid w:val="005A2F4D"/>
    <w:rsid w:val="005A31B0"/>
    <w:rsid w:val="005A3B58"/>
    <w:rsid w:val="005A3FEB"/>
    <w:rsid w:val="005A4010"/>
    <w:rsid w:val="005A4132"/>
    <w:rsid w:val="005A4281"/>
    <w:rsid w:val="005A4573"/>
    <w:rsid w:val="005A49D6"/>
    <w:rsid w:val="005A4AE3"/>
    <w:rsid w:val="005A4B36"/>
    <w:rsid w:val="005A4B93"/>
    <w:rsid w:val="005A4D34"/>
    <w:rsid w:val="005A4F75"/>
    <w:rsid w:val="005A4FAA"/>
    <w:rsid w:val="005A52B6"/>
    <w:rsid w:val="005A53CF"/>
    <w:rsid w:val="005A54AF"/>
    <w:rsid w:val="005A57F4"/>
    <w:rsid w:val="005A58AA"/>
    <w:rsid w:val="005A59A6"/>
    <w:rsid w:val="005A59EA"/>
    <w:rsid w:val="005A5E8E"/>
    <w:rsid w:val="005A6213"/>
    <w:rsid w:val="005A6321"/>
    <w:rsid w:val="005A65F6"/>
    <w:rsid w:val="005A690A"/>
    <w:rsid w:val="005A6945"/>
    <w:rsid w:val="005A6B36"/>
    <w:rsid w:val="005A6F50"/>
    <w:rsid w:val="005A6F7A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8FE"/>
    <w:rsid w:val="005A7D3F"/>
    <w:rsid w:val="005A7FFA"/>
    <w:rsid w:val="005B007D"/>
    <w:rsid w:val="005B0288"/>
    <w:rsid w:val="005B03A2"/>
    <w:rsid w:val="005B0542"/>
    <w:rsid w:val="005B073A"/>
    <w:rsid w:val="005B08A7"/>
    <w:rsid w:val="005B0E7C"/>
    <w:rsid w:val="005B0F8B"/>
    <w:rsid w:val="005B1369"/>
    <w:rsid w:val="005B14A6"/>
    <w:rsid w:val="005B1CCB"/>
    <w:rsid w:val="005B1DD7"/>
    <w:rsid w:val="005B1E27"/>
    <w:rsid w:val="005B1FD9"/>
    <w:rsid w:val="005B2107"/>
    <w:rsid w:val="005B259B"/>
    <w:rsid w:val="005B2625"/>
    <w:rsid w:val="005B278F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06"/>
    <w:rsid w:val="005B4590"/>
    <w:rsid w:val="005B45D5"/>
    <w:rsid w:val="005B47A6"/>
    <w:rsid w:val="005B4C62"/>
    <w:rsid w:val="005B4EBF"/>
    <w:rsid w:val="005B5008"/>
    <w:rsid w:val="005B50D5"/>
    <w:rsid w:val="005B512B"/>
    <w:rsid w:val="005B529B"/>
    <w:rsid w:val="005B5408"/>
    <w:rsid w:val="005B5534"/>
    <w:rsid w:val="005B55E0"/>
    <w:rsid w:val="005B5757"/>
    <w:rsid w:val="005B57DC"/>
    <w:rsid w:val="005B5A44"/>
    <w:rsid w:val="005B5B2A"/>
    <w:rsid w:val="005B5B36"/>
    <w:rsid w:val="005B5DB1"/>
    <w:rsid w:val="005B5ED9"/>
    <w:rsid w:val="005B602D"/>
    <w:rsid w:val="005B6614"/>
    <w:rsid w:val="005B699D"/>
    <w:rsid w:val="005B69A0"/>
    <w:rsid w:val="005B6A2D"/>
    <w:rsid w:val="005B6C5A"/>
    <w:rsid w:val="005B72B8"/>
    <w:rsid w:val="005B733A"/>
    <w:rsid w:val="005B739A"/>
    <w:rsid w:val="005B74B8"/>
    <w:rsid w:val="005B7538"/>
    <w:rsid w:val="005B777C"/>
    <w:rsid w:val="005B7966"/>
    <w:rsid w:val="005B7B57"/>
    <w:rsid w:val="005B7D18"/>
    <w:rsid w:val="005B7D90"/>
    <w:rsid w:val="005B7E62"/>
    <w:rsid w:val="005B7FE9"/>
    <w:rsid w:val="005C03FD"/>
    <w:rsid w:val="005C0414"/>
    <w:rsid w:val="005C04BF"/>
    <w:rsid w:val="005C0598"/>
    <w:rsid w:val="005C0610"/>
    <w:rsid w:val="005C0900"/>
    <w:rsid w:val="005C0E23"/>
    <w:rsid w:val="005C13CE"/>
    <w:rsid w:val="005C1603"/>
    <w:rsid w:val="005C1668"/>
    <w:rsid w:val="005C19D1"/>
    <w:rsid w:val="005C1A25"/>
    <w:rsid w:val="005C1A5B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7F9"/>
    <w:rsid w:val="005C2832"/>
    <w:rsid w:val="005C298B"/>
    <w:rsid w:val="005C29ED"/>
    <w:rsid w:val="005C2D54"/>
    <w:rsid w:val="005C2F8C"/>
    <w:rsid w:val="005C2FDE"/>
    <w:rsid w:val="005C3064"/>
    <w:rsid w:val="005C3357"/>
    <w:rsid w:val="005C3675"/>
    <w:rsid w:val="005C36B7"/>
    <w:rsid w:val="005C3896"/>
    <w:rsid w:val="005C39D9"/>
    <w:rsid w:val="005C39E7"/>
    <w:rsid w:val="005C39F9"/>
    <w:rsid w:val="005C3E83"/>
    <w:rsid w:val="005C409D"/>
    <w:rsid w:val="005C419A"/>
    <w:rsid w:val="005C4254"/>
    <w:rsid w:val="005C4295"/>
    <w:rsid w:val="005C4401"/>
    <w:rsid w:val="005C448F"/>
    <w:rsid w:val="005C4579"/>
    <w:rsid w:val="005C4A44"/>
    <w:rsid w:val="005C4A6D"/>
    <w:rsid w:val="005C4B0B"/>
    <w:rsid w:val="005C4ED6"/>
    <w:rsid w:val="005C5212"/>
    <w:rsid w:val="005C5501"/>
    <w:rsid w:val="005C5C55"/>
    <w:rsid w:val="005C5DC5"/>
    <w:rsid w:val="005C636B"/>
    <w:rsid w:val="005C66F7"/>
    <w:rsid w:val="005C6BB9"/>
    <w:rsid w:val="005C6CAB"/>
    <w:rsid w:val="005C6E2C"/>
    <w:rsid w:val="005C7187"/>
    <w:rsid w:val="005C71AC"/>
    <w:rsid w:val="005C7557"/>
    <w:rsid w:val="005C758E"/>
    <w:rsid w:val="005C7996"/>
    <w:rsid w:val="005C7D09"/>
    <w:rsid w:val="005C7D5D"/>
    <w:rsid w:val="005C7D92"/>
    <w:rsid w:val="005C7E4E"/>
    <w:rsid w:val="005D02D5"/>
    <w:rsid w:val="005D093A"/>
    <w:rsid w:val="005D0AB7"/>
    <w:rsid w:val="005D0AEE"/>
    <w:rsid w:val="005D0AFE"/>
    <w:rsid w:val="005D0B37"/>
    <w:rsid w:val="005D0BD5"/>
    <w:rsid w:val="005D0D88"/>
    <w:rsid w:val="005D0DF2"/>
    <w:rsid w:val="005D0F61"/>
    <w:rsid w:val="005D1158"/>
    <w:rsid w:val="005D1235"/>
    <w:rsid w:val="005D17C7"/>
    <w:rsid w:val="005D1976"/>
    <w:rsid w:val="005D19CF"/>
    <w:rsid w:val="005D1F0A"/>
    <w:rsid w:val="005D1F47"/>
    <w:rsid w:val="005D1FE3"/>
    <w:rsid w:val="005D2181"/>
    <w:rsid w:val="005D2345"/>
    <w:rsid w:val="005D23F7"/>
    <w:rsid w:val="005D27A5"/>
    <w:rsid w:val="005D2907"/>
    <w:rsid w:val="005D29F5"/>
    <w:rsid w:val="005D2D16"/>
    <w:rsid w:val="005D35C3"/>
    <w:rsid w:val="005D3AE3"/>
    <w:rsid w:val="005D3B20"/>
    <w:rsid w:val="005D3CEE"/>
    <w:rsid w:val="005D3FDB"/>
    <w:rsid w:val="005D45E5"/>
    <w:rsid w:val="005D470C"/>
    <w:rsid w:val="005D4930"/>
    <w:rsid w:val="005D4C5F"/>
    <w:rsid w:val="005D4EA1"/>
    <w:rsid w:val="005D4F1A"/>
    <w:rsid w:val="005D4F71"/>
    <w:rsid w:val="005D5356"/>
    <w:rsid w:val="005D658E"/>
    <w:rsid w:val="005D6647"/>
    <w:rsid w:val="005D6998"/>
    <w:rsid w:val="005D6AA7"/>
    <w:rsid w:val="005D6B04"/>
    <w:rsid w:val="005D6ECD"/>
    <w:rsid w:val="005D7492"/>
    <w:rsid w:val="005D751A"/>
    <w:rsid w:val="005D76A2"/>
    <w:rsid w:val="005D782D"/>
    <w:rsid w:val="005D78CA"/>
    <w:rsid w:val="005D7C09"/>
    <w:rsid w:val="005D7C35"/>
    <w:rsid w:val="005D7DD2"/>
    <w:rsid w:val="005D7E58"/>
    <w:rsid w:val="005D7F3A"/>
    <w:rsid w:val="005E00C2"/>
    <w:rsid w:val="005E0718"/>
    <w:rsid w:val="005E093D"/>
    <w:rsid w:val="005E0C42"/>
    <w:rsid w:val="005E0E56"/>
    <w:rsid w:val="005E0FA3"/>
    <w:rsid w:val="005E12CF"/>
    <w:rsid w:val="005E15BB"/>
    <w:rsid w:val="005E1997"/>
    <w:rsid w:val="005E19F4"/>
    <w:rsid w:val="005E1C16"/>
    <w:rsid w:val="005E1DA1"/>
    <w:rsid w:val="005E203E"/>
    <w:rsid w:val="005E210D"/>
    <w:rsid w:val="005E2154"/>
    <w:rsid w:val="005E21B0"/>
    <w:rsid w:val="005E253A"/>
    <w:rsid w:val="005E27B2"/>
    <w:rsid w:val="005E281F"/>
    <w:rsid w:val="005E2949"/>
    <w:rsid w:val="005E29F8"/>
    <w:rsid w:val="005E2BC4"/>
    <w:rsid w:val="005E2D13"/>
    <w:rsid w:val="005E2FFC"/>
    <w:rsid w:val="005E30EB"/>
    <w:rsid w:val="005E31EE"/>
    <w:rsid w:val="005E3260"/>
    <w:rsid w:val="005E33D6"/>
    <w:rsid w:val="005E3626"/>
    <w:rsid w:val="005E3715"/>
    <w:rsid w:val="005E3CBC"/>
    <w:rsid w:val="005E3DC2"/>
    <w:rsid w:val="005E3F0F"/>
    <w:rsid w:val="005E4206"/>
    <w:rsid w:val="005E43C9"/>
    <w:rsid w:val="005E44CE"/>
    <w:rsid w:val="005E47E9"/>
    <w:rsid w:val="005E4998"/>
    <w:rsid w:val="005E4B93"/>
    <w:rsid w:val="005E4EE2"/>
    <w:rsid w:val="005E529F"/>
    <w:rsid w:val="005E52BC"/>
    <w:rsid w:val="005E53A0"/>
    <w:rsid w:val="005E5535"/>
    <w:rsid w:val="005E59C3"/>
    <w:rsid w:val="005E5DF9"/>
    <w:rsid w:val="005E614A"/>
    <w:rsid w:val="005E6172"/>
    <w:rsid w:val="005E648E"/>
    <w:rsid w:val="005E664B"/>
    <w:rsid w:val="005E6697"/>
    <w:rsid w:val="005E6E3D"/>
    <w:rsid w:val="005E6F49"/>
    <w:rsid w:val="005E7371"/>
    <w:rsid w:val="005F026E"/>
    <w:rsid w:val="005F0366"/>
    <w:rsid w:val="005F05E6"/>
    <w:rsid w:val="005F08C5"/>
    <w:rsid w:val="005F0EA6"/>
    <w:rsid w:val="005F10B1"/>
    <w:rsid w:val="005F14E5"/>
    <w:rsid w:val="005F154C"/>
    <w:rsid w:val="005F1B50"/>
    <w:rsid w:val="005F225C"/>
    <w:rsid w:val="005F250F"/>
    <w:rsid w:val="005F259E"/>
    <w:rsid w:val="005F26A0"/>
    <w:rsid w:val="005F285D"/>
    <w:rsid w:val="005F29A7"/>
    <w:rsid w:val="005F2B4E"/>
    <w:rsid w:val="005F2BE6"/>
    <w:rsid w:val="005F2EC3"/>
    <w:rsid w:val="005F2F01"/>
    <w:rsid w:val="005F3126"/>
    <w:rsid w:val="005F3477"/>
    <w:rsid w:val="005F3540"/>
    <w:rsid w:val="005F36E1"/>
    <w:rsid w:val="005F3C9E"/>
    <w:rsid w:val="005F3D4A"/>
    <w:rsid w:val="005F4577"/>
    <w:rsid w:val="005F4592"/>
    <w:rsid w:val="005F46E7"/>
    <w:rsid w:val="005F4788"/>
    <w:rsid w:val="005F4B90"/>
    <w:rsid w:val="005F50AE"/>
    <w:rsid w:val="005F51AF"/>
    <w:rsid w:val="005F51DD"/>
    <w:rsid w:val="005F5279"/>
    <w:rsid w:val="005F5338"/>
    <w:rsid w:val="005F54D5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DDF"/>
    <w:rsid w:val="005F6E1D"/>
    <w:rsid w:val="005F6F3C"/>
    <w:rsid w:val="005F6F75"/>
    <w:rsid w:val="005F7291"/>
    <w:rsid w:val="005F75FE"/>
    <w:rsid w:val="005F764D"/>
    <w:rsid w:val="005F79A4"/>
    <w:rsid w:val="005F7B18"/>
    <w:rsid w:val="0060008F"/>
    <w:rsid w:val="00600135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1E1A"/>
    <w:rsid w:val="00601FE5"/>
    <w:rsid w:val="00602016"/>
    <w:rsid w:val="006021B7"/>
    <w:rsid w:val="006021C5"/>
    <w:rsid w:val="0060242F"/>
    <w:rsid w:val="006024CB"/>
    <w:rsid w:val="00602954"/>
    <w:rsid w:val="00602F6B"/>
    <w:rsid w:val="00602F7C"/>
    <w:rsid w:val="00603046"/>
    <w:rsid w:val="0060328F"/>
    <w:rsid w:val="00603830"/>
    <w:rsid w:val="00603A39"/>
    <w:rsid w:val="00603A65"/>
    <w:rsid w:val="00603AD2"/>
    <w:rsid w:val="00603EA1"/>
    <w:rsid w:val="006041CB"/>
    <w:rsid w:val="00604260"/>
    <w:rsid w:val="006044B2"/>
    <w:rsid w:val="00604687"/>
    <w:rsid w:val="006046A6"/>
    <w:rsid w:val="00604805"/>
    <w:rsid w:val="006048F0"/>
    <w:rsid w:val="00604B76"/>
    <w:rsid w:val="00604CB8"/>
    <w:rsid w:val="00604E88"/>
    <w:rsid w:val="00604F6E"/>
    <w:rsid w:val="00604FFF"/>
    <w:rsid w:val="00605409"/>
    <w:rsid w:val="006054A2"/>
    <w:rsid w:val="0060566B"/>
    <w:rsid w:val="0060578C"/>
    <w:rsid w:val="0060587B"/>
    <w:rsid w:val="00605A75"/>
    <w:rsid w:val="00605B2D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07FD6"/>
    <w:rsid w:val="00610063"/>
    <w:rsid w:val="00610190"/>
    <w:rsid w:val="00610238"/>
    <w:rsid w:val="006107DB"/>
    <w:rsid w:val="00610840"/>
    <w:rsid w:val="00610846"/>
    <w:rsid w:val="006109C5"/>
    <w:rsid w:val="00610B1A"/>
    <w:rsid w:val="00610C30"/>
    <w:rsid w:val="0061113C"/>
    <w:rsid w:val="0061117C"/>
    <w:rsid w:val="0061125A"/>
    <w:rsid w:val="006113BA"/>
    <w:rsid w:val="00611461"/>
    <w:rsid w:val="006114B8"/>
    <w:rsid w:val="00611644"/>
    <w:rsid w:val="00611765"/>
    <w:rsid w:val="006118B3"/>
    <w:rsid w:val="00611B05"/>
    <w:rsid w:val="00611BE4"/>
    <w:rsid w:val="00611C2C"/>
    <w:rsid w:val="00611CB3"/>
    <w:rsid w:val="00611FF0"/>
    <w:rsid w:val="00612022"/>
    <w:rsid w:val="0061228D"/>
    <w:rsid w:val="0061238B"/>
    <w:rsid w:val="006124AD"/>
    <w:rsid w:val="00612A02"/>
    <w:rsid w:val="00612BF8"/>
    <w:rsid w:val="00612C9E"/>
    <w:rsid w:val="00612DA4"/>
    <w:rsid w:val="00612E0B"/>
    <w:rsid w:val="00612F23"/>
    <w:rsid w:val="006132C8"/>
    <w:rsid w:val="006134C3"/>
    <w:rsid w:val="006134E9"/>
    <w:rsid w:val="0061389B"/>
    <w:rsid w:val="00613AA8"/>
    <w:rsid w:val="00613AEF"/>
    <w:rsid w:val="00613DA8"/>
    <w:rsid w:val="00613E8A"/>
    <w:rsid w:val="00614251"/>
    <w:rsid w:val="00614554"/>
    <w:rsid w:val="00614634"/>
    <w:rsid w:val="0061497D"/>
    <w:rsid w:val="00614ACC"/>
    <w:rsid w:val="00614C79"/>
    <w:rsid w:val="00614C7F"/>
    <w:rsid w:val="00614F4B"/>
    <w:rsid w:val="00615258"/>
    <w:rsid w:val="00615395"/>
    <w:rsid w:val="006154B4"/>
    <w:rsid w:val="00615621"/>
    <w:rsid w:val="00615656"/>
    <w:rsid w:val="00615797"/>
    <w:rsid w:val="006159BF"/>
    <w:rsid w:val="00615B7F"/>
    <w:rsid w:val="00615BA8"/>
    <w:rsid w:val="006163D2"/>
    <w:rsid w:val="006165AD"/>
    <w:rsid w:val="00616834"/>
    <w:rsid w:val="00616ACE"/>
    <w:rsid w:val="00616B22"/>
    <w:rsid w:val="00616CD8"/>
    <w:rsid w:val="00617310"/>
    <w:rsid w:val="00617846"/>
    <w:rsid w:val="00620068"/>
    <w:rsid w:val="006202DC"/>
    <w:rsid w:val="00620501"/>
    <w:rsid w:val="00620510"/>
    <w:rsid w:val="006209B1"/>
    <w:rsid w:val="00620A24"/>
    <w:rsid w:val="006211B2"/>
    <w:rsid w:val="006211E7"/>
    <w:rsid w:val="00621230"/>
    <w:rsid w:val="00621363"/>
    <w:rsid w:val="00621725"/>
    <w:rsid w:val="00621EA8"/>
    <w:rsid w:val="0062200D"/>
    <w:rsid w:val="0062216C"/>
    <w:rsid w:val="006222EB"/>
    <w:rsid w:val="00622749"/>
    <w:rsid w:val="0062280F"/>
    <w:rsid w:val="006228F0"/>
    <w:rsid w:val="00622F02"/>
    <w:rsid w:val="00622F2D"/>
    <w:rsid w:val="00623387"/>
    <w:rsid w:val="0062347D"/>
    <w:rsid w:val="00623525"/>
    <w:rsid w:val="00623755"/>
    <w:rsid w:val="0062387A"/>
    <w:rsid w:val="00623B43"/>
    <w:rsid w:val="00623BE2"/>
    <w:rsid w:val="00623BF0"/>
    <w:rsid w:val="00623D0A"/>
    <w:rsid w:val="00624005"/>
    <w:rsid w:val="006240AC"/>
    <w:rsid w:val="00624141"/>
    <w:rsid w:val="00624439"/>
    <w:rsid w:val="00624577"/>
    <w:rsid w:val="00624602"/>
    <w:rsid w:val="0062470E"/>
    <w:rsid w:val="00624969"/>
    <w:rsid w:val="006249EA"/>
    <w:rsid w:val="00624AB6"/>
    <w:rsid w:val="00624E5F"/>
    <w:rsid w:val="00624E9E"/>
    <w:rsid w:val="0062510F"/>
    <w:rsid w:val="006251D1"/>
    <w:rsid w:val="0062528C"/>
    <w:rsid w:val="00625449"/>
    <w:rsid w:val="00625453"/>
    <w:rsid w:val="0062551B"/>
    <w:rsid w:val="0062565F"/>
    <w:rsid w:val="00625875"/>
    <w:rsid w:val="0062587C"/>
    <w:rsid w:val="006258F9"/>
    <w:rsid w:val="00625A3D"/>
    <w:rsid w:val="00625C20"/>
    <w:rsid w:val="00625E64"/>
    <w:rsid w:val="00625F33"/>
    <w:rsid w:val="006262B5"/>
    <w:rsid w:val="00626724"/>
    <w:rsid w:val="006269FB"/>
    <w:rsid w:val="00626C97"/>
    <w:rsid w:val="00626CEF"/>
    <w:rsid w:val="00626E34"/>
    <w:rsid w:val="006274A9"/>
    <w:rsid w:val="006275A8"/>
    <w:rsid w:val="00627885"/>
    <w:rsid w:val="006279A2"/>
    <w:rsid w:val="006279F0"/>
    <w:rsid w:val="00627A94"/>
    <w:rsid w:val="00627AB2"/>
    <w:rsid w:val="00627B38"/>
    <w:rsid w:val="00627D92"/>
    <w:rsid w:val="00630150"/>
    <w:rsid w:val="00630208"/>
    <w:rsid w:val="00630380"/>
    <w:rsid w:val="0063052E"/>
    <w:rsid w:val="0063064B"/>
    <w:rsid w:val="006307F2"/>
    <w:rsid w:val="00630DE3"/>
    <w:rsid w:val="00630ECF"/>
    <w:rsid w:val="00630FDF"/>
    <w:rsid w:val="00630FF4"/>
    <w:rsid w:val="00631037"/>
    <w:rsid w:val="006310DA"/>
    <w:rsid w:val="00631302"/>
    <w:rsid w:val="0063134B"/>
    <w:rsid w:val="006316DC"/>
    <w:rsid w:val="00631921"/>
    <w:rsid w:val="00631B0C"/>
    <w:rsid w:val="00631E5E"/>
    <w:rsid w:val="006320BF"/>
    <w:rsid w:val="00632271"/>
    <w:rsid w:val="006323D4"/>
    <w:rsid w:val="006324F2"/>
    <w:rsid w:val="006328F7"/>
    <w:rsid w:val="00632A21"/>
    <w:rsid w:val="00632AD3"/>
    <w:rsid w:val="00632C0A"/>
    <w:rsid w:val="00632D8A"/>
    <w:rsid w:val="00632E1D"/>
    <w:rsid w:val="00632E74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71F"/>
    <w:rsid w:val="006349D7"/>
    <w:rsid w:val="006349F6"/>
    <w:rsid w:val="00635115"/>
    <w:rsid w:val="006353E0"/>
    <w:rsid w:val="00635623"/>
    <w:rsid w:val="006358FC"/>
    <w:rsid w:val="00635A7A"/>
    <w:rsid w:val="00635BF2"/>
    <w:rsid w:val="00635CA5"/>
    <w:rsid w:val="00635D65"/>
    <w:rsid w:val="006363EB"/>
    <w:rsid w:val="006369FF"/>
    <w:rsid w:val="00636C4C"/>
    <w:rsid w:val="00636E61"/>
    <w:rsid w:val="00636F79"/>
    <w:rsid w:val="00637341"/>
    <w:rsid w:val="006373C1"/>
    <w:rsid w:val="00637474"/>
    <w:rsid w:val="0063773C"/>
    <w:rsid w:val="006378A6"/>
    <w:rsid w:val="006378D9"/>
    <w:rsid w:val="00637AA0"/>
    <w:rsid w:val="00637BBD"/>
    <w:rsid w:val="00640004"/>
    <w:rsid w:val="0064007A"/>
    <w:rsid w:val="00640214"/>
    <w:rsid w:val="00640618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C2E"/>
    <w:rsid w:val="00641F30"/>
    <w:rsid w:val="006421DD"/>
    <w:rsid w:val="00642444"/>
    <w:rsid w:val="00642765"/>
    <w:rsid w:val="006427D6"/>
    <w:rsid w:val="00642935"/>
    <w:rsid w:val="006429D3"/>
    <w:rsid w:val="00643498"/>
    <w:rsid w:val="0064356B"/>
    <w:rsid w:val="00643840"/>
    <w:rsid w:val="00643A0E"/>
    <w:rsid w:val="00643A45"/>
    <w:rsid w:val="00643ABE"/>
    <w:rsid w:val="00643B90"/>
    <w:rsid w:val="00643C78"/>
    <w:rsid w:val="00643CBA"/>
    <w:rsid w:val="00643D1F"/>
    <w:rsid w:val="00643D3D"/>
    <w:rsid w:val="00643ECD"/>
    <w:rsid w:val="00643F78"/>
    <w:rsid w:val="006443C8"/>
    <w:rsid w:val="00644793"/>
    <w:rsid w:val="00644819"/>
    <w:rsid w:val="0064486F"/>
    <w:rsid w:val="00644888"/>
    <w:rsid w:val="00644987"/>
    <w:rsid w:val="00644A80"/>
    <w:rsid w:val="00644B29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88"/>
    <w:rsid w:val="0064585C"/>
    <w:rsid w:val="00645A16"/>
    <w:rsid w:val="00645B46"/>
    <w:rsid w:val="00645E38"/>
    <w:rsid w:val="00645FE8"/>
    <w:rsid w:val="00646137"/>
    <w:rsid w:val="00646392"/>
    <w:rsid w:val="0064656E"/>
    <w:rsid w:val="0064661F"/>
    <w:rsid w:val="006468E7"/>
    <w:rsid w:val="00646A91"/>
    <w:rsid w:val="00646BCF"/>
    <w:rsid w:val="00646CBD"/>
    <w:rsid w:val="00646CC6"/>
    <w:rsid w:val="00646F53"/>
    <w:rsid w:val="006473DF"/>
    <w:rsid w:val="006474A7"/>
    <w:rsid w:val="0064751D"/>
    <w:rsid w:val="0064770A"/>
    <w:rsid w:val="00647845"/>
    <w:rsid w:val="0064791C"/>
    <w:rsid w:val="006479C8"/>
    <w:rsid w:val="00647B00"/>
    <w:rsid w:val="00647DC3"/>
    <w:rsid w:val="00647E74"/>
    <w:rsid w:val="00647E94"/>
    <w:rsid w:val="00647F73"/>
    <w:rsid w:val="0065012B"/>
    <w:rsid w:val="006501CD"/>
    <w:rsid w:val="006502B7"/>
    <w:rsid w:val="0065059A"/>
    <w:rsid w:val="00650786"/>
    <w:rsid w:val="00650ADE"/>
    <w:rsid w:val="006512EE"/>
    <w:rsid w:val="00651313"/>
    <w:rsid w:val="00651320"/>
    <w:rsid w:val="00651453"/>
    <w:rsid w:val="00651568"/>
    <w:rsid w:val="00651596"/>
    <w:rsid w:val="00651652"/>
    <w:rsid w:val="0065171E"/>
    <w:rsid w:val="00651EEB"/>
    <w:rsid w:val="006523DA"/>
    <w:rsid w:val="00652557"/>
    <w:rsid w:val="0065270A"/>
    <w:rsid w:val="00652C68"/>
    <w:rsid w:val="006531C0"/>
    <w:rsid w:val="00653AAD"/>
    <w:rsid w:val="00653C06"/>
    <w:rsid w:val="00653E53"/>
    <w:rsid w:val="006544A6"/>
    <w:rsid w:val="00654519"/>
    <w:rsid w:val="0065488F"/>
    <w:rsid w:val="00654A28"/>
    <w:rsid w:val="00654A66"/>
    <w:rsid w:val="00654B17"/>
    <w:rsid w:val="00654E18"/>
    <w:rsid w:val="00654F2F"/>
    <w:rsid w:val="00655058"/>
    <w:rsid w:val="006555AF"/>
    <w:rsid w:val="00655F4E"/>
    <w:rsid w:val="00655FB7"/>
    <w:rsid w:val="00656154"/>
    <w:rsid w:val="006561BF"/>
    <w:rsid w:val="00656462"/>
    <w:rsid w:val="00656821"/>
    <w:rsid w:val="00656B1C"/>
    <w:rsid w:val="00656B4C"/>
    <w:rsid w:val="00657072"/>
    <w:rsid w:val="00657082"/>
    <w:rsid w:val="00657129"/>
    <w:rsid w:val="0065720D"/>
    <w:rsid w:val="006572A9"/>
    <w:rsid w:val="006573DF"/>
    <w:rsid w:val="00657595"/>
    <w:rsid w:val="00657A9C"/>
    <w:rsid w:val="00657AC3"/>
    <w:rsid w:val="00657AFB"/>
    <w:rsid w:val="0066025E"/>
    <w:rsid w:val="0066033B"/>
    <w:rsid w:val="00660542"/>
    <w:rsid w:val="006607E6"/>
    <w:rsid w:val="00660AA3"/>
    <w:rsid w:val="00660BD5"/>
    <w:rsid w:val="00660CE9"/>
    <w:rsid w:val="0066118F"/>
    <w:rsid w:val="006612FC"/>
    <w:rsid w:val="006616D2"/>
    <w:rsid w:val="0066173E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0A"/>
    <w:rsid w:val="00662A32"/>
    <w:rsid w:val="00662D24"/>
    <w:rsid w:val="00663687"/>
    <w:rsid w:val="0066369F"/>
    <w:rsid w:val="006638CD"/>
    <w:rsid w:val="00663A4F"/>
    <w:rsid w:val="00663B2F"/>
    <w:rsid w:val="006640BE"/>
    <w:rsid w:val="00664600"/>
    <w:rsid w:val="00664742"/>
    <w:rsid w:val="00664911"/>
    <w:rsid w:val="00664A30"/>
    <w:rsid w:val="00664BFB"/>
    <w:rsid w:val="00664D28"/>
    <w:rsid w:val="00664FC9"/>
    <w:rsid w:val="00665451"/>
    <w:rsid w:val="00665997"/>
    <w:rsid w:val="00665B9A"/>
    <w:rsid w:val="00665C5A"/>
    <w:rsid w:val="006660A5"/>
    <w:rsid w:val="006661AD"/>
    <w:rsid w:val="006661E4"/>
    <w:rsid w:val="006662E5"/>
    <w:rsid w:val="00666356"/>
    <w:rsid w:val="006663B8"/>
    <w:rsid w:val="00666417"/>
    <w:rsid w:val="00666496"/>
    <w:rsid w:val="006664CA"/>
    <w:rsid w:val="00666597"/>
    <w:rsid w:val="0066671F"/>
    <w:rsid w:val="006667AD"/>
    <w:rsid w:val="00666B0E"/>
    <w:rsid w:val="00666C15"/>
    <w:rsid w:val="00666D3E"/>
    <w:rsid w:val="00666E28"/>
    <w:rsid w:val="006671CC"/>
    <w:rsid w:val="00667395"/>
    <w:rsid w:val="00667445"/>
    <w:rsid w:val="0066788C"/>
    <w:rsid w:val="00667994"/>
    <w:rsid w:val="00667B2F"/>
    <w:rsid w:val="00670272"/>
    <w:rsid w:val="00670359"/>
    <w:rsid w:val="006703F9"/>
    <w:rsid w:val="0067061E"/>
    <w:rsid w:val="0067071E"/>
    <w:rsid w:val="006708E9"/>
    <w:rsid w:val="00670992"/>
    <w:rsid w:val="00670B23"/>
    <w:rsid w:val="00670FBC"/>
    <w:rsid w:val="006714CE"/>
    <w:rsid w:val="0067174F"/>
    <w:rsid w:val="00671BD8"/>
    <w:rsid w:val="00671D13"/>
    <w:rsid w:val="00672066"/>
    <w:rsid w:val="0067270A"/>
    <w:rsid w:val="00672801"/>
    <w:rsid w:val="006729CF"/>
    <w:rsid w:val="006729E6"/>
    <w:rsid w:val="00672A91"/>
    <w:rsid w:val="00672C8E"/>
    <w:rsid w:val="00672D37"/>
    <w:rsid w:val="00673218"/>
    <w:rsid w:val="006733AD"/>
    <w:rsid w:val="0067342B"/>
    <w:rsid w:val="00673AF6"/>
    <w:rsid w:val="00673C50"/>
    <w:rsid w:val="00674192"/>
    <w:rsid w:val="006741B3"/>
    <w:rsid w:val="006741FF"/>
    <w:rsid w:val="00674489"/>
    <w:rsid w:val="00674681"/>
    <w:rsid w:val="006746DE"/>
    <w:rsid w:val="0067479E"/>
    <w:rsid w:val="00674B20"/>
    <w:rsid w:val="0067521C"/>
    <w:rsid w:val="00675256"/>
    <w:rsid w:val="006753BC"/>
    <w:rsid w:val="00675592"/>
    <w:rsid w:val="00675800"/>
    <w:rsid w:val="00675891"/>
    <w:rsid w:val="00675918"/>
    <w:rsid w:val="00675A4B"/>
    <w:rsid w:val="00675EB3"/>
    <w:rsid w:val="00675FC0"/>
    <w:rsid w:val="00676BCB"/>
    <w:rsid w:val="00676D51"/>
    <w:rsid w:val="00676E34"/>
    <w:rsid w:val="00676FC6"/>
    <w:rsid w:val="006770A2"/>
    <w:rsid w:val="0067737D"/>
    <w:rsid w:val="006774B3"/>
    <w:rsid w:val="00677730"/>
    <w:rsid w:val="00677803"/>
    <w:rsid w:val="00677898"/>
    <w:rsid w:val="00677AB1"/>
    <w:rsid w:val="00677C58"/>
    <w:rsid w:val="00677F47"/>
    <w:rsid w:val="00680297"/>
    <w:rsid w:val="006806C0"/>
    <w:rsid w:val="006807B4"/>
    <w:rsid w:val="006808CC"/>
    <w:rsid w:val="00680925"/>
    <w:rsid w:val="00680930"/>
    <w:rsid w:val="00680CF0"/>
    <w:rsid w:val="00680D41"/>
    <w:rsid w:val="00680E0C"/>
    <w:rsid w:val="00680E72"/>
    <w:rsid w:val="00680F1F"/>
    <w:rsid w:val="00680F3F"/>
    <w:rsid w:val="0068122B"/>
    <w:rsid w:val="006817AD"/>
    <w:rsid w:val="006819C2"/>
    <w:rsid w:val="006819CF"/>
    <w:rsid w:val="006819D7"/>
    <w:rsid w:val="00681B40"/>
    <w:rsid w:val="00681C44"/>
    <w:rsid w:val="00681C6F"/>
    <w:rsid w:val="00682494"/>
    <w:rsid w:val="006825D7"/>
    <w:rsid w:val="006829A7"/>
    <w:rsid w:val="00682A41"/>
    <w:rsid w:val="00682A50"/>
    <w:rsid w:val="00682C04"/>
    <w:rsid w:val="00682CAB"/>
    <w:rsid w:val="00682E98"/>
    <w:rsid w:val="00683052"/>
    <w:rsid w:val="00683302"/>
    <w:rsid w:val="0068373E"/>
    <w:rsid w:val="00683740"/>
    <w:rsid w:val="0068387C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1A"/>
    <w:rsid w:val="00684A1B"/>
    <w:rsid w:val="00684CF9"/>
    <w:rsid w:val="00684EAB"/>
    <w:rsid w:val="00684F47"/>
    <w:rsid w:val="0068509A"/>
    <w:rsid w:val="006850B0"/>
    <w:rsid w:val="0068561E"/>
    <w:rsid w:val="00685755"/>
    <w:rsid w:val="00685B6A"/>
    <w:rsid w:val="00685EB2"/>
    <w:rsid w:val="006861E1"/>
    <w:rsid w:val="0068631F"/>
    <w:rsid w:val="006863DB"/>
    <w:rsid w:val="0068654A"/>
    <w:rsid w:val="0068694B"/>
    <w:rsid w:val="00686BA5"/>
    <w:rsid w:val="0068712C"/>
    <w:rsid w:val="0068766D"/>
    <w:rsid w:val="00687942"/>
    <w:rsid w:val="006879CA"/>
    <w:rsid w:val="006879F8"/>
    <w:rsid w:val="00687D93"/>
    <w:rsid w:val="00687DC6"/>
    <w:rsid w:val="00687DCB"/>
    <w:rsid w:val="00690071"/>
    <w:rsid w:val="006900DA"/>
    <w:rsid w:val="006901F1"/>
    <w:rsid w:val="00690409"/>
    <w:rsid w:val="0069059D"/>
    <w:rsid w:val="00690613"/>
    <w:rsid w:val="00690673"/>
    <w:rsid w:val="00690755"/>
    <w:rsid w:val="006907EC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BF0"/>
    <w:rsid w:val="00693BFB"/>
    <w:rsid w:val="00693EE4"/>
    <w:rsid w:val="00693F1D"/>
    <w:rsid w:val="006941ED"/>
    <w:rsid w:val="00694412"/>
    <w:rsid w:val="00694444"/>
    <w:rsid w:val="00694541"/>
    <w:rsid w:val="006947BE"/>
    <w:rsid w:val="00694971"/>
    <w:rsid w:val="00694A90"/>
    <w:rsid w:val="00694AFD"/>
    <w:rsid w:val="00694CF6"/>
    <w:rsid w:val="00695023"/>
    <w:rsid w:val="00695054"/>
    <w:rsid w:val="0069510B"/>
    <w:rsid w:val="0069530E"/>
    <w:rsid w:val="0069531A"/>
    <w:rsid w:val="00695349"/>
    <w:rsid w:val="0069540F"/>
    <w:rsid w:val="00695488"/>
    <w:rsid w:val="0069589A"/>
    <w:rsid w:val="006959D0"/>
    <w:rsid w:val="00695C37"/>
    <w:rsid w:val="00695C71"/>
    <w:rsid w:val="006962E0"/>
    <w:rsid w:val="006964A7"/>
    <w:rsid w:val="0069671A"/>
    <w:rsid w:val="006967D1"/>
    <w:rsid w:val="00696BDB"/>
    <w:rsid w:val="0069716D"/>
    <w:rsid w:val="0069723E"/>
    <w:rsid w:val="00697277"/>
    <w:rsid w:val="006973D3"/>
    <w:rsid w:val="00697580"/>
    <w:rsid w:val="006975AC"/>
    <w:rsid w:val="00697886"/>
    <w:rsid w:val="0069791B"/>
    <w:rsid w:val="006A0036"/>
    <w:rsid w:val="006A0081"/>
    <w:rsid w:val="006A05BB"/>
    <w:rsid w:val="006A0A2E"/>
    <w:rsid w:val="006A0AF6"/>
    <w:rsid w:val="006A0B41"/>
    <w:rsid w:val="006A0B8F"/>
    <w:rsid w:val="006A0D06"/>
    <w:rsid w:val="006A0DC8"/>
    <w:rsid w:val="006A0DE6"/>
    <w:rsid w:val="006A1CA2"/>
    <w:rsid w:val="006A1E0A"/>
    <w:rsid w:val="006A215A"/>
    <w:rsid w:val="006A2686"/>
    <w:rsid w:val="006A2705"/>
    <w:rsid w:val="006A295C"/>
    <w:rsid w:val="006A299C"/>
    <w:rsid w:val="006A29D1"/>
    <w:rsid w:val="006A2D7C"/>
    <w:rsid w:val="006A2FAD"/>
    <w:rsid w:val="006A34E1"/>
    <w:rsid w:val="006A35D3"/>
    <w:rsid w:val="006A3618"/>
    <w:rsid w:val="006A3668"/>
    <w:rsid w:val="006A369B"/>
    <w:rsid w:val="006A370E"/>
    <w:rsid w:val="006A37ED"/>
    <w:rsid w:val="006A3ED8"/>
    <w:rsid w:val="006A4467"/>
    <w:rsid w:val="006A4622"/>
    <w:rsid w:val="006A46EE"/>
    <w:rsid w:val="006A4806"/>
    <w:rsid w:val="006A488D"/>
    <w:rsid w:val="006A4FF0"/>
    <w:rsid w:val="006A4FF3"/>
    <w:rsid w:val="006A51CE"/>
    <w:rsid w:val="006A540A"/>
    <w:rsid w:val="006A54D0"/>
    <w:rsid w:val="006A5F30"/>
    <w:rsid w:val="006A635A"/>
    <w:rsid w:val="006A6710"/>
    <w:rsid w:val="006A676C"/>
    <w:rsid w:val="006A6A9F"/>
    <w:rsid w:val="006A732B"/>
    <w:rsid w:val="006A7510"/>
    <w:rsid w:val="006A7918"/>
    <w:rsid w:val="006A7D90"/>
    <w:rsid w:val="006A7FD2"/>
    <w:rsid w:val="006B03C8"/>
    <w:rsid w:val="006B05C5"/>
    <w:rsid w:val="006B0697"/>
    <w:rsid w:val="006B0726"/>
    <w:rsid w:val="006B0BD9"/>
    <w:rsid w:val="006B0BDE"/>
    <w:rsid w:val="006B0C8F"/>
    <w:rsid w:val="006B0D01"/>
    <w:rsid w:val="006B0D0E"/>
    <w:rsid w:val="006B0E7F"/>
    <w:rsid w:val="006B100D"/>
    <w:rsid w:val="006B1136"/>
    <w:rsid w:val="006B1248"/>
    <w:rsid w:val="006B127E"/>
    <w:rsid w:val="006B14BB"/>
    <w:rsid w:val="006B169D"/>
    <w:rsid w:val="006B1B4E"/>
    <w:rsid w:val="006B1D1D"/>
    <w:rsid w:val="006B1D3A"/>
    <w:rsid w:val="006B2043"/>
    <w:rsid w:val="006B21D2"/>
    <w:rsid w:val="006B2361"/>
    <w:rsid w:val="006B27F5"/>
    <w:rsid w:val="006B299C"/>
    <w:rsid w:val="006B2C89"/>
    <w:rsid w:val="006B2D20"/>
    <w:rsid w:val="006B2EB6"/>
    <w:rsid w:val="006B2FCD"/>
    <w:rsid w:val="006B301F"/>
    <w:rsid w:val="006B336A"/>
    <w:rsid w:val="006B34FB"/>
    <w:rsid w:val="006B3586"/>
    <w:rsid w:val="006B39CC"/>
    <w:rsid w:val="006B39F4"/>
    <w:rsid w:val="006B3AF5"/>
    <w:rsid w:val="006B3B88"/>
    <w:rsid w:val="006B409F"/>
    <w:rsid w:val="006B42D5"/>
    <w:rsid w:val="006B451A"/>
    <w:rsid w:val="006B47B1"/>
    <w:rsid w:val="006B4908"/>
    <w:rsid w:val="006B4A26"/>
    <w:rsid w:val="006B4EAF"/>
    <w:rsid w:val="006B4EDE"/>
    <w:rsid w:val="006B5267"/>
    <w:rsid w:val="006B5268"/>
    <w:rsid w:val="006B54C3"/>
    <w:rsid w:val="006B5570"/>
    <w:rsid w:val="006B562D"/>
    <w:rsid w:val="006B564F"/>
    <w:rsid w:val="006B5659"/>
    <w:rsid w:val="006B57EE"/>
    <w:rsid w:val="006B5A8A"/>
    <w:rsid w:val="006B5C97"/>
    <w:rsid w:val="006B5F16"/>
    <w:rsid w:val="006B5FF3"/>
    <w:rsid w:val="006B604A"/>
    <w:rsid w:val="006B61BF"/>
    <w:rsid w:val="006B6686"/>
    <w:rsid w:val="006B6BA2"/>
    <w:rsid w:val="006B6C6F"/>
    <w:rsid w:val="006B6DAD"/>
    <w:rsid w:val="006B7396"/>
    <w:rsid w:val="006B7570"/>
    <w:rsid w:val="006B76DE"/>
    <w:rsid w:val="006B783B"/>
    <w:rsid w:val="006B7BFE"/>
    <w:rsid w:val="006B7C27"/>
    <w:rsid w:val="006B7CF9"/>
    <w:rsid w:val="006C00CD"/>
    <w:rsid w:val="006C0114"/>
    <w:rsid w:val="006C01D5"/>
    <w:rsid w:val="006C06F8"/>
    <w:rsid w:val="006C09AE"/>
    <w:rsid w:val="006C0AB5"/>
    <w:rsid w:val="006C0DF2"/>
    <w:rsid w:val="006C0F7C"/>
    <w:rsid w:val="006C0FBF"/>
    <w:rsid w:val="006C1009"/>
    <w:rsid w:val="006C10DA"/>
    <w:rsid w:val="006C1139"/>
    <w:rsid w:val="006C12C3"/>
    <w:rsid w:val="006C1AB8"/>
    <w:rsid w:val="006C1CD9"/>
    <w:rsid w:val="006C1CE4"/>
    <w:rsid w:val="006C1E89"/>
    <w:rsid w:val="006C1F34"/>
    <w:rsid w:val="006C1FFA"/>
    <w:rsid w:val="006C20C9"/>
    <w:rsid w:val="006C21C2"/>
    <w:rsid w:val="006C2236"/>
    <w:rsid w:val="006C22D0"/>
    <w:rsid w:val="006C22F5"/>
    <w:rsid w:val="006C230B"/>
    <w:rsid w:val="006C231B"/>
    <w:rsid w:val="006C285F"/>
    <w:rsid w:val="006C28A1"/>
    <w:rsid w:val="006C2962"/>
    <w:rsid w:val="006C2B8C"/>
    <w:rsid w:val="006C2B93"/>
    <w:rsid w:val="006C2FA2"/>
    <w:rsid w:val="006C3068"/>
    <w:rsid w:val="006C3230"/>
    <w:rsid w:val="006C3679"/>
    <w:rsid w:val="006C3BF7"/>
    <w:rsid w:val="006C3C5D"/>
    <w:rsid w:val="006C3D52"/>
    <w:rsid w:val="006C40DB"/>
    <w:rsid w:val="006C4407"/>
    <w:rsid w:val="006C478E"/>
    <w:rsid w:val="006C47D9"/>
    <w:rsid w:val="006C49B8"/>
    <w:rsid w:val="006C4A3A"/>
    <w:rsid w:val="006C4B98"/>
    <w:rsid w:val="006C4C27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AC5"/>
    <w:rsid w:val="006C5C51"/>
    <w:rsid w:val="006C6283"/>
    <w:rsid w:val="006C6CF1"/>
    <w:rsid w:val="006C6E6C"/>
    <w:rsid w:val="006C6F00"/>
    <w:rsid w:val="006C6F4F"/>
    <w:rsid w:val="006C6F9F"/>
    <w:rsid w:val="006C6FE5"/>
    <w:rsid w:val="006C7118"/>
    <w:rsid w:val="006C7261"/>
    <w:rsid w:val="006C7271"/>
    <w:rsid w:val="006C7360"/>
    <w:rsid w:val="006C775F"/>
    <w:rsid w:val="006C7B03"/>
    <w:rsid w:val="006C7BB4"/>
    <w:rsid w:val="006D0076"/>
    <w:rsid w:val="006D012D"/>
    <w:rsid w:val="006D03E6"/>
    <w:rsid w:val="006D061A"/>
    <w:rsid w:val="006D0F50"/>
    <w:rsid w:val="006D1072"/>
    <w:rsid w:val="006D12A8"/>
    <w:rsid w:val="006D19D7"/>
    <w:rsid w:val="006D1A27"/>
    <w:rsid w:val="006D1AFF"/>
    <w:rsid w:val="006D1BD0"/>
    <w:rsid w:val="006D1C20"/>
    <w:rsid w:val="006D21E3"/>
    <w:rsid w:val="006D227C"/>
    <w:rsid w:val="006D249D"/>
    <w:rsid w:val="006D264C"/>
    <w:rsid w:val="006D2900"/>
    <w:rsid w:val="006D2A3B"/>
    <w:rsid w:val="006D2A8B"/>
    <w:rsid w:val="006D2FC8"/>
    <w:rsid w:val="006D317A"/>
    <w:rsid w:val="006D343D"/>
    <w:rsid w:val="006D346E"/>
    <w:rsid w:val="006D3919"/>
    <w:rsid w:val="006D3C7A"/>
    <w:rsid w:val="006D3FF0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DEC"/>
    <w:rsid w:val="006D5E66"/>
    <w:rsid w:val="006D603E"/>
    <w:rsid w:val="006D690E"/>
    <w:rsid w:val="006D6977"/>
    <w:rsid w:val="006D6B0E"/>
    <w:rsid w:val="006D6CF3"/>
    <w:rsid w:val="006D7023"/>
    <w:rsid w:val="006D7145"/>
    <w:rsid w:val="006D71C6"/>
    <w:rsid w:val="006D7278"/>
    <w:rsid w:val="006D7288"/>
    <w:rsid w:val="006D7481"/>
    <w:rsid w:val="006D7E0D"/>
    <w:rsid w:val="006E0315"/>
    <w:rsid w:val="006E0767"/>
    <w:rsid w:val="006E076A"/>
    <w:rsid w:val="006E0853"/>
    <w:rsid w:val="006E0939"/>
    <w:rsid w:val="006E0C0F"/>
    <w:rsid w:val="006E0C7A"/>
    <w:rsid w:val="006E0C8C"/>
    <w:rsid w:val="006E0F14"/>
    <w:rsid w:val="006E0F46"/>
    <w:rsid w:val="006E0FA4"/>
    <w:rsid w:val="006E12CB"/>
    <w:rsid w:val="006E13A9"/>
    <w:rsid w:val="006E1534"/>
    <w:rsid w:val="006E16FB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765"/>
    <w:rsid w:val="006E294D"/>
    <w:rsid w:val="006E29AE"/>
    <w:rsid w:val="006E2FD3"/>
    <w:rsid w:val="006E3008"/>
    <w:rsid w:val="006E30B5"/>
    <w:rsid w:val="006E3363"/>
    <w:rsid w:val="006E3441"/>
    <w:rsid w:val="006E344F"/>
    <w:rsid w:val="006E3450"/>
    <w:rsid w:val="006E358F"/>
    <w:rsid w:val="006E3919"/>
    <w:rsid w:val="006E3A29"/>
    <w:rsid w:val="006E3B53"/>
    <w:rsid w:val="006E3CCB"/>
    <w:rsid w:val="006E4179"/>
    <w:rsid w:val="006E43CC"/>
    <w:rsid w:val="006E4409"/>
    <w:rsid w:val="006E44F4"/>
    <w:rsid w:val="006E4E86"/>
    <w:rsid w:val="006E508D"/>
    <w:rsid w:val="006E509F"/>
    <w:rsid w:val="006E5BA1"/>
    <w:rsid w:val="006E5BD7"/>
    <w:rsid w:val="006E6234"/>
    <w:rsid w:val="006E62D7"/>
    <w:rsid w:val="006E63C5"/>
    <w:rsid w:val="006E6516"/>
    <w:rsid w:val="006E65B1"/>
    <w:rsid w:val="006E68D5"/>
    <w:rsid w:val="006E6B18"/>
    <w:rsid w:val="006E6BFB"/>
    <w:rsid w:val="006E7469"/>
    <w:rsid w:val="006E7507"/>
    <w:rsid w:val="006E7582"/>
    <w:rsid w:val="006E75D4"/>
    <w:rsid w:val="006E768A"/>
    <w:rsid w:val="006E7697"/>
    <w:rsid w:val="006E793A"/>
    <w:rsid w:val="006E79AA"/>
    <w:rsid w:val="006E7A5A"/>
    <w:rsid w:val="006E7ABB"/>
    <w:rsid w:val="006E7ABD"/>
    <w:rsid w:val="006E7CE8"/>
    <w:rsid w:val="006E7D16"/>
    <w:rsid w:val="006E7D7E"/>
    <w:rsid w:val="006F016C"/>
    <w:rsid w:val="006F0239"/>
    <w:rsid w:val="006F0297"/>
    <w:rsid w:val="006F034E"/>
    <w:rsid w:val="006F03B2"/>
    <w:rsid w:val="006F0719"/>
    <w:rsid w:val="006F0B53"/>
    <w:rsid w:val="006F0C8C"/>
    <w:rsid w:val="006F11A1"/>
    <w:rsid w:val="006F17CB"/>
    <w:rsid w:val="006F1926"/>
    <w:rsid w:val="006F19ED"/>
    <w:rsid w:val="006F1CB5"/>
    <w:rsid w:val="006F1D18"/>
    <w:rsid w:val="006F1D5A"/>
    <w:rsid w:val="006F1E02"/>
    <w:rsid w:val="006F1E95"/>
    <w:rsid w:val="006F1ECB"/>
    <w:rsid w:val="006F20F6"/>
    <w:rsid w:val="006F240E"/>
    <w:rsid w:val="006F25C3"/>
    <w:rsid w:val="006F2877"/>
    <w:rsid w:val="006F2B24"/>
    <w:rsid w:val="006F2DE7"/>
    <w:rsid w:val="006F3047"/>
    <w:rsid w:val="006F308D"/>
    <w:rsid w:val="006F30C1"/>
    <w:rsid w:val="006F30DD"/>
    <w:rsid w:val="006F32BD"/>
    <w:rsid w:val="006F342D"/>
    <w:rsid w:val="006F35DE"/>
    <w:rsid w:val="006F36B8"/>
    <w:rsid w:val="006F38EC"/>
    <w:rsid w:val="006F3909"/>
    <w:rsid w:val="006F403E"/>
    <w:rsid w:val="006F4C36"/>
    <w:rsid w:val="006F4D32"/>
    <w:rsid w:val="006F4D68"/>
    <w:rsid w:val="006F5142"/>
    <w:rsid w:val="006F519A"/>
    <w:rsid w:val="006F524E"/>
    <w:rsid w:val="006F542E"/>
    <w:rsid w:val="006F547B"/>
    <w:rsid w:val="006F55B4"/>
    <w:rsid w:val="006F5868"/>
    <w:rsid w:val="006F590A"/>
    <w:rsid w:val="006F59E1"/>
    <w:rsid w:val="006F5B04"/>
    <w:rsid w:val="006F5B6F"/>
    <w:rsid w:val="006F5C52"/>
    <w:rsid w:val="006F5F9B"/>
    <w:rsid w:val="006F6039"/>
    <w:rsid w:val="006F674B"/>
    <w:rsid w:val="006F683A"/>
    <w:rsid w:val="006F6DD5"/>
    <w:rsid w:val="006F6FA7"/>
    <w:rsid w:val="006F7167"/>
    <w:rsid w:val="006F74D4"/>
    <w:rsid w:val="006F762D"/>
    <w:rsid w:val="006F7694"/>
    <w:rsid w:val="006F770F"/>
    <w:rsid w:val="006F77EF"/>
    <w:rsid w:val="006F79EA"/>
    <w:rsid w:val="006F7AD5"/>
    <w:rsid w:val="006F7D76"/>
    <w:rsid w:val="006F7EA7"/>
    <w:rsid w:val="006F7EAF"/>
    <w:rsid w:val="0070001E"/>
    <w:rsid w:val="00700576"/>
    <w:rsid w:val="007006F9"/>
    <w:rsid w:val="00700EB1"/>
    <w:rsid w:val="00700F21"/>
    <w:rsid w:val="00701028"/>
    <w:rsid w:val="007013D3"/>
    <w:rsid w:val="00701462"/>
    <w:rsid w:val="00701762"/>
    <w:rsid w:val="00701775"/>
    <w:rsid w:val="00701E9D"/>
    <w:rsid w:val="00701FC2"/>
    <w:rsid w:val="00702071"/>
    <w:rsid w:val="00702F93"/>
    <w:rsid w:val="007030C2"/>
    <w:rsid w:val="00703110"/>
    <w:rsid w:val="007035C6"/>
    <w:rsid w:val="00703920"/>
    <w:rsid w:val="00703B00"/>
    <w:rsid w:val="00703E0F"/>
    <w:rsid w:val="00704004"/>
    <w:rsid w:val="00704178"/>
    <w:rsid w:val="007042D4"/>
    <w:rsid w:val="007043DC"/>
    <w:rsid w:val="007043FB"/>
    <w:rsid w:val="00704712"/>
    <w:rsid w:val="00704717"/>
    <w:rsid w:val="007048E8"/>
    <w:rsid w:val="00704902"/>
    <w:rsid w:val="00704968"/>
    <w:rsid w:val="00704BC0"/>
    <w:rsid w:val="00704C97"/>
    <w:rsid w:val="00704DE6"/>
    <w:rsid w:val="00704E51"/>
    <w:rsid w:val="0070512B"/>
    <w:rsid w:val="0070524C"/>
    <w:rsid w:val="007056CD"/>
    <w:rsid w:val="00705ADE"/>
    <w:rsid w:val="00705B44"/>
    <w:rsid w:val="00705BCB"/>
    <w:rsid w:val="007061DB"/>
    <w:rsid w:val="00706226"/>
    <w:rsid w:val="007068AD"/>
    <w:rsid w:val="00706A30"/>
    <w:rsid w:val="00706B34"/>
    <w:rsid w:val="00706C27"/>
    <w:rsid w:val="00706F7A"/>
    <w:rsid w:val="00706FB9"/>
    <w:rsid w:val="007073AB"/>
    <w:rsid w:val="00707672"/>
    <w:rsid w:val="00707A10"/>
    <w:rsid w:val="00707A89"/>
    <w:rsid w:val="00707B3F"/>
    <w:rsid w:val="00707C26"/>
    <w:rsid w:val="00710027"/>
    <w:rsid w:val="0071062B"/>
    <w:rsid w:val="00710919"/>
    <w:rsid w:val="00710FC5"/>
    <w:rsid w:val="00711071"/>
    <w:rsid w:val="0071111C"/>
    <w:rsid w:val="00711190"/>
    <w:rsid w:val="00711195"/>
    <w:rsid w:val="007119FF"/>
    <w:rsid w:val="007121AE"/>
    <w:rsid w:val="0071225B"/>
    <w:rsid w:val="007123ED"/>
    <w:rsid w:val="007125CA"/>
    <w:rsid w:val="007126C5"/>
    <w:rsid w:val="00712760"/>
    <w:rsid w:val="007127D4"/>
    <w:rsid w:val="00712D83"/>
    <w:rsid w:val="00712F07"/>
    <w:rsid w:val="00712FD4"/>
    <w:rsid w:val="0071339D"/>
    <w:rsid w:val="0071351B"/>
    <w:rsid w:val="00713679"/>
    <w:rsid w:val="00713DCF"/>
    <w:rsid w:val="00713F16"/>
    <w:rsid w:val="007140DF"/>
    <w:rsid w:val="0071423E"/>
    <w:rsid w:val="00714659"/>
    <w:rsid w:val="007147BA"/>
    <w:rsid w:val="00714A8E"/>
    <w:rsid w:val="00715190"/>
    <w:rsid w:val="00715500"/>
    <w:rsid w:val="00715508"/>
    <w:rsid w:val="007155A5"/>
    <w:rsid w:val="007157C5"/>
    <w:rsid w:val="007157F7"/>
    <w:rsid w:val="0071585A"/>
    <w:rsid w:val="00715917"/>
    <w:rsid w:val="00715A02"/>
    <w:rsid w:val="00715D4F"/>
    <w:rsid w:val="00716002"/>
    <w:rsid w:val="00716122"/>
    <w:rsid w:val="007168F9"/>
    <w:rsid w:val="00716983"/>
    <w:rsid w:val="00716A50"/>
    <w:rsid w:val="00716B4E"/>
    <w:rsid w:val="00716BA8"/>
    <w:rsid w:val="00716C0E"/>
    <w:rsid w:val="00716C4E"/>
    <w:rsid w:val="00716DBC"/>
    <w:rsid w:val="00716FC2"/>
    <w:rsid w:val="007174D2"/>
    <w:rsid w:val="00717940"/>
    <w:rsid w:val="00717A70"/>
    <w:rsid w:val="00717DB5"/>
    <w:rsid w:val="00717F72"/>
    <w:rsid w:val="00717FC6"/>
    <w:rsid w:val="0072004B"/>
    <w:rsid w:val="00720A39"/>
    <w:rsid w:val="00720C8F"/>
    <w:rsid w:val="00720CD8"/>
    <w:rsid w:val="00720EB8"/>
    <w:rsid w:val="00720F0F"/>
    <w:rsid w:val="0072120B"/>
    <w:rsid w:val="0072130D"/>
    <w:rsid w:val="00721324"/>
    <w:rsid w:val="0072132D"/>
    <w:rsid w:val="007214C3"/>
    <w:rsid w:val="00721773"/>
    <w:rsid w:val="00721777"/>
    <w:rsid w:val="007218DA"/>
    <w:rsid w:val="0072195C"/>
    <w:rsid w:val="00721B3D"/>
    <w:rsid w:val="00721DC7"/>
    <w:rsid w:val="0072231B"/>
    <w:rsid w:val="00722489"/>
    <w:rsid w:val="00722490"/>
    <w:rsid w:val="00722594"/>
    <w:rsid w:val="007225B5"/>
    <w:rsid w:val="007227EE"/>
    <w:rsid w:val="00722B5E"/>
    <w:rsid w:val="00722F21"/>
    <w:rsid w:val="00723019"/>
    <w:rsid w:val="007230F2"/>
    <w:rsid w:val="00723152"/>
    <w:rsid w:val="00723194"/>
    <w:rsid w:val="00723570"/>
    <w:rsid w:val="007235D1"/>
    <w:rsid w:val="00723810"/>
    <w:rsid w:val="0072390A"/>
    <w:rsid w:val="00723C74"/>
    <w:rsid w:val="00723E3F"/>
    <w:rsid w:val="00724489"/>
    <w:rsid w:val="007244D3"/>
    <w:rsid w:val="0072454F"/>
    <w:rsid w:val="00724795"/>
    <w:rsid w:val="00724F53"/>
    <w:rsid w:val="00725446"/>
    <w:rsid w:val="0072579B"/>
    <w:rsid w:val="00725890"/>
    <w:rsid w:val="007259D7"/>
    <w:rsid w:val="00725B21"/>
    <w:rsid w:val="00725CB5"/>
    <w:rsid w:val="00725CFB"/>
    <w:rsid w:val="00726060"/>
    <w:rsid w:val="007264AE"/>
    <w:rsid w:val="00726512"/>
    <w:rsid w:val="007265EC"/>
    <w:rsid w:val="007266AD"/>
    <w:rsid w:val="00726AFD"/>
    <w:rsid w:val="00726B82"/>
    <w:rsid w:val="00726D1E"/>
    <w:rsid w:val="00726F98"/>
    <w:rsid w:val="007279AF"/>
    <w:rsid w:val="00727CCC"/>
    <w:rsid w:val="00727DBA"/>
    <w:rsid w:val="007303E9"/>
    <w:rsid w:val="00730441"/>
    <w:rsid w:val="007307F2"/>
    <w:rsid w:val="00730FFC"/>
    <w:rsid w:val="0073111D"/>
    <w:rsid w:val="00731204"/>
    <w:rsid w:val="00731258"/>
    <w:rsid w:val="0073138A"/>
    <w:rsid w:val="00731393"/>
    <w:rsid w:val="007314E1"/>
    <w:rsid w:val="007316D2"/>
    <w:rsid w:val="00731A48"/>
    <w:rsid w:val="00731E73"/>
    <w:rsid w:val="00732958"/>
    <w:rsid w:val="00732B10"/>
    <w:rsid w:val="00732BB2"/>
    <w:rsid w:val="00733169"/>
    <w:rsid w:val="007331DA"/>
    <w:rsid w:val="00733225"/>
    <w:rsid w:val="00733358"/>
    <w:rsid w:val="0073349F"/>
    <w:rsid w:val="007335CB"/>
    <w:rsid w:val="007338A1"/>
    <w:rsid w:val="00733B48"/>
    <w:rsid w:val="00733D37"/>
    <w:rsid w:val="0073400B"/>
    <w:rsid w:val="007340AE"/>
    <w:rsid w:val="00734195"/>
    <w:rsid w:val="007341AE"/>
    <w:rsid w:val="0073440A"/>
    <w:rsid w:val="0073446B"/>
    <w:rsid w:val="00734959"/>
    <w:rsid w:val="00734C66"/>
    <w:rsid w:val="00735099"/>
    <w:rsid w:val="0073555F"/>
    <w:rsid w:val="007356E4"/>
    <w:rsid w:val="0073591F"/>
    <w:rsid w:val="00735AEA"/>
    <w:rsid w:val="00735BC8"/>
    <w:rsid w:val="00735ED2"/>
    <w:rsid w:val="0073609D"/>
    <w:rsid w:val="00736374"/>
    <w:rsid w:val="00736C81"/>
    <w:rsid w:val="00736D04"/>
    <w:rsid w:val="00737171"/>
    <w:rsid w:val="007371AC"/>
    <w:rsid w:val="007371E3"/>
    <w:rsid w:val="007372D7"/>
    <w:rsid w:val="00737A9F"/>
    <w:rsid w:val="00737B58"/>
    <w:rsid w:val="00737DAA"/>
    <w:rsid w:val="00737FC7"/>
    <w:rsid w:val="0074002D"/>
    <w:rsid w:val="00740243"/>
    <w:rsid w:val="00740663"/>
    <w:rsid w:val="00740745"/>
    <w:rsid w:val="00740A11"/>
    <w:rsid w:val="00740A6A"/>
    <w:rsid w:val="00740D56"/>
    <w:rsid w:val="00740E62"/>
    <w:rsid w:val="00740E83"/>
    <w:rsid w:val="007413E1"/>
    <w:rsid w:val="00741C09"/>
    <w:rsid w:val="00741D00"/>
    <w:rsid w:val="00741ED3"/>
    <w:rsid w:val="00741F9A"/>
    <w:rsid w:val="00741FA1"/>
    <w:rsid w:val="007420BD"/>
    <w:rsid w:val="0074214A"/>
    <w:rsid w:val="0074249E"/>
    <w:rsid w:val="00742903"/>
    <w:rsid w:val="0074297F"/>
    <w:rsid w:val="007432A0"/>
    <w:rsid w:val="007432FD"/>
    <w:rsid w:val="007434B6"/>
    <w:rsid w:val="00743704"/>
    <w:rsid w:val="00743A42"/>
    <w:rsid w:val="00743A4A"/>
    <w:rsid w:val="00743B12"/>
    <w:rsid w:val="0074402B"/>
    <w:rsid w:val="00744496"/>
    <w:rsid w:val="007449F8"/>
    <w:rsid w:val="00744AC4"/>
    <w:rsid w:val="00744BF5"/>
    <w:rsid w:val="00744DE6"/>
    <w:rsid w:val="00744E5F"/>
    <w:rsid w:val="00745089"/>
    <w:rsid w:val="007450AB"/>
    <w:rsid w:val="007456F6"/>
    <w:rsid w:val="00745C27"/>
    <w:rsid w:val="00745CDF"/>
    <w:rsid w:val="00745EB8"/>
    <w:rsid w:val="00746093"/>
    <w:rsid w:val="00746496"/>
    <w:rsid w:val="0074651F"/>
    <w:rsid w:val="007466C5"/>
    <w:rsid w:val="007466DB"/>
    <w:rsid w:val="007467A0"/>
    <w:rsid w:val="007467C6"/>
    <w:rsid w:val="007468A4"/>
    <w:rsid w:val="00746A7C"/>
    <w:rsid w:val="00746DDF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2B"/>
    <w:rsid w:val="00750866"/>
    <w:rsid w:val="007508D2"/>
    <w:rsid w:val="00750913"/>
    <w:rsid w:val="0075098D"/>
    <w:rsid w:val="007509A1"/>
    <w:rsid w:val="00750D75"/>
    <w:rsid w:val="00750EB3"/>
    <w:rsid w:val="00750F7E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2F79"/>
    <w:rsid w:val="00753489"/>
    <w:rsid w:val="0075353B"/>
    <w:rsid w:val="007538D7"/>
    <w:rsid w:val="00753AEC"/>
    <w:rsid w:val="00753BCB"/>
    <w:rsid w:val="00753DCD"/>
    <w:rsid w:val="00753E77"/>
    <w:rsid w:val="0075427F"/>
    <w:rsid w:val="0075459B"/>
    <w:rsid w:val="007549D8"/>
    <w:rsid w:val="00754C41"/>
    <w:rsid w:val="00754FFF"/>
    <w:rsid w:val="0075574D"/>
    <w:rsid w:val="00755BF4"/>
    <w:rsid w:val="007565F4"/>
    <w:rsid w:val="00756773"/>
    <w:rsid w:val="007569DC"/>
    <w:rsid w:val="00756A88"/>
    <w:rsid w:val="00756A96"/>
    <w:rsid w:val="00756AC0"/>
    <w:rsid w:val="00756AE5"/>
    <w:rsid w:val="00756C72"/>
    <w:rsid w:val="00756DA5"/>
    <w:rsid w:val="00756F07"/>
    <w:rsid w:val="00757594"/>
    <w:rsid w:val="00757789"/>
    <w:rsid w:val="00757A4B"/>
    <w:rsid w:val="00757B20"/>
    <w:rsid w:val="00757DB9"/>
    <w:rsid w:val="00757F7B"/>
    <w:rsid w:val="0076003D"/>
    <w:rsid w:val="007601FE"/>
    <w:rsid w:val="007613AF"/>
    <w:rsid w:val="007613F9"/>
    <w:rsid w:val="0076152E"/>
    <w:rsid w:val="007618F0"/>
    <w:rsid w:val="00761B73"/>
    <w:rsid w:val="00761CA3"/>
    <w:rsid w:val="00761E8A"/>
    <w:rsid w:val="00762100"/>
    <w:rsid w:val="0076224C"/>
    <w:rsid w:val="007623A8"/>
    <w:rsid w:val="0076241B"/>
    <w:rsid w:val="007625AA"/>
    <w:rsid w:val="0076260B"/>
    <w:rsid w:val="00762AF1"/>
    <w:rsid w:val="00762E78"/>
    <w:rsid w:val="00762FC6"/>
    <w:rsid w:val="007630CD"/>
    <w:rsid w:val="00763292"/>
    <w:rsid w:val="00763897"/>
    <w:rsid w:val="00763917"/>
    <w:rsid w:val="0076396A"/>
    <w:rsid w:val="007639E1"/>
    <w:rsid w:val="00763F17"/>
    <w:rsid w:val="00763F79"/>
    <w:rsid w:val="00764109"/>
    <w:rsid w:val="00764144"/>
    <w:rsid w:val="00764254"/>
    <w:rsid w:val="00764325"/>
    <w:rsid w:val="00764870"/>
    <w:rsid w:val="00764AFB"/>
    <w:rsid w:val="00764D6C"/>
    <w:rsid w:val="00765020"/>
    <w:rsid w:val="007653E5"/>
    <w:rsid w:val="00765569"/>
    <w:rsid w:val="007655C4"/>
    <w:rsid w:val="00765661"/>
    <w:rsid w:val="00765702"/>
    <w:rsid w:val="007658E4"/>
    <w:rsid w:val="00765AB0"/>
    <w:rsid w:val="00765CDF"/>
    <w:rsid w:val="00765DD1"/>
    <w:rsid w:val="007661E1"/>
    <w:rsid w:val="007661ED"/>
    <w:rsid w:val="00766462"/>
    <w:rsid w:val="00766888"/>
    <w:rsid w:val="00766A28"/>
    <w:rsid w:val="00766A71"/>
    <w:rsid w:val="00766A9E"/>
    <w:rsid w:val="00766AB2"/>
    <w:rsid w:val="00766AD1"/>
    <w:rsid w:val="00766D46"/>
    <w:rsid w:val="00766E02"/>
    <w:rsid w:val="00767156"/>
    <w:rsid w:val="00767242"/>
    <w:rsid w:val="0076726E"/>
    <w:rsid w:val="00767519"/>
    <w:rsid w:val="0076764C"/>
    <w:rsid w:val="007678D6"/>
    <w:rsid w:val="00767AEB"/>
    <w:rsid w:val="00767B89"/>
    <w:rsid w:val="00767C13"/>
    <w:rsid w:val="00770091"/>
    <w:rsid w:val="0077012F"/>
    <w:rsid w:val="0077017D"/>
    <w:rsid w:val="007707D2"/>
    <w:rsid w:val="00770A8D"/>
    <w:rsid w:val="00770CE2"/>
    <w:rsid w:val="00770FC6"/>
    <w:rsid w:val="007712DD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6A"/>
    <w:rsid w:val="00772AF2"/>
    <w:rsid w:val="00772BAF"/>
    <w:rsid w:val="00772E32"/>
    <w:rsid w:val="00772F45"/>
    <w:rsid w:val="00773294"/>
    <w:rsid w:val="007732DE"/>
    <w:rsid w:val="007734C5"/>
    <w:rsid w:val="0077361D"/>
    <w:rsid w:val="00773893"/>
    <w:rsid w:val="00773921"/>
    <w:rsid w:val="00773F34"/>
    <w:rsid w:val="00773FE1"/>
    <w:rsid w:val="00773FE3"/>
    <w:rsid w:val="007747DC"/>
    <w:rsid w:val="00774848"/>
    <w:rsid w:val="007748D8"/>
    <w:rsid w:val="007748F4"/>
    <w:rsid w:val="00774928"/>
    <w:rsid w:val="00774DD8"/>
    <w:rsid w:val="0077502F"/>
    <w:rsid w:val="00775473"/>
    <w:rsid w:val="007756EA"/>
    <w:rsid w:val="007758B5"/>
    <w:rsid w:val="00775BFA"/>
    <w:rsid w:val="00775C02"/>
    <w:rsid w:val="00775F10"/>
    <w:rsid w:val="00775F4F"/>
    <w:rsid w:val="0077609A"/>
    <w:rsid w:val="00776103"/>
    <w:rsid w:val="0077627C"/>
    <w:rsid w:val="007762D2"/>
    <w:rsid w:val="0077688A"/>
    <w:rsid w:val="00776B1E"/>
    <w:rsid w:val="00776B48"/>
    <w:rsid w:val="00776B82"/>
    <w:rsid w:val="0077710C"/>
    <w:rsid w:val="00777247"/>
    <w:rsid w:val="007772B8"/>
    <w:rsid w:val="007777B8"/>
    <w:rsid w:val="007777D5"/>
    <w:rsid w:val="0077780A"/>
    <w:rsid w:val="00777A4F"/>
    <w:rsid w:val="00777C67"/>
    <w:rsid w:val="00777DD9"/>
    <w:rsid w:val="00780115"/>
    <w:rsid w:val="0078028A"/>
    <w:rsid w:val="0078063F"/>
    <w:rsid w:val="00780795"/>
    <w:rsid w:val="0078080B"/>
    <w:rsid w:val="00780A4C"/>
    <w:rsid w:val="00780BA4"/>
    <w:rsid w:val="00780C06"/>
    <w:rsid w:val="00780F98"/>
    <w:rsid w:val="00781010"/>
    <w:rsid w:val="00781060"/>
    <w:rsid w:val="0078108F"/>
    <w:rsid w:val="007812D6"/>
    <w:rsid w:val="007818AE"/>
    <w:rsid w:val="00781BB3"/>
    <w:rsid w:val="00781F22"/>
    <w:rsid w:val="00782038"/>
    <w:rsid w:val="00782205"/>
    <w:rsid w:val="0078223B"/>
    <w:rsid w:val="00782A62"/>
    <w:rsid w:val="00782CB5"/>
    <w:rsid w:val="00782D8B"/>
    <w:rsid w:val="00782F39"/>
    <w:rsid w:val="00783010"/>
    <w:rsid w:val="00783172"/>
    <w:rsid w:val="00783814"/>
    <w:rsid w:val="00783A19"/>
    <w:rsid w:val="00783D04"/>
    <w:rsid w:val="00783D6C"/>
    <w:rsid w:val="007841FF"/>
    <w:rsid w:val="00784426"/>
    <w:rsid w:val="007845C5"/>
    <w:rsid w:val="00784786"/>
    <w:rsid w:val="00784CA1"/>
    <w:rsid w:val="00784EF8"/>
    <w:rsid w:val="00784F3E"/>
    <w:rsid w:val="0078519E"/>
    <w:rsid w:val="0078526C"/>
    <w:rsid w:val="0078543F"/>
    <w:rsid w:val="00785484"/>
    <w:rsid w:val="007855ED"/>
    <w:rsid w:val="0078571E"/>
    <w:rsid w:val="00785729"/>
    <w:rsid w:val="00785B65"/>
    <w:rsid w:val="00786537"/>
    <w:rsid w:val="0078655C"/>
    <w:rsid w:val="007866DA"/>
    <w:rsid w:val="007868E8"/>
    <w:rsid w:val="007869E3"/>
    <w:rsid w:val="00786BA3"/>
    <w:rsid w:val="00786E9A"/>
    <w:rsid w:val="00787004"/>
    <w:rsid w:val="00787458"/>
    <w:rsid w:val="007875A6"/>
    <w:rsid w:val="00787684"/>
    <w:rsid w:val="00787B6B"/>
    <w:rsid w:val="00787BF3"/>
    <w:rsid w:val="00787E72"/>
    <w:rsid w:val="0079049D"/>
    <w:rsid w:val="00790503"/>
    <w:rsid w:val="0079059D"/>
    <w:rsid w:val="00790734"/>
    <w:rsid w:val="00790969"/>
    <w:rsid w:val="00790B8B"/>
    <w:rsid w:val="0079110C"/>
    <w:rsid w:val="0079147C"/>
    <w:rsid w:val="00791B3E"/>
    <w:rsid w:val="0079201A"/>
    <w:rsid w:val="00792470"/>
    <w:rsid w:val="0079275A"/>
    <w:rsid w:val="007927F5"/>
    <w:rsid w:val="007929F1"/>
    <w:rsid w:val="00792B36"/>
    <w:rsid w:val="00793065"/>
    <w:rsid w:val="00793495"/>
    <w:rsid w:val="007936C1"/>
    <w:rsid w:val="00793738"/>
    <w:rsid w:val="007937EB"/>
    <w:rsid w:val="00793DCA"/>
    <w:rsid w:val="007941B0"/>
    <w:rsid w:val="00794350"/>
    <w:rsid w:val="007946AF"/>
    <w:rsid w:val="007947A0"/>
    <w:rsid w:val="007947BA"/>
    <w:rsid w:val="00794C0D"/>
    <w:rsid w:val="00794CBD"/>
    <w:rsid w:val="00794F84"/>
    <w:rsid w:val="00795109"/>
    <w:rsid w:val="007952A8"/>
    <w:rsid w:val="00795B51"/>
    <w:rsid w:val="00795BB2"/>
    <w:rsid w:val="00795E7A"/>
    <w:rsid w:val="0079644F"/>
    <w:rsid w:val="00796514"/>
    <w:rsid w:val="007966D4"/>
    <w:rsid w:val="00796929"/>
    <w:rsid w:val="00796BE4"/>
    <w:rsid w:val="00796C7F"/>
    <w:rsid w:val="00796D17"/>
    <w:rsid w:val="00797203"/>
    <w:rsid w:val="00797740"/>
    <w:rsid w:val="007978BE"/>
    <w:rsid w:val="00797DC2"/>
    <w:rsid w:val="007A00C6"/>
    <w:rsid w:val="007A00E6"/>
    <w:rsid w:val="007A013F"/>
    <w:rsid w:val="007A03F9"/>
    <w:rsid w:val="007A056A"/>
    <w:rsid w:val="007A05CB"/>
    <w:rsid w:val="007A0777"/>
    <w:rsid w:val="007A077F"/>
    <w:rsid w:val="007A0B31"/>
    <w:rsid w:val="007A0C58"/>
    <w:rsid w:val="007A0C92"/>
    <w:rsid w:val="007A0E4E"/>
    <w:rsid w:val="007A0ECC"/>
    <w:rsid w:val="007A105C"/>
    <w:rsid w:val="007A16B0"/>
    <w:rsid w:val="007A1714"/>
    <w:rsid w:val="007A191C"/>
    <w:rsid w:val="007A1A13"/>
    <w:rsid w:val="007A2027"/>
    <w:rsid w:val="007A21BB"/>
    <w:rsid w:val="007A2422"/>
    <w:rsid w:val="007A29E0"/>
    <w:rsid w:val="007A327A"/>
    <w:rsid w:val="007A345A"/>
    <w:rsid w:val="007A3563"/>
    <w:rsid w:val="007A3943"/>
    <w:rsid w:val="007A3ABD"/>
    <w:rsid w:val="007A3AD8"/>
    <w:rsid w:val="007A3BB7"/>
    <w:rsid w:val="007A3C2B"/>
    <w:rsid w:val="007A3E3E"/>
    <w:rsid w:val="007A3EA5"/>
    <w:rsid w:val="007A3FF4"/>
    <w:rsid w:val="007A433C"/>
    <w:rsid w:val="007A43A5"/>
    <w:rsid w:val="007A4540"/>
    <w:rsid w:val="007A48DE"/>
    <w:rsid w:val="007A4ECA"/>
    <w:rsid w:val="007A4ECD"/>
    <w:rsid w:val="007A53E7"/>
    <w:rsid w:val="007A5672"/>
    <w:rsid w:val="007A56CA"/>
    <w:rsid w:val="007A575A"/>
    <w:rsid w:val="007A592A"/>
    <w:rsid w:val="007A5999"/>
    <w:rsid w:val="007A5AFE"/>
    <w:rsid w:val="007A5DDD"/>
    <w:rsid w:val="007A5DF2"/>
    <w:rsid w:val="007A5F49"/>
    <w:rsid w:val="007A5FD3"/>
    <w:rsid w:val="007A69DF"/>
    <w:rsid w:val="007A6CEA"/>
    <w:rsid w:val="007A6FE2"/>
    <w:rsid w:val="007A7223"/>
    <w:rsid w:val="007A775F"/>
    <w:rsid w:val="007A7BB3"/>
    <w:rsid w:val="007A7F61"/>
    <w:rsid w:val="007B0437"/>
    <w:rsid w:val="007B045B"/>
    <w:rsid w:val="007B0559"/>
    <w:rsid w:val="007B0A66"/>
    <w:rsid w:val="007B0A90"/>
    <w:rsid w:val="007B0B65"/>
    <w:rsid w:val="007B0B94"/>
    <w:rsid w:val="007B0D79"/>
    <w:rsid w:val="007B1222"/>
    <w:rsid w:val="007B18D5"/>
    <w:rsid w:val="007B1A50"/>
    <w:rsid w:val="007B1A70"/>
    <w:rsid w:val="007B1F74"/>
    <w:rsid w:val="007B204D"/>
    <w:rsid w:val="007B235D"/>
    <w:rsid w:val="007B2446"/>
    <w:rsid w:val="007B2524"/>
    <w:rsid w:val="007B2599"/>
    <w:rsid w:val="007B2770"/>
    <w:rsid w:val="007B2821"/>
    <w:rsid w:val="007B295A"/>
    <w:rsid w:val="007B2C91"/>
    <w:rsid w:val="007B2E81"/>
    <w:rsid w:val="007B2F72"/>
    <w:rsid w:val="007B3094"/>
    <w:rsid w:val="007B3305"/>
    <w:rsid w:val="007B346D"/>
    <w:rsid w:val="007B36E4"/>
    <w:rsid w:val="007B3D4F"/>
    <w:rsid w:val="007B3F98"/>
    <w:rsid w:val="007B4161"/>
    <w:rsid w:val="007B46E9"/>
    <w:rsid w:val="007B4733"/>
    <w:rsid w:val="007B546E"/>
    <w:rsid w:val="007B556A"/>
    <w:rsid w:val="007B57B3"/>
    <w:rsid w:val="007B5C18"/>
    <w:rsid w:val="007B5F48"/>
    <w:rsid w:val="007B5FD8"/>
    <w:rsid w:val="007B634D"/>
    <w:rsid w:val="007B6532"/>
    <w:rsid w:val="007B6727"/>
    <w:rsid w:val="007B6AE5"/>
    <w:rsid w:val="007B6E32"/>
    <w:rsid w:val="007B6E7D"/>
    <w:rsid w:val="007B772A"/>
    <w:rsid w:val="007B7AA4"/>
    <w:rsid w:val="007B7CC0"/>
    <w:rsid w:val="007B7DFF"/>
    <w:rsid w:val="007C00F6"/>
    <w:rsid w:val="007C0407"/>
    <w:rsid w:val="007C061F"/>
    <w:rsid w:val="007C07C7"/>
    <w:rsid w:val="007C09AA"/>
    <w:rsid w:val="007C0F0A"/>
    <w:rsid w:val="007C1461"/>
    <w:rsid w:val="007C1523"/>
    <w:rsid w:val="007C176E"/>
    <w:rsid w:val="007C17A7"/>
    <w:rsid w:val="007C18E7"/>
    <w:rsid w:val="007C1AA6"/>
    <w:rsid w:val="007C28A5"/>
    <w:rsid w:val="007C28B7"/>
    <w:rsid w:val="007C28CB"/>
    <w:rsid w:val="007C2DA3"/>
    <w:rsid w:val="007C2E23"/>
    <w:rsid w:val="007C2F2F"/>
    <w:rsid w:val="007C3110"/>
    <w:rsid w:val="007C3234"/>
    <w:rsid w:val="007C34D0"/>
    <w:rsid w:val="007C37B2"/>
    <w:rsid w:val="007C3B01"/>
    <w:rsid w:val="007C3BC0"/>
    <w:rsid w:val="007C3D44"/>
    <w:rsid w:val="007C3EEE"/>
    <w:rsid w:val="007C3F59"/>
    <w:rsid w:val="007C404B"/>
    <w:rsid w:val="007C41C5"/>
    <w:rsid w:val="007C444F"/>
    <w:rsid w:val="007C4603"/>
    <w:rsid w:val="007C4A05"/>
    <w:rsid w:val="007C4A34"/>
    <w:rsid w:val="007C4B7B"/>
    <w:rsid w:val="007C4E90"/>
    <w:rsid w:val="007C54F1"/>
    <w:rsid w:val="007C5658"/>
    <w:rsid w:val="007C56D6"/>
    <w:rsid w:val="007C5B2B"/>
    <w:rsid w:val="007C5F07"/>
    <w:rsid w:val="007C6264"/>
    <w:rsid w:val="007C62D4"/>
    <w:rsid w:val="007C63CA"/>
    <w:rsid w:val="007C642F"/>
    <w:rsid w:val="007C657B"/>
    <w:rsid w:val="007C6655"/>
    <w:rsid w:val="007C687A"/>
    <w:rsid w:val="007C69A3"/>
    <w:rsid w:val="007C6EE9"/>
    <w:rsid w:val="007C6F37"/>
    <w:rsid w:val="007C6F59"/>
    <w:rsid w:val="007C7182"/>
    <w:rsid w:val="007C74DD"/>
    <w:rsid w:val="007C7506"/>
    <w:rsid w:val="007C77FC"/>
    <w:rsid w:val="007C7CF3"/>
    <w:rsid w:val="007C7F21"/>
    <w:rsid w:val="007C7F3E"/>
    <w:rsid w:val="007C7F97"/>
    <w:rsid w:val="007D002B"/>
    <w:rsid w:val="007D00A4"/>
    <w:rsid w:val="007D05D0"/>
    <w:rsid w:val="007D0A79"/>
    <w:rsid w:val="007D0A99"/>
    <w:rsid w:val="007D0AFC"/>
    <w:rsid w:val="007D0BD1"/>
    <w:rsid w:val="007D186D"/>
    <w:rsid w:val="007D1891"/>
    <w:rsid w:val="007D1AA7"/>
    <w:rsid w:val="007D1C1B"/>
    <w:rsid w:val="007D24D9"/>
    <w:rsid w:val="007D2687"/>
    <w:rsid w:val="007D2985"/>
    <w:rsid w:val="007D2C03"/>
    <w:rsid w:val="007D3614"/>
    <w:rsid w:val="007D38DC"/>
    <w:rsid w:val="007D38DE"/>
    <w:rsid w:val="007D3ED3"/>
    <w:rsid w:val="007D40DD"/>
    <w:rsid w:val="007D40ED"/>
    <w:rsid w:val="007D4112"/>
    <w:rsid w:val="007D4483"/>
    <w:rsid w:val="007D4801"/>
    <w:rsid w:val="007D483C"/>
    <w:rsid w:val="007D489B"/>
    <w:rsid w:val="007D4A08"/>
    <w:rsid w:val="007D4A12"/>
    <w:rsid w:val="007D4A77"/>
    <w:rsid w:val="007D4B2A"/>
    <w:rsid w:val="007D4DCF"/>
    <w:rsid w:val="007D4DDB"/>
    <w:rsid w:val="007D4F08"/>
    <w:rsid w:val="007D4F25"/>
    <w:rsid w:val="007D51ED"/>
    <w:rsid w:val="007D520C"/>
    <w:rsid w:val="007D547B"/>
    <w:rsid w:val="007D5C90"/>
    <w:rsid w:val="007D5D3C"/>
    <w:rsid w:val="007D6044"/>
    <w:rsid w:val="007D624F"/>
    <w:rsid w:val="007D6364"/>
    <w:rsid w:val="007D64F1"/>
    <w:rsid w:val="007D65BD"/>
    <w:rsid w:val="007D679B"/>
    <w:rsid w:val="007D68D9"/>
    <w:rsid w:val="007D6A55"/>
    <w:rsid w:val="007D6E95"/>
    <w:rsid w:val="007D6F57"/>
    <w:rsid w:val="007D6F98"/>
    <w:rsid w:val="007D747C"/>
    <w:rsid w:val="007D74AE"/>
    <w:rsid w:val="007D767A"/>
    <w:rsid w:val="007D7D6F"/>
    <w:rsid w:val="007D7E78"/>
    <w:rsid w:val="007E0131"/>
    <w:rsid w:val="007E015D"/>
    <w:rsid w:val="007E038A"/>
    <w:rsid w:val="007E0588"/>
    <w:rsid w:val="007E07C8"/>
    <w:rsid w:val="007E08A3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63B"/>
    <w:rsid w:val="007E2983"/>
    <w:rsid w:val="007E2B6A"/>
    <w:rsid w:val="007E2D53"/>
    <w:rsid w:val="007E2E51"/>
    <w:rsid w:val="007E3077"/>
    <w:rsid w:val="007E317F"/>
    <w:rsid w:val="007E33F1"/>
    <w:rsid w:val="007E3462"/>
    <w:rsid w:val="007E3589"/>
    <w:rsid w:val="007E3643"/>
    <w:rsid w:val="007E3A66"/>
    <w:rsid w:val="007E3BB9"/>
    <w:rsid w:val="007E3C97"/>
    <w:rsid w:val="007E3FE7"/>
    <w:rsid w:val="007E430B"/>
    <w:rsid w:val="007E4398"/>
    <w:rsid w:val="007E445A"/>
    <w:rsid w:val="007E4A55"/>
    <w:rsid w:val="007E4B1E"/>
    <w:rsid w:val="007E4B70"/>
    <w:rsid w:val="007E4C30"/>
    <w:rsid w:val="007E4C79"/>
    <w:rsid w:val="007E4C99"/>
    <w:rsid w:val="007E52B4"/>
    <w:rsid w:val="007E52F0"/>
    <w:rsid w:val="007E5464"/>
    <w:rsid w:val="007E5614"/>
    <w:rsid w:val="007E5E9E"/>
    <w:rsid w:val="007E5F85"/>
    <w:rsid w:val="007E6093"/>
    <w:rsid w:val="007E6200"/>
    <w:rsid w:val="007E62F9"/>
    <w:rsid w:val="007E63AD"/>
    <w:rsid w:val="007E643C"/>
    <w:rsid w:val="007E6476"/>
    <w:rsid w:val="007E6682"/>
    <w:rsid w:val="007E66F2"/>
    <w:rsid w:val="007E6826"/>
    <w:rsid w:val="007E69A4"/>
    <w:rsid w:val="007E6A9B"/>
    <w:rsid w:val="007E6BF4"/>
    <w:rsid w:val="007E6E3C"/>
    <w:rsid w:val="007E722C"/>
    <w:rsid w:val="007E7277"/>
    <w:rsid w:val="007E73DA"/>
    <w:rsid w:val="007E746C"/>
    <w:rsid w:val="007E768C"/>
    <w:rsid w:val="007E7946"/>
    <w:rsid w:val="007E7A53"/>
    <w:rsid w:val="007F0359"/>
    <w:rsid w:val="007F0395"/>
    <w:rsid w:val="007F039D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6A0"/>
    <w:rsid w:val="007F19C9"/>
    <w:rsid w:val="007F1B1B"/>
    <w:rsid w:val="007F1B2C"/>
    <w:rsid w:val="007F2172"/>
    <w:rsid w:val="007F2D36"/>
    <w:rsid w:val="007F3318"/>
    <w:rsid w:val="007F339E"/>
    <w:rsid w:val="007F3437"/>
    <w:rsid w:val="007F3668"/>
    <w:rsid w:val="007F3803"/>
    <w:rsid w:val="007F3AEA"/>
    <w:rsid w:val="007F3C2D"/>
    <w:rsid w:val="007F3E38"/>
    <w:rsid w:val="007F3F1E"/>
    <w:rsid w:val="007F3F4C"/>
    <w:rsid w:val="007F42A2"/>
    <w:rsid w:val="007F4434"/>
    <w:rsid w:val="007F4642"/>
    <w:rsid w:val="007F48AE"/>
    <w:rsid w:val="007F4EAB"/>
    <w:rsid w:val="007F502F"/>
    <w:rsid w:val="007F5350"/>
    <w:rsid w:val="007F54A6"/>
    <w:rsid w:val="007F5600"/>
    <w:rsid w:val="007F577A"/>
    <w:rsid w:val="007F5D7B"/>
    <w:rsid w:val="007F5DFA"/>
    <w:rsid w:val="007F61F5"/>
    <w:rsid w:val="007F6430"/>
    <w:rsid w:val="007F6854"/>
    <w:rsid w:val="007F703A"/>
    <w:rsid w:val="007F73B3"/>
    <w:rsid w:val="007F74EB"/>
    <w:rsid w:val="007F7682"/>
    <w:rsid w:val="007F77C2"/>
    <w:rsid w:val="007F79D5"/>
    <w:rsid w:val="007F7B74"/>
    <w:rsid w:val="007F7CD6"/>
    <w:rsid w:val="007F7D42"/>
    <w:rsid w:val="007F7F09"/>
    <w:rsid w:val="007F7F46"/>
    <w:rsid w:val="007F7F54"/>
    <w:rsid w:val="0080015D"/>
    <w:rsid w:val="008002FD"/>
    <w:rsid w:val="00800508"/>
    <w:rsid w:val="00800A91"/>
    <w:rsid w:val="008012A1"/>
    <w:rsid w:val="00801326"/>
    <w:rsid w:val="00801340"/>
    <w:rsid w:val="00801502"/>
    <w:rsid w:val="008018E4"/>
    <w:rsid w:val="00801D40"/>
    <w:rsid w:val="00802336"/>
    <w:rsid w:val="008024A3"/>
    <w:rsid w:val="0080281E"/>
    <w:rsid w:val="00802934"/>
    <w:rsid w:val="00802970"/>
    <w:rsid w:val="00802D6C"/>
    <w:rsid w:val="00802D7D"/>
    <w:rsid w:val="0080301B"/>
    <w:rsid w:val="00803098"/>
    <w:rsid w:val="0080344F"/>
    <w:rsid w:val="0080346E"/>
    <w:rsid w:val="00803498"/>
    <w:rsid w:val="008034FC"/>
    <w:rsid w:val="008035CE"/>
    <w:rsid w:val="008036B5"/>
    <w:rsid w:val="00803DC9"/>
    <w:rsid w:val="00803FCD"/>
    <w:rsid w:val="00804349"/>
    <w:rsid w:val="00804358"/>
    <w:rsid w:val="00804693"/>
    <w:rsid w:val="00804A89"/>
    <w:rsid w:val="00804C35"/>
    <w:rsid w:val="008050AA"/>
    <w:rsid w:val="0080555B"/>
    <w:rsid w:val="00805768"/>
    <w:rsid w:val="0080583B"/>
    <w:rsid w:val="00805C20"/>
    <w:rsid w:val="00805D28"/>
    <w:rsid w:val="008063D6"/>
    <w:rsid w:val="00806951"/>
    <w:rsid w:val="008069DA"/>
    <w:rsid w:val="00806C63"/>
    <w:rsid w:val="00806CED"/>
    <w:rsid w:val="00806D95"/>
    <w:rsid w:val="00806F89"/>
    <w:rsid w:val="0080749E"/>
    <w:rsid w:val="0080764A"/>
    <w:rsid w:val="00807A48"/>
    <w:rsid w:val="00807B32"/>
    <w:rsid w:val="00810625"/>
    <w:rsid w:val="008106E1"/>
    <w:rsid w:val="00810738"/>
    <w:rsid w:val="00810891"/>
    <w:rsid w:val="00810898"/>
    <w:rsid w:val="008108A7"/>
    <w:rsid w:val="00810AFD"/>
    <w:rsid w:val="00810FE5"/>
    <w:rsid w:val="00811286"/>
    <w:rsid w:val="00811410"/>
    <w:rsid w:val="008114E1"/>
    <w:rsid w:val="0081161B"/>
    <w:rsid w:val="0081173F"/>
    <w:rsid w:val="008119CE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92C"/>
    <w:rsid w:val="00812CC8"/>
    <w:rsid w:val="00812DCC"/>
    <w:rsid w:val="00812EE3"/>
    <w:rsid w:val="00812F66"/>
    <w:rsid w:val="0081305C"/>
    <w:rsid w:val="00813108"/>
    <w:rsid w:val="0081327A"/>
    <w:rsid w:val="008132A2"/>
    <w:rsid w:val="008135CD"/>
    <w:rsid w:val="0081373C"/>
    <w:rsid w:val="0081387C"/>
    <w:rsid w:val="00813AC4"/>
    <w:rsid w:val="00813ACF"/>
    <w:rsid w:val="00813AFD"/>
    <w:rsid w:val="00813B1B"/>
    <w:rsid w:val="00813CF0"/>
    <w:rsid w:val="00813F1D"/>
    <w:rsid w:val="00814030"/>
    <w:rsid w:val="00814139"/>
    <w:rsid w:val="00814343"/>
    <w:rsid w:val="00814566"/>
    <w:rsid w:val="008145FA"/>
    <w:rsid w:val="00814786"/>
    <w:rsid w:val="00814BD4"/>
    <w:rsid w:val="00815ABF"/>
    <w:rsid w:val="00815CA7"/>
    <w:rsid w:val="0081616A"/>
    <w:rsid w:val="0081627B"/>
    <w:rsid w:val="008164B3"/>
    <w:rsid w:val="008165FB"/>
    <w:rsid w:val="008168AD"/>
    <w:rsid w:val="00816C87"/>
    <w:rsid w:val="00816D27"/>
    <w:rsid w:val="00816F92"/>
    <w:rsid w:val="008173C8"/>
    <w:rsid w:val="00817506"/>
    <w:rsid w:val="00817914"/>
    <w:rsid w:val="00817A9C"/>
    <w:rsid w:val="00817AC2"/>
    <w:rsid w:val="00817FEC"/>
    <w:rsid w:val="00820056"/>
    <w:rsid w:val="0082014B"/>
    <w:rsid w:val="0082033C"/>
    <w:rsid w:val="0082035B"/>
    <w:rsid w:val="00820418"/>
    <w:rsid w:val="008207B9"/>
    <w:rsid w:val="008208AD"/>
    <w:rsid w:val="008208F4"/>
    <w:rsid w:val="0082099C"/>
    <w:rsid w:val="00820B22"/>
    <w:rsid w:val="00820FEF"/>
    <w:rsid w:val="0082114E"/>
    <w:rsid w:val="0082127A"/>
    <w:rsid w:val="008219B3"/>
    <w:rsid w:val="00821DC0"/>
    <w:rsid w:val="00821E87"/>
    <w:rsid w:val="00822097"/>
    <w:rsid w:val="0082229B"/>
    <w:rsid w:val="00822698"/>
    <w:rsid w:val="00822F36"/>
    <w:rsid w:val="008230B0"/>
    <w:rsid w:val="0082331D"/>
    <w:rsid w:val="0082373F"/>
    <w:rsid w:val="00823A20"/>
    <w:rsid w:val="00823BCD"/>
    <w:rsid w:val="00823CD5"/>
    <w:rsid w:val="00824060"/>
    <w:rsid w:val="00824085"/>
    <w:rsid w:val="0082456B"/>
    <w:rsid w:val="00824614"/>
    <w:rsid w:val="008246BD"/>
    <w:rsid w:val="00824845"/>
    <w:rsid w:val="0082494D"/>
    <w:rsid w:val="00824E47"/>
    <w:rsid w:val="00825160"/>
    <w:rsid w:val="00825175"/>
    <w:rsid w:val="00825205"/>
    <w:rsid w:val="00825394"/>
    <w:rsid w:val="00825506"/>
    <w:rsid w:val="008256D0"/>
    <w:rsid w:val="00825A0C"/>
    <w:rsid w:val="00825AF0"/>
    <w:rsid w:val="00825B0B"/>
    <w:rsid w:val="00825B78"/>
    <w:rsid w:val="00825B7A"/>
    <w:rsid w:val="00825E67"/>
    <w:rsid w:val="0082607B"/>
    <w:rsid w:val="00826172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4A"/>
    <w:rsid w:val="00827DF5"/>
    <w:rsid w:val="00827FD1"/>
    <w:rsid w:val="0083001C"/>
    <w:rsid w:val="0083011D"/>
    <w:rsid w:val="00830406"/>
    <w:rsid w:val="00830648"/>
    <w:rsid w:val="00830726"/>
    <w:rsid w:val="00830738"/>
    <w:rsid w:val="0083077D"/>
    <w:rsid w:val="0083085B"/>
    <w:rsid w:val="00830CB6"/>
    <w:rsid w:val="00830E96"/>
    <w:rsid w:val="0083129B"/>
    <w:rsid w:val="008312FC"/>
    <w:rsid w:val="00831485"/>
    <w:rsid w:val="0083149C"/>
    <w:rsid w:val="00831723"/>
    <w:rsid w:val="008317C4"/>
    <w:rsid w:val="00831825"/>
    <w:rsid w:val="008318F9"/>
    <w:rsid w:val="00831909"/>
    <w:rsid w:val="008320B9"/>
    <w:rsid w:val="00832134"/>
    <w:rsid w:val="00832204"/>
    <w:rsid w:val="0083265B"/>
    <w:rsid w:val="0083265F"/>
    <w:rsid w:val="00832BEE"/>
    <w:rsid w:val="00832CBC"/>
    <w:rsid w:val="00832EF9"/>
    <w:rsid w:val="0083364C"/>
    <w:rsid w:val="0083371B"/>
    <w:rsid w:val="008340DD"/>
    <w:rsid w:val="008343E7"/>
    <w:rsid w:val="008345C3"/>
    <w:rsid w:val="008346DC"/>
    <w:rsid w:val="008349E8"/>
    <w:rsid w:val="00834A83"/>
    <w:rsid w:val="00834ABE"/>
    <w:rsid w:val="00834DC0"/>
    <w:rsid w:val="00834F41"/>
    <w:rsid w:val="008358CA"/>
    <w:rsid w:val="00835B0D"/>
    <w:rsid w:val="00835B73"/>
    <w:rsid w:val="00835EEA"/>
    <w:rsid w:val="0083629C"/>
    <w:rsid w:val="0083636D"/>
    <w:rsid w:val="00836399"/>
    <w:rsid w:val="00836578"/>
    <w:rsid w:val="008366B7"/>
    <w:rsid w:val="00836D6D"/>
    <w:rsid w:val="0083712C"/>
    <w:rsid w:val="008371A1"/>
    <w:rsid w:val="008374B1"/>
    <w:rsid w:val="0083770A"/>
    <w:rsid w:val="00837756"/>
    <w:rsid w:val="008377F8"/>
    <w:rsid w:val="00837B76"/>
    <w:rsid w:val="00837E5E"/>
    <w:rsid w:val="00837F6D"/>
    <w:rsid w:val="008401D5"/>
    <w:rsid w:val="00840532"/>
    <w:rsid w:val="00840BC7"/>
    <w:rsid w:val="00841233"/>
    <w:rsid w:val="00841472"/>
    <w:rsid w:val="00841603"/>
    <w:rsid w:val="0084164E"/>
    <w:rsid w:val="00841D03"/>
    <w:rsid w:val="00841D0B"/>
    <w:rsid w:val="00841DAD"/>
    <w:rsid w:val="00842033"/>
    <w:rsid w:val="00842465"/>
    <w:rsid w:val="008424F8"/>
    <w:rsid w:val="008428E5"/>
    <w:rsid w:val="00842A94"/>
    <w:rsid w:val="00842AB6"/>
    <w:rsid w:val="00842C2F"/>
    <w:rsid w:val="00842C82"/>
    <w:rsid w:val="00843A7E"/>
    <w:rsid w:val="00843B8F"/>
    <w:rsid w:val="00843D84"/>
    <w:rsid w:val="00843EFD"/>
    <w:rsid w:val="00844066"/>
    <w:rsid w:val="008448A1"/>
    <w:rsid w:val="00844998"/>
    <w:rsid w:val="00844A4E"/>
    <w:rsid w:val="00844D16"/>
    <w:rsid w:val="00844D8D"/>
    <w:rsid w:val="00844E00"/>
    <w:rsid w:val="00845324"/>
    <w:rsid w:val="00845575"/>
    <w:rsid w:val="00845DB5"/>
    <w:rsid w:val="008461F4"/>
    <w:rsid w:val="00846536"/>
    <w:rsid w:val="0084663E"/>
    <w:rsid w:val="008468B7"/>
    <w:rsid w:val="00846D19"/>
    <w:rsid w:val="00846F0F"/>
    <w:rsid w:val="008473DA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223"/>
    <w:rsid w:val="00850407"/>
    <w:rsid w:val="00850A2F"/>
    <w:rsid w:val="00850DBC"/>
    <w:rsid w:val="00851116"/>
    <w:rsid w:val="00851351"/>
    <w:rsid w:val="008517A4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1D5"/>
    <w:rsid w:val="008531ED"/>
    <w:rsid w:val="008533D0"/>
    <w:rsid w:val="00853C76"/>
    <w:rsid w:val="00853DEC"/>
    <w:rsid w:val="00853FE9"/>
    <w:rsid w:val="00854014"/>
    <w:rsid w:val="00854462"/>
    <w:rsid w:val="00854563"/>
    <w:rsid w:val="00854862"/>
    <w:rsid w:val="00854986"/>
    <w:rsid w:val="0085499D"/>
    <w:rsid w:val="00854DDF"/>
    <w:rsid w:val="008550B4"/>
    <w:rsid w:val="00855332"/>
    <w:rsid w:val="00855448"/>
    <w:rsid w:val="008554E1"/>
    <w:rsid w:val="00855BEC"/>
    <w:rsid w:val="00855DDC"/>
    <w:rsid w:val="00855F53"/>
    <w:rsid w:val="00855FBF"/>
    <w:rsid w:val="0085608A"/>
    <w:rsid w:val="00856124"/>
    <w:rsid w:val="008561D4"/>
    <w:rsid w:val="0085649D"/>
    <w:rsid w:val="0085660E"/>
    <w:rsid w:val="0085686A"/>
    <w:rsid w:val="00856ADC"/>
    <w:rsid w:val="00856AE7"/>
    <w:rsid w:val="00856BFB"/>
    <w:rsid w:val="00856BFE"/>
    <w:rsid w:val="00856DA8"/>
    <w:rsid w:val="008570FC"/>
    <w:rsid w:val="0085739D"/>
    <w:rsid w:val="008573BB"/>
    <w:rsid w:val="008575CF"/>
    <w:rsid w:val="0085767B"/>
    <w:rsid w:val="00857A4B"/>
    <w:rsid w:val="00857A61"/>
    <w:rsid w:val="00857C20"/>
    <w:rsid w:val="00857D03"/>
    <w:rsid w:val="0086021C"/>
    <w:rsid w:val="00860258"/>
    <w:rsid w:val="008604CA"/>
    <w:rsid w:val="0086057E"/>
    <w:rsid w:val="00860B10"/>
    <w:rsid w:val="00860CAC"/>
    <w:rsid w:val="00860EE2"/>
    <w:rsid w:val="00861149"/>
    <w:rsid w:val="00861A75"/>
    <w:rsid w:val="00861DCA"/>
    <w:rsid w:val="00861DDB"/>
    <w:rsid w:val="00862096"/>
    <w:rsid w:val="008621E5"/>
    <w:rsid w:val="008623A8"/>
    <w:rsid w:val="0086249C"/>
    <w:rsid w:val="008626EA"/>
    <w:rsid w:val="008629B8"/>
    <w:rsid w:val="00862ABA"/>
    <w:rsid w:val="00862B07"/>
    <w:rsid w:val="00862E2A"/>
    <w:rsid w:val="00862F74"/>
    <w:rsid w:val="008632B6"/>
    <w:rsid w:val="00863418"/>
    <w:rsid w:val="00863471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88"/>
    <w:rsid w:val="008652F7"/>
    <w:rsid w:val="00865962"/>
    <w:rsid w:val="008659B7"/>
    <w:rsid w:val="00865B7F"/>
    <w:rsid w:val="00865D87"/>
    <w:rsid w:val="00865F97"/>
    <w:rsid w:val="00865FE3"/>
    <w:rsid w:val="0086683F"/>
    <w:rsid w:val="00866CBB"/>
    <w:rsid w:val="00866CF1"/>
    <w:rsid w:val="008670F1"/>
    <w:rsid w:val="0086719C"/>
    <w:rsid w:val="008676E2"/>
    <w:rsid w:val="00867760"/>
    <w:rsid w:val="00867903"/>
    <w:rsid w:val="00867E67"/>
    <w:rsid w:val="008700DF"/>
    <w:rsid w:val="0087035A"/>
    <w:rsid w:val="008706D0"/>
    <w:rsid w:val="0087070B"/>
    <w:rsid w:val="00870C0B"/>
    <w:rsid w:val="0087103C"/>
    <w:rsid w:val="008711E3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D8C"/>
    <w:rsid w:val="00872DB9"/>
    <w:rsid w:val="00872FCB"/>
    <w:rsid w:val="00873147"/>
    <w:rsid w:val="0087339E"/>
    <w:rsid w:val="0087351F"/>
    <w:rsid w:val="0087353B"/>
    <w:rsid w:val="0087363C"/>
    <w:rsid w:val="00873691"/>
    <w:rsid w:val="00873CB4"/>
    <w:rsid w:val="00873DD0"/>
    <w:rsid w:val="00873F5B"/>
    <w:rsid w:val="00873F61"/>
    <w:rsid w:val="00874CF7"/>
    <w:rsid w:val="00874F53"/>
    <w:rsid w:val="00875156"/>
    <w:rsid w:val="008754D8"/>
    <w:rsid w:val="0087555F"/>
    <w:rsid w:val="008755D1"/>
    <w:rsid w:val="008756E4"/>
    <w:rsid w:val="008757B7"/>
    <w:rsid w:val="00875842"/>
    <w:rsid w:val="00875D1F"/>
    <w:rsid w:val="008762A5"/>
    <w:rsid w:val="00876422"/>
    <w:rsid w:val="008764D1"/>
    <w:rsid w:val="00876EEC"/>
    <w:rsid w:val="00876F2A"/>
    <w:rsid w:val="0087732A"/>
    <w:rsid w:val="0087755A"/>
    <w:rsid w:val="00877B62"/>
    <w:rsid w:val="0088014B"/>
    <w:rsid w:val="0088024A"/>
    <w:rsid w:val="00880348"/>
    <w:rsid w:val="00880526"/>
    <w:rsid w:val="0088052E"/>
    <w:rsid w:val="008805E5"/>
    <w:rsid w:val="0088063F"/>
    <w:rsid w:val="00880FFA"/>
    <w:rsid w:val="008812EA"/>
    <w:rsid w:val="0088156D"/>
    <w:rsid w:val="0088164F"/>
    <w:rsid w:val="0088182B"/>
    <w:rsid w:val="00881DFA"/>
    <w:rsid w:val="0088208C"/>
    <w:rsid w:val="008820D2"/>
    <w:rsid w:val="00882120"/>
    <w:rsid w:val="008824C0"/>
    <w:rsid w:val="00882B35"/>
    <w:rsid w:val="00882BE5"/>
    <w:rsid w:val="00882CF1"/>
    <w:rsid w:val="00882D10"/>
    <w:rsid w:val="00882FCD"/>
    <w:rsid w:val="00883C0A"/>
    <w:rsid w:val="00883EB6"/>
    <w:rsid w:val="00883ED0"/>
    <w:rsid w:val="00884167"/>
    <w:rsid w:val="008841B3"/>
    <w:rsid w:val="008843D7"/>
    <w:rsid w:val="00884540"/>
    <w:rsid w:val="00884935"/>
    <w:rsid w:val="00884A45"/>
    <w:rsid w:val="00884A6E"/>
    <w:rsid w:val="00884B9A"/>
    <w:rsid w:val="00884C7C"/>
    <w:rsid w:val="00884E12"/>
    <w:rsid w:val="00884FBD"/>
    <w:rsid w:val="00885165"/>
    <w:rsid w:val="00885248"/>
    <w:rsid w:val="008852C5"/>
    <w:rsid w:val="00885478"/>
    <w:rsid w:val="00885718"/>
    <w:rsid w:val="008858D9"/>
    <w:rsid w:val="00885A41"/>
    <w:rsid w:val="00885A89"/>
    <w:rsid w:val="00885D0A"/>
    <w:rsid w:val="00885D91"/>
    <w:rsid w:val="0088610A"/>
    <w:rsid w:val="0088650D"/>
    <w:rsid w:val="00886588"/>
    <w:rsid w:val="00886637"/>
    <w:rsid w:val="00886F35"/>
    <w:rsid w:val="008871C8"/>
    <w:rsid w:val="008872CD"/>
    <w:rsid w:val="00887B82"/>
    <w:rsid w:val="00887BF2"/>
    <w:rsid w:val="00887C9F"/>
    <w:rsid w:val="00887E01"/>
    <w:rsid w:val="0089007E"/>
    <w:rsid w:val="008901B4"/>
    <w:rsid w:val="00890382"/>
    <w:rsid w:val="0089038C"/>
    <w:rsid w:val="00890477"/>
    <w:rsid w:val="008906EE"/>
    <w:rsid w:val="008908BB"/>
    <w:rsid w:val="00890A6D"/>
    <w:rsid w:val="00890B54"/>
    <w:rsid w:val="00890E55"/>
    <w:rsid w:val="00890EB2"/>
    <w:rsid w:val="00891254"/>
    <w:rsid w:val="00891422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947"/>
    <w:rsid w:val="00892993"/>
    <w:rsid w:val="008929E5"/>
    <w:rsid w:val="00892A6F"/>
    <w:rsid w:val="00892C99"/>
    <w:rsid w:val="00893011"/>
    <w:rsid w:val="0089302E"/>
    <w:rsid w:val="00893275"/>
    <w:rsid w:val="00893A5F"/>
    <w:rsid w:val="00893D94"/>
    <w:rsid w:val="00893D9A"/>
    <w:rsid w:val="00893E5E"/>
    <w:rsid w:val="00893EBA"/>
    <w:rsid w:val="00893F7D"/>
    <w:rsid w:val="0089446C"/>
    <w:rsid w:val="008946E9"/>
    <w:rsid w:val="008947E9"/>
    <w:rsid w:val="00894B66"/>
    <w:rsid w:val="008950A4"/>
    <w:rsid w:val="008954C2"/>
    <w:rsid w:val="00895507"/>
    <w:rsid w:val="008956FD"/>
    <w:rsid w:val="00895B78"/>
    <w:rsid w:val="00895D52"/>
    <w:rsid w:val="00895E3F"/>
    <w:rsid w:val="00895E53"/>
    <w:rsid w:val="00895E5E"/>
    <w:rsid w:val="00896192"/>
    <w:rsid w:val="008961C6"/>
    <w:rsid w:val="00896572"/>
    <w:rsid w:val="00896799"/>
    <w:rsid w:val="008967A1"/>
    <w:rsid w:val="008967EB"/>
    <w:rsid w:val="0089682B"/>
    <w:rsid w:val="00896AA1"/>
    <w:rsid w:val="00896F58"/>
    <w:rsid w:val="00897044"/>
    <w:rsid w:val="0089707F"/>
    <w:rsid w:val="00897097"/>
    <w:rsid w:val="0089716E"/>
    <w:rsid w:val="0089719B"/>
    <w:rsid w:val="008971F4"/>
    <w:rsid w:val="00897313"/>
    <w:rsid w:val="0089732C"/>
    <w:rsid w:val="008978FB"/>
    <w:rsid w:val="008979B6"/>
    <w:rsid w:val="00897E6D"/>
    <w:rsid w:val="00897F5B"/>
    <w:rsid w:val="00897FEC"/>
    <w:rsid w:val="008A02A4"/>
    <w:rsid w:val="008A02DE"/>
    <w:rsid w:val="008A0356"/>
    <w:rsid w:val="008A05E3"/>
    <w:rsid w:val="008A078B"/>
    <w:rsid w:val="008A0EA4"/>
    <w:rsid w:val="008A138B"/>
    <w:rsid w:val="008A161B"/>
    <w:rsid w:val="008A1929"/>
    <w:rsid w:val="008A1D4D"/>
    <w:rsid w:val="008A1E88"/>
    <w:rsid w:val="008A21A1"/>
    <w:rsid w:val="008A21B7"/>
    <w:rsid w:val="008A24FB"/>
    <w:rsid w:val="008A258E"/>
    <w:rsid w:val="008A25C7"/>
    <w:rsid w:val="008A275A"/>
    <w:rsid w:val="008A27AB"/>
    <w:rsid w:val="008A2E15"/>
    <w:rsid w:val="008A2E5C"/>
    <w:rsid w:val="008A3314"/>
    <w:rsid w:val="008A348E"/>
    <w:rsid w:val="008A3563"/>
    <w:rsid w:val="008A3626"/>
    <w:rsid w:val="008A372B"/>
    <w:rsid w:val="008A3972"/>
    <w:rsid w:val="008A39C2"/>
    <w:rsid w:val="008A3A6C"/>
    <w:rsid w:val="008A3F12"/>
    <w:rsid w:val="008A40C5"/>
    <w:rsid w:val="008A4478"/>
    <w:rsid w:val="008A44F6"/>
    <w:rsid w:val="008A4604"/>
    <w:rsid w:val="008A4658"/>
    <w:rsid w:val="008A4942"/>
    <w:rsid w:val="008A4AB2"/>
    <w:rsid w:val="008A4F84"/>
    <w:rsid w:val="008A515B"/>
    <w:rsid w:val="008A52B1"/>
    <w:rsid w:val="008A5B4E"/>
    <w:rsid w:val="008A6091"/>
    <w:rsid w:val="008A60BB"/>
    <w:rsid w:val="008A6511"/>
    <w:rsid w:val="008A667C"/>
    <w:rsid w:val="008A66F9"/>
    <w:rsid w:val="008A6763"/>
    <w:rsid w:val="008A72B7"/>
    <w:rsid w:val="008A7617"/>
    <w:rsid w:val="008A7953"/>
    <w:rsid w:val="008A7995"/>
    <w:rsid w:val="008A7BD7"/>
    <w:rsid w:val="008A7C5C"/>
    <w:rsid w:val="008A7D77"/>
    <w:rsid w:val="008A7D7E"/>
    <w:rsid w:val="008A7DF2"/>
    <w:rsid w:val="008A7E92"/>
    <w:rsid w:val="008A7EB5"/>
    <w:rsid w:val="008B0273"/>
    <w:rsid w:val="008B0300"/>
    <w:rsid w:val="008B0854"/>
    <w:rsid w:val="008B089E"/>
    <w:rsid w:val="008B0B91"/>
    <w:rsid w:val="008B0F65"/>
    <w:rsid w:val="008B1065"/>
    <w:rsid w:val="008B1108"/>
    <w:rsid w:val="008B1170"/>
    <w:rsid w:val="008B1402"/>
    <w:rsid w:val="008B16B7"/>
    <w:rsid w:val="008B194D"/>
    <w:rsid w:val="008B19B3"/>
    <w:rsid w:val="008B1AAB"/>
    <w:rsid w:val="008B20DC"/>
    <w:rsid w:val="008B2113"/>
    <w:rsid w:val="008B2130"/>
    <w:rsid w:val="008B2724"/>
    <w:rsid w:val="008B29FD"/>
    <w:rsid w:val="008B2C28"/>
    <w:rsid w:val="008B2D6E"/>
    <w:rsid w:val="008B2D85"/>
    <w:rsid w:val="008B2E83"/>
    <w:rsid w:val="008B2FA7"/>
    <w:rsid w:val="008B3084"/>
    <w:rsid w:val="008B31C2"/>
    <w:rsid w:val="008B330E"/>
    <w:rsid w:val="008B35C9"/>
    <w:rsid w:val="008B37C9"/>
    <w:rsid w:val="008B3868"/>
    <w:rsid w:val="008B3ABE"/>
    <w:rsid w:val="008B4059"/>
    <w:rsid w:val="008B422D"/>
    <w:rsid w:val="008B43B4"/>
    <w:rsid w:val="008B4BB3"/>
    <w:rsid w:val="008B4F31"/>
    <w:rsid w:val="008B56BE"/>
    <w:rsid w:val="008B5957"/>
    <w:rsid w:val="008B5AF0"/>
    <w:rsid w:val="008B5CA4"/>
    <w:rsid w:val="008B5D7D"/>
    <w:rsid w:val="008B64C4"/>
    <w:rsid w:val="008B65EC"/>
    <w:rsid w:val="008B68A1"/>
    <w:rsid w:val="008B68D4"/>
    <w:rsid w:val="008B6B6C"/>
    <w:rsid w:val="008B6C9B"/>
    <w:rsid w:val="008B6EF7"/>
    <w:rsid w:val="008B6F37"/>
    <w:rsid w:val="008B74EB"/>
    <w:rsid w:val="008B75A2"/>
    <w:rsid w:val="008B7A85"/>
    <w:rsid w:val="008B7DBF"/>
    <w:rsid w:val="008C000E"/>
    <w:rsid w:val="008C003E"/>
    <w:rsid w:val="008C014C"/>
    <w:rsid w:val="008C047E"/>
    <w:rsid w:val="008C0633"/>
    <w:rsid w:val="008C07C9"/>
    <w:rsid w:val="008C07CF"/>
    <w:rsid w:val="008C0DA0"/>
    <w:rsid w:val="008C1B2A"/>
    <w:rsid w:val="008C1E31"/>
    <w:rsid w:val="008C214A"/>
    <w:rsid w:val="008C229A"/>
    <w:rsid w:val="008C23B4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282"/>
    <w:rsid w:val="008C4428"/>
    <w:rsid w:val="008C46E0"/>
    <w:rsid w:val="008C4A6B"/>
    <w:rsid w:val="008C4E67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0B4"/>
    <w:rsid w:val="008C60F0"/>
    <w:rsid w:val="008C610A"/>
    <w:rsid w:val="008C611D"/>
    <w:rsid w:val="008C614E"/>
    <w:rsid w:val="008C61A0"/>
    <w:rsid w:val="008C625B"/>
    <w:rsid w:val="008C62CB"/>
    <w:rsid w:val="008C6576"/>
    <w:rsid w:val="008C657C"/>
    <w:rsid w:val="008C675A"/>
    <w:rsid w:val="008C687A"/>
    <w:rsid w:val="008C7058"/>
    <w:rsid w:val="008C70E2"/>
    <w:rsid w:val="008C71AA"/>
    <w:rsid w:val="008C73B6"/>
    <w:rsid w:val="008C7575"/>
    <w:rsid w:val="008C76D8"/>
    <w:rsid w:val="008C7896"/>
    <w:rsid w:val="008C7B85"/>
    <w:rsid w:val="008C7C1C"/>
    <w:rsid w:val="008C7DF7"/>
    <w:rsid w:val="008C7EC9"/>
    <w:rsid w:val="008D0084"/>
    <w:rsid w:val="008D0221"/>
    <w:rsid w:val="008D05D7"/>
    <w:rsid w:val="008D08FB"/>
    <w:rsid w:val="008D090D"/>
    <w:rsid w:val="008D0E45"/>
    <w:rsid w:val="008D101E"/>
    <w:rsid w:val="008D10BD"/>
    <w:rsid w:val="008D1167"/>
    <w:rsid w:val="008D1934"/>
    <w:rsid w:val="008D1B36"/>
    <w:rsid w:val="008D1B67"/>
    <w:rsid w:val="008D20E2"/>
    <w:rsid w:val="008D241F"/>
    <w:rsid w:val="008D2763"/>
    <w:rsid w:val="008D2C41"/>
    <w:rsid w:val="008D2E81"/>
    <w:rsid w:val="008D30DE"/>
    <w:rsid w:val="008D31F7"/>
    <w:rsid w:val="008D332A"/>
    <w:rsid w:val="008D33C1"/>
    <w:rsid w:val="008D3478"/>
    <w:rsid w:val="008D363F"/>
    <w:rsid w:val="008D37FB"/>
    <w:rsid w:val="008D38EE"/>
    <w:rsid w:val="008D3A8C"/>
    <w:rsid w:val="008D3CA1"/>
    <w:rsid w:val="008D3CFC"/>
    <w:rsid w:val="008D42EF"/>
    <w:rsid w:val="008D42F8"/>
    <w:rsid w:val="008D47EE"/>
    <w:rsid w:val="008D49FD"/>
    <w:rsid w:val="008D4AD8"/>
    <w:rsid w:val="008D4D51"/>
    <w:rsid w:val="008D50AE"/>
    <w:rsid w:val="008D5149"/>
    <w:rsid w:val="008D536C"/>
    <w:rsid w:val="008D5495"/>
    <w:rsid w:val="008D5766"/>
    <w:rsid w:val="008D581A"/>
    <w:rsid w:val="008D6038"/>
    <w:rsid w:val="008D657B"/>
    <w:rsid w:val="008D6F9D"/>
    <w:rsid w:val="008D7294"/>
    <w:rsid w:val="008D72FA"/>
    <w:rsid w:val="008D75D2"/>
    <w:rsid w:val="008D7903"/>
    <w:rsid w:val="008D7938"/>
    <w:rsid w:val="008D7B7B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A95"/>
    <w:rsid w:val="008E0B0C"/>
    <w:rsid w:val="008E0D0C"/>
    <w:rsid w:val="008E0F65"/>
    <w:rsid w:val="008E0FB6"/>
    <w:rsid w:val="008E10E6"/>
    <w:rsid w:val="008E110E"/>
    <w:rsid w:val="008E1157"/>
    <w:rsid w:val="008E138D"/>
    <w:rsid w:val="008E14C1"/>
    <w:rsid w:val="008E1672"/>
    <w:rsid w:val="008E16FB"/>
    <w:rsid w:val="008E180A"/>
    <w:rsid w:val="008E2839"/>
    <w:rsid w:val="008E2915"/>
    <w:rsid w:val="008E2AEF"/>
    <w:rsid w:val="008E2BF7"/>
    <w:rsid w:val="008E2D64"/>
    <w:rsid w:val="008E2F5B"/>
    <w:rsid w:val="008E3070"/>
    <w:rsid w:val="008E3219"/>
    <w:rsid w:val="008E32BE"/>
    <w:rsid w:val="008E3396"/>
    <w:rsid w:val="008E34B4"/>
    <w:rsid w:val="008E3830"/>
    <w:rsid w:val="008E3A22"/>
    <w:rsid w:val="008E3A90"/>
    <w:rsid w:val="008E3B9A"/>
    <w:rsid w:val="008E403E"/>
    <w:rsid w:val="008E40CE"/>
    <w:rsid w:val="008E416D"/>
    <w:rsid w:val="008E4372"/>
    <w:rsid w:val="008E4455"/>
    <w:rsid w:val="008E4528"/>
    <w:rsid w:val="008E4825"/>
    <w:rsid w:val="008E50C6"/>
    <w:rsid w:val="008E5119"/>
    <w:rsid w:val="008E51DB"/>
    <w:rsid w:val="008E51EA"/>
    <w:rsid w:val="008E52C0"/>
    <w:rsid w:val="008E53C7"/>
    <w:rsid w:val="008E551F"/>
    <w:rsid w:val="008E56D5"/>
    <w:rsid w:val="008E5ABF"/>
    <w:rsid w:val="008E5ADF"/>
    <w:rsid w:val="008E5F6A"/>
    <w:rsid w:val="008E6056"/>
    <w:rsid w:val="008E6247"/>
    <w:rsid w:val="008E655B"/>
    <w:rsid w:val="008E691D"/>
    <w:rsid w:val="008E69E7"/>
    <w:rsid w:val="008E6A8E"/>
    <w:rsid w:val="008E6E1E"/>
    <w:rsid w:val="008E6F32"/>
    <w:rsid w:val="008E6F5A"/>
    <w:rsid w:val="008E7170"/>
    <w:rsid w:val="008E7275"/>
    <w:rsid w:val="008E7471"/>
    <w:rsid w:val="008E74C9"/>
    <w:rsid w:val="008E75AA"/>
    <w:rsid w:val="008E784C"/>
    <w:rsid w:val="008E7B30"/>
    <w:rsid w:val="008E7D2F"/>
    <w:rsid w:val="008E7E8F"/>
    <w:rsid w:val="008E7F40"/>
    <w:rsid w:val="008F027B"/>
    <w:rsid w:val="008F0305"/>
    <w:rsid w:val="008F0666"/>
    <w:rsid w:val="008F0BB2"/>
    <w:rsid w:val="008F0C7A"/>
    <w:rsid w:val="008F0CD4"/>
    <w:rsid w:val="008F0E46"/>
    <w:rsid w:val="008F0EB3"/>
    <w:rsid w:val="008F0EEB"/>
    <w:rsid w:val="008F0FD6"/>
    <w:rsid w:val="008F10FE"/>
    <w:rsid w:val="008F120F"/>
    <w:rsid w:val="008F16FA"/>
    <w:rsid w:val="008F1704"/>
    <w:rsid w:val="008F17A9"/>
    <w:rsid w:val="008F17C1"/>
    <w:rsid w:val="008F1C03"/>
    <w:rsid w:val="008F1D75"/>
    <w:rsid w:val="008F1DEE"/>
    <w:rsid w:val="008F1E46"/>
    <w:rsid w:val="008F20B7"/>
    <w:rsid w:val="008F21A4"/>
    <w:rsid w:val="008F2457"/>
    <w:rsid w:val="008F25B2"/>
    <w:rsid w:val="008F25F8"/>
    <w:rsid w:val="008F2829"/>
    <w:rsid w:val="008F28EC"/>
    <w:rsid w:val="008F29A4"/>
    <w:rsid w:val="008F29CF"/>
    <w:rsid w:val="008F2D0F"/>
    <w:rsid w:val="008F2EA2"/>
    <w:rsid w:val="008F2F7D"/>
    <w:rsid w:val="008F3119"/>
    <w:rsid w:val="008F3195"/>
    <w:rsid w:val="008F33DF"/>
    <w:rsid w:val="008F3430"/>
    <w:rsid w:val="008F3576"/>
    <w:rsid w:val="008F360A"/>
    <w:rsid w:val="008F365C"/>
    <w:rsid w:val="008F3660"/>
    <w:rsid w:val="008F367C"/>
    <w:rsid w:val="008F3999"/>
    <w:rsid w:val="008F3AB8"/>
    <w:rsid w:val="008F3C0E"/>
    <w:rsid w:val="008F3C10"/>
    <w:rsid w:val="008F3D03"/>
    <w:rsid w:val="008F40FF"/>
    <w:rsid w:val="008F473C"/>
    <w:rsid w:val="008F486F"/>
    <w:rsid w:val="008F4927"/>
    <w:rsid w:val="008F49F1"/>
    <w:rsid w:val="008F5096"/>
    <w:rsid w:val="008F56B6"/>
    <w:rsid w:val="008F5E65"/>
    <w:rsid w:val="008F5F6A"/>
    <w:rsid w:val="008F5FC2"/>
    <w:rsid w:val="008F626F"/>
    <w:rsid w:val="008F6392"/>
    <w:rsid w:val="008F6508"/>
    <w:rsid w:val="008F6626"/>
    <w:rsid w:val="008F6AEF"/>
    <w:rsid w:val="008F6B00"/>
    <w:rsid w:val="008F6CC2"/>
    <w:rsid w:val="008F7150"/>
    <w:rsid w:val="008F7217"/>
    <w:rsid w:val="008F733B"/>
    <w:rsid w:val="008F73A9"/>
    <w:rsid w:val="008F7524"/>
    <w:rsid w:val="008F761C"/>
    <w:rsid w:val="008F76B0"/>
    <w:rsid w:val="008F7BBE"/>
    <w:rsid w:val="008F7CF1"/>
    <w:rsid w:val="008F7D32"/>
    <w:rsid w:val="008F7D68"/>
    <w:rsid w:val="008F7E91"/>
    <w:rsid w:val="00900125"/>
    <w:rsid w:val="00900198"/>
    <w:rsid w:val="009008BF"/>
    <w:rsid w:val="00900B50"/>
    <w:rsid w:val="00900C85"/>
    <w:rsid w:val="00900C9B"/>
    <w:rsid w:val="00900FF0"/>
    <w:rsid w:val="00901050"/>
    <w:rsid w:val="009015C4"/>
    <w:rsid w:val="00901641"/>
    <w:rsid w:val="00901679"/>
    <w:rsid w:val="0090176B"/>
    <w:rsid w:val="009018C4"/>
    <w:rsid w:val="0090196C"/>
    <w:rsid w:val="00901C88"/>
    <w:rsid w:val="00901D45"/>
    <w:rsid w:val="00901E43"/>
    <w:rsid w:val="009023D3"/>
    <w:rsid w:val="00903001"/>
    <w:rsid w:val="0090309F"/>
    <w:rsid w:val="009031B0"/>
    <w:rsid w:val="009032D3"/>
    <w:rsid w:val="00903490"/>
    <w:rsid w:val="009035EE"/>
    <w:rsid w:val="0090368F"/>
    <w:rsid w:val="00903F12"/>
    <w:rsid w:val="00904067"/>
    <w:rsid w:val="00904115"/>
    <w:rsid w:val="00904264"/>
    <w:rsid w:val="0090440C"/>
    <w:rsid w:val="0090443F"/>
    <w:rsid w:val="009044EE"/>
    <w:rsid w:val="009045E0"/>
    <w:rsid w:val="00904B4B"/>
    <w:rsid w:val="00905089"/>
    <w:rsid w:val="00905289"/>
    <w:rsid w:val="00905386"/>
    <w:rsid w:val="0090542C"/>
    <w:rsid w:val="00905516"/>
    <w:rsid w:val="00905710"/>
    <w:rsid w:val="0090589B"/>
    <w:rsid w:val="00905AB4"/>
    <w:rsid w:val="00905C0B"/>
    <w:rsid w:val="00905CF4"/>
    <w:rsid w:val="0090654B"/>
    <w:rsid w:val="0090661D"/>
    <w:rsid w:val="00906634"/>
    <w:rsid w:val="0090667F"/>
    <w:rsid w:val="009068BC"/>
    <w:rsid w:val="00906A6F"/>
    <w:rsid w:val="00906F86"/>
    <w:rsid w:val="00906FD7"/>
    <w:rsid w:val="0090711D"/>
    <w:rsid w:val="009077A0"/>
    <w:rsid w:val="00907B0F"/>
    <w:rsid w:val="00907E42"/>
    <w:rsid w:val="00907F9E"/>
    <w:rsid w:val="0091009F"/>
    <w:rsid w:val="009105B4"/>
    <w:rsid w:val="0091090A"/>
    <w:rsid w:val="009109EB"/>
    <w:rsid w:val="00910A49"/>
    <w:rsid w:val="00910F93"/>
    <w:rsid w:val="00910FF6"/>
    <w:rsid w:val="00911631"/>
    <w:rsid w:val="00911840"/>
    <w:rsid w:val="00911A21"/>
    <w:rsid w:val="00911A40"/>
    <w:rsid w:val="00912143"/>
    <w:rsid w:val="00912172"/>
    <w:rsid w:val="0091247D"/>
    <w:rsid w:val="00912538"/>
    <w:rsid w:val="009126B5"/>
    <w:rsid w:val="0091283E"/>
    <w:rsid w:val="009129A1"/>
    <w:rsid w:val="00912C95"/>
    <w:rsid w:val="00912CBF"/>
    <w:rsid w:val="00912F86"/>
    <w:rsid w:val="00913025"/>
    <w:rsid w:val="00913139"/>
    <w:rsid w:val="0091316D"/>
    <w:rsid w:val="009131BA"/>
    <w:rsid w:val="00913440"/>
    <w:rsid w:val="009135F8"/>
    <w:rsid w:val="00913609"/>
    <w:rsid w:val="00913653"/>
    <w:rsid w:val="009137BE"/>
    <w:rsid w:val="00913A0E"/>
    <w:rsid w:val="00913A16"/>
    <w:rsid w:val="00913A43"/>
    <w:rsid w:val="00913DC7"/>
    <w:rsid w:val="00913EC8"/>
    <w:rsid w:val="00913EC9"/>
    <w:rsid w:val="00913F1B"/>
    <w:rsid w:val="009147FA"/>
    <w:rsid w:val="0091486D"/>
    <w:rsid w:val="00914B25"/>
    <w:rsid w:val="00914D4C"/>
    <w:rsid w:val="009160AD"/>
    <w:rsid w:val="009160CB"/>
    <w:rsid w:val="009162CC"/>
    <w:rsid w:val="00916412"/>
    <w:rsid w:val="00916498"/>
    <w:rsid w:val="009168D2"/>
    <w:rsid w:val="00916ADF"/>
    <w:rsid w:val="00916B6F"/>
    <w:rsid w:val="00917140"/>
    <w:rsid w:val="00917753"/>
    <w:rsid w:val="0091779E"/>
    <w:rsid w:val="00917BE6"/>
    <w:rsid w:val="00917BF6"/>
    <w:rsid w:val="00917F45"/>
    <w:rsid w:val="00917F8B"/>
    <w:rsid w:val="009200BA"/>
    <w:rsid w:val="00920526"/>
    <w:rsid w:val="00920595"/>
    <w:rsid w:val="009208EA"/>
    <w:rsid w:val="00920A7A"/>
    <w:rsid w:val="00920D36"/>
    <w:rsid w:val="00920D70"/>
    <w:rsid w:val="00920DE9"/>
    <w:rsid w:val="009211AB"/>
    <w:rsid w:val="00921461"/>
    <w:rsid w:val="00921483"/>
    <w:rsid w:val="0092153F"/>
    <w:rsid w:val="009216AE"/>
    <w:rsid w:val="009216DA"/>
    <w:rsid w:val="00921726"/>
    <w:rsid w:val="00921CAA"/>
    <w:rsid w:val="00922392"/>
    <w:rsid w:val="009226E6"/>
    <w:rsid w:val="00922A4E"/>
    <w:rsid w:val="00922B5A"/>
    <w:rsid w:val="00922BFA"/>
    <w:rsid w:val="00922E99"/>
    <w:rsid w:val="00922EB7"/>
    <w:rsid w:val="009231C8"/>
    <w:rsid w:val="009231F9"/>
    <w:rsid w:val="009234ED"/>
    <w:rsid w:val="00923A2B"/>
    <w:rsid w:val="00923C17"/>
    <w:rsid w:val="0092437F"/>
    <w:rsid w:val="00924614"/>
    <w:rsid w:val="00924820"/>
    <w:rsid w:val="00924B58"/>
    <w:rsid w:val="00924F81"/>
    <w:rsid w:val="00925088"/>
    <w:rsid w:val="009251A1"/>
    <w:rsid w:val="0092551B"/>
    <w:rsid w:val="00925D61"/>
    <w:rsid w:val="00926144"/>
    <w:rsid w:val="009261CD"/>
    <w:rsid w:val="00926264"/>
    <w:rsid w:val="00926281"/>
    <w:rsid w:val="0092640E"/>
    <w:rsid w:val="0092646A"/>
    <w:rsid w:val="00926580"/>
    <w:rsid w:val="009265BA"/>
    <w:rsid w:val="00926765"/>
    <w:rsid w:val="009271D6"/>
    <w:rsid w:val="009275FC"/>
    <w:rsid w:val="00927766"/>
    <w:rsid w:val="00927827"/>
    <w:rsid w:val="00927B12"/>
    <w:rsid w:val="00927B14"/>
    <w:rsid w:val="00927CC9"/>
    <w:rsid w:val="00927F0E"/>
    <w:rsid w:val="009304E6"/>
    <w:rsid w:val="009305D3"/>
    <w:rsid w:val="0093078A"/>
    <w:rsid w:val="009308EC"/>
    <w:rsid w:val="009309EF"/>
    <w:rsid w:val="00930AE8"/>
    <w:rsid w:val="00930BE0"/>
    <w:rsid w:val="00930CA1"/>
    <w:rsid w:val="00930EBA"/>
    <w:rsid w:val="00930FDB"/>
    <w:rsid w:val="00931777"/>
    <w:rsid w:val="009317E3"/>
    <w:rsid w:val="009318A9"/>
    <w:rsid w:val="00931967"/>
    <w:rsid w:val="00931A64"/>
    <w:rsid w:val="00931B81"/>
    <w:rsid w:val="00931D70"/>
    <w:rsid w:val="00931E4A"/>
    <w:rsid w:val="00932050"/>
    <w:rsid w:val="00932A47"/>
    <w:rsid w:val="00932A80"/>
    <w:rsid w:val="00932B00"/>
    <w:rsid w:val="00932F91"/>
    <w:rsid w:val="00933061"/>
    <w:rsid w:val="00933099"/>
    <w:rsid w:val="009333C1"/>
    <w:rsid w:val="00933460"/>
    <w:rsid w:val="00933732"/>
    <w:rsid w:val="0093378E"/>
    <w:rsid w:val="00933A46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967"/>
    <w:rsid w:val="00934A37"/>
    <w:rsid w:val="00934A42"/>
    <w:rsid w:val="00934A43"/>
    <w:rsid w:val="00934C5C"/>
    <w:rsid w:val="00934FEB"/>
    <w:rsid w:val="0093514B"/>
    <w:rsid w:val="009351E3"/>
    <w:rsid w:val="0093527C"/>
    <w:rsid w:val="009352D7"/>
    <w:rsid w:val="00935B39"/>
    <w:rsid w:val="00935CC8"/>
    <w:rsid w:val="00935FB0"/>
    <w:rsid w:val="00936189"/>
    <w:rsid w:val="00936217"/>
    <w:rsid w:val="0093661A"/>
    <w:rsid w:val="00936721"/>
    <w:rsid w:val="00936ABE"/>
    <w:rsid w:val="00936B09"/>
    <w:rsid w:val="00936B2B"/>
    <w:rsid w:val="00936B5F"/>
    <w:rsid w:val="00936D73"/>
    <w:rsid w:val="0093722D"/>
    <w:rsid w:val="0093723E"/>
    <w:rsid w:val="00937950"/>
    <w:rsid w:val="00937A2C"/>
    <w:rsid w:val="00937A4B"/>
    <w:rsid w:val="00937ADB"/>
    <w:rsid w:val="00937BCD"/>
    <w:rsid w:val="00937BF9"/>
    <w:rsid w:val="00937F7E"/>
    <w:rsid w:val="00937FB0"/>
    <w:rsid w:val="00940496"/>
    <w:rsid w:val="009406A0"/>
    <w:rsid w:val="00940BBA"/>
    <w:rsid w:val="00940C5F"/>
    <w:rsid w:val="009410A2"/>
    <w:rsid w:val="009411C3"/>
    <w:rsid w:val="00941317"/>
    <w:rsid w:val="009413A0"/>
    <w:rsid w:val="009416A3"/>
    <w:rsid w:val="009418A5"/>
    <w:rsid w:val="009418FF"/>
    <w:rsid w:val="00941A92"/>
    <w:rsid w:val="00941B71"/>
    <w:rsid w:val="00941D18"/>
    <w:rsid w:val="00942155"/>
    <w:rsid w:val="009422B5"/>
    <w:rsid w:val="00942529"/>
    <w:rsid w:val="0094256C"/>
    <w:rsid w:val="0094257B"/>
    <w:rsid w:val="009425FA"/>
    <w:rsid w:val="00942E39"/>
    <w:rsid w:val="009431E6"/>
    <w:rsid w:val="009435E8"/>
    <w:rsid w:val="009436FE"/>
    <w:rsid w:val="00943911"/>
    <w:rsid w:val="00943E55"/>
    <w:rsid w:val="00944073"/>
    <w:rsid w:val="00944268"/>
    <w:rsid w:val="0094430E"/>
    <w:rsid w:val="009445F4"/>
    <w:rsid w:val="009446F5"/>
    <w:rsid w:val="00944745"/>
    <w:rsid w:val="009448A3"/>
    <w:rsid w:val="0094491E"/>
    <w:rsid w:val="00944B39"/>
    <w:rsid w:val="00944D94"/>
    <w:rsid w:val="00944F8A"/>
    <w:rsid w:val="00945728"/>
    <w:rsid w:val="00945811"/>
    <w:rsid w:val="00945A19"/>
    <w:rsid w:val="00945AE1"/>
    <w:rsid w:val="00946276"/>
    <w:rsid w:val="0094635B"/>
    <w:rsid w:val="009464B5"/>
    <w:rsid w:val="00946766"/>
    <w:rsid w:val="00946888"/>
    <w:rsid w:val="009469C0"/>
    <w:rsid w:val="00946D45"/>
    <w:rsid w:val="0094735D"/>
    <w:rsid w:val="00947542"/>
    <w:rsid w:val="0094755F"/>
    <w:rsid w:val="00947616"/>
    <w:rsid w:val="009478FF"/>
    <w:rsid w:val="00947A66"/>
    <w:rsid w:val="00947C83"/>
    <w:rsid w:val="0095028E"/>
    <w:rsid w:val="009502D1"/>
    <w:rsid w:val="0095030E"/>
    <w:rsid w:val="00950409"/>
    <w:rsid w:val="00950433"/>
    <w:rsid w:val="009504DC"/>
    <w:rsid w:val="0095078A"/>
    <w:rsid w:val="0095086E"/>
    <w:rsid w:val="009509E7"/>
    <w:rsid w:val="00950B94"/>
    <w:rsid w:val="00950BAE"/>
    <w:rsid w:val="00950D1E"/>
    <w:rsid w:val="00950E34"/>
    <w:rsid w:val="009512DD"/>
    <w:rsid w:val="00951459"/>
    <w:rsid w:val="0095147D"/>
    <w:rsid w:val="009515F1"/>
    <w:rsid w:val="00951711"/>
    <w:rsid w:val="00951976"/>
    <w:rsid w:val="00952A24"/>
    <w:rsid w:val="00952B30"/>
    <w:rsid w:val="00952B40"/>
    <w:rsid w:val="0095300C"/>
    <w:rsid w:val="009532D7"/>
    <w:rsid w:val="009534C3"/>
    <w:rsid w:val="009534D0"/>
    <w:rsid w:val="00953CE7"/>
    <w:rsid w:val="0095401F"/>
    <w:rsid w:val="0095417B"/>
    <w:rsid w:val="0095427E"/>
    <w:rsid w:val="00954346"/>
    <w:rsid w:val="0095434B"/>
    <w:rsid w:val="00954574"/>
    <w:rsid w:val="009545A2"/>
    <w:rsid w:val="00954818"/>
    <w:rsid w:val="00954E26"/>
    <w:rsid w:val="00955371"/>
    <w:rsid w:val="00955E1A"/>
    <w:rsid w:val="0095652B"/>
    <w:rsid w:val="00956750"/>
    <w:rsid w:val="009567BF"/>
    <w:rsid w:val="00956986"/>
    <w:rsid w:val="00956A31"/>
    <w:rsid w:val="00956DD9"/>
    <w:rsid w:val="0095709F"/>
    <w:rsid w:val="009573A8"/>
    <w:rsid w:val="00957529"/>
    <w:rsid w:val="009578CB"/>
    <w:rsid w:val="00957E8C"/>
    <w:rsid w:val="00960291"/>
    <w:rsid w:val="00960357"/>
    <w:rsid w:val="00960576"/>
    <w:rsid w:val="009605DE"/>
    <w:rsid w:val="0096063E"/>
    <w:rsid w:val="00960816"/>
    <w:rsid w:val="00961598"/>
    <w:rsid w:val="009615EC"/>
    <w:rsid w:val="00961C35"/>
    <w:rsid w:val="00961D1A"/>
    <w:rsid w:val="00962347"/>
    <w:rsid w:val="009626E9"/>
    <w:rsid w:val="0096292C"/>
    <w:rsid w:val="00962A1B"/>
    <w:rsid w:val="00962AAF"/>
    <w:rsid w:val="00962B02"/>
    <w:rsid w:val="00962E71"/>
    <w:rsid w:val="00962F01"/>
    <w:rsid w:val="00962F9D"/>
    <w:rsid w:val="0096307D"/>
    <w:rsid w:val="0096313A"/>
    <w:rsid w:val="00963200"/>
    <w:rsid w:val="00963591"/>
    <w:rsid w:val="00963726"/>
    <w:rsid w:val="009638FC"/>
    <w:rsid w:val="00963B99"/>
    <w:rsid w:val="0096460D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378"/>
    <w:rsid w:val="0096644F"/>
    <w:rsid w:val="00966ED5"/>
    <w:rsid w:val="00967065"/>
    <w:rsid w:val="00967220"/>
    <w:rsid w:val="00967279"/>
    <w:rsid w:val="009672BA"/>
    <w:rsid w:val="00967709"/>
    <w:rsid w:val="00967A5F"/>
    <w:rsid w:val="00967ABB"/>
    <w:rsid w:val="00967C86"/>
    <w:rsid w:val="00967CC5"/>
    <w:rsid w:val="00967DE1"/>
    <w:rsid w:val="00967DEE"/>
    <w:rsid w:val="00967E57"/>
    <w:rsid w:val="00967E6C"/>
    <w:rsid w:val="00970236"/>
    <w:rsid w:val="0097044F"/>
    <w:rsid w:val="00970581"/>
    <w:rsid w:val="009705D9"/>
    <w:rsid w:val="009708E6"/>
    <w:rsid w:val="00970997"/>
    <w:rsid w:val="00970BA8"/>
    <w:rsid w:val="00970EB5"/>
    <w:rsid w:val="00971150"/>
    <w:rsid w:val="0097159E"/>
    <w:rsid w:val="00971E25"/>
    <w:rsid w:val="00971FE4"/>
    <w:rsid w:val="0097209F"/>
    <w:rsid w:val="009722F9"/>
    <w:rsid w:val="0097242E"/>
    <w:rsid w:val="00972776"/>
    <w:rsid w:val="0097283C"/>
    <w:rsid w:val="00972BCC"/>
    <w:rsid w:val="00973057"/>
    <w:rsid w:val="009730D4"/>
    <w:rsid w:val="0097329C"/>
    <w:rsid w:val="009732B1"/>
    <w:rsid w:val="0097352F"/>
    <w:rsid w:val="009735B4"/>
    <w:rsid w:val="009735F3"/>
    <w:rsid w:val="009737C7"/>
    <w:rsid w:val="00973C62"/>
    <w:rsid w:val="0097449A"/>
    <w:rsid w:val="00974764"/>
    <w:rsid w:val="00974A43"/>
    <w:rsid w:val="00974A66"/>
    <w:rsid w:val="00975771"/>
    <w:rsid w:val="00975973"/>
    <w:rsid w:val="00976149"/>
    <w:rsid w:val="0097632C"/>
    <w:rsid w:val="009763E2"/>
    <w:rsid w:val="00976602"/>
    <w:rsid w:val="00976934"/>
    <w:rsid w:val="00976A5B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5F0"/>
    <w:rsid w:val="009818E0"/>
    <w:rsid w:val="009819FA"/>
    <w:rsid w:val="00981A0F"/>
    <w:rsid w:val="0098204D"/>
    <w:rsid w:val="00982173"/>
    <w:rsid w:val="00982217"/>
    <w:rsid w:val="00982917"/>
    <w:rsid w:val="00982A46"/>
    <w:rsid w:val="00982B6D"/>
    <w:rsid w:val="00982E36"/>
    <w:rsid w:val="00983319"/>
    <w:rsid w:val="00983410"/>
    <w:rsid w:val="00983552"/>
    <w:rsid w:val="0098371E"/>
    <w:rsid w:val="0098372D"/>
    <w:rsid w:val="009837E5"/>
    <w:rsid w:val="00983B2C"/>
    <w:rsid w:val="00983D12"/>
    <w:rsid w:val="00983FEC"/>
    <w:rsid w:val="009840FA"/>
    <w:rsid w:val="0098433D"/>
    <w:rsid w:val="00984457"/>
    <w:rsid w:val="009846A5"/>
    <w:rsid w:val="009846F7"/>
    <w:rsid w:val="00984AC9"/>
    <w:rsid w:val="00984C34"/>
    <w:rsid w:val="00984D54"/>
    <w:rsid w:val="00984EDD"/>
    <w:rsid w:val="00984FB8"/>
    <w:rsid w:val="00984FCD"/>
    <w:rsid w:val="00985637"/>
    <w:rsid w:val="0098574D"/>
    <w:rsid w:val="00985881"/>
    <w:rsid w:val="0098592F"/>
    <w:rsid w:val="009859B8"/>
    <w:rsid w:val="00985A2A"/>
    <w:rsid w:val="00985F04"/>
    <w:rsid w:val="00985F99"/>
    <w:rsid w:val="00986189"/>
    <w:rsid w:val="0098642C"/>
    <w:rsid w:val="00986723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1B"/>
    <w:rsid w:val="0099035A"/>
    <w:rsid w:val="009906CC"/>
    <w:rsid w:val="0099071F"/>
    <w:rsid w:val="0099075F"/>
    <w:rsid w:val="00990999"/>
    <w:rsid w:val="009909DD"/>
    <w:rsid w:val="00990A4C"/>
    <w:rsid w:val="00990C40"/>
    <w:rsid w:val="00990D9E"/>
    <w:rsid w:val="00990DF7"/>
    <w:rsid w:val="009911C7"/>
    <w:rsid w:val="00991309"/>
    <w:rsid w:val="00991786"/>
    <w:rsid w:val="00991CC1"/>
    <w:rsid w:val="00992173"/>
    <w:rsid w:val="00992478"/>
    <w:rsid w:val="0099247D"/>
    <w:rsid w:val="0099258C"/>
    <w:rsid w:val="00992714"/>
    <w:rsid w:val="009927B1"/>
    <w:rsid w:val="00992A7D"/>
    <w:rsid w:val="00992E23"/>
    <w:rsid w:val="00992E5C"/>
    <w:rsid w:val="009938D6"/>
    <w:rsid w:val="00993940"/>
    <w:rsid w:val="009946D6"/>
    <w:rsid w:val="00994A33"/>
    <w:rsid w:val="00995063"/>
    <w:rsid w:val="0099536F"/>
    <w:rsid w:val="00995565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5E3"/>
    <w:rsid w:val="009967E2"/>
    <w:rsid w:val="00996942"/>
    <w:rsid w:val="00996B08"/>
    <w:rsid w:val="00996C0F"/>
    <w:rsid w:val="00996D0D"/>
    <w:rsid w:val="00996E64"/>
    <w:rsid w:val="009971D9"/>
    <w:rsid w:val="0099754C"/>
    <w:rsid w:val="0099774D"/>
    <w:rsid w:val="0099774F"/>
    <w:rsid w:val="00997905"/>
    <w:rsid w:val="009979E5"/>
    <w:rsid w:val="009A0030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30"/>
    <w:rsid w:val="009A1441"/>
    <w:rsid w:val="009A14DA"/>
    <w:rsid w:val="009A18CB"/>
    <w:rsid w:val="009A1918"/>
    <w:rsid w:val="009A1C66"/>
    <w:rsid w:val="009A1F55"/>
    <w:rsid w:val="009A20DD"/>
    <w:rsid w:val="009A22F3"/>
    <w:rsid w:val="009A2A17"/>
    <w:rsid w:val="009A2AA5"/>
    <w:rsid w:val="009A2E0D"/>
    <w:rsid w:val="009A3159"/>
    <w:rsid w:val="009A3197"/>
    <w:rsid w:val="009A31AB"/>
    <w:rsid w:val="009A321E"/>
    <w:rsid w:val="009A3897"/>
    <w:rsid w:val="009A3A35"/>
    <w:rsid w:val="009A3C85"/>
    <w:rsid w:val="009A3FDE"/>
    <w:rsid w:val="009A45F4"/>
    <w:rsid w:val="009A48DC"/>
    <w:rsid w:val="009A490E"/>
    <w:rsid w:val="009A4A9A"/>
    <w:rsid w:val="009A4BEB"/>
    <w:rsid w:val="009A4C2B"/>
    <w:rsid w:val="009A4DDB"/>
    <w:rsid w:val="009A4E1F"/>
    <w:rsid w:val="009A4F60"/>
    <w:rsid w:val="009A5044"/>
    <w:rsid w:val="009A567A"/>
    <w:rsid w:val="009A5863"/>
    <w:rsid w:val="009A5905"/>
    <w:rsid w:val="009A59F8"/>
    <w:rsid w:val="009A5A85"/>
    <w:rsid w:val="009A5D3E"/>
    <w:rsid w:val="009A5D82"/>
    <w:rsid w:val="009A600B"/>
    <w:rsid w:val="009A60E6"/>
    <w:rsid w:val="009A6271"/>
    <w:rsid w:val="009A630F"/>
    <w:rsid w:val="009A662A"/>
    <w:rsid w:val="009A6CBF"/>
    <w:rsid w:val="009A716E"/>
    <w:rsid w:val="009A720B"/>
    <w:rsid w:val="009A72C5"/>
    <w:rsid w:val="009A7406"/>
    <w:rsid w:val="009A799D"/>
    <w:rsid w:val="009A79A4"/>
    <w:rsid w:val="009A7BBF"/>
    <w:rsid w:val="009A7E70"/>
    <w:rsid w:val="009B0060"/>
    <w:rsid w:val="009B0841"/>
    <w:rsid w:val="009B08B8"/>
    <w:rsid w:val="009B09DE"/>
    <w:rsid w:val="009B0AD4"/>
    <w:rsid w:val="009B0C87"/>
    <w:rsid w:val="009B0EC4"/>
    <w:rsid w:val="009B0EF8"/>
    <w:rsid w:val="009B10A0"/>
    <w:rsid w:val="009B10BF"/>
    <w:rsid w:val="009B11D7"/>
    <w:rsid w:val="009B136F"/>
    <w:rsid w:val="009B13CF"/>
    <w:rsid w:val="009B161A"/>
    <w:rsid w:val="009B1800"/>
    <w:rsid w:val="009B1888"/>
    <w:rsid w:val="009B1ADB"/>
    <w:rsid w:val="009B1D87"/>
    <w:rsid w:val="009B22AD"/>
    <w:rsid w:val="009B23A0"/>
    <w:rsid w:val="009B29C3"/>
    <w:rsid w:val="009B2C2F"/>
    <w:rsid w:val="009B2D6A"/>
    <w:rsid w:val="009B2E0C"/>
    <w:rsid w:val="009B309B"/>
    <w:rsid w:val="009B30B0"/>
    <w:rsid w:val="009B30E2"/>
    <w:rsid w:val="009B3165"/>
    <w:rsid w:val="009B31DA"/>
    <w:rsid w:val="009B36FE"/>
    <w:rsid w:val="009B3AB0"/>
    <w:rsid w:val="009B3C5C"/>
    <w:rsid w:val="009B3E52"/>
    <w:rsid w:val="009B3FCE"/>
    <w:rsid w:val="009B414A"/>
    <w:rsid w:val="009B4596"/>
    <w:rsid w:val="009B466D"/>
    <w:rsid w:val="009B4775"/>
    <w:rsid w:val="009B490A"/>
    <w:rsid w:val="009B4C60"/>
    <w:rsid w:val="009B4CD5"/>
    <w:rsid w:val="009B4EE7"/>
    <w:rsid w:val="009B50C4"/>
    <w:rsid w:val="009B5209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6AC4"/>
    <w:rsid w:val="009B6BE4"/>
    <w:rsid w:val="009B6F3C"/>
    <w:rsid w:val="009B71E7"/>
    <w:rsid w:val="009B7257"/>
    <w:rsid w:val="009B7277"/>
    <w:rsid w:val="009B74C6"/>
    <w:rsid w:val="009B7656"/>
    <w:rsid w:val="009B7FF3"/>
    <w:rsid w:val="009C003B"/>
    <w:rsid w:val="009C012F"/>
    <w:rsid w:val="009C0335"/>
    <w:rsid w:val="009C0682"/>
    <w:rsid w:val="009C0849"/>
    <w:rsid w:val="009C0967"/>
    <w:rsid w:val="009C0C12"/>
    <w:rsid w:val="009C0D38"/>
    <w:rsid w:val="009C0F17"/>
    <w:rsid w:val="009C0FC1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085"/>
    <w:rsid w:val="009C2112"/>
    <w:rsid w:val="009C26A7"/>
    <w:rsid w:val="009C2929"/>
    <w:rsid w:val="009C2D32"/>
    <w:rsid w:val="009C31BE"/>
    <w:rsid w:val="009C322C"/>
    <w:rsid w:val="009C35E9"/>
    <w:rsid w:val="009C379E"/>
    <w:rsid w:val="009C3A20"/>
    <w:rsid w:val="009C3AFB"/>
    <w:rsid w:val="009C3C2C"/>
    <w:rsid w:val="009C4188"/>
    <w:rsid w:val="009C43C1"/>
    <w:rsid w:val="009C46E1"/>
    <w:rsid w:val="009C498C"/>
    <w:rsid w:val="009C4BF8"/>
    <w:rsid w:val="009C4CD9"/>
    <w:rsid w:val="009C4DA9"/>
    <w:rsid w:val="009C4DE6"/>
    <w:rsid w:val="009C4FAC"/>
    <w:rsid w:val="009C522B"/>
    <w:rsid w:val="009C538D"/>
    <w:rsid w:val="009C5476"/>
    <w:rsid w:val="009C5528"/>
    <w:rsid w:val="009C55A5"/>
    <w:rsid w:val="009C5C4C"/>
    <w:rsid w:val="009C632E"/>
    <w:rsid w:val="009C6BE9"/>
    <w:rsid w:val="009C6F66"/>
    <w:rsid w:val="009C6FA1"/>
    <w:rsid w:val="009C6FA3"/>
    <w:rsid w:val="009C7432"/>
    <w:rsid w:val="009C74C9"/>
    <w:rsid w:val="009C7598"/>
    <w:rsid w:val="009C7741"/>
    <w:rsid w:val="009C77BD"/>
    <w:rsid w:val="009C7930"/>
    <w:rsid w:val="009C7A26"/>
    <w:rsid w:val="009C7A62"/>
    <w:rsid w:val="009C7A9C"/>
    <w:rsid w:val="009C7C76"/>
    <w:rsid w:val="009D01B6"/>
    <w:rsid w:val="009D01D6"/>
    <w:rsid w:val="009D02C5"/>
    <w:rsid w:val="009D0304"/>
    <w:rsid w:val="009D06D9"/>
    <w:rsid w:val="009D09D5"/>
    <w:rsid w:val="009D0ED9"/>
    <w:rsid w:val="009D0F15"/>
    <w:rsid w:val="009D10F8"/>
    <w:rsid w:val="009D195D"/>
    <w:rsid w:val="009D1B86"/>
    <w:rsid w:val="009D2125"/>
    <w:rsid w:val="009D2A34"/>
    <w:rsid w:val="009D2E9E"/>
    <w:rsid w:val="009D2E9F"/>
    <w:rsid w:val="009D312E"/>
    <w:rsid w:val="009D3353"/>
    <w:rsid w:val="009D3687"/>
    <w:rsid w:val="009D36A2"/>
    <w:rsid w:val="009D36D3"/>
    <w:rsid w:val="009D42F8"/>
    <w:rsid w:val="009D438E"/>
    <w:rsid w:val="009D4435"/>
    <w:rsid w:val="009D4614"/>
    <w:rsid w:val="009D4973"/>
    <w:rsid w:val="009D49CD"/>
    <w:rsid w:val="009D4B41"/>
    <w:rsid w:val="009D4E17"/>
    <w:rsid w:val="009D4F66"/>
    <w:rsid w:val="009D512C"/>
    <w:rsid w:val="009D5269"/>
    <w:rsid w:val="009D52D9"/>
    <w:rsid w:val="009D53FD"/>
    <w:rsid w:val="009D5480"/>
    <w:rsid w:val="009D5567"/>
    <w:rsid w:val="009D59FB"/>
    <w:rsid w:val="009D5F16"/>
    <w:rsid w:val="009D5F9B"/>
    <w:rsid w:val="009D5FA1"/>
    <w:rsid w:val="009D6348"/>
    <w:rsid w:val="009D6857"/>
    <w:rsid w:val="009D68AB"/>
    <w:rsid w:val="009D68EF"/>
    <w:rsid w:val="009D69D1"/>
    <w:rsid w:val="009D6B1D"/>
    <w:rsid w:val="009D6BBD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D7EC8"/>
    <w:rsid w:val="009D7F46"/>
    <w:rsid w:val="009E006F"/>
    <w:rsid w:val="009E0574"/>
    <w:rsid w:val="009E06A1"/>
    <w:rsid w:val="009E06BF"/>
    <w:rsid w:val="009E06E3"/>
    <w:rsid w:val="009E0730"/>
    <w:rsid w:val="009E0856"/>
    <w:rsid w:val="009E0A45"/>
    <w:rsid w:val="009E0FFC"/>
    <w:rsid w:val="009E106F"/>
    <w:rsid w:val="009E12C4"/>
    <w:rsid w:val="009E1457"/>
    <w:rsid w:val="009E145E"/>
    <w:rsid w:val="009E163C"/>
    <w:rsid w:val="009E183B"/>
    <w:rsid w:val="009E1968"/>
    <w:rsid w:val="009E19BF"/>
    <w:rsid w:val="009E19FB"/>
    <w:rsid w:val="009E1A98"/>
    <w:rsid w:val="009E1AD9"/>
    <w:rsid w:val="009E26C4"/>
    <w:rsid w:val="009E276A"/>
    <w:rsid w:val="009E283F"/>
    <w:rsid w:val="009E295A"/>
    <w:rsid w:val="009E2BF4"/>
    <w:rsid w:val="009E2E80"/>
    <w:rsid w:val="009E2EA1"/>
    <w:rsid w:val="009E3345"/>
    <w:rsid w:val="009E35EA"/>
    <w:rsid w:val="009E3830"/>
    <w:rsid w:val="009E3943"/>
    <w:rsid w:val="009E3BAA"/>
    <w:rsid w:val="009E3E98"/>
    <w:rsid w:val="009E3F29"/>
    <w:rsid w:val="009E3F33"/>
    <w:rsid w:val="009E3FE3"/>
    <w:rsid w:val="009E400A"/>
    <w:rsid w:val="009E4172"/>
    <w:rsid w:val="009E439F"/>
    <w:rsid w:val="009E4A0D"/>
    <w:rsid w:val="009E4B88"/>
    <w:rsid w:val="009E4C50"/>
    <w:rsid w:val="009E4CED"/>
    <w:rsid w:val="009E58BA"/>
    <w:rsid w:val="009E5BD2"/>
    <w:rsid w:val="009E5D06"/>
    <w:rsid w:val="009E68AC"/>
    <w:rsid w:val="009E69AD"/>
    <w:rsid w:val="009E6E9B"/>
    <w:rsid w:val="009E747A"/>
    <w:rsid w:val="009E754B"/>
    <w:rsid w:val="009E79FF"/>
    <w:rsid w:val="009E7C7D"/>
    <w:rsid w:val="009E7CB4"/>
    <w:rsid w:val="009E7F08"/>
    <w:rsid w:val="009E7F41"/>
    <w:rsid w:val="009F0132"/>
    <w:rsid w:val="009F014D"/>
    <w:rsid w:val="009F0913"/>
    <w:rsid w:val="009F0A88"/>
    <w:rsid w:val="009F0BCB"/>
    <w:rsid w:val="009F0C7D"/>
    <w:rsid w:val="009F1090"/>
    <w:rsid w:val="009F10DB"/>
    <w:rsid w:val="009F1338"/>
    <w:rsid w:val="009F17C2"/>
    <w:rsid w:val="009F1B7B"/>
    <w:rsid w:val="009F1D82"/>
    <w:rsid w:val="009F1FE1"/>
    <w:rsid w:val="009F2164"/>
    <w:rsid w:val="009F2375"/>
    <w:rsid w:val="009F23EC"/>
    <w:rsid w:val="009F2979"/>
    <w:rsid w:val="009F29D6"/>
    <w:rsid w:val="009F32B0"/>
    <w:rsid w:val="009F34FB"/>
    <w:rsid w:val="009F365B"/>
    <w:rsid w:val="009F3711"/>
    <w:rsid w:val="009F38E3"/>
    <w:rsid w:val="009F3A9A"/>
    <w:rsid w:val="009F3B84"/>
    <w:rsid w:val="009F3C05"/>
    <w:rsid w:val="009F3C29"/>
    <w:rsid w:val="009F4287"/>
    <w:rsid w:val="009F42B5"/>
    <w:rsid w:val="009F4337"/>
    <w:rsid w:val="009F4580"/>
    <w:rsid w:val="009F4587"/>
    <w:rsid w:val="009F49DD"/>
    <w:rsid w:val="009F4C17"/>
    <w:rsid w:val="009F4ED1"/>
    <w:rsid w:val="009F4F50"/>
    <w:rsid w:val="009F5173"/>
    <w:rsid w:val="009F5193"/>
    <w:rsid w:val="009F5B91"/>
    <w:rsid w:val="009F5D1F"/>
    <w:rsid w:val="009F5E07"/>
    <w:rsid w:val="009F5F4A"/>
    <w:rsid w:val="009F5FC4"/>
    <w:rsid w:val="009F6166"/>
    <w:rsid w:val="009F6261"/>
    <w:rsid w:val="009F6398"/>
    <w:rsid w:val="009F63F0"/>
    <w:rsid w:val="009F6517"/>
    <w:rsid w:val="009F66AA"/>
    <w:rsid w:val="009F6774"/>
    <w:rsid w:val="009F68E7"/>
    <w:rsid w:val="009F69DC"/>
    <w:rsid w:val="009F6A28"/>
    <w:rsid w:val="009F6AE6"/>
    <w:rsid w:val="009F6EF5"/>
    <w:rsid w:val="009F6F51"/>
    <w:rsid w:val="009F70A1"/>
    <w:rsid w:val="009F7232"/>
    <w:rsid w:val="009F73C2"/>
    <w:rsid w:val="009F742A"/>
    <w:rsid w:val="009F7492"/>
    <w:rsid w:val="009F77F5"/>
    <w:rsid w:val="009F78A5"/>
    <w:rsid w:val="009F79A1"/>
    <w:rsid w:val="009F79D5"/>
    <w:rsid w:val="009F7B63"/>
    <w:rsid w:val="009F7BE8"/>
    <w:rsid w:val="009F7CE9"/>
    <w:rsid w:val="009F7D12"/>
    <w:rsid w:val="00A0008E"/>
    <w:rsid w:val="00A003A2"/>
    <w:rsid w:val="00A004AD"/>
    <w:rsid w:val="00A006F5"/>
    <w:rsid w:val="00A00716"/>
    <w:rsid w:val="00A0097D"/>
    <w:rsid w:val="00A00BA0"/>
    <w:rsid w:val="00A00C96"/>
    <w:rsid w:val="00A01081"/>
    <w:rsid w:val="00A01083"/>
    <w:rsid w:val="00A0112A"/>
    <w:rsid w:val="00A011DA"/>
    <w:rsid w:val="00A01291"/>
    <w:rsid w:val="00A016EF"/>
    <w:rsid w:val="00A0188F"/>
    <w:rsid w:val="00A019EC"/>
    <w:rsid w:val="00A01A01"/>
    <w:rsid w:val="00A01F63"/>
    <w:rsid w:val="00A02064"/>
    <w:rsid w:val="00A020C8"/>
    <w:rsid w:val="00A023A7"/>
    <w:rsid w:val="00A0262C"/>
    <w:rsid w:val="00A02741"/>
    <w:rsid w:val="00A02746"/>
    <w:rsid w:val="00A0295A"/>
    <w:rsid w:val="00A02964"/>
    <w:rsid w:val="00A02B8C"/>
    <w:rsid w:val="00A02C10"/>
    <w:rsid w:val="00A02E30"/>
    <w:rsid w:val="00A02EB1"/>
    <w:rsid w:val="00A02EE3"/>
    <w:rsid w:val="00A02FCC"/>
    <w:rsid w:val="00A03095"/>
    <w:rsid w:val="00A03429"/>
    <w:rsid w:val="00A03445"/>
    <w:rsid w:val="00A034F3"/>
    <w:rsid w:val="00A03C61"/>
    <w:rsid w:val="00A042B0"/>
    <w:rsid w:val="00A04323"/>
    <w:rsid w:val="00A043DE"/>
    <w:rsid w:val="00A04422"/>
    <w:rsid w:val="00A04451"/>
    <w:rsid w:val="00A044CF"/>
    <w:rsid w:val="00A0471A"/>
    <w:rsid w:val="00A04FB0"/>
    <w:rsid w:val="00A05015"/>
    <w:rsid w:val="00A0501B"/>
    <w:rsid w:val="00A0519D"/>
    <w:rsid w:val="00A052D7"/>
    <w:rsid w:val="00A05418"/>
    <w:rsid w:val="00A057AF"/>
    <w:rsid w:val="00A0594A"/>
    <w:rsid w:val="00A0614C"/>
    <w:rsid w:val="00A06416"/>
    <w:rsid w:val="00A06B82"/>
    <w:rsid w:val="00A06C1A"/>
    <w:rsid w:val="00A06CC6"/>
    <w:rsid w:val="00A06E29"/>
    <w:rsid w:val="00A06F4A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56B"/>
    <w:rsid w:val="00A10724"/>
    <w:rsid w:val="00A1077F"/>
    <w:rsid w:val="00A10889"/>
    <w:rsid w:val="00A108B7"/>
    <w:rsid w:val="00A10BEA"/>
    <w:rsid w:val="00A10F11"/>
    <w:rsid w:val="00A113CF"/>
    <w:rsid w:val="00A1153E"/>
    <w:rsid w:val="00A11702"/>
    <w:rsid w:val="00A11A88"/>
    <w:rsid w:val="00A11C1B"/>
    <w:rsid w:val="00A11FEA"/>
    <w:rsid w:val="00A121B9"/>
    <w:rsid w:val="00A121DA"/>
    <w:rsid w:val="00A121EA"/>
    <w:rsid w:val="00A123D1"/>
    <w:rsid w:val="00A125BA"/>
    <w:rsid w:val="00A128D0"/>
    <w:rsid w:val="00A12972"/>
    <w:rsid w:val="00A12AFA"/>
    <w:rsid w:val="00A12BC2"/>
    <w:rsid w:val="00A13227"/>
    <w:rsid w:val="00A13265"/>
    <w:rsid w:val="00A133C5"/>
    <w:rsid w:val="00A133F5"/>
    <w:rsid w:val="00A13508"/>
    <w:rsid w:val="00A135EE"/>
    <w:rsid w:val="00A137E5"/>
    <w:rsid w:val="00A13911"/>
    <w:rsid w:val="00A13C9B"/>
    <w:rsid w:val="00A13D14"/>
    <w:rsid w:val="00A144F0"/>
    <w:rsid w:val="00A14524"/>
    <w:rsid w:val="00A14F6E"/>
    <w:rsid w:val="00A1513A"/>
    <w:rsid w:val="00A1513C"/>
    <w:rsid w:val="00A1590F"/>
    <w:rsid w:val="00A15933"/>
    <w:rsid w:val="00A1599F"/>
    <w:rsid w:val="00A15CE0"/>
    <w:rsid w:val="00A15F1B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40"/>
    <w:rsid w:val="00A17277"/>
    <w:rsid w:val="00A173BE"/>
    <w:rsid w:val="00A177CA"/>
    <w:rsid w:val="00A17FC3"/>
    <w:rsid w:val="00A20020"/>
    <w:rsid w:val="00A20525"/>
    <w:rsid w:val="00A20CF1"/>
    <w:rsid w:val="00A20F8E"/>
    <w:rsid w:val="00A2129C"/>
    <w:rsid w:val="00A215E5"/>
    <w:rsid w:val="00A2160E"/>
    <w:rsid w:val="00A21721"/>
    <w:rsid w:val="00A21B06"/>
    <w:rsid w:val="00A21CAE"/>
    <w:rsid w:val="00A21CC1"/>
    <w:rsid w:val="00A221F5"/>
    <w:rsid w:val="00A2231E"/>
    <w:rsid w:val="00A2248E"/>
    <w:rsid w:val="00A2285F"/>
    <w:rsid w:val="00A229B6"/>
    <w:rsid w:val="00A22A13"/>
    <w:rsid w:val="00A22A4C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3F7F"/>
    <w:rsid w:val="00A24415"/>
    <w:rsid w:val="00A2448E"/>
    <w:rsid w:val="00A244C3"/>
    <w:rsid w:val="00A2458E"/>
    <w:rsid w:val="00A24C95"/>
    <w:rsid w:val="00A24D38"/>
    <w:rsid w:val="00A25062"/>
    <w:rsid w:val="00A250CF"/>
    <w:rsid w:val="00A252C8"/>
    <w:rsid w:val="00A2564F"/>
    <w:rsid w:val="00A2576C"/>
    <w:rsid w:val="00A25789"/>
    <w:rsid w:val="00A25842"/>
    <w:rsid w:val="00A25864"/>
    <w:rsid w:val="00A25FE4"/>
    <w:rsid w:val="00A26144"/>
    <w:rsid w:val="00A2640E"/>
    <w:rsid w:val="00A26E0E"/>
    <w:rsid w:val="00A26F1C"/>
    <w:rsid w:val="00A2704A"/>
    <w:rsid w:val="00A2707A"/>
    <w:rsid w:val="00A270C9"/>
    <w:rsid w:val="00A27103"/>
    <w:rsid w:val="00A272AB"/>
    <w:rsid w:val="00A273E6"/>
    <w:rsid w:val="00A27518"/>
    <w:rsid w:val="00A27553"/>
    <w:rsid w:val="00A2783A"/>
    <w:rsid w:val="00A27876"/>
    <w:rsid w:val="00A27B85"/>
    <w:rsid w:val="00A27BC3"/>
    <w:rsid w:val="00A27CE7"/>
    <w:rsid w:val="00A27D00"/>
    <w:rsid w:val="00A301A9"/>
    <w:rsid w:val="00A301FD"/>
    <w:rsid w:val="00A3029C"/>
    <w:rsid w:val="00A3035E"/>
    <w:rsid w:val="00A30667"/>
    <w:rsid w:val="00A30779"/>
    <w:rsid w:val="00A30BD6"/>
    <w:rsid w:val="00A30BFC"/>
    <w:rsid w:val="00A30E30"/>
    <w:rsid w:val="00A310AB"/>
    <w:rsid w:val="00A310B3"/>
    <w:rsid w:val="00A310E0"/>
    <w:rsid w:val="00A31153"/>
    <w:rsid w:val="00A31194"/>
    <w:rsid w:val="00A311A6"/>
    <w:rsid w:val="00A31234"/>
    <w:rsid w:val="00A31556"/>
    <w:rsid w:val="00A3171E"/>
    <w:rsid w:val="00A317AA"/>
    <w:rsid w:val="00A3186C"/>
    <w:rsid w:val="00A31A38"/>
    <w:rsid w:val="00A31D35"/>
    <w:rsid w:val="00A31D6B"/>
    <w:rsid w:val="00A31E4D"/>
    <w:rsid w:val="00A31F16"/>
    <w:rsid w:val="00A31FEE"/>
    <w:rsid w:val="00A320DA"/>
    <w:rsid w:val="00A32810"/>
    <w:rsid w:val="00A33265"/>
    <w:rsid w:val="00A334B8"/>
    <w:rsid w:val="00A33531"/>
    <w:rsid w:val="00A335A8"/>
    <w:rsid w:val="00A33670"/>
    <w:rsid w:val="00A33743"/>
    <w:rsid w:val="00A33ACB"/>
    <w:rsid w:val="00A33AD5"/>
    <w:rsid w:val="00A33AFE"/>
    <w:rsid w:val="00A33EF0"/>
    <w:rsid w:val="00A33FC0"/>
    <w:rsid w:val="00A34210"/>
    <w:rsid w:val="00A3425E"/>
    <w:rsid w:val="00A34587"/>
    <w:rsid w:val="00A3466F"/>
    <w:rsid w:val="00A3472C"/>
    <w:rsid w:val="00A34734"/>
    <w:rsid w:val="00A348C0"/>
    <w:rsid w:val="00A34997"/>
    <w:rsid w:val="00A34A96"/>
    <w:rsid w:val="00A34ABE"/>
    <w:rsid w:val="00A34D95"/>
    <w:rsid w:val="00A34E2F"/>
    <w:rsid w:val="00A34F6A"/>
    <w:rsid w:val="00A353D4"/>
    <w:rsid w:val="00A3555E"/>
    <w:rsid w:val="00A355D9"/>
    <w:rsid w:val="00A35706"/>
    <w:rsid w:val="00A3580A"/>
    <w:rsid w:val="00A3597D"/>
    <w:rsid w:val="00A35A4E"/>
    <w:rsid w:val="00A35A98"/>
    <w:rsid w:val="00A35D92"/>
    <w:rsid w:val="00A35E30"/>
    <w:rsid w:val="00A35F71"/>
    <w:rsid w:val="00A35FC4"/>
    <w:rsid w:val="00A361F3"/>
    <w:rsid w:val="00A362D6"/>
    <w:rsid w:val="00A36406"/>
    <w:rsid w:val="00A366F8"/>
    <w:rsid w:val="00A367A9"/>
    <w:rsid w:val="00A36855"/>
    <w:rsid w:val="00A36A2D"/>
    <w:rsid w:val="00A36BC8"/>
    <w:rsid w:val="00A36CF6"/>
    <w:rsid w:val="00A36D02"/>
    <w:rsid w:val="00A36E01"/>
    <w:rsid w:val="00A36F58"/>
    <w:rsid w:val="00A36F5A"/>
    <w:rsid w:val="00A37046"/>
    <w:rsid w:val="00A3704A"/>
    <w:rsid w:val="00A371A1"/>
    <w:rsid w:val="00A373E4"/>
    <w:rsid w:val="00A37433"/>
    <w:rsid w:val="00A37585"/>
    <w:rsid w:val="00A37941"/>
    <w:rsid w:val="00A3797A"/>
    <w:rsid w:val="00A379BC"/>
    <w:rsid w:val="00A379BD"/>
    <w:rsid w:val="00A37D20"/>
    <w:rsid w:val="00A37F65"/>
    <w:rsid w:val="00A40030"/>
    <w:rsid w:val="00A401CB"/>
    <w:rsid w:val="00A4029D"/>
    <w:rsid w:val="00A402A1"/>
    <w:rsid w:val="00A404F9"/>
    <w:rsid w:val="00A4057E"/>
    <w:rsid w:val="00A40663"/>
    <w:rsid w:val="00A40A70"/>
    <w:rsid w:val="00A40ACC"/>
    <w:rsid w:val="00A40EB4"/>
    <w:rsid w:val="00A4143E"/>
    <w:rsid w:val="00A4186B"/>
    <w:rsid w:val="00A418F0"/>
    <w:rsid w:val="00A419F3"/>
    <w:rsid w:val="00A41A4E"/>
    <w:rsid w:val="00A41D68"/>
    <w:rsid w:val="00A41FDC"/>
    <w:rsid w:val="00A42023"/>
    <w:rsid w:val="00A42166"/>
    <w:rsid w:val="00A421FB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44E"/>
    <w:rsid w:val="00A43590"/>
    <w:rsid w:val="00A43646"/>
    <w:rsid w:val="00A438CE"/>
    <w:rsid w:val="00A43ABE"/>
    <w:rsid w:val="00A43BCC"/>
    <w:rsid w:val="00A43C12"/>
    <w:rsid w:val="00A43FB3"/>
    <w:rsid w:val="00A44052"/>
    <w:rsid w:val="00A440BC"/>
    <w:rsid w:val="00A4436B"/>
    <w:rsid w:val="00A443A3"/>
    <w:rsid w:val="00A443F6"/>
    <w:rsid w:val="00A44426"/>
    <w:rsid w:val="00A444D4"/>
    <w:rsid w:val="00A44577"/>
    <w:rsid w:val="00A446F4"/>
    <w:rsid w:val="00A44B88"/>
    <w:rsid w:val="00A44BD7"/>
    <w:rsid w:val="00A44C9A"/>
    <w:rsid w:val="00A45217"/>
    <w:rsid w:val="00A45230"/>
    <w:rsid w:val="00A455CA"/>
    <w:rsid w:val="00A459B0"/>
    <w:rsid w:val="00A45BE0"/>
    <w:rsid w:val="00A45F49"/>
    <w:rsid w:val="00A46107"/>
    <w:rsid w:val="00A461CC"/>
    <w:rsid w:val="00A461D8"/>
    <w:rsid w:val="00A4655B"/>
    <w:rsid w:val="00A4676D"/>
    <w:rsid w:val="00A467A5"/>
    <w:rsid w:val="00A46BE6"/>
    <w:rsid w:val="00A46EC4"/>
    <w:rsid w:val="00A46F01"/>
    <w:rsid w:val="00A471E4"/>
    <w:rsid w:val="00A47512"/>
    <w:rsid w:val="00A47A73"/>
    <w:rsid w:val="00A47D85"/>
    <w:rsid w:val="00A501D3"/>
    <w:rsid w:val="00A5071D"/>
    <w:rsid w:val="00A50783"/>
    <w:rsid w:val="00A509BE"/>
    <w:rsid w:val="00A509F0"/>
    <w:rsid w:val="00A50AF9"/>
    <w:rsid w:val="00A50D1B"/>
    <w:rsid w:val="00A50E03"/>
    <w:rsid w:val="00A50EA5"/>
    <w:rsid w:val="00A50F0E"/>
    <w:rsid w:val="00A51427"/>
    <w:rsid w:val="00A51537"/>
    <w:rsid w:val="00A51779"/>
    <w:rsid w:val="00A519A3"/>
    <w:rsid w:val="00A51BC4"/>
    <w:rsid w:val="00A51FFD"/>
    <w:rsid w:val="00A5219D"/>
    <w:rsid w:val="00A521BE"/>
    <w:rsid w:val="00A52203"/>
    <w:rsid w:val="00A52735"/>
    <w:rsid w:val="00A52777"/>
    <w:rsid w:val="00A5299A"/>
    <w:rsid w:val="00A529B5"/>
    <w:rsid w:val="00A529FA"/>
    <w:rsid w:val="00A52DF4"/>
    <w:rsid w:val="00A52E22"/>
    <w:rsid w:val="00A52EAE"/>
    <w:rsid w:val="00A5305B"/>
    <w:rsid w:val="00A53701"/>
    <w:rsid w:val="00A53ADA"/>
    <w:rsid w:val="00A53B89"/>
    <w:rsid w:val="00A53EC5"/>
    <w:rsid w:val="00A53FCF"/>
    <w:rsid w:val="00A5403B"/>
    <w:rsid w:val="00A540B8"/>
    <w:rsid w:val="00A5424D"/>
    <w:rsid w:val="00A54255"/>
    <w:rsid w:val="00A543F5"/>
    <w:rsid w:val="00A54431"/>
    <w:rsid w:val="00A54540"/>
    <w:rsid w:val="00A5484D"/>
    <w:rsid w:val="00A54A42"/>
    <w:rsid w:val="00A54C2B"/>
    <w:rsid w:val="00A54D1D"/>
    <w:rsid w:val="00A55576"/>
    <w:rsid w:val="00A55820"/>
    <w:rsid w:val="00A55B0A"/>
    <w:rsid w:val="00A55C80"/>
    <w:rsid w:val="00A55DA5"/>
    <w:rsid w:val="00A55F64"/>
    <w:rsid w:val="00A56089"/>
    <w:rsid w:val="00A561FC"/>
    <w:rsid w:val="00A56252"/>
    <w:rsid w:val="00A562FF"/>
    <w:rsid w:val="00A564AF"/>
    <w:rsid w:val="00A565DF"/>
    <w:rsid w:val="00A56647"/>
    <w:rsid w:val="00A56794"/>
    <w:rsid w:val="00A567A8"/>
    <w:rsid w:val="00A56EB8"/>
    <w:rsid w:val="00A5726F"/>
    <w:rsid w:val="00A57318"/>
    <w:rsid w:val="00A574EE"/>
    <w:rsid w:val="00A57549"/>
    <w:rsid w:val="00A57695"/>
    <w:rsid w:val="00A57722"/>
    <w:rsid w:val="00A577F4"/>
    <w:rsid w:val="00A57A01"/>
    <w:rsid w:val="00A57A71"/>
    <w:rsid w:val="00A57FA3"/>
    <w:rsid w:val="00A60305"/>
    <w:rsid w:val="00A603AC"/>
    <w:rsid w:val="00A60540"/>
    <w:rsid w:val="00A608D7"/>
    <w:rsid w:val="00A60953"/>
    <w:rsid w:val="00A60ADF"/>
    <w:rsid w:val="00A60BA1"/>
    <w:rsid w:val="00A61293"/>
    <w:rsid w:val="00A6163E"/>
    <w:rsid w:val="00A618BA"/>
    <w:rsid w:val="00A61AA9"/>
    <w:rsid w:val="00A61CFC"/>
    <w:rsid w:val="00A61D86"/>
    <w:rsid w:val="00A62107"/>
    <w:rsid w:val="00A6225A"/>
    <w:rsid w:val="00A624F1"/>
    <w:rsid w:val="00A626EA"/>
    <w:rsid w:val="00A62823"/>
    <w:rsid w:val="00A62A12"/>
    <w:rsid w:val="00A62DAC"/>
    <w:rsid w:val="00A6316B"/>
    <w:rsid w:val="00A631AB"/>
    <w:rsid w:val="00A6331F"/>
    <w:rsid w:val="00A63569"/>
    <w:rsid w:val="00A637DA"/>
    <w:rsid w:val="00A63889"/>
    <w:rsid w:val="00A638D6"/>
    <w:rsid w:val="00A63ACC"/>
    <w:rsid w:val="00A63B23"/>
    <w:rsid w:val="00A63E29"/>
    <w:rsid w:val="00A64058"/>
    <w:rsid w:val="00A6422F"/>
    <w:rsid w:val="00A64559"/>
    <w:rsid w:val="00A6489D"/>
    <w:rsid w:val="00A64A43"/>
    <w:rsid w:val="00A64A84"/>
    <w:rsid w:val="00A64C3D"/>
    <w:rsid w:val="00A64FEE"/>
    <w:rsid w:val="00A6525B"/>
    <w:rsid w:val="00A65312"/>
    <w:rsid w:val="00A65556"/>
    <w:rsid w:val="00A65A1A"/>
    <w:rsid w:val="00A65B9D"/>
    <w:rsid w:val="00A65BB9"/>
    <w:rsid w:val="00A65D24"/>
    <w:rsid w:val="00A65E4F"/>
    <w:rsid w:val="00A65FD5"/>
    <w:rsid w:val="00A65FEB"/>
    <w:rsid w:val="00A6622D"/>
    <w:rsid w:val="00A663D3"/>
    <w:rsid w:val="00A67092"/>
    <w:rsid w:val="00A6744E"/>
    <w:rsid w:val="00A6762D"/>
    <w:rsid w:val="00A67740"/>
    <w:rsid w:val="00A67EC7"/>
    <w:rsid w:val="00A67F83"/>
    <w:rsid w:val="00A7032A"/>
    <w:rsid w:val="00A705D5"/>
    <w:rsid w:val="00A70B3F"/>
    <w:rsid w:val="00A71509"/>
    <w:rsid w:val="00A716D1"/>
    <w:rsid w:val="00A71735"/>
    <w:rsid w:val="00A7180E"/>
    <w:rsid w:val="00A720FA"/>
    <w:rsid w:val="00A72273"/>
    <w:rsid w:val="00A722FC"/>
    <w:rsid w:val="00A723B1"/>
    <w:rsid w:val="00A726BF"/>
    <w:rsid w:val="00A72820"/>
    <w:rsid w:val="00A72874"/>
    <w:rsid w:val="00A72940"/>
    <w:rsid w:val="00A729BE"/>
    <w:rsid w:val="00A72CFF"/>
    <w:rsid w:val="00A73119"/>
    <w:rsid w:val="00A73413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5D32"/>
    <w:rsid w:val="00A75E29"/>
    <w:rsid w:val="00A760D5"/>
    <w:rsid w:val="00A766C8"/>
    <w:rsid w:val="00A766CC"/>
    <w:rsid w:val="00A766FE"/>
    <w:rsid w:val="00A767EC"/>
    <w:rsid w:val="00A769D6"/>
    <w:rsid w:val="00A769F2"/>
    <w:rsid w:val="00A76C70"/>
    <w:rsid w:val="00A76EE4"/>
    <w:rsid w:val="00A772F5"/>
    <w:rsid w:val="00A77434"/>
    <w:rsid w:val="00A774AF"/>
    <w:rsid w:val="00A7783A"/>
    <w:rsid w:val="00A77BC6"/>
    <w:rsid w:val="00A80233"/>
    <w:rsid w:val="00A8028B"/>
    <w:rsid w:val="00A80486"/>
    <w:rsid w:val="00A805BF"/>
    <w:rsid w:val="00A80841"/>
    <w:rsid w:val="00A808F9"/>
    <w:rsid w:val="00A80909"/>
    <w:rsid w:val="00A80BE4"/>
    <w:rsid w:val="00A80C81"/>
    <w:rsid w:val="00A80EE2"/>
    <w:rsid w:val="00A80F97"/>
    <w:rsid w:val="00A810ED"/>
    <w:rsid w:val="00A81572"/>
    <w:rsid w:val="00A819FE"/>
    <w:rsid w:val="00A81BAC"/>
    <w:rsid w:val="00A81DC2"/>
    <w:rsid w:val="00A81DC7"/>
    <w:rsid w:val="00A81ED6"/>
    <w:rsid w:val="00A81F3B"/>
    <w:rsid w:val="00A8203E"/>
    <w:rsid w:val="00A821DB"/>
    <w:rsid w:val="00A823EA"/>
    <w:rsid w:val="00A8254F"/>
    <w:rsid w:val="00A8278B"/>
    <w:rsid w:val="00A827F1"/>
    <w:rsid w:val="00A8282A"/>
    <w:rsid w:val="00A82E7B"/>
    <w:rsid w:val="00A8322D"/>
    <w:rsid w:val="00A83239"/>
    <w:rsid w:val="00A8334A"/>
    <w:rsid w:val="00A833E8"/>
    <w:rsid w:val="00A83407"/>
    <w:rsid w:val="00A83486"/>
    <w:rsid w:val="00A83725"/>
    <w:rsid w:val="00A8373B"/>
    <w:rsid w:val="00A838E5"/>
    <w:rsid w:val="00A83C2E"/>
    <w:rsid w:val="00A841DC"/>
    <w:rsid w:val="00A84414"/>
    <w:rsid w:val="00A848E8"/>
    <w:rsid w:val="00A84B20"/>
    <w:rsid w:val="00A84BA6"/>
    <w:rsid w:val="00A84E2D"/>
    <w:rsid w:val="00A852DD"/>
    <w:rsid w:val="00A8537E"/>
    <w:rsid w:val="00A853C8"/>
    <w:rsid w:val="00A853D2"/>
    <w:rsid w:val="00A8570B"/>
    <w:rsid w:val="00A85C65"/>
    <w:rsid w:val="00A86269"/>
    <w:rsid w:val="00A86353"/>
    <w:rsid w:val="00A8637C"/>
    <w:rsid w:val="00A86518"/>
    <w:rsid w:val="00A866CE"/>
    <w:rsid w:val="00A8686F"/>
    <w:rsid w:val="00A869A0"/>
    <w:rsid w:val="00A86CBA"/>
    <w:rsid w:val="00A86D5B"/>
    <w:rsid w:val="00A87042"/>
    <w:rsid w:val="00A8740B"/>
    <w:rsid w:val="00A87471"/>
    <w:rsid w:val="00A87ABF"/>
    <w:rsid w:val="00A87C64"/>
    <w:rsid w:val="00A90242"/>
    <w:rsid w:val="00A90279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8C4"/>
    <w:rsid w:val="00A91925"/>
    <w:rsid w:val="00A91B10"/>
    <w:rsid w:val="00A91D0F"/>
    <w:rsid w:val="00A91EE9"/>
    <w:rsid w:val="00A92010"/>
    <w:rsid w:val="00A922D3"/>
    <w:rsid w:val="00A922EF"/>
    <w:rsid w:val="00A92456"/>
    <w:rsid w:val="00A924A4"/>
    <w:rsid w:val="00A92559"/>
    <w:rsid w:val="00A9270F"/>
    <w:rsid w:val="00A92A01"/>
    <w:rsid w:val="00A92AAA"/>
    <w:rsid w:val="00A92C53"/>
    <w:rsid w:val="00A92E1E"/>
    <w:rsid w:val="00A93175"/>
    <w:rsid w:val="00A934E7"/>
    <w:rsid w:val="00A93565"/>
    <w:rsid w:val="00A9356A"/>
    <w:rsid w:val="00A9374F"/>
    <w:rsid w:val="00A93978"/>
    <w:rsid w:val="00A93DE5"/>
    <w:rsid w:val="00A93F34"/>
    <w:rsid w:val="00A943E1"/>
    <w:rsid w:val="00A94878"/>
    <w:rsid w:val="00A94ABE"/>
    <w:rsid w:val="00A94BD9"/>
    <w:rsid w:val="00A94DFC"/>
    <w:rsid w:val="00A95291"/>
    <w:rsid w:val="00A9550E"/>
    <w:rsid w:val="00A9566A"/>
    <w:rsid w:val="00A958FC"/>
    <w:rsid w:val="00A95A2F"/>
    <w:rsid w:val="00A95B2B"/>
    <w:rsid w:val="00A95C07"/>
    <w:rsid w:val="00A95D46"/>
    <w:rsid w:val="00A95E02"/>
    <w:rsid w:val="00A96035"/>
    <w:rsid w:val="00A9629B"/>
    <w:rsid w:val="00A96351"/>
    <w:rsid w:val="00A963D0"/>
    <w:rsid w:val="00A96762"/>
    <w:rsid w:val="00A96CCB"/>
    <w:rsid w:val="00A971AB"/>
    <w:rsid w:val="00A973FB"/>
    <w:rsid w:val="00A9757E"/>
    <w:rsid w:val="00A977FB"/>
    <w:rsid w:val="00A97FDB"/>
    <w:rsid w:val="00AA034C"/>
    <w:rsid w:val="00AA034E"/>
    <w:rsid w:val="00AA05E5"/>
    <w:rsid w:val="00AA09E4"/>
    <w:rsid w:val="00AA0BFA"/>
    <w:rsid w:val="00AA11A3"/>
    <w:rsid w:val="00AA1433"/>
    <w:rsid w:val="00AA1473"/>
    <w:rsid w:val="00AA177E"/>
    <w:rsid w:val="00AA17D4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366"/>
    <w:rsid w:val="00AA436D"/>
    <w:rsid w:val="00AA44D4"/>
    <w:rsid w:val="00AA4550"/>
    <w:rsid w:val="00AA45D8"/>
    <w:rsid w:val="00AA475C"/>
    <w:rsid w:val="00AA47E3"/>
    <w:rsid w:val="00AA4832"/>
    <w:rsid w:val="00AA48BF"/>
    <w:rsid w:val="00AA4AC8"/>
    <w:rsid w:val="00AA4BD1"/>
    <w:rsid w:val="00AA4C6E"/>
    <w:rsid w:val="00AA4CEE"/>
    <w:rsid w:val="00AA4DCA"/>
    <w:rsid w:val="00AA506A"/>
    <w:rsid w:val="00AA5A61"/>
    <w:rsid w:val="00AA5F01"/>
    <w:rsid w:val="00AA5F46"/>
    <w:rsid w:val="00AA5FFD"/>
    <w:rsid w:val="00AA616A"/>
    <w:rsid w:val="00AA634D"/>
    <w:rsid w:val="00AA69F4"/>
    <w:rsid w:val="00AA6AEB"/>
    <w:rsid w:val="00AA6DBC"/>
    <w:rsid w:val="00AA7896"/>
    <w:rsid w:val="00AA7B29"/>
    <w:rsid w:val="00AA7B7B"/>
    <w:rsid w:val="00AA7E39"/>
    <w:rsid w:val="00AB0338"/>
    <w:rsid w:val="00AB03C4"/>
    <w:rsid w:val="00AB0551"/>
    <w:rsid w:val="00AB0640"/>
    <w:rsid w:val="00AB06C8"/>
    <w:rsid w:val="00AB0769"/>
    <w:rsid w:val="00AB0BBB"/>
    <w:rsid w:val="00AB0C69"/>
    <w:rsid w:val="00AB0C9F"/>
    <w:rsid w:val="00AB0FC8"/>
    <w:rsid w:val="00AB123F"/>
    <w:rsid w:val="00AB12C8"/>
    <w:rsid w:val="00AB1329"/>
    <w:rsid w:val="00AB1840"/>
    <w:rsid w:val="00AB189D"/>
    <w:rsid w:val="00AB1914"/>
    <w:rsid w:val="00AB1A59"/>
    <w:rsid w:val="00AB1A86"/>
    <w:rsid w:val="00AB1B7E"/>
    <w:rsid w:val="00AB1C13"/>
    <w:rsid w:val="00AB1D06"/>
    <w:rsid w:val="00AB1EA2"/>
    <w:rsid w:val="00AB1FB5"/>
    <w:rsid w:val="00AB2249"/>
    <w:rsid w:val="00AB2352"/>
    <w:rsid w:val="00AB2426"/>
    <w:rsid w:val="00AB245D"/>
    <w:rsid w:val="00AB2713"/>
    <w:rsid w:val="00AB2809"/>
    <w:rsid w:val="00AB2848"/>
    <w:rsid w:val="00AB2AE4"/>
    <w:rsid w:val="00AB3096"/>
    <w:rsid w:val="00AB31C2"/>
    <w:rsid w:val="00AB31E2"/>
    <w:rsid w:val="00AB32EB"/>
    <w:rsid w:val="00AB33A5"/>
    <w:rsid w:val="00AB34D4"/>
    <w:rsid w:val="00AB350B"/>
    <w:rsid w:val="00AB366F"/>
    <w:rsid w:val="00AB3688"/>
    <w:rsid w:val="00AB3794"/>
    <w:rsid w:val="00AB37F2"/>
    <w:rsid w:val="00AB3D15"/>
    <w:rsid w:val="00AB4464"/>
    <w:rsid w:val="00AB453C"/>
    <w:rsid w:val="00AB47C6"/>
    <w:rsid w:val="00AB4898"/>
    <w:rsid w:val="00AB4909"/>
    <w:rsid w:val="00AB4A0F"/>
    <w:rsid w:val="00AB508C"/>
    <w:rsid w:val="00AB5134"/>
    <w:rsid w:val="00AB533E"/>
    <w:rsid w:val="00AB54DA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D66"/>
    <w:rsid w:val="00AB6EB5"/>
    <w:rsid w:val="00AB7442"/>
    <w:rsid w:val="00AB74F0"/>
    <w:rsid w:val="00AB7582"/>
    <w:rsid w:val="00AB7C74"/>
    <w:rsid w:val="00AB7C81"/>
    <w:rsid w:val="00AB7EF1"/>
    <w:rsid w:val="00AC0041"/>
    <w:rsid w:val="00AC005A"/>
    <w:rsid w:val="00AC00FF"/>
    <w:rsid w:val="00AC024A"/>
    <w:rsid w:val="00AC02F9"/>
    <w:rsid w:val="00AC031E"/>
    <w:rsid w:val="00AC0498"/>
    <w:rsid w:val="00AC04E0"/>
    <w:rsid w:val="00AC0818"/>
    <w:rsid w:val="00AC0BDF"/>
    <w:rsid w:val="00AC0E2B"/>
    <w:rsid w:val="00AC0E5F"/>
    <w:rsid w:val="00AC0FA7"/>
    <w:rsid w:val="00AC112B"/>
    <w:rsid w:val="00AC1459"/>
    <w:rsid w:val="00AC1518"/>
    <w:rsid w:val="00AC1555"/>
    <w:rsid w:val="00AC1B9F"/>
    <w:rsid w:val="00AC1DCE"/>
    <w:rsid w:val="00AC1E9A"/>
    <w:rsid w:val="00AC1EB7"/>
    <w:rsid w:val="00AC1EDA"/>
    <w:rsid w:val="00AC229B"/>
    <w:rsid w:val="00AC23D1"/>
    <w:rsid w:val="00AC26AD"/>
    <w:rsid w:val="00AC2A92"/>
    <w:rsid w:val="00AC2DBC"/>
    <w:rsid w:val="00AC3098"/>
    <w:rsid w:val="00AC325B"/>
    <w:rsid w:val="00AC389B"/>
    <w:rsid w:val="00AC38BC"/>
    <w:rsid w:val="00AC38CE"/>
    <w:rsid w:val="00AC3A28"/>
    <w:rsid w:val="00AC3AE6"/>
    <w:rsid w:val="00AC40BD"/>
    <w:rsid w:val="00AC4176"/>
    <w:rsid w:val="00AC41D8"/>
    <w:rsid w:val="00AC4221"/>
    <w:rsid w:val="00AC4304"/>
    <w:rsid w:val="00AC4518"/>
    <w:rsid w:val="00AC4777"/>
    <w:rsid w:val="00AC486D"/>
    <w:rsid w:val="00AC49C7"/>
    <w:rsid w:val="00AC4A64"/>
    <w:rsid w:val="00AC4C20"/>
    <w:rsid w:val="00AC4DA6"/>
    <w:rsid w:val="00AC5045"/>
    <w:rsid w:val="00AC52E5"/>
    <w:rsid w:val="00AC534D"/>
    <w:rsid w:val="00AC549E"/>
    <w:rsid w:val="00AC54DE"/>
    <w:rsid w:val="00AC5706"/>
    <w:rsid w:val="00AC5BD5"/>
    <w:rsid w:val="00AC5C0A"/>
    <w:rsid w:val="00AC5E10"/>
    <w:rsid w:val="00AC5E58"/>
    <w:rsid w:val="00AC5E9B"/>
    <w:rsid w:val="00AC623F"/>
    <w:rsid w:val="00AC63EF"/>
    <w:rsid w:val="00AC6678"/>
    <w:rsid w:val="00AC6944"/>
    <w:rsid w:val="00AC6A23"/>
    <w:rsid w:val="00AC6BCE"/>
    <w:rsid w:val="00AC6C94"/>
    <w:rsid w:val="00AC6E0A"/>
    <w:rsid w:val="00AC6E41"/>
    <w:rsid w:val="00AC6F51"/>
    <w:rsid w:val="00AC6F9A"/>
    <w:rsid w:val="00AC71C6"/>
    <w:rsid w:val="00AC7508"/>
    <w:rsid w:val="00AC7EE9"/>
    <w:rsid w:val="00AC7EF2"/>
    <w:rsid w:val="00AD01A9"/>
    <w:rsid w:val="00AD0293"/>
    <w:rsid w:val="00AD0626"/>
    <w:rsid w:val="00AD0628"/>
    <w:rsid w:val="00AD0A25"/>
    <w:rsid w:val="00AD0AEE"/>
    <w:rsid w:val="00AD0F87"/>
    <w:rsid w:val="00AD11E1"/>
    <w:rsid w:val="00AD13EF"/>
    <w:rsid w:val="00AD1421"/>
    <w:rsid w:val="00AD16D1"/>
    <w:rsid w:val="00AD17C1"/>
    <w:rsid w:val="00AD1BA3"/>
    <w:rsid w:val="00AD1C91"/>
    <w:rsid w:val="00AD1CC0"/>
    <w:rsid w:val="00AD217D"/>
    <w:rsid w:val="00AD23CF"/>
    <w:rsid w:val="00AD247E"/>
    <w:rsid w:val="00AD248E"/>
    <w:rsid w:val="00AD27CB"/>
    <w:rsid w:val="00AD27DC"/>
    <w:rsid w:val="00AD2AF1"/>
    <w:rsid w:val="00AD2C2D"/>
    <w:rsid w:val="00AD2C53"/>
    <w:rsid w:val="00AD2D8B"/>
    <w:rsid w:val="00AD32B5"/>
    <w:rsid w:val="00AD3336"/>
    <w:rsid w:val="00AD33C4"/>
    <w:rsid w:val="00AD3460"/>
    <w:rsid w:val="00AD3473"/>
    <w:rsid w:val="00AD3586"/>
    <w:rsid w:val="00AD3619"/>
    <w:rsid w:val="00AD365D"/>
    <w:rsid w:val="00AD367F"/>
    <w:rsid w:val="00AD370C"/>
    <w:rsid w:val="00AD382B"/>
    <w:rsid w:val="00AD39CC"/>
    <w:rsid w:val="00AD39E9"/>
    <w:rsid w:val="00AD3DB0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5FB5"/>
    <w:rsid w:val="00AD65B6"/>
    <w:rsid w:val="00AD6691"/>
    <w:rsid w:val="00AD68BA"/>
    <w:rsid w:val="00AD6B33"/>
    <w:rsid w:val="00AD6C10"/>
    <w:rsid w:val="00AD6C3B"/>
    <w:rsid w:val="00AD6ED1"/>
    <w:rsid w:val="00AD6F46"/>
    <w:rsid w:val="00AD7709"/>
    <w:rsid w:val="00AD776F"/>
    <w:rsid w:val="00AD77B4"/>
    <w:rsid w:val="00AD77F5"/>
    <w:rsid w:val="00AD786F"/>
    <w:rsid w:val="00AD7910"/>
    <w:rsid w:val="00AD7A05"/>
    <w:rsid w:val="00AD7A17"/>
    <w:rsid w:val="00AD7A4B"/>
    <w:rsid w:val="00AE00BE"/>
    <w:rsid w:val="00AE03FF"/>
    <w:rsid w:val="00AE0429"/>
    <w:rsid w:val="00AE083E"/>
    <w:rsid w:val="00AE0C52"/>
    <w:rsid w:val="00AE143A"/>
    <w:rsid w:val="00AE1538"/>
    <w:rsid w:val="00AE17D6"/>
    <w:rsid w:val="00AE18D9"/>
    <w:rsid w:val="00AE1B28"/>
    <w:rsid w:val="00AE1B37"/>
    <w:rsid w:val="00AE1B98"/>
    <w:rsid w:val="00AE2139"/>
    <w:rsid w:val="00AE21B0"/>
    <w:rsid w:val="00AE21BE"/>
    <w:rsid w:val="00AE2258"/>
    <w:rsid w:val="00AE2E2A"/>
    <w:rsid w:val="00AE300A"/>
    <w:rsid w:val="00AE320A"/>
    <w:rsid w:val="00AE3212"/>
    <w:rsid w:val="00AE3226"/>
    <w:rsid w:val="00AE336F"/>
    <w:rsid w:val="00AE37A7"/>
    <w:rsid w:val="00AE37D1"/>
    <w:rsid w:val="00AE392B"/>
    <w:rsid w:val="00AE3936"/>
    <w:rsid w:val="00AE3D81"/>
    <w:rsid w:val="00AE3E1E"/>
    <w:rsid w:val="00AE4707"/>
    <w:rsid w:val="00AE475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7C8"/>
    <w:rsid w:val="00AE5980"/>
    <w:rsid w:val="00AE59A5"/>
    <w:rsid w:val="00AE5A94"/>
    <w:rsid w:val="00AE5C27"/>
    <w:rsid w:val="00AE5D76"/>
    <w:rsid w:val="00AE6010"/>
    <w:rsid w:val="00AE6051"/>
    <w:rsid w:val="00AE6089"/>
    <w:rsid w:val="00AE6344"/>
    <w:rsid w:val="00AE69FF"/>
    <w:rsid w:val="00AE6A89"/>
    <w:rsid w:val="00AE6B35"/>
    <w:rsid w:val="00AE6EA4"/>
    <w:rsid w:val="00AE7247"/>
    <w:rsid w:val="00AE7571"/>
    <w:rsid w:val="00AE780F"/>
    <w:rsid w:val="00AE7887"/>
    <w:rsid w:val="00AE7A71"/>
    <w:rsid w:val="00AE7E9C"/>
    <w:rsid w:val="00AE7F18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6D4"/>
    <w:rsid w:val="00AF170A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63"/>
    <w:rsid w:val="00AF35CF"/>
    <w:rsid w:val="00AF397B"/>
    <w:rsid w:val="00AF3DB3"/>
    <w:rsid w:val="00AF3EEA"/>
    <w:rsid w:val="00AF4058"/>
    <w:rsid w:val="00AF40C3"/>
    <w:rsid w:val="00AF40E9"/>
    <w:rsid w:val="00AF44CD"/>
    <w:rsid w:val="00AF4827"/>
    <w:rsid w:val="00AF4D8C"/>
    <w:rsid w:val="00AF4DFB"/>
    <w:rsid w:val="00AF5207"/>
    <w:rsid w:val="00AF54C7"/>
    <w:rsid w:val="00AF550D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2C2"/>
    <w:rsid w:val="00AF73F1"/>
    <w:rsid w:val="00AF76FC"/>
    <w:rsid w:val="00AF7A3D"/>
    <w:rsid w:val="00AF7D31"/>
    <w:rsid w:val="00B00028"/>
    <w:rsid w:val="00B00286"/>
    <w:rsid w:val="00B003C2"/>
    <w:rsid w:val="00B0069A"/>
    <w:rsid w:val="00B006EE"/>
    <w:rsid w:val="00B008A6"/>
    <w:rsid w:val="00B00903"/>
    <w:rsid w:val="00B00A3E"/>
    <w:rsid w:val="00B00B44"/>
    <w:rsid w:val="00B00CFA"/>
    <w:rsid w:val="00B00E8F"/>
    <w:rsid w:val="00B010C8"/>
    <w:rsid w:val="00B010E7"/>
    <w:rsid w:val="00B0112F"/>
    <w:rsid w:val="00B015C9"/>
    <w:rsid w:val="00B01744"/>
    <w:rsid w:val="00B01806"/>
    <w:rsid w:val="00B01C9D"/>
    <w:rsid w:val="00B01D14"/>
    <w:rsid w:val="00B01E2B"/>
    <w:rsid w:val="00B02155"/>
    <w:rsid w:val="00B021A6"/>
    <w:rsid w:val="00B02401"/>
    <w:rsid w:val="00B025E2"/>
    <w:rsid w:val="00B0293F"/>
    <w:rsid w:val="00B03374"/>
    <w:rsid w:val="00B0338E"/>
    <w:rsid w:val="00B0384A"/>
    <w:rsid w:val="00B03BAA"/>
    <w:rsid w:val="00B04178"/>
    <w:rsid w:val="00B042CE"/>
    <w:rsid w:val="00B046F0"/>
    <w:rsid w:val="00B04890"/>
    <w:rsid w:val="00B049CE"/>
    <w:rsid w:val="00B04A79"/>
    <w:rsid w:val="00B04C26"/>
    <w:rsid w:val="00B05604"/>
    <w:rsid w:val="00B05752"/>
    <w:rsid w:val="00B058FE"/>
    <w:rsid w:val="00B05CA8"/>
    <w:rsid w:val="00B05E07"/>
    <w:rsid w:val="00B06379"/>
    <w:rsid w:val="00B0646B"/>
    <w:rsid w:val="00B0679A"/>
    <w:rsid w:val="00B06851"/>
    <w:rsid w:val="00B06CA7"/>
    <w:rsid w:val="00B06F07"/>
    <w:rsid w:val="00B07100"/>
    <w:rsid w:val="00B07249"/>
    <w:rsid w:val="00B072DD"/>
    <w:rsid w:val="00B07428"/>
    <w:rsid w:val="00B0744C"/>
    <w:rsid w:val="00B0745E"/>
    <w:rsid w:val="00B07632"/>
    <w:rsid w:val="00B077B0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88"/>
    <w:rsid w:val="00B104A5"/>
    <w:rsid w:val="00B1081E"/>
    <w:rsid w:val="00B10995"/>
    <w:rsid w:val="00B10ACA"/>
    <w:rsid w:val="00B10C8B"/>
    <w:rsid w:val="00B10FEC"/>
    <w:rsid w:val="00B111B5"/>
    <w:rsid w:val="00B111FE"/>
    <w:rsid w:val="00B112B2"/>
    <w:rsid w:val="00B1154B"/>
    <w:rsid w:val="00B11804"/>
    <w:rsid w:val="00B11B16"/>
    <w:rsid w:val="00B11C3B"/>
    <w:rsid w:val="00B11CCA"/>
    <w:rsid w:val="00B11D34"/>
    <w:rsid w:val="00B11F0F"/>
    <w:rsid w:val="00B1204A"/>
    <w:rsid w:val="00B128B5"/>
    <w:rsid w:val="00B12B5B"/>
    <w:rsid w:val="00B12C44"/>
    <w:rsid w:val="00B12C99"/>
    <w:rsid w:val="00B12E7F"/>
    <w:rsid w:val="00B13461"/>
    <w:rsid w:val="00B13559"/>
    <w:rsid w:val="00B140D5"/>
    <w:rsid w:val="00B141CF"/>
    <w:rsid w:val="00B143C6"/>
    <w:rsid w:val="00B14A48"/>
    <w:rsid w:val="00B14C1B"/>
    <w:rsid w:val="00B14F88"/>
    <w:rsid w:val="00B15330"/>
    <w:rsid w:val="00B1592E"/>
    <w:rsid w:val="00B15954"/>
    <w:rsid w:val="00B16200"/>
    <w:rsid w:val="00B162F0"/>
    <w:rsid w:val="00B168AB"/>
    <w:rsid w:val="00B169E6"/>
    <w:rsid w:val="00B16D75"/>
    <w:rsid w:val="00B172B7"/>
    <w:rsid w:val="00B17368"/>
    <w:rsid w:val="00B1788D"/>
    <w:rsid w:val="00B178F7"/>
    <w:rsid w:val="00B1799D"/>
    <w:rsid w:val="00B20498"/>
    <w:rsid w:val="00B205DD"/>
    <w:rsid w:val="00B206B7"/>
    <w:rsid w:val="00B20AA3"/>
    <w:rsid w:val="00B20B0A"/>
    <w:rsid w:val="00B20FDC"/>
    <w:rsid w:val="00B2104F"/>
    <w:rsid w:val="00B2134B"/>
    <w:rsid w:val="00B215BC"/>
    <w:rsid w:val="00B21964"/>
    <w:rsid w:val="00B21EB8"/>
    <w:rsid w:val="00B21FD5"/>
    <w:rsid w:val="00B22215"/>
    <w:rsid w:val="00B2235C"/>
    <w:rsid w:val="00B2248D"/>
    <w:rsid w:val="00B22733"/>
    <w:rsid w:val="00B227C3"/>
    <w:rsid w:val="00B22869"/>
    <w:rsid w:val="00B22909"/>
    <w:rsid w:val="00B22975"/>
    <w:rsid w:val="00B22A6E"/>
    <w:rsid w:val="00B22A80"/>
    <w:rsid w:val="00B22DE3"/>
    <w:rsid w:val="00B234E1"/>
    <w:rsid w:val="00B239D8"/>
    <w:rsid w:val="00B23AD5"/>
    <w:rsid w:val="00B23C08"/>
    <w:rsid w:val="00B23DD5"/>
    <w:rsid w:val="00B23E16"/>
    <w:rsid w:val="00B23E4C"/>
    <w:rsid w:val="00B23F80"/>
    <w:rsid w:val="00B23FD2"/>
    <w:rsid w:val="00B2441F"/>
    <w:rsid w:val="00B24572"/>
    <w:rsid w:val="00B24C8D"/>
    <w:rsid w:val="00B24CFD"/>
    <w:rsid w:val="00B24D50"/>
    <w:rsid w:val="00B24DC0"/>
    <w:rsid w:val="00B24EC4"/>
    <w:rsid w:val="00B25047"/>
    <w:rsid w:val="00B250AA"/>
    <w:rsid w:val="00B251C3"/>
    <w:rsid w:val="00B25364"/>
    <w:rsid w:val="00B2546B"/>
    <w:rsid w:val="00B25849"/>
    <w:rsid w:val="00B25A37"/>
    <w:rsid w:val="00B25F06"/>
    <w:rsid w:val="00B266D1"/>
    <w:rsid w:val="00B267A1"/>
    <w:rsid w:val="00B267C4"/>
    <w:rsid w:val="00B26A14"/>
    <w:rsid w:val="00B26C67"/>
    <w:rsid w:val="00B27014"/>
    <w:rsid w:val="00B27331"/>
    <w:rsid w:val="00B27388"/>
    <w:rsid w:val="00B27884"/>
    <w:rsid w:val="00B27F73"/>
    <w:rsid w:val="00B303DE"/>
    <w:rsid w:val="00B30691"/>
    <w:rsid w:val="00B307A7"/>
    <w:rsid w:val="00B307D5"/>
    <w:rsid w:val="00B3089B"/>
    <w:rsid w:val="00B308AC"/>
    <w:rsid w:val="00B30A64"/>
    <w:rsid w:val="00B30FE9"/>
    <w:rsid w:val="00B310D7"/>
    <w:rsid w:val="00B31291"/>
    <w:rsid w:val="00B313B3"/>
    <w:rsid w:val="00B31513"/>
    <w:rsid w:val="00B315C9"/>
    <w:rsid w:val="00B3166E"/>
    <w:rsid w:val="00B319AC"/>
    <w:rsid w:val="00B31F80"/>
    <w:rsid w:val="00B31F86"/>
    <w:rsid w:val="00B3221C"/>
    <w:rsid w:val="00B32692"/>
    <w:rsid w:val="00B32703"/>
    <w:rsid w:val="00B32839"/>
    <w:rsid w:val="00B32E4A"/>
    <w:rsid w:val="00B32F09"/>
    <w:rsid w:val="00B33090"/>
    <w:rsid w:val="00B335A6"/>
    <w:rsid w:val="00B335C2"/>
    <w:rsid w:val="00B3389C"/>
    <w:rsid w:val="00B33DDA"/>
    <w:rsid w:val="00B33EC6"/>
    <w:rsid w:val="00B33EFF"/>
    <w:rsid w:val="00B33F18"/>
    <w:rsid w:val="00B33FAC"/>
    <w:rsid w:val="00B34018"/>
    <w:rsid w:val="00B340D6"/>
    <w:rsid w:val="00B34367"/>
    <w:rsid w:val="00B344BC"/>
    <w:rsid w:val="00B346C6"/>
    <w:rsid w:val="00B347DF"/>
    <w:rsid w:val="00B3489E"/>
    <w:rsid w:val="00B34904"/>
    <w:rsid w:val="00B349B1"/>
    <w:rsid w:val="00B349C4"/>
    <w:rsid w:val="00B34B14"/>
    <w:rsid w:val="00B34B2B"/>
    <w:rsid w:val="00B34B55"/>
    <w:rsid w:val="00B35077"/>
    <w:rsid w:val="00B350F7"/>
    <w:rsid w:val="00B3554E"/>
    <w:rsid w:val="00B35553"/>
    <w:rsid w:val="00B358A3"/>
    <w:rsid w:val="00B35C1F"/>
    <w:rsid w:val="00B35C28"/>
    <w:rsid w:val="00B35CB0"/>
    <w:rsid w:val="00B35D22"/>
    <w:rsid w:val="00B36040"/>
    <w:rsid w:val="00B3606C"/>
    <w:rsid w:val="00B360CC"/>
    <w:rsid w:val="00B360D0"/>
    <w:rsid w:val="00B3610A"/>
    <w:rsid w:val="00B362FD"/>
    <w:rsid w:val="00B3647C"/>
    <w:rsid w:val="00B364DE"/>
    <w:rsid w:val="00B36577"/>
    <w:rsid w:val="00B36637"/>
    <w:rsid w:val="00B3663C"/>
    <w:rsid w:val="00B366AF"/>
    <w:rsid w:val="00B36A84"/>
    <w:rsid w:val="00B36B51"/>
    <w:rsid w:val="00B36C15"/>
    <w:rsid w:val="00B36D30"/>
    <w:rsid w:val="00B36F7C"/>
    <w:rsid w:val="00B36FA7"/>
    <w:rsid w:val="00B3724A"/>
    <w:rsid w:val="00B37388"/>
    <w:rsid w:val="00B374A0"/>
    <w:rsid w:val="00B37C13"/>
    <w:rsid w:val="00B37D06"/>
    <w:rsid w:val="00B37EC9"/>
    <w:rsid w:val="00B40198"/>
    <w:rsid w:val="00B401ED"/>
    <w:rsid w:val="00B402EC"/>
    <w:rsid w:val="00B40331"/>
    <w:rsid w:val="00B40928"/>
    <w:rsid w:val="00B40A44"/>
    <w:rsid w:val="00B40AA2"/>
    <w:rsid w:val="00B40BA3"/>
    <w:rsid w:val="00B40EED"/>
    <w:rsid w:val="00B4144B"/>
    <w:rsid w:val="00B415AC"/>
    <w:rsid w:val="00B418E3"/>
    <w:rsid w:val="00B41A6C"/>
    <w:rsid w:val="00B41AAD"/>
    <w:rsid w:val="00B41BB7"/>
    <w:rsid w:val="00B41BEE"/>
    <w:rsid w:val="00B41DEA"/>
    <w:rsid w:val="00B41DF0"/>
    <w:rsid w:val="00B41F96"/>
    <w:rsid w:val="00B42294"/>
    <w:rsid w:val="00B4283E"/>
    <w:rsid w:val="00B429D7"/>
    <w:rsid w:val="00B42BDF"/>
    <w:rsid w:val="00B42D5D"/>
    <w:rsid w:val="00B42F19"/>
    <w:rsid w:val="00B435C2"/>
    <w:rsid w:val="00B43662"/>
    <w:rsid w:val="00B43B49"/>
    <w:rsid w:val="00B43BE7"/>
    <w:rsid w:val="00B43E4E"/>
    <w:rsid w:val="00B44174"/>
    <w:rsid w:val="00B443C4"/>
    <w:rsid w:val="00B44600"/>
    <w:rsid w:val="00B4472D"/>
    <w:rsid w:val="00B4479B"/>
    <w:rsid w:val="00B44A7A"/>
    <w:rsid w:val="00B44CC4"/>
    <w:rsid w:val="00B44E5D"/>
    <w:rsid w:val="00B44EA3"/>
    <w:rsid w:val="00B44F75"/>
    <w:rsid w:val="00B44F7A"/>
    <w:rsid w:val="00B454A0"/>
    <w:rsid w:val="00B45769"/>
    <w:rsid w:val="00B4580A"/>
    <w:rsid w:val="00B45A72"/>
    <w:rsid w:val="00B4645F"/>
    <w:rsid w:val="00B468FF"/>
    <w:rsid w:val="00B4721F"/>
    <w:rsid w:val="00B47304"/>
    <w:rsid w:val="00B474F3"/>
    <w:rsid w:val="00B47585"/>
    <w:rsid w:val="00B476E6"/>
    <w:rsid w:val="00B477AB"/>
    <w:rsid w:val="00B477AE"/>
    <w:rsid w:val="00B478D7"/>
    <w:rsid w:val="00B47E66"/>
    <w:rsid w:val="00B47ECE"/>
    <w:rsid w:val="00B50163"/>
    <w:rsid w:val="00B503A9"/>
    <w:rsid w:val="00B506BD"/>
    <w:rsid w:val="00B50A85"/>
    <w:rsid w:val="00B50D46"/>
    <w:rsid w:val="00B50DA9"/>
    <w:rsid w:val="00B50EF2"/>
    <w:rsid w:val="00B50F4B"/>
    <w:rsid w:val="00B50FA8"/>
    <w:rsid w:val="00B513C6"/>
    <w:rsid w:val="00B5161B"/>
    <w:rsid w:val="00B51620"/>
    <w:rsid w:val="00B517BB"/>
    <w:rsid w:val="00B517CE"/>
    <w:rsid w:val="00B51AAF"/>
    <w:rsid w:val="00B51AB8"/>
    <w:rsid w:val="00B51C37"/>
    <w:rsid w:val="00B5204C"/>
    <w:rsid w:val="00B520D6"/>
    <w:rsid w:val="00B521FA"/>
    <w:rsid w:val="00B522F7"/>
    <w:rsid w:val="00B52AA9"/>
    <w:rsid w:val="00B52AD6"/>
    <w:rsid w:val="00B52B7F"/>
    <w:rsid w:val="00B52CEC"/>
    <w:rsid w:val="00B52DE5"/>
    <w:rsid w:val="00B52EF0"/>
    <w:rsid w:val="00B52F4D"/>
    <w:rsid w:val="00B530F8"/>
    <w:rsid w:val="00B53208"/>
    <w:rsid w:val="00B53331"/>
    <w:rsid w:val="00B53371"/>
    <w:rsid w:val="00B53458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122"/>
    <w:rsid w:val="00B554B3"/>
    <w:rsid w:val="00B5556F"/>
    <w:rsid w:val="00B558F6"/>
    <w:rsid w:val="00B55F61"/>
    <w:rsid w:val="00B55F97"/>
    <w:rsid w:val="00B55FC0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59F"/>
    <w:rsid w:val="00B579EA"/>
    <w:rsid w:val="00B57FBF"/>
    <w:rsid w:val="00B6026D"/>
    <w:rsid w:val="00B609B1"/>
    <w:rsid w:val="00B60BCC"/>
    <w:rsid w:val="00B60DFE"/>
    <w:rsid w:val="00B60E25"/>
    <w:rsid w:val="00B6105C"/>
    <w:rsid w:val="00B610D6"/>
    <w:rsid w:val="00B619B2"/>
    <w:rsid w:val="00B61B71"/>
    <w:rsid w:val="00B61DFD"/>
    <w:rsid w:val="00B62038"/>
    <w:rsid w:val="00B62242"/>
    <w:rsid w:val="00B624B7"/>
    <w:rsid w:val="00B62693"/>
    <w:rsid w:val="00B628A8"/>
    <w:rsid w:val="00B6307F"/>
    <w:rsid w:val="00B631A7"/>
    <w:rsid w:val="00B6335C"/>
    <w:rsid w:val="00B63360"/>
    <w:rsid w:val="00B634AC"/>
    <w:rsid w:val="00B63631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5EDB"/>
    <w:rsid w:val="00B66018"/>
    <w:rsid w:val="00B66026"/>
    <w:rsid w:val="00B662A3"/>
    <w:rsid w:val="00B66529"/>
    <w:rsid w:val="00B66680"/>
    <w:rsid w:val="00B6670B"/>
    <w:rsid w:val="00B66769"/>
    <w:rsid w:val="00B66C08"/>
    <w:rsid w:val="00B675BF"/>
    <w:rsid w:val="00B67A05"/>
    <w:rsid w:val="00B67CD5"/>
    <w:rsid w:val="00B701D4"/>
    <w:rsid w:val="00B70394"/>
    <w:rsid w:val="00B708FA"/>
    <w:rsid w:val="00B7099A"/>
    <w:rsid w:val="00B70BEC"/>
    <w:rsid w:val="00B70C89"/>
    <w:rsid w:val="00B70D8C"/>
    <w:rsid w:val="00B70ED0"/>
    <w:rsid w:val="00B71112"/>
    <w:rsid w:val="00B711D3"/>
    <w:rsid w:val="00B71415"/>
    <w:rsid w:val="00B714CE"/>
    <w:rsid w:val="00B717B1"/>
    <w:rsid w:val="00B71A5B"/>
    <w:rsid w:val="00B71F82"/>
    <w:rsid w:val="00B72243"/>
    <w:rsid w:val="00B7243A"/>
    <w:rsid w:val="00B7246C"/>
    <w:rsid w:val="00B725F9"/>
    <w:rsid w:val="00B72883"/>
    <w:rsid w:val="00B72A05"/>
    <w:rsid w:val="00B72AC7"/>
    <w:rsid w:val="00B72BBE"/>
    <w:rsid w:val="00B72E44"/>
    <w:rsid w:val="00B730A6"/>
    <w:rsid w:val="00B73165"/>
    <w:rsid w:val="00B732B5"/>
    <w:rsid w:val="00B7331A"/>
    <w:rsid w:val="00B7336F"/>
    <w:rsid w:val="00B734F6"/>
    <w:rsid w:val="00B7371F"/>
    <w:rsid w:val="00B737D5"/>
    <w:rsid w:val="00B73E52"/>
    <w:rsid w:val="00B7446D"/>
    <w:rsid w:val="00B74516"/>
    <w:rsid w:val="00B7472F"/>
    <w:rsid w:val="00B74762"/>
    <w:rsid w:val="00B749D9"/>
    <w:rsid w:val="00B74ADC"/>
    <w:rsid w:val="00B74F22"/>
    <w:rsid w:val="00B75048"/>
    <w:rsid w:val="00B75597"/>
    <w:rsid w:val="00B755D3"/>
    <w:rsid w:val="00B75D91"/>
    <w:rsid w:val="00B75DCA"/>
    <w:rsid w:val="00B760D3"/>
    <w:rsid w:val="00B760FD"/>
    <w:rsid w:val="00B763FA"/>
    <w:rsid w:val="00B76504"/>
    <w:rsid w:val="00B769F2"/>
    <w:rsid w:val="00B76CD9"/>
    <w:rsid w:val="00B76D2C"/>
    <w:rsid w:val="00B76ED5"/>
    <w:rsid w:val="00B77382"/>
    <w:rsid w:val="00B77612"/>
    <w:rsid w:val="00B803C8"/>
    <w:rsid w:val="00B805C6"/>
    <w:rsid w:val="00B80604"/>
    <w:rsid w:val="00B80850"/>
    <w:rsid w:val="00B80A8E"/>
    <w:rsid w:val="00B80ACB"/>
    <w:rsid w:val="00B80DED"/>
    <w:rsid w:val="00B81539"/>
    <w:rsid w:val="00B81615"/>
    <w:rsid w:val="00B82144"/>
    <w:rsid w:val="00B82223"/>
    <w:rsid w:val="00B82331"/>
    <w:rsid w:val="00B824A2"/>
    <w:rsid w:val="00B8250F"/>
    <w:rsid w:val="00B827D3"/>
    <w:rsid w:val="00B82A26"/>
    <w:rsid w:val="00B82A2A"/>
    <w:rsid w:val="00B82B30"/>
    <w:rsid w:val="00B82BD1"/>
    <w:rsid w:val="00B82EC0"/>
    <w:rsid w:val="00B82EEE"/>
    <w:rsid w:val="00B8309C"/>
    <w:rsid w:val="00B831C5"/>
    <w:rsid w:val="00B83389"/>
    <w:rsid w:val="00B83570"/>
    <w:rsid w:val="00B8372C"/>
    <w:rsid w:val="00B83986"/>
    <w:rsid w:val="00B839B2"/>
    <w:rsid w:val="00B83CA7"/>
    <w:rsid w:val="00B843C8"/>
    <w:rsid w:val="00B844E8"/>
    <w:rsid w:val="00B847D1"/>
    <w:rsid w:val="00B84C38"/>
    <w:rsid w:val="00B84DC0"/>
    <w:rsid w:val="00B851F9"/>
    <w:rsid w:val="00B8547A"/>
    <w:rsid w:val="00B85612"/>
    <w:rsid w:val="00B85757"/>
    <w:rsid w:val="00B859D8"/>
    <w:rsid w:val="00B85C8A"/>
    <w:rsid w:val="00B85EB2"/>
    <w:rsid w:val="00B86045"/>
    <w:rsid w:val="00B8623A"/>
    <w:rsid w:val="00B8624F"/>
    <w:rsid w:val="00B86292"/>
    <w:rsid w:val="00B8648A"/>
    <w:rsid w:val="00B86847"/>
    <w:rsid w:val="00B86957"/>
    <w:rsid w:val="00B872C6"/>
    <w:rsid w:val="00B873E0"/>
    <w:rsid w:val="00B8762A"/>
    <w:rsid w:val="00B87829"/>
    <w:rsid w:val="00B8782A"/>
    <w:rsid w:val="00B87A00"/>
    <w:rsid w:val="00B87A92"/>
    <w:rsid w:val="00B87DFA"/>
    <w:rsid w:val="00B87FAE"/>
    <w:rsid w:val="00B90261"/>
    <w:rsid w:val="00B9027E"/>
    <w:rsid w:val="00B90369"/>
    <w:rsid w:val="00B904FA"/>
    <w:rsid w:val="00B9058D"/>
    <w:rsid w:val="00B9060B"/>
    <w:rsid w:val="00B907E1"/>
    <w:rsid w:val="00B9082D"/>
    <w:rsid w:val="00B90844"/>
    <w:rsid w:val="00B90A16"/>
    <w:rsid w:val="00B90BF1"/>
    <w:rsid w:val="00B90D0C"/>
    <w:rsid w:val="00B90FD6"/>
    <w:rsid w:val="00B91319"/>
    <w:rsid w:val="00B91CD2"/>
    <w:rsid w:val="00B91CEB"/>
    <w:rsid w:val="00B9205A"/>
    <w:rsid w:val="00B922EE"/>
    <w:rsid w:val="00B9264D"/>
    <w:rsid w:val="00B92714"/>
    <w:rsid w:val="00B92805"/>
    <w:rsid w:val="00B92B7A"/>
    <w:rsid w:val="00B92BDB"/>
    <w:rsid w:val="00B92C61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886"/>
    <w:rsid w:val="00B94AA5"/>
    <w:rsid w:val="00B94D74"/>
    <w:rsid w:val="00B94FBA"/>
    <w:rsid w:val="00B953F7"/>
    <w:rsid w:val="00B956D5"/>
    <w:rsid w:val="00B957AA"/>
    <w:rsid w:val="00B95D00"/>
    <w:rsid w:val="00B96494"/>
    <w:rsid w:val="00B964B4"/>
    <w:rsid w:val="00B965E0"/>
    <w:rsid w:val="00B965FF"/>
    <w:rsid w:val="00B96616"/>
    <w:rsid w:val="00B9674C"/>
    <w:rsid w:val="00B96BC3"/>
    <w:rsid w:val="00B96C3F"/>
    <w:rsid w:val="00B96D2A"/>
    <w:rsid w:val="00B97052"/>
    <w:rsid w:val="00B971D6"/>
    <w:rsid w:val="00B973BF"/>
    <w:rsid w:val="00B97444"/>
    <w:rsid w:val="00B975DD"/>
    <w:rsid w:val="00B97A86"/>
    <w:rsid w:val="00B97DF6"/>
    <w:rsid w:val="00B97E15"/>
    <w:rsid w:val="00B97E77"/>
    <w:rsid w:val="00B97F1F"/>
    <w:rsid w:val="00BA00C7"/>
    <w:rsid w:val="00BA00C8"/>
    <w:rsid w:val="00BA0205"/>
    <w:rsid w:val="00BA0616"/>
    <w:rsid w:val="00BA0811"/>
    <w:rsid w:val="00BA0B82"/>
    <w:rsid w:val="00BA12F6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D5"/>
    <w:rsid w:val="00BA28F7"/>
    <w:rsid w:val="00BA29BA"/>
    <w:rsid w:val="00BA2BAD"/>
    <w:rsid w:val="00BA2D05"/>
    <w:rsid w:val="00BA2DE9"/>
    <w:rsid w:val="00BA302D"/>
    <w:rsid w:val="00BA331D"/>
    <w:rsid w:val="00BA3357"/>
    <w:rsid w:val="00BA337B"/>
    <w:rsid w:val="00BA341E"/>
    <w:rsid w:val="00BA3CA0"/>
    <w:rsid w:val="00BA3ED5"/>
    <w:rsid w:val="00BA41F9"/>
    <w:rsid w:val="00BA4378"/>
    <w:rsid w:val="00BA4450"/>
    <w:rsid w:val="00BA44A6"/>
    <w:rsid w:val="00BA46FB"/>
    <w:rsid w:val="00BA4A2F"/>
    <w:rsid w:val="00BA4C72"/>
    <w:rsid w:val="00BA4F4B"/>
    <w:rsid w:val="00BA4FDE"/>
    <w:rsid w:val="00BA5047"/>
    <w:rsid w:val="00BA5590"/>
    <w:rsid w:val="00BA567D"/>
    <w:rsid w:val="00BA56C1"/>
    <w:rsid w:val="00BA5A30"/>
    <w:rsid w:val="00BA5D4B"/>
    <w:rsid w:val="00BA5F73"/>
    <w:rsid w:val="00BA6155"/>
    <w:rsid w:val="00BA6415"/>
    <w:rsid w:val="00BA6499"/>
    <w:rsid w:val="00BA658F"/>
    <w:rsid w:val="00BA6614"/>
    <w:rsid w:val="00BA68ED"/>
    <w:rsid w:val="00BA6B8D"/>
    <w:rsid w:val="00BA6BDA"/>
    <w:rsid w:val="00BA6C09"/>
    <w:rsid w:val="00BA6CB9"/>
    <w:rsid w:val="00BA7177"/>
    <w:rsid w:val="00BA71A8"/>
    <w:rsid w:val="00BA7200"/>
    <w:rsid w:val="00BA72F5"/>
    <w:rsid w:val="00BA78A5"/>
    <w:rsid w:val="00BA79ED"/>
    <w:rsid w:val="00BA7AAC"/>
    <w:rsid w:val="00BA7B6A"/>
    <w:rsid w:val="00BA7C06"/>
    <w:rsid w:val="00BA7CFC"/>
    <w:rsid w:val="00BB0004"/>
    <w:rsid w:val="00BB016D"/>
    <w:rsid w:val="00BB05BE"/>
    <w:rsid w:val="00BB08A1"/>
    <w:rsid w:val="00BB0BB0"/>
    <w:rsid w:val="00BB0D6F"/>
    <w:rsid w:val="00BB139F"/>
    <w:rsid w:val="00BB13BF"/>
    <w:rsid w:val="00BB1F96"/>
    <w:rsid w:val="00BB1F9C"/>
    <w:rsid w:val="00BB2015"/>
    <w:rsid w:val="00BB215A"/>
    <w:rsid w:val="00BB219C"/>
    <w:rsid w:val="00BB2335"/>
    <w:rsid w:val="00BB253C"/>
    <w:rsid w:val="00BB2707"/>
    <w:rsid w:val="00BB279B"/>
    <w:rsid w:val="00BB2957"/>
    <w:rsid w:val="00BB299A"/>
    <w:rsid w:val="00BB29DC"/>
    <w:rsid w:val="00BB29E3"/>
    <w:rsid w:val="00BB2DBB"/>
    <w:rsid w:val="00BB2E0A"/>
    <w:rsid w:val="00BB2F27"/>
    <w:rsid w:val="00BB2F5C"/>
    <w:rsid w:val="00BB31E2"/>
    <w:rsid w:val="00BB3395"/>
    <w:rsid w:val="00BB3738"/>
    <w:rsid w:val="00BB3762"/>
    <w:rsid w:val="00BB3840"/>
    <w:rsid w:val="00BB3A08"/>
    <w:rsid w:val="00BB3B34"/>
    <w:rsid w:val="00BB3C8A"/>
    <w:rsid w:val="00BB3CBA"/>
    <w:rsid w:val="00BB3F2D"/>
    <w:rsid w:val="00BB4039"/>
    <w:rsid w:val="00BB4365"/>
    <w:rsid w:val="00BB443F"/>
    <w:rsid w:val="00BB45C0"/>
    <w:rsid w:val="00BB4B1F"/>
    <w:rsid w:val="00BB4B80"/>
    <w:rsid w:val="00BB4BA5"/>
    <w:rsid w:val="00BB4BD9"/>
    <w:rsid w:val="00BB4D0E"/>
    <w:rsid w:val="00BB4F62"/>
    <w:rsid w:val="00BB4F70"/>
    <w:rsid w:val="00BB51D8"/>
    <w:rsid w:val="00BB5426"/>
    <w:rsid w:val="00BB5785"/>
    <w:rsid w:val="00BB5A99"/>
    <w:rsid w:val="00BB5BC2"/>
    <w:rsid w:val="00BB5D2E"/>
    <w:rsid w:val="00BB603A"/>
    <w:rsid w:val="00BB67C1"/>
    <w:rsid w:val="00BB67CD"/>
    <w:rsid w:val="00BB6918"/>
    <w:rsid w:val="00BB69DE"/>
    <w:rsid w:val="00BB6CB4"/>
    <w:rsid w:val="00BB6DAD"/>
    <w:rsid w:val="00BB75F0"/>
    <w:rsid w:val="00BB7654"/>
    <w:rsid w:val="00BB7673"/>
    <w:rsid w:val="00BB788F"/>
    <w:rsid w:val="00BC0093"/>
    <w:rsid w:val="00BC009E"/>
    <w:rsid w:val="00BC0903"/>
    <w:rsid w:val="00BC09B1"/>
    <w:rsid w:val="00BC0A12"/>
    <w:rsid w:val="00BC0CB3"/>
    <w:rsid w:val="00BC0EDA"/>
    <w:rsid w:val="00BC0FF3"/>
    <w:rsid w:val="00BC10EC"/>
    <w:rsid w:val="00BC145A"/>
    <w:rsid w:val="00BC1681"/>
    <w:rsid w:val="00BC1857"/>
    <w:rsid w:val="00BC1BB7"/>
    <w:rsid w:val="00BC1FF9"/>
    <w:rsid w:val="00BC20A4"/>
    <w:rsid w:val="00BC21B0"/>
    <w:rsid w:val="00BC2207"/>
    <w:rsid w:val="00BC2305"/>
    <w:rsid w:val="00BC2653"/>
    <w:rsid w:val="00BC26E3"/>
    <w:rsid w:val="00BC2723"/>
    <w:rsid w:val="00BC2731"/>
    <w:rsid w:val="00BC27B4"/>
    <w:rsid w:val="00BC28A7"/>
    <w:rsid w:val="00BC2E07"/>
    <w:rsid w:val="00BC2EE5"/>
    <w:rsid w:val="00BC3132"/>
    <w:rsid w:val="00BC32DC"/>
    <w:rsid w:val="00BC3458"/>
    <w:rsid w:val="00BC3916"/>
    <w:rsid w:val="00BC3B4B"/>
    <w:rsid w:val="00BC411B"/>
    <w:rsid w:val="00BC444F"/>
    <w:rsid w:val="00BC4488"/>
    <w:rsid w:val="00BC4B5C"/>
    <w:rsid w:val="00BC4D7A"/>
    <w:rsid w:val="00BC4E30"/>
    <w:rsid w:val="00BC51F5"/>
    <w:rsid w:val="00BC5286"/>
    <w:rsid w:val="00BC54AF"/>
    <w:rsid w:val="00BC5759"/>
    <w:rsid w:val="00BC5956"/>
    <w:rsid w:val="00BC5A6A"/>
    <w:rsid w:val="00BC5A7C"/>
    <w:rsid w:val="00BC5B0A"/>
    <w:rsid w:val="00BC5F8C"/>
    <w:rsid w:val="00BC5FC7"/>
    <w:rsid w:val="00BC5FD5"/>
    <w:rsid w:val="00BC60D9"/>
    <w:rsid w:val="00BC6235"/>
    <w:rsid w:val="00BC64A0"/>
    <w:rsid w:val="00BC6580"/>
    <w:rsid w:val="00BC670C"/>
    <w:rsid w:val="00BC67B3"/>
    <w:rsid w:val="00BC67CD"/>
    <w:rsid w:val="00BC67D4"/>
    <w:rsid w:val="00BC695C"/>
    <w:rsid w:val="00BC6A95"/>
    <w:rsid w:val="00BC6E2A"/>
    <w:rsid w:val="00BC6FE0"/>
    <w:rsid w:val="00BC7191"/>
    <w:rsid w:val="00BC724A"/>
    <w:rsid w:val="00BC733E"/>
    <w:rsid w:val="00BC7383"/>
    <w:rsid w:val="00BC770C"/>
    <w:rsid w:val="00BC7721"/>
    <w:rsid w:val="00BC7A02"/>
    <w:rsid w:val="00BC7AE7"/>
    <w:rsid w:val="00BC7B08"/>
    <w:rsid w:val="00BC7EBB"/>
    <w:rsid w:val="00BC7F8A"/>
    <w:rsid w:val="00BD0304"/>
    <w:rsid w:val="00BD06A6"/>
    <w:rsid w:val="00BD0711"/>
    <w:rsid w:val="00BD07D3"/>
    <w:rsid w:val="00BD0A38"/>
    <w:rsid w:val="00BD0B64"/>
    <w:rsid w:val="00BD0D2A"/>
    <w:rsid w:val="00BD0E00"/>
    <w:rsid w:val="00BD0E2A"/>
    <w:rsid w:val="00BD0FFD"/>
    <w:rsid w:val="00BD1243"/>
    <w:rsid w:val="00BD1380"/>
    <w:rsid w:val="00BD1705"/>
    <w:rsid w:val="00BD19D7"/>
    <w:rsid w:val="00BD1BF8"/>
    <w:rsid w:val="00BD1F78"/>
    <w:rsid w:val="00BD2057"/>
    <w:rsid w:val="00BD252C"/>
    <w:rsid w:val="00BD2C4D"/>
    <w:rsid w:val="00BD2F73"/>
    <w:rsid w:val="00BD304D"/>
    <w:rsid w:val="00BD352A"/>
    <w:rsid w:val="00BD35A7"/>
    <w:rsid w:val="00BD3EEC"/>
    <w:rsid w:val="00BD3F5D"/>
    <w:rsid w:val="00BD3FBB"/>
    <w:rsid w:val="00BD3FE2"/>
    <w:rsid w:val="00BD4478"/>
    <w:rsid w:val="00BD46F5"/>
    <w:rsid w:val="00BD489B"/>
    <w:rsid w:val="00BD4BDD"/>
    <w:rsid w:val="00BD4DCF"/>
    <w:rsid w:val="00BD4E4A"/>
    <w:rsid w:val="00BD4EC1"/>
    <w:rsid w:val="00BD50BA"/>
    <w:rsid w:val="00BD527E"/>
    <w:rsid w:val="00BD54CB"/>
    <w:rsid w:val="00BD5726"/>
    <w:rsid w:val="00BD57F7"/>
    <w:rsid w:val="00BD593F"/>
    <w:rsid w:val="00BD5A1F"/>
    <w:rsid w:val="00BD5A9B"/>
    <w:rsid w:val="00BD605A"/>
    <w:rsid w:val="00BD65B9"/>
    <w:rsid w:val="00BD66B5"/>
    <w:rsid w:val="00BD675E"/>
    <w:rsid w:val="00BD6A36"/>
    <w:rsid w:val="00BD6D1C"/>
    <w:rsid w:val="00BD6DB1"/>
    <w:rsid w:val="00BD6EC5"/>
    <w:rsid w:val="00BD6F2C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D7F90"/>
    <w:rsid w:val="00BE01A8"/>
    <w:rsid w:val="00BE045D"/>
    <w:rsid w:val="00BE0585"/>
    <w:rsid w:val="00BE09A0"/>
    <w:rsid w:val="00BE09AA"/>
    <w:rsid w:val="00BE0A00"/>
    <w:rsid w:val="00BE0A2B"/>
    <w:rsid w:val="00BE0AA8"/>
    <w:rsid w:val="00BE0B32"/>
    <w:rsid w:val="00BE0D50"/>
    <w:rsid w:val="00BE10AE"/>
    <w:rsid w:val="00BE10E5"/>
    <w:rsid w:val="00BE1277"/>
    <w:rsid w:val="00BE12FD"/>
    <w:rsid w:val="00BE142B"/>
    <w:rsid w:val="00BE149F"/>
    <w:rsid w:val="00BE186D"/>
    <w:rsid w:val="00BE1EC1"/>
    <w:rsid w:val="00BE22C0"/>
    <w:rsid w:val="00BE250F"/>
    <w:rsid w:val="00BE2A88"/>
    <w:rsid w:val="00BE2C1D"/>
    <w:rsid w:val="00BE2CA3"/>
    <w:rsid w:val="00BE3261"/>
    <w:rsid w:val="00BE35AC"/>
    <w:rsid w:val="00BE370F"/>
    <w:rsid w:val="00BE3BBA"/>
    <w:rsid w:val="00BE3C30"/>
    <w:rsid w:val="00BE3E59"/>
    <w:rsid w:val="00BE424C"/>
    <w:rsid w:val="00BE4309"/>
    <w:rsid w:val="00BE443C"/>
    <w:rsid w:val="00BE4576"/>
    <w:rsid w:val="00BE482F"/>
    <w:rsid w:val="00BE4942"/>
    <w:rsid w:val="00BE4BAE"/>
    <w:rsid w:val="00BE4C7A"/>
    <w:rsid w:val="00BE4E5B"/>
    <w:rsid w:val="00BE503C"/>
    <w:rsid w:val="00BE53C2"/>
    <w:rsid w:val="00BE56B3"/>
    <w:rsid w:val="00BE5978"/>
    <w:rsid w:val="00BE5C64"/>
    <w:rsid w:val="00BE5DC4"/>
    <w:rsid w:val="00BE5E78"/>
    <w:rsid w:val="00BE5F0B"/>
    <w:rsid w:val="00BE6A7D"/>
    <w:rsid w:val="00BE6BB5"/>
    <w:rsid w:val="00BE6C38"/>
    <w:rsid w:val="00BE6D43"/>
    <w:rsid w:val="00BE6EFB"/>
    <w:rsid w:val="00BE712D"/>
    <w:rsid w:val="00BE719A"/>
    <w:rsid w:val="00BE7347"/>
    <w:rsid w:val="00BE739F"/>
    <w:rsid w:val="00BE74CD"/>
    <w:rsid w:val="00BE779E"/>
    <w:rsid w:val="00BE7E05"/>
    <w:rsid w:val="00BE7ED7"/>
    <w:rsid w:val="00BF005B"/>
    <w:rsid w:val="00BF0507"/>
    <w:rsid w:val="00BF050E"/>
    <w:rsid w:val="00BF09E3"/>
    <w:rsid w:val="00BF09F5"/>
    <w:rsid w:val="00BF0B8C"/>
    <w:rsid w:val="00BF0BF0"/>
    <w:rsid w:val="00BF0C2D"/>
    <w:rsid w:val="00BF0D6B"/>
    <w:rsid w:val="00BF128D"/>
    <w:rsid w:val="00BF1657"/>
    <w:rsid w:val="00BF16A7"/>
    <w:rsid w:val="00BF16DE"/>
    <w:rsid w:val="00BF18E1"/>
    <w:rsid w:val="00BF1919"/>
    <w:rsid w:val="00BF19C3"/>
    <w:rsid w:val="00BF1B4A"/>
    <w:rsid w:val="00BF1D39"/>
    <w:rsid w:val="00BF1D7E"/>
    <w:rsid w:val="00BF1FE8"/>
    <w:rsid w:val="00BF264A"/>
    <w:rsid w:val="00BF2741"/>
    <w:rsid w:val="00BF2A37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132"/>
    <w:rsid w:val="00BF634F"/>
    <w:rsid w:val="00BF6E08"/>
    <w:rsid w:val="00BF6EF7"/>
    <w:rsid w:val="00BF6FAB"/>
    <w:rsid w:val="00BF6FEF"/>
    <w:rsid w:val="00BF74F1"/>
    <w:rsid w:val="00BF77E4"/>
    <w:rsid w:val="00BF794D"/>
    <w:rsid w:val="00C000C5"/>
    <w:rsid w:val="00C0057F"/>
    <w:rsid w:val="00C00639"/>
    <w:rsid w:val="00C006BF"/>
    <w:rsid w:val="00C006F5"/>
    <w:rsid w:val="00C00960"/>
    <w:rsid w:val="00C00C51"/>
    <w:rsid w:val="00C00C8E"/>
    <w:rsid w:val="00C00D3E"/>
    <w:rsid w:val="00C01007"/>
    <w:rsid w:val="00C010FC"/>
    <w:rsid w:val="00C0118A"/>
    <w:rsid w:val="00C017E9"/>
    <w:rsid w:val="00C0181F"/>
    <w:rsid w:val="00C01850"/>
    <w:rsid w:val="00C018B7"/>
    <w:rsid w:val="00C01946"/>
    <w:rsid w:val="00C019A7"/>
    <w:rsid w:val="00C01A63"/>
    <w:rsid w:val="00C01E66"/>
    <w:rsid w:val="00C02189"/>
    <w:rsid w:val="00C02197"/>
    <w:rsid w:val="00C022E4"/>
    <w:rsid w:val="00C027F4"/>
    <w:rsid w:val="00C029F4"/>
    <w:rsid w:val="00C02AAA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BE4"/>
    <w:rsid w:val="00C04DE0"/>
    <w:rsid w:val="00C050B5"/>
    <w:rsid w:val="00C05309"/>
    <w:rsid w:val="00C0531F"/>
    <w:rsid w:val="00C053AB"/>
    <w:rsid w:val="00C05541"/>
    <w:rsid w:val="00C055F1"/>
    <w:rsid w:val="00C05682"/>
    <w:rsid w:val="00C056AB"/>
    <w:rsid w:val="00C057F7"/>
    <w:rsid w:val="00C05D39"/>
    <w:rsid w:val="00C05E05"/>
    <w:rsid w:val="00C05E3C"/>
    <w:rsid w:val="00C05ED6"/>
    <w:rsid w:val="00C05F4B"/>
    <w:rsid w:val="00C06001"/>
    <w:rsid w:val="00C0616E"/>
    <w:rsid w:val="00C064DD"/>
    <w:rsid w:val="00C06716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91A"/>
    <w:rsid w:val="00C07A80"/>
    <w:rsid w:val="00C07DE4"/>
    <w:rsid w:val="00C101CD"/>
    <w:rsid w:val="00C103D8"/>
    <w:rsid w:val="00C106AF"/>
    <w:rsid w:val="00C107B6"/>
    <w:rsid w:val="00C10A19"/>
    <w:rsid w:val="00C10AC5"/>
    <w:rsid w:val="00C10AED"/>
    <w:rsid w:val="00C10DB3"/>
    <w:rsid w:val="00C110FF"/>
    <w:rsid w:val="00C115FA"/>
    <w:rsid w:val="00C11859"/>
    <w:rsid w:val="00C11B19"/>
    <w:rsid w:val="00C11D0E"/>
    <w:rsid w:val="00C11D15"/>
    <w:rsid w:val="00C12288"/>
    <w:rsid w:val="00C123F9"/>
    <w:rsid w:val="00C1269E"/>
    <w:rsid w:val="00C128C1"/>
    <w:rsid w:val="00C132C1"/>
    <w:rsid w:val="00C13C47"/>
    <w:rsid w:val="00C13CA8"/>
    <w:rsid w:val="00C13DA8"/>
    <w:rsid w:val="00C14344"/>
    <w:rsid w:val="00C14389"/>
    <w:rsid w:val="00C14438"/>
    <w:rsid w:val="00C14450"/>
    <w:rsid w:val="00C1448E"/>
    <w:rsid w:val="00C14B20"/>
    <w:rsid w:val="00C14B28"/>
    <w:rsid w:val="00C14E33"/>
    <w:rsid w:val="00C15B30"/>
    <w:rsid w:val="00C15C08"/>
    <w:rsid w:val="00C15E7C"/>
    <w:rsid w:val="00C16349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DA"/>
    <w:rsid w:val="00C17FAB"/>
    <w:rsid w:val="00C20103"/>
    <w:rsid w:val="00C2016B"/>
    <w:rsid w:val="00C203AB"/>
    <w:rsid w:val="00C2067B"/>
    <w:rsid w:val="00C206A6"/>
    <w:rsid w:val="00C20776"/>
    <w:rsid w:val="00C209A5"/>
    <w:rsid w:val="00C209BC"/>
    <w:rsid w:val="00C20B00"/>
    <w:rsid w:val="00C20BD1"/>
    <w:rsid w:val="00C20C12"/>
    <w:rsid w:val="00C20CF4"/>
    <w:rsid w:val="00C20E97"/>
    <w:rsid w:val="00C211A5"/>
    <w:rsid w:val="00C21234"/>
    <w:rsid w:val="00C217DA"/>
    <w:rsid w:val="00C21944"/>
    <w:rsid w:val="00C21B59"/>
    <w:rsid w:val="00C22115"/>
    <w:rsid w:val="00C22228"/>
    <w:rsid w:val="00C2237C"/>
    <w:rsid w:val="00C2238F"/>
    <w:rsid w:val="00C225BB"/>
    <w:rsid w:val="00C226DF"/>
    <w:rsid w:val="00C22906"/>
    <w:rsid w:val="00C22C7D"/>
    <w:rsid w:val="00C22CE7"/>
    <w:rsid w:val="00C22D87"/>
    <w:rsid w:val="00C22E39"/>
    <w:rsid w:val="00C23097"/>
    <w:rsid w:val="00C23126"/>
    <w:rsid w:val="00C23208"/>
    <w:rsid w:val="00C2379B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916"/>
    <w:rsid w:val="00C25A92"/>
    <w:rsid w:val="00C25AE5"/>
    <w:rsid w:val="00C25BC9"/>
    <w:rsid w:val="00C25CA6"/>
    <w:rsid w:val="00C25E32"/>
    <w:rsid w:val="00C267CF"/>
    <w:rsid w:val="00C26999"/>
    <w:rsid w:val="00C26B95"/>
    <w:rsid w:val="00C26C3B"/>
    <w:rsid w:val="00C26C97"/>
    <w:rsid w:val="00C26D3E"/>
    <w:rsid w:val="00C270B3"/>
    <w:rsid w:val="00C27172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1496"/>
    <w:rsid w:val="00C32686"/>
    <w:rsid w:val="00C326F5"/>
    <w:rsid w:val="00C32F1F"/>
    <w:rsid w:val="00C330CB"/>
    <w:rsid w:val="00C33313"/>
    <w:rsid w:val="00C33C30"/>
    <w:rsid w:val="00C33CCC"/>
    <w:rsid w:val="00C33D7B"/>
    <w:rsid w:val="00C3404B"/>
    <w:rsid w:val="00C342D3"/>
    <w:rsid w:val="00C34319"/>
    <w:rsid w:val="00C344E9"/>
    <w:rsid w:val="00C3475A"/>
    <w:rsid w:val="00C34983"/>
    <w:rsid w:val="00C349E4"/>
    <w:rsid w:val="00C34A4E"/>
    <w:rsid w:val="00C34A9B"/>
    <w:rsid w:val="00C34E49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A8A"/>
    <w:rsid w:val="00C36BF1"/>
    <w:rsid w:val="00C36C28"/>
    <w:rsid w:val="00C36E5F"/>
    <w:rsid w:val="00C36F3F"/>
    <w:rsid w:val="00C36F66"/>
    <w:rsid w:val="00C372B8"/>
    <w:rsid w:val="00C3750F"/>
    <w:rsid w:val="00C378E4"/>
    <w:rsid w:val="00C37F8B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981"/>
    <w:rsid w:val="00C41A82"/>
    <w:rsid w:val="00C41DC6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CAD"/>
    <w:rsid w:val="00C43D13"/>
    <w:rsid w:val="00C43EA5"/>
    <w:rsid w:val="00C44353"/>
    <w:rsid w:val="00C44599"/>
    <w:rsid w:val="00C4464A"/>
    <w:rsid w:val="00C44924"/>
    <w:rsid w:val="00C44C84"/>
    <w:rsid w:val="00C44E70"/>
    <w:rsid w:val="00C451FD"/>
    <w:rsid w:val="00C45308"/>
    <w:rsid w:val="00C45486"/>
    <w:rsid w:val="00C455DE"/>
    <w:rsid w:val="00C455E1"/>
    <w:rsid w:val="00C45A61"/>
    <w:rsid w:val="00C45C5F"/>
    <w:rsid w:val="00C45E7B"/>
    <w:rsid w:val="00C46140"/>
    <w:rsid w:val="00C46390"/>
    <w:rsid w:val="00C46460"/>
    <w:rsid w:val="00C46567"/>
    <w:rsid w:val="00C469AF"/>
    <w:rsid w:val="00C469D9"/>
    <w:rsid w:val="00C46EF2"/>
    <w:rsid w:val="00C47209"/>
    <w:rsid w:val="00C4751C"/>
    <w:rsid w:val="00C476AB"/>
    <w:rsid w:val="00C47B80"/>
    <w:rsid w:val="00C47BCE"/>
    <w:rsid w:val="00C47D15"/>
    <w:rsid w:val="00C47E06"/>
    <w:rsid w:val="00C50418"/>
    <w:rsid w:val="00C50536"/>
    <w:rsid w:val="00C50F7A"/>
    <w:rsid w:val="00C510C9"/>
    <w:rsid w:val="00C5122A"/>
    <w:rsid w:val="00C513E5"/>
    <w:rsid w:val="00C51581"/>
    <w:rsid w:val="00C51B5B"/>
    <w:rsid w:val="00C51BB7"/>
    <w:rsid w:val="00C52229"/>
    <w:rsid w:val="00C52696"/>
    <w:rsid w:val="00C52830"/>
    <w:rsid w:val="00C52A4F"/>
    <w:rsid w:val="00C52CDE"/>
    <w:rsid w:val="00C53483"/>
    <w:rsid w:val="00C536BE"/>
    <w:rsid w:val="00C538D8"/>
    <w:rsid w:val="00C53A4A"/>
    <w:rsid w:val="00C53E88"/>
    <w:rsid w:val="00C53F61"/>
    <w:rsid w:val="00C545F3"/>
    <w:rsid w:val="00C54646"/>
    <w:rsid w:val="00C54820"/>
    <w:rsid w:val="00C54E26"/>
    <w:rsid w:val="00C54F4A"/>
    <w:rsid w:val="00C553EA"/>
    <w:rsid w:val="00C55423"/>
    <w:rsid w:val="00C55432"/>
    <w:rsid w:val="00C554D5"/>
    <w:rsid w:val="00C555AF"/>
    <w:rsid w:val="00C55AA1"/>
    <w:rsid w:val="00C562F2"/>
    <w:rsid w:val="00C56467"/>
    <w:rsid w:val="00C565B7"/>
    <w:rsid w:val="00C567DD"/>
    <w:rsid w:val="00C56862"/>
    <w:rsid w:val="00C568B3"/>
    <w:rsid w:val="00C56DEC"/>
    <w:rsid w:val="00C5701B"/>
    <w:rsid w:val="00C57117"/>
    <w:rsid w:val="00C57317"/>
    <w:rsid w:val="00C576B2"/>
    <w:rsid w:val="00C5770E"/>
    <w:rsid w:val="00C5786C"/>
    <w:rsid w:val="00C57A5D"/>
    <w:rsid w:val="00C57A69"/>
    <w:rsid w:val="00C57DC7"/>
    <w:rsid w:val="00C57EFC"/>
    <w:rsid w:val="00C60129"/>
    <w:rsid w:val="00C60588"/>
    <w:rsid w:val="00C6064C"/>
    <w:rsid w:val="00C6098A"/>
    <w:rsid w:val="00C609F1"/>
    <w:rsid w:val="00C60AAE"/>
    <w:rsid w:val="00C61514"/>
    <w:rsid w:val="00C61BA6"/>
    <w:rsid w:val="00C61C25"/>
    <w:rsid w:val="00C62276"/>
    <w:rsid w:val="00C62344"/>
    <w:rsid w:val="00C62359"/>
    <w:rsid w:val="00C623B8"/>
    <w:rsid w:val="00C62C55"/>
    <w:rsid w:val="00C63064"/>
    <w:rsid w:val="00C63281"/>
    <w:rsid w:val="00C637D8"/>
    <w:rsid w:val="00C63995"/>
    <w:rsid w:val="00C63B75"/>
    <w:rsid w:val="00C63E72"/>
    <w:rsid w:val="00C63FAA"/>
    <w:rsid w:val="00C6422D"/>
    <w:rsid w:val="00C642F2"/>
    <w:rsid w:val="00C642FC"/>
    <w:rsid w:val="00C647F6"/>
    <w:rsid w:val="00C64AC2"/>
    <w:rsid w:val="00C64C10"/>
    <w:rsid w:val="00C64CC9"/>
    <w:rsid w:val="00C64DEC"/>
    <w:rsid w:val="00C6547C"/>
    <w:rsid w:val="00C654C9"/>
    <w:rsid w:val="00C65543"/>
    <w:rsid w:val="00C65C75"/>
    <w:rsid w:val="00C65E07"/>
    <w:rsid w:val="00C65ED4"/>
    <w:rsid w:val="00C6653D"/>
    <w:rsid w:val="00C66956"/>
    <w:rsid w:val="00C66A70"/>
    <w:rsid w:val="00C66A76"/>
    <w:rsid w:val="00C66B1E"/>
    <w:rsid w:val="00C66E09"/>
    <w:rsid w:val="00C677D7"/>
    <w:rsid w:val="00C679BB"/>
    <w:rsid w:val="00C679F8"/>
    <w:rsid w:val="00C67B39"/>
    <w:rsid w:val="00C70239"/>
    <w:rsid w:val="00C7036E"/>
    <w:rsid w:val="00C70475"/>
    <w:rsid w:val="00C7063F"/>
    <w:rsid w:val="00C7068D"/>
    <w:rsid w:val="00C706E9"/>
    <w:rsid w:val="00C7088A"/>
    <w:rsid w:val="00C708FA"/>
    <w:rsid w:val="00C70AC4"/>
    <w:rsid w:val="00C70B3E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1846"/>
    <w:rsid w:val="00C720F9"/>
    <w:rsid w:val="00C72144"/>
    <w:rsid w:val="00C7218E"/>
    <w:rsid w:val="00C723F6"/>
    <w:rsid w:val="00C72628"/>
    <w:rsid w:val="00C726CD"/>
    <w:rsid w:val="00C7289F"/>
    <w:rsid w:val="00C72901"/>
    <w:rsid w:val="00C729C3"/>
    <w:rsid w:val="00C72B8C"/>
    <w:rsid w:val="00C72D13"/>
    <w:rsid w:val="00C72E07"/>
    <w:rsid w:val="00C72E16"/>
    <w:rsid w:val="00C72F76"/>
    <w:rsid w:val="00C730F7"/>
    <w:rsid w:val="00C7336A"/>
    <w:rsid w:val="00C734D3"/>
    <w:rsid w:val="00C736D7"/>
    <w:rsid w:val="00C7372D"/>
    <w:rsid w:val="00C7387A"/>
    <w:rsid w:val="00C73989"/>
    <w:rsid w:val="00C73A22"/>
    <w:rsid w:val="00C73D15"/>
    <w:rsid w:val="00C74600"/>
    <w:rsid w:val="00C74615"/>
    <w:rsid w:val="00C747CB"/>
    <w:rsid w:val="00C74A11"/>
    <w:rsid w:val="00C74ADE"/>
    <w:rsid w:val="00C74B33"/>
    <w:rsid w:val="00C74B65"/>
    <w:rsid w:val="00C74CA0"/>
    <w:rsid w:val="00C74CEC"/>
    <w:rsid w:val="00C74EB8"/>
    <w:rsid w:val="00C74F46"/>
    <w:rsid w:val="00C7516C"/>
    <w:rsid w:val="00C751BE"/>
    <w:rsid w:val="00C7556E"/>
    <w:rsid w:val="00C768EB"/>
    <w:rsid w:val="00C76968"/>
    <w:rsid w:val="00C76B30"/>
    <w:rsid w:val="00C76E13"/>
    <w:rsid w:val="00C77074"/>
    <w:rsid w:val="00C7736C"/>
    <w:rsid w:val="00C773ED"/>
    <w:rsid w:val="00C77627"/>
    <w:rsid w:val="00C77A5A"/>
    <w:rsid w:val="00C77C76"/>
    <w:rsid w:val="00C77D10"/>
    <w:rsid w:val="00C77D1F"/>
    <w:rsid w:val="00C77E04"/>
    <w:rsid w:val="00C80056"/>
    <w:rsid w:val="00C807E6"/>
    <w:rsid w:val="00C80801"/>
    <w:rsid w:val="00C80896"/>
    <w:rsid w:val="00C80B9B"/>
    <w:rsid w:val="00C80BA5"/>
    <w:rsid w:val="00C80E34"/>
    <w:rsid w:val="00C80EC1"/>
    <w:rsid w:val="00C81183"/>
    <w:rsid w:val="00C81193"/>
    <w:rsid w:val="00C815BD"/>
    <w:rsid w:val="00C81E77"/>
    <w:rsid w:val="00C81EE4"/>
    <w:rsid w:val="00C81F2C"/>
    <w:rsid w:val="00C82108"/>
    <w:rsid w:val="00C8257F"/>
    <w:rsid w:val="00C826E3"/>
    <w:rsid w:val="00C82728"/>
    <w:rsid w:val="00C82A00"/>
    <w:rsid w:val="00C82DE9"/>
    <w:rsid w:val="00C82E31"/>
    <w:rsid w:val="00C83190"/>
    <w:rsid w:val="00C832CD"/>
    <w:rsid w:val="00C835C4"/>
    <w:rsid w:val="00C8372F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2D4"/>
    <w:rsid w:val="00C85578"/>
    <w:rsid w:val="00C85B9E"/>
    <w:rsid w:val="00C8606B"/>
    <w:rsid w:val="00C861DC"/>
    <w:rsid w:val="00C86263"/>
    <w:rsid w:val="00C868CE"/>
    <w:rsid w:val="00C8693A"/>
    <w:rsid w:val="00C869EE"/>
    <w:rsid w:val="00C86D60"/>
    <w:rsid w:val="00C86F87"/>
    <w:rsid w:val="00C87020"/>
    <w:rsid w:val="00C874B4"/>
    <w:rsid w:val="00C8769C"/>
    <w:rsid w:val="00C8770C"/>
    <w:rsid w:val="00C877AC"/>
    <w:rsid w:val="00C879D5"/>
    <w:rsid w:val="00C87D5F"/>
    <w:rsid w:val="00C87F86"/>
    <w:rsid w:val="00C9006C"/>
    <w:rsid w:val="00C90084"/>
    <w:rsid w:val="00C90471"/>
    <w:rsid w:val="00C9053C"/>
    <w:rsid w:val="00C906DC"/>
    <w:rsid w:val="00C909C0"/>
    <w:rsid w:val="00C90B39"/>
    <w:rsid w:val="00C90F34"/>
    <w:rsid w:val="00C90F54"/>
    <w:rsid w:val="00C90FBD"/>
    <w:rsid w:val="00C91639"/>
    <w:rsid w:val="00C918C0"/>
    <w:rsid w:val="00C91C25"/>
    <w:rsid w:val="00C92103"/>
    <w:rsid w:val="00C925F8"/>
    <w:rsid w:val="00C92832"/>
    <w:rsid w:val="00C92A8E"/>
    <w:rsid w:val="00C92D21"/>
    <w:rsid w:val="00C92D8F"/>
    <w:rsid w:val="00C93035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340"/>
    <w:rsid w:val="00C94F82"/>
    <w:rsid w:val="00C95108"/>
    <w:rsid w:val="00C9544F"/>
    <w:rsid w:val="00C954C0"/>
    <w:rsid w:val="00C95653"/>
    <w:rsid w:val="00C96023"/>
    <w:rsid w:val="00C96211"/>
    <w:rsid w:val="00C962C3"/>
    <w:rsid w:val="00C9673B"/>
    <w:rsid w:val="00C9674E"/>
    <w:rsid w:val="00C96CD7"/>
    <w:rsid w:val="00C96ECC"/>
    <w:rsid w:val="00C9747B"/>
    <w:rsid w:val="00C9750F"/>
    <w:rsid w:val="00C9758D"/>
    <w:rsid w:val="00C97684"/>
    <w:rsid w:val="00C97AD1"/>
    <w:rsid w:val="00C97E05"/>
    <w:rsid w:val="00C97E96"/>
    <w:rsid w:val="00CA02B2"/>
    <w:rsid w:val="00CA033E"/>
    <w:rsid w:val="00CA03BE"/>
    <w:rsid w:val="00CA04FD"/>
    <w:rsid w:val="00CA05BA"/>
    <w:rsid w:val="00CA0844"/>
    <w:rsid w:val="00CA0998"/>
    <w:rsid w:val="00CA0E23"/>
    <w:rsid w:val="00CA0F9F"/>
    <w:rsid w:val="00CA10C9"/>
    <w:rsid w:val="00CA1131"/>
    <w:rsid w:val="00CA150A"/>
    <w:rsid w:val="00CA17AF"/>
    <w:rsid w:val="00CA1A5C"/>
    <w:rsid w:val="00CA1A5D"/>
    <w:rsid w:val="00CA1C07"/>
    <w:rsid w:val="00CA1D59"/>
    <w:rsid w:val="00CA200F"/>
    <w:rsid w:val="00CA2873"/>
    <w:rsid w:val="00CA29D5"/>
    <w:rsid w:val="00CA29E4"/>
    <w:rsid w:val="00CA2CC1"/>
    <w:rsid w:val="00CA2D19"/>
    <w:rsid w:val="00CA3335"/>
    <w:rsid w:val="00CA3359"/>
    <w:rsid w:val="00CA33D5"/>
    <w:rsid w:val="00CA3955"/>
    <w:rsid w:val="00CA3969"/>
    <w:rsid w:val="00CA39DC"/>
    <w:rsid w:val="00CA3BBA"/>
    <w:rsid w:val="00CA3E94"/>
    <w:rsid w:val="00CA3F46"/>
    <w:rsid w:val="00CA3FE3"/>
    <w:rsid w:val="00CA42F8"/>
    <w:rsid w:val="00CA4305"/>
    <w:rsid w:val="00CA45A1"/>
    <w:rsid w:val="00CA46FF"/>
    <w:rsid w:val="00CA4705"/>
    <w:rsid w:val="00CA47F2"/>
    <w:rsid w:val="00CA483E"/>
    <w:rsid w:val="00CA4840"/>
    <w:rsid w:val="00CA485E"/>
    <w:rsid w:val="00CA48BF"/>
    <w:rsid w:val="00CA5543"/>
    <w:rsid w:val="00CA59D6"/>
    <w:rsid w:val="00CA59E5"/>
    <w:rsid w:val="00CA5A16"/>
    <w:rsid w:val="00CA5A2A"/>
    <w:rsid w:val="00CA5CA6"/>
    <w:rsid w:val="00CA5D80"/>
    <w:rsid w:val="00CA5FDC"/>
    <w:rsid w:val="00CA6824"/>
    <w:rsid w:val="00CA68AE"/>
    <w:rsid w:val="00CA6A03"/>
    <w:rsid w:val="00CA6A04"/>
    <w:rsid w:val="00CA6DEB"/>
    <w:rsid w:val="00CA70C6"/>
    <w:rsid w:val="00CA7221"/>
    <w:rsid w:val="00CA74F4"/>
    <w:rsid w:val="00CA76D7"/>
    <w:rsid w:val="00CA7726"/>
    <w:rsid w:val="00CB008B"/>
    <w:rsid w:val="00CB0854"/>
    <w:rsid w:val="00CB087A"/>
    <w:rsid w:val="00CB0AF5"/>
    <w:rsid w:val="00CB0C5D"/>
    <w:rsid w:val="00CB0D1B"/>
    <w:rsid w:val="00CB0F8B"/>
    <w:rsid w:val="00CB1135"/>
    <w:rsid w:val="00CB114D"/>
    <w:rsid w:val="00CB14BC"/>
    <w:rsid w:val="00CB1698"/>
    <w:rsid w:val="00CB1968"/>
    <w:rsid w:val="00CB1ABB"/>
    <w:rsid w:val="00CB1B49"/>
    <w:rsid w:val="00CB1D4F"/>
    <w:rsid w:val="00CB1E3E"/>
    <w:rsid w:val="00CB2124"/>
    <w:rsid w:val="00CB2243"/>
    <w:rsid w:val="00CB23C7"/>
    <w:rsid w:val="00CB23CE"/>
    <w:rsid w:val="00CB2434"/>
    <w:rsid w:val="00CB264F"/>
    <w:rsid w:val="00CB29BD"/>
    <w:rsid w:val="00CB2A46"/>
    <w:rsid w:val="00CB2B42"/>
    <w:rsid w:val="00CB2DBB"/>
    <w:rsid w:val="00CB33F2"/>
    <w:rsid w:val="00CB3648"/>
    <w:rsid w:val="00CB38C0"/>
    <w:rsid w:val="00CB38D7"/>
    <w:rsid w:val="00CB38DD"/>
    <w:rsid w:val="00CB3A82"/>
    <w:rsid w:val="00CB3CFD"/>
    <w:rsid w:val="00CB432E"/>
    <w:rsid w:val="00CB45AE"/>
    <w:rsid w:val="00CB4B2E"/>
    <w:rsid w:val="00CB4DD5"/>
    <w:rsid w:val="00CB4E10"/>
    <w:rsid w:val="00CB4E4B"/>
    <w:rsid w:val="00CB4F3A"/>
    <w:rsid w:val="00CB4F7F"/>
    <w:rsid w:val="00CB517F"/>
    <w:rsid w:val="00CB52DA"/>
    <w:rsid w:val="00CB54BE"/>
    <w:rsid w:val="00CB57CB"/>
    <w:rsid w:val="00CB59AF"/>
    <w:rsid w:val="00CB5A08"/>
    <w:rsid w:val="00CB5A6F"/>
    <w:rsid w:val="00CB5E74"/>
    <w:rsid w:val="00CB606D"/>
    <w:rsid w:val="00CB623E"/>
    <w:rsid w:val="00CB630A"/>
    <w:rsid w:val="00CB6981"/>
    <w:rsid w:val="00CB6A2B"/>
    <w:rsid w:val="00CB6AC6"/>
    <w:rsid w:val="00CB6C4C"/>
    <w:rsid w:val="00CB6C71"/>
    <w:rsid w:val="00CB6D9D"/>
    <w:rsid w:val="00CB6EB9"/>
    <w:rsid w:val="00CB6F67"/>
    <w:rsid w:val="00CB73B4"/>
    <w:rsid w:val="00CB765C"/>
    <w:rsid w:val="00CB7755"/>
    <w:rsid w:val="00CB7A06"/>
    <w:rsid w:val="00CB7D0D"/>
    <w:rsid w:val="00CC0260"/>
    <w:rsid w:val="00CC05CB"/>
    <w:rsid w:val="00CC05E4"/>
    <w:rsid w:val="00CC0B09"/>
    <w:rsid w:val="00CC0C8D"/>
    <w:rsid w:val="00CC0E2D"/>
    <w:rsid w:val="00CC0F4A"/>
    <w:rsid w:val="00CC10AE"/>
    <w:rsid w:val="00CC110B"/>
    <w:rsid w:val="00CC11A3"/>
    <w:rsid w:val="00CC18D2"/>
    <w:rsid w:val="00CC190A"/>
    <w:rsid w:val="00CC197C"/>
    <w:rsid w:val="00CC1AB6"/>
    <w:rsid w:val="00CC1CC1"/>
    <w:rsid w:val="00CC1CCA"/>
    <w:rsid w:val="00CC1E56"/>
    <w:rsid w:val="00CC20B3"/>
    <w:rsid w:val="00CC219C"/>
    <w:rsid w:val="00CC253D"/>
    <w:rsid w:val="00CC26DA"/>
    <w:rsid w:val="00CC277C"/>
    <w:rsid w:val="00CC291C"/>
    <w:rsid w:val="00CC2BDD"/>
    <w:rsid w:val="00CC2F2A"/>
    <w:rsid w:val="00CC354F"/>
    <w:rsid w:val="00CC3588"/>
    <w:rsid w:val="00CC3719"/>
    <w:rsid w:val="00CC3ABB"/>
    <w:rsid w:val="00CC3B32"/>
    <w:rsid w:val="00CC3DE0"/>
    <w:rsid w:val="00CC40B2"/>
    <w:rsid w:val="00CC4263"/>
    <w:rsid w:val="00CC475D"/>
    <w:rsid w:val="00CC4998"/>
    <w:rsid w:val="00CC49AA"/>
    <w:rsid w:val="00CC4E98"/>
    <w:rsid w:val="00CC4EBC"/>
    <w:rsid w:val="00CC5137"/>
    <w:rsid w:val="00CC52BC"/>
    <w:rsid w:val="00CC5BA4"/>
    <w:rsid w:val="00CC60EC"/>
    <w:rsid w:val="00CC6326"/>
    <w:rsid w:val="00CC64C5"/>
    <w:rsid w:val="00CC6581"/>
    <w:rsid w:val="00CC67D9"/>
    <w:rsid w:val="00CC6B04"/>
    <w:rsid w:val="00CC6DC5"/>
    <w:rsid w:val="00CC6F27"/>
    <w:rsid w:val="00CC6FA3"/>
    <w:rsid w:val="00CC6FAB"/>
    <w:rsid w:val="00CC6FF6"/>
    <w:rsid w:val="00CC71FF"/>
    <w:rsid w:val="00CC752F"/>
    <w:rsid w:val="00CC77E3"/>
    <w:rsid w:val="00CC7945"/>
    <w:rsid w:val="00CC79E6"/>
    <w:rsid w:val="00CC7E57"/>
    <w:rsid w:val="00CD0373"/>
    <w:rsid w:val="00CD0754"/>
    <w:rsid w:val="00CD075B"/>
    <w:rsid w:val="00CD0C7C"/>
    <w:rsid w:val="00CD11AB"/>
    <w:rsid w:val="00CD15DE"/>
    <w:rsid w:val="00CD1806"/>
    <w:rsid w:val="00CD1B89"/>
    <w:rsid w:val="00CD2032"/>
    <w:rsid w:val="00CD24BD"/>
    <w:rsid w:val="00CD268C"/>
    <w:rsid w:val="00CD2741"/>
    <w:rsid w:val="00CD2C68"/>
    <w:rsid w:val="00CD2C80"/>
    <w:rsid w:val="00CD2C96"/>
    <w:rsid w:val="00CD2CCF"/>
    <w:rsid w:val="00CD2EDA"/>
    <w:rsid w:val="00CD337B"/>
    <w:rsid w:val="00CD3468"/>
    <w:rsid w:val="00CD356F"/>
    <w:rsid w:val="00CD3738"/>
    <w:rsid w:val="00CD3891"/>
    <w:rsid w:val="00CD39ED"/>
    <w:rsid w:val="00CD3A0F"/>
    <w:rsid w:val="00CD3C7F"/>
    <w:rsid w:val="00CD407F"/>
    <w:rsid w:val="00CD417D"/>
    <w:rsid w:val="00CD45CB"/>
    <w:rsid w:val="00CD4706"/>
    <w:rsid w:val="00CD502D"/>
    <w:rsid w:val="00CD5478"/>
    <w:rsid w:val="00CD5712"/>
    <w:rsid w:val="00CD5846"/>
    <w:rsid w:val="00CD58AD"/>
    <w:rsid w:val="00CD5C40"/>
    <w:rsid w:val="00CD5DFE"/>
    <w:rsid w:val="00CD5F7E"/>
    <w:rsid w:val="00CD602D"/>
    <w:rsid w:val="00CD61A6"/>
    <w:rsid w:val="00CD637C"/>
    <w:rsid w:val="00CD63C5"/>
    <w:rsid w:val="00CD642A"/>
    <w:rsid w:val="00CD6618"/>
    <w:rsid w:val="00CD6B82"/>
    <w:rsid w:val="00CD6D9E"/>
    <w:rsid w:val="00CD6E5D"/>
    <w:rsid w:val="00CD7187"/>
    <w:rsid w:val="00CD7681"/>
    <w:rsid w:val="00CD7B18"/>
    <w:rsid w:val="00CD7B96"/>
    <w:rsid w:val="00CD7BC2"/>
    <w:rsid w:val="00CD7DD6"/>
    <w:rsid w:val="00CD7F84"/>
    <w:rsid w:val="00CE0023"/>
    <w:rsid w:val="00CE021F"/>
    <w:rsid w:val="00CE0352"/>
    <w:rsid w:val="00CE0387"/>
    <w:rsid w:val="00CE0498"/>
    <w:rsid w:val="00CE057D"/>
    <w:rsid w:val="00CE0771"/>
    <w:rsid w:val="00CE07EA"/>
    <w:rsid w:val="00CE08BC"/>
    <w:rsid w:val="00CE090F"/>
    <w:rsid w:val="00CE0ADC"/>
    <w:rsid w:val="00CE0C38"/>
    <w:rsid w:val="00CE0D50"/>
    <w:rsid w:val="00CE0F8D"/>
    <w:rsid w:val="00CE12CE"/>
    <w:rsid w:val="00CE14DF"/>
    <w:rsid w:val="00CE166A"/>
    <w:rsid w:val="00CE19F7"/>
    <w:rsid w:val="00CE1BDF"/>
    <w:rsid w:val="00CE21F1"/>
    <w:rsid w:val="00CE242F"/>
    <w:rsid w:val="00CE24D6"/>
    <w:rsid w:val="00CE24E6"/>
    <w:rsid w:val="00CE2910"/>
    <w:rsid w:val="00CE2AD6"/>
    <w:rsid w:val="00CE2BB7"/>
    <w:rsid w:val="00CE2FE2"/>
    <w:rsid w:val="00CE2FE8"/>
    <w:rsid w:val="00CE3638"/>
    <w:rsid w:val="00CE3682"/>
    <w:rsid w:val="00CE3698"/>
    <w:rsid w:val="00CE3CAB"/>
    <w:rsid w:val="00CE3E9C"/>
    <w:rsid w:val="00CE453C"/>
    <w:rsid w:val="00CE4755"/>
    <w:rsid w:val="00CE47E7"/>
    <w:rsid w:val="00CE4BC8"/>
    <w:rsid w:val="00CE5171"/>
    <w:rsid w:val="00CE5513"/>
    <w:rsid w:val="00CE5969"/>
    <w:rsid w:val="00CE59CE"/>
    <w:rsid w:val="00CE5B9C"/>
    <w:rsid w:val="00CE5F7F"/>
    <w:rsid w:val="00CE624C"/>
    <w:rsid w:val="00CE6AD0"/>
    <w:rsid w:val="00CE6BCC"/>
    <w:rsid w:val="00CE6F52"/>
    <w:rsid w:val="00CE7214"/>
    <w:rsid w:val="00CE7339"/>
    <w:rsid w:val="00CE7340"/>
    <w:rsid w:val="00CE7423"/>
    <w:rsid w:val="00CE75AC"/>
    <w:rsid w:val="00CE76D0"/>
    <w:rsid w:val="00CE789C"/>
    <w:rsid w:val="00CE7A84"/>
    <w:rsid w:val="00CE7AE4"/>
    <w:rsid w:val="00CE7E84"/>
    <w:rsid w:val="00CF0101"/>
    <w:rsid w:val="00CF0110"/>
    <w:rsid w:val="00CF06AF"/>
    <w:rsid w:val="00CF0751"/>
    <w:rsid w:val="00CF0A92"/>
    <w:rsid w:val="00CF0CA9"/>
    <w:rsid w:val="00CF0DCF"/>
    <w:rsid w:val="00CF0DED"/>
    <w:rsid w:val="00CF0EC1"/>
    <w:rsid w:val="00CF0F97"/>
    <w:rsid w:val="00CF1640"/>
    <w:rsid w:val="00CF1B14"/>
    <w:rsid w:val="00CF1B3D"/>
    <w:rsid w:val="00CF1C86"/>
    <w:rsid w:val="00CF1D57"/>
    <w:rsid w:val="00CF1EF2"/>
    <w:rsid w:val="00CF2010"/>
    <w:rsid w:val="00CF22CC"/>
    <w:rsid w:val="00CF25AA"/>
    <w:rsid w:val="00CF293A"/>
    <w:rsid w:val="00CF2A89"/>
    <w:rsid w:val="00CF2BF3"/>
    <w:rsid w:val="00CF2E07"/>
    <w:rsid w:val="00CF2F1E"/>
    <w:rsid w:val="00CF31C7"/>
    <w:rsid w:val="00CF358C"/>
    <w:rsid w:val="00CF397B"/>
    <w:rsid w:val="00CF3D78"/>
    <w:rsid w:val="00CF3E75"/>
    <w:rsid w:val="00CF40CC"/>
    <w:rsid w:val="00CF41A5"/>
    <w:rsid w:val="00CF4383"/>
    <w:rsid w:val="00CF43E8"/>
    <w:rsid w:val="00CF456C"/>
    <w:rsid w:val="00CF4D63"/>
    <w:rsid w:val="00CF4EA1"/>
    <w:rsid w:val="00CF526A"/>
    <w:rsid w:val="00CF54B6"/>
    <w:rsid w:val="00CF55E4"/>
    <w:rsid w:val="00CF5EB1"/>
    <w:rsid w:val="00CF632B"/>
    <w:rsid w:val="00CF6527"/>
    <w:rsid w:val="00CF6559"/>
    <w:rsid w:val="00CF68CC"/>
    <w:rsid w:val="00CF6BFE"/>
    <w:rsid w:val="00CF6D85"/>
    <w:rsid w:val="00CF6F86"/>
    <w:rsid w:val="00CF731F"/>
    <w:rsid w:val="00CF75C7"/>
    <w:rsid w:val="00CF75FE"/>
    <w:rsid w:val="00CF7649"/>
    <w:rsid w:val="00CF7BF5"/>
    <w:rsid w:val="00D000AF"/>
    <w:rsid w:val="00D0050C"/>
    <w:rsid w:val="00D00600"/>
    <w:rsid w:val="00D0086C"/>
    <w:rsid w:val="00D010FC"/>
    <w:rsid w:val="00D0129B"/>
    <w:rsid w:val="00D0152E"/>
    <w:rsid w:val="00D016A0"/>
    <w:rsid w:val="00D018BA"/>
    <w:rsid w:val="00D01963"/>
    <w:rsid w:val="00D01D14"/>
    <w:rsid w:val="00D01E0B"/>
    <w:rsid w:val="00D01EBE"/>
    <w:rsid w:val="00D020DB"/>
    <w:rsid w:val="00D022C8"/>
    <w:rsid w:val="00D024DB"/>
    <w:rsid w:val="00D027CC"/>
    <w:rsid w:val="00D02B43"/>
    <w:rsid w:val="00D02B6D"/>
    <w:rsid w:val="00D02EB9"/>
    <w:rsid w:val="00D030CC"/>
    <w:rsid w:val="00D030F2"/>
    <w:rsid w:val="00D0371B"/>
    <w:rsid w:val="00D03740"/>
    <w:rsid w:val="00D03E01"/>
    <w:rsid w:val="00D03F6A"/>
    <w:rsid w:val="00D0400D"/>
    <w:rsid w:val="00D04155"/>
    <w:rsid w:val="00D041A0"/>
    <w:rsid w:val="00D04242"/>
    <w:rsid w:val="00D046DB"/>
    <w:rsid w:val="00D0484F"/>
    <w:rsid w:val="00D0495A"/>
    <w:rsid w:val="00D0499F"/>
    <w:rsid w:val="00D04B9F"/>
    <w:rsid w:val="00D04EBF"/>
    <w:rsid w:val="00D05195"/>
    <w:rsid w:val="00D05252"/>
    <w:rsid w:val="00D05321"/>
    <w:rsid w:val="00D053C3"/>
    <w:rsid w:val="00D054D0"/>
    <w:rsid w:val="00D05587"/>
    <w:rsid w:val="00D055E8"/>
    <w:rsid w:val="00D05640"/>
    <w:rsid w:val="00D05952"/>
    <w:rsid w:val="00D05BE2"/>
    <w:rsid w:val="00D05CE2"/>
    <w:rsid w:val="00D05F25"/>
    <w:rsid w:val="00D06182"/>
    <w:rsid w:val="00D0620A"/>
    <w:rsid w:val="00D062C8"/>
    <w:rsid w:val="00D067FA"/>
    <w:rsid w:val="00D06925"/>
    <w:rsid w:val="00D06AAE"/>
    <w:rsid w:val="00D06D7E"/>
    <w:rsid w:val="00D07064"/>
    <w:rsid w:val="00D071D5"/>
    <w:rsid w:val="00D07320"/>
    <w:rsid w:val="00D0749E"/>
    <w:rsid w:val="00D076A6"/>
    <w:rsid w:val="00D079A7"/>
    <w:rsid w:val="00D07E9D"/>
    <w:rsid w:val="00D07F6A"/>
    <w:rsid w:val="00D1001E"/>
    <w:rsid w:val="00D1044C"/>
    <w:rsid w:val="00D1091E"/>
    <w:rsid w:val="00D10A08"/>
    <w:rsid w:val="00D10A1F"/>
    <w:rsid w:val="00D1108D"/>
    <w:rsid w:val="00D110D5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2E29"/>
    <w:rsid w:val="00D13541"/>
    <w:rsid w:val="00D135B4"/>
    <w:rsid w:val="00D135DB"/>
    <w:rsid w:val="00D13767"/>
    <w:rsid w:val="00D13CD2"/>
    <w:rsid w:val="00D13DA2"/>
    <w:rsid w:val="00D13DD2"/>
    <w:rsid w:val="00D13F98"/>
    <w:rsid w:val="00D13FB5"/>
    <w:rsid w:val="00D13FF7"/>
    <w:rsid w:val="00D140DA"/>
    <w:rsid w:val="00D14447"/>
    <w:rsid w:val="00D144EC"/>
    <w:rsid w:val="00D1484D"/>
    <w:rsid w:val="00D14B3D"/>
    <w:rsid w:val="00D1509D"/>
    <w:rsid w:val="00D15280"/>
    <w:rsid w:val="00D1552B"/>
    <w:rsid w:val="00D1573A"/>
    <w:rsid w:val="00D15901"/>
    <w:rsid w:val="00D15FCC"/>
    <w:rsid w:val="00D1636D"/>
    <w:rsid w:val="00D16BCD"/>
    <w:rsid w:val="00D16C75"/>
    <w:rsid w:val="00D16D07"/>
    <w:rsid w:val="00D16DC6"/>
    <w:rsid w:val="00D16E5A"/>
    <w:rsid w:val="00D16E7A"/>
    <w:rsid w:val="00D173CB"/>
    <w:rsid w:val="00D175FB"/>
    <w:rsid w:val="00D1767B"/>
    <w:rsid w:val="00D177A9"/>
    <w:rsid w:val="00D17A05"/>
    <w:rsid w:val="00D17BB9"/>
    <w:rsid w:val="00D17DBF"/>
    <w:rsid w:val="00D17DFB"/>
    <w:rsid w:val="00D20122"/>
    <w:rsid w:val="00D201BF"/>
    <w:rsid w:val="00D2039A"/>
    <w:rsid w:val="00D20659"/>
    <w:rsid w:val="00D208E2"/>
    <w:rsid w:val="00D20923"/>
    <w:rsid w:val="00D209C9"/>
    <w:rsid w:val="00D20F32"/>
    <w:rsid w:val="00D21181"/>
    <w:rsid w:val="00D21237"/>
    <w:rsid w:val="00D2123C"/>
    <w:rsid w:val="00D21306"/>
    <w:rsid w:val="00D21729"/>
    <w:rsid w:val="00D2198E"/>
    <w:rsid w:val="00D21AE1"/>
    <w:rsid w:val="00D21E82"/>
    <w:rsid w:val="00D21F1A"/>
    <w:rsid w:val="00D21FE8"/>
    <w:rsid w:val="00D2210E"/>
    <w:rsid w:val="00D221B5"/>
    <w:rsid w:val="00D2227B"/>
    <w:rsid w:val="00D223F3"/>
    <w:rsid w:val="00D22405"/>
    <w:rsid w:val="00D227A5"/>
    <w:rsid w:val="00D22B1B"/>
    <w:rsid w:val="00D22C65"/>
    <w:rsid w:val="00D22CA0"/>
    <w:rsid w:val="00D230D6"/>
    <w:rsid w:val="00D234E2"/>
    <w:rsid w:val="00D235DD"/>
    <w:rsid w:val="00D2398A"/>
    <w:rsid w:val="00D239B7"/>
    <w:rsid w:val="00D23A1A"/>
    <w:rsid w:val="00D23B8D"/>
    <w:rsid w:val="00D23C26"/>
    <w:rsid w:val="00D23D83"/>
    <w:rsid w:val="00D23F44"/>
    <w:rsid w:val="00D24205"/>
    <w:rsid w:val="00D24263"/>
    <w:rsid w:val="00D24341"/>
    <w:rsid w:val="00D2445C"/>
    <w:rsid w:val="00D24D4D"/>
    <w:rsid w:val="00D24E7A"/>
    <w:rsid w:val="00D24F37"/>
    <w:rsid w:val="00D24FCE"/>
    <w:rsid w:val="00D2564F"/>
    <w:rsid w:val="00D2591E"/>
    <w:rsid w:val="00D25BC9"/>
    <w:rsid w:val="00D25CD9"/>
    <w:rsid w:val="00D25D7A"/>
    <w:rsid w:val="00D25E4E"/>
    <w:rsid w:val="00D26092"/>
    <w:rsid w:val="00D26453"/>
    <w:rsid w:val="00D26591"/>
    <w:rsid w:val="00D2668E"/>
    <w:rsid w:val="00D26A45"/>
    <w:rsid w:val="00D26CB2"/>
    <w:rsid w:val="00D26E23"/>
    <w:rsid w:val="00D26F5F"/>
    <w:rsid w:val="00D27183"/>
    <w:rsid w:val="00D2763C"/>
    <w:rsid w:val="00D2774F"/>
    <w:rsid w:val="00D2790F"/>
    <w:rsid w:val="00D27B23"/>
    <w:rsid w:val="00D27BF3"/>
    <w:rsid w:val="00D27C9B"/>
    <w:rsid w:val="00D27DBF"/>
    <w:rsid w:val="00D3001A"/>
    <w:rsid w:val="00D30053"/>
    <w:rsid w:val="00D300F8"/>
    <w:rsid w:val="00D30115"/>
    <w:rsid w:val="00D3030B"/>
    <w:rsid w:val="00D30405"/>
    <w:rsid w:val="00D30711"/>
    <w:rsid w:val="00D3088B"/>
    <w:rsid w:val="00D30C86"/>
    <w:rsid w:val="00D31045"/>
    <w:rsid w:val="00D3162E"/>
    <w:rsid w:val="00D31672"/>
    <w:rsid w:val="00D31901"/>
    <w:rsid w:val="00D31914"/>
    <w:rsid w:val="00D31A3B"/>
    <w:rsid w:val="00D31F54"/>
    <w:rsid w:val="00D320E7"/>
    <w:rsid w:val="00D3239A"/>
    <w:rsid w:val="00D3239B"/>
    <w:rsid w:val="00D325D2"/>
    <w:rsid w:val="00D32634"/>
    <w:rsid w:val="00D32642"/>
    <w:rsid w:val="00D326A2"/>
    <w:rsid w:val="00D3274D"/>
    <w:rsid w:val="00D32A02"/>
    <w:rsid w:val="00D32B08"/>
    <w:rsid w:val="00D32BF4"/>
    <w:rsid w:val="00D3300E"/>
    <w:rsid w:val="00D33170"/>
    <w:rsid w:val="00D3321B"/>
    <w:rsid w:val="00D33250"/>
    <w:rsid w:val="00D338A2"/>
    <w:rsid w:val="00D338FA"/>
    <w:rsid w:val="00D33A5B"/>
    <w:rsid w:val="00D33E1D"/>
    <w:rsid w:val="00D33EE4"/>
    <w:rsid w:val="00D341F8"/>
    <w:rsid w:val="00D3464B"/>
    <w:rsid w:val="00D34AE0"/>
    <w:rsid w:val="00D34F7B"/>
    <w:rsid w:val="00D3511D"/>
    <w:rsid w:val="00D3543E"/>
    <w:rsid w:val="00D355EC"/>
    <w:rsid w:val="00D3560F"/>
    <w:rsid w:val="00D357A1"/>
    <w:rsid w:val="00D357C4"/>
    <w:rsid w:val="00D35A66"/>
    <w:rsid w:val="00D35AEE"/>
    <w:rsid w:val="00D35EA7"/>
    <w:rsid w:val="00D361E5"/>
    <w:rsid w:val="00D3630F"/>
    <w:rsid w:val="00D36335"/>
    <w:rsid w:val="00D36361"/>
    <w:rsid w:val="00D363C3"/>
    <w:rsid w:val="00D36635"/>
    <w:rsid w:val="00D36733"/>
    <w:rsid w:val="00D3690A"/>
    <w:rsid w:val="00D36BFD"/>
    <w:rsid w:val="00D36CDA"/>
    <w:rsid w:val="00D36DDB"/>
    <w:rsid w:val="00D36DE4"/>
    <w:rsid w:val="00D37648"/>
    <w:rsid w:val="00D376F4"/>
    <w:rsid w:val="00D3774C"/>
    <w:rsid w:val="00D37AB7"/>
    <w:rsid w:val="00D37E43"/>
    <w:rsid w:val="00D40179"/>
    <w:rsid w:val="00D40222"/>
    <w:rsid w:val="00D40983"/>
    <w:rsid w:val="00D40BAF"/>
    <w:rsid w:val="00D410B2"/>
    <w:rsid w:val="00D41205"/>
    <w:rsid w:val="00D41299"/>
    <w:rsid w:val="00D41829"/>
    <w:rsid w:val="00D41830"/>
    <w:rsid w:val="00D41D40"/>
    <w:rsid w:val="00D42789"/>
    <w:rsid w:val="00D428AA"/>
    <w:rsid w:val="00D4293D"/>
    <w:rsid w:val="00D42984"/>
    <w:rsid w:val="00D42B1D"/>
    <w:rsid w:val="00D42B41"/>
    <w:rsid w:val="00D42B4A"/>
    <w:rsid w:val="00D42D1A"/>
    <w:rsid w:val="00D43044"/>
    <w:rsid w:val="00D43105"/>
    <w:rsid w:val="00D432D4"/>
    <w:rsid w:val="00D434C3"/>
    <w:rsid w:val="00D439C7"/>
    <w:rsid w:val="00D43A36"/>
    <w:rsid w:val="00D43ADB"/>
    <w:rsid w:val="00D43BE8"/>
    <w:rsid w:val="00D4408C"/>
    <w:rsid w:val="00D4410E"/>
    <w:rsid w:val="00D44187"/>
    <w:rsid w:val="00D44C06"/>
    <w:rsid w:val="00D44DFB"/>
    <w:rsid w:val="00D44F43"/>
    <w:rsid w:val="00D45124"/>
    <w:rsid w:val="00D4539F"/>
    <w:rsid w:val="00D4547B"/>
    <w:rsid w:val="00D459ED"/>
    <w:rsid w:val="00D45A2A"/>
    <w:rsid w:val="00D45C47"/>
    <w:rsid w:val="00D45ECB"/>
    <w:rsid w:val="00D46072"/>
    <w:rsid w:val="00D467FA"/>
    <w:rsid w:val="00D46953"/>
    <w:rsid w:val="00D46A6C"/>
    <w:rsid w:val="00D46F51"/>
    <w:rsid w:val="00D4706F"/>
    <w:rsid w:val="00D4758F"/>
    <w:rsid w:val="00D4773A"/>
    <w:rsid w:val="00D477FC"/>
    <w:rsid w:val="00D4789B"/>
    <w:rsid w:val="00D47A16"/>
    <w:rsid w:val="00D47A6B"/>
    <w:rsid w:val="00D47AA8"/>
    <w:rsid w:val="00D47C13"/>
    <w:rsid w:val="00D47DF1"/>
    <w:rsid w:val="00D50213"/>
    <w:rsid w:val="00D50253"/>
    <w:rsid w:val="00D50274"/>
    <w:rsid w:val="00D50817"/>
    <w:rsid w:val="00D50A33"/>
    <w:rsid w:val="00D50C8B"/>
    <w:rsid w:val="00D5130B"/>
    <w:rsid w:val="00D5176D"/>
    <w:rsid w:val="00D51846"/>
    <w:rsid w:val="00D51B36"/>
    <w:rsid w:val="00D5208D"/>
    <w:rsid w:val="00D5226B"/>
    <w:rsid w:val="00D522F3"/>
    <w:rsid w:val="00D524AA"/>
    <w:rsid w:val="00D52516"/>
    <w:rsid w:val="00D5256E"/>
    <w:rsid w:val="00D5258F"/>
    <w:rsid w:val="00D52A1B"/>
    <w:rsid w:val="00D52F34"/>
    <w:rsid w:val="00D530F7"/>
    <w:rsid w:val="00D531B5"/>
    <w:rsid w:val="00D537A9"/>
    <w:rsid w:val="00D53B2F"/>
    <w:rsid w:val="00D53C6B"/>
    <w:rsid w:val="00D54297"/>
    <w:rsid w:val="00D542EC"/>
    <w:rsid w:val="00D543E2"/>
    <w:rsid w:val="00D54448"/>
    <w:rsid w:val="00D545AE"/>
    <w:rsid w:val="00D548EC"/>
    <w:rsid w:val="00D54B7C"/>
    <w:rsid w:val="00D54B9A"/>
    <w:rsid w:val="00D54E25"/>
    <w:rsid w:val="00D54EC8"/>
    <w:rsid w:val="00D54EFD"/>
    <w:rsid w:val="00D54F72"/>
    <w:rsid w:val="00D54FDC"/>
    <w:rsid w:val="00D55052"/>
    <w:rsid w:val="00D55060"/>
    <w:rsid w:val="00D5509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5B2"/>
    <w:rsid w:val="00D56F44"/>
    <w:rsid w:val="00D57099"/>
    <w:rsid w:val="00D571B7"/>
    <w:rsid w:val="00D5734F"/>
    <w:rsid w:val="00D573B8"/>
    <w:rsid w:val="00D573D0"/>
    <w:rsid w:val="00D574B5"/>
    <w:rsid w:val="00D57B19"/>
    <w:rsid w:val="00D57B8C"/>
    <w:rsid w:val="00D57D83"/>
    <w:rsid w:val="00D57E7D"/>
    <w:rsid w:val="00D57FE3"/>
    <w:rsid w:val="00D60031"/>
    <w:rsid w:val="00D600B5"/>
    <w:rsid w:val="00D601CB"/>
    <w:rsid w:val="00D604A8"/>
    <w:rsid w:val="00D60B6E"/>
    <w:rsid w:val="00D60F6B"/>
    <w:rsid w:val="00D61466"/>
    <w:rsid w:val="00D616D9"/>
    <w:rsid w:val="00D617F0"/>
    <w:rsid w:val="00D61856"/>
    <w:rsid w:val="00D6185F"/>
    <w:rsid w:val="00D61900"/>
    <w:rsid w:val="00D61999"/>
    <w:rsid w:val="00D61AD6"/>
    <w:rsid w:val="00D62089"/>
    <w:rsid w:val="00D620C7"/>
    <w:rsid w:val="00D6212F"/>
    <w:rsid w:val="00D622D7"/>
    <w:rsid w:val="00D624B4"/>
    <w:rsid w:val="00D626AC"/>
    <w:rsid w:val="00D62950"/>
    <w:rsid w:val="00D629D5"/>
    <w:rsid w:val="00D62E7C"/>
    <w:rsid w:val="00D6309F"/>
    <w:rsid w:val="00D630A2"/>
    <w:rsid w:val="00D63524"/>
    <w:rsid w:val="00D63563"/>
    <w:rsid w:val="00D635B2"/>
    <w:rsid w:val="00D6362F"/>
    <w:rsid w:val="00D637F2"/>
    <w:rsid w:val="00D63E0C"/>
    <w:rsid w:val="00D64064"/>
    <w:rsid w:val="00D641FB"/>
    <w:rsid w:val="00D64446"/>
    <w:rsid w:val="00D644BD"/>
    <w:rsid w:val="00D644E4"/>
    <w:rsid w:val="00D6463D"/>
    <w:rsid w:val="00D647E6"/>
    <w:rsid w:val="00D6499B"/>
    <w:rsid w:val="00D649EC"/>
    <w:rsid w:val="00D64ADD"/>
    <w:rsid w:val="00D64B10"/>
    <w:rsid w:val="00D6526D"/>
    <w:rsid w:val="00D652D3"/>
    <w:rsid w:val="00D6532E"/>
    <w:rsid w:val="00D655A3"/>
    <w:rsid w:val="00D65AD7"/>
    <w:rsid w:val="00D65D87"/>
    <w:rsid w:val="00D65D8E"/>
    <w:rsid w:val="00D66023"/>
    <w:rsid w:val="00D6668D"/>
    <w:rsid w:val="00D66743"/>
    <w:rsid w:val="00D6691E"/>
    <w:rsid w:val="00D66C41"/>
    <w:rsid w:val="00D66F27"/>
    <w:rsid w:val="00D66FBB"/>
    <w:rsid w:val="00D6722A"/>
    <w:rsid w:val="00D67317"/>
    <w:rsid w:val="00D67362"/>
    <w:rsid w:val="00D67382"/>
    <w:rsid w:val="00D678DC"/>
    <w:rsid w:val="00D70145"/>
    <w:rsid w:val="00D706AA"/>
    <w:rsid w:val="00D7097D"/>
    <w:rsid w:val="00D70D99"/>
    <w:rsid w:val="00D70EC1"/>
    <w:rsid w:val="00D70F3E"/>
    <w:rsid w:val="00D70F50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B7D"/>
    <w:rsid w:val="00D72DD3"/>
    <w:rsid w:val="00D72FDB"/>
    <w:rsid w:val="00D730A8"/>
    <w:rsid w:val="00D7311F"/>
    <w:rsid w:val="00D73285"/>
    <w:rsid w:val="00D73387"/>
    <w:rsid w:val="00D7340B"/>
    <w:rsid w:val="00D7364B"/>
    <w:rsid w:val="00D737C6"/>
    <w:rsid w:val="00D7382A"/>
    <w:rsid w:val="00D73A70"/>
    <w:rsid w:val="00D73AA5"/>
    <w:rsid w:val="00D73B4B"/>
    <w:rsid w:val="00D73BEE"/>
    <w:rsid w:val="00D73C3E"/>
    <w:rsid w:val="00D73C6D"/>
    <w:rsid w:val="00D73C99"/>
    <w:rsid w:val="00D73E05"/>
    <w:rsid w:val="00D73F65"/>
    <w:rsid w:val="00D73FC9"/>
    <w:rsid w:val="00D7465E"/>
    <w:rsid w:val="00D74B0F"/>
    <w:rsid w:val="00D74B26"/>
    <w:rsid w:val="00D74C11"/>
    <w:rsid w:val="00D74C20"/>
    <w:rsid w:val="00D750E0"/>
    <w:rsid w:val="00D753E6"/>
    <w:rsid w:val="00D75C72"/>
    <w:rsid w:val="00D75DCB"/>
    <w:rsid w:val="00D75ED9"/>
    <w:rsid w:val="00D761C5"/>
    <w:rsid w:val="00D7625A"/>
    <w:rsid w:val="00D762F1"/>
    <w:rsid w:val="00D76855"/>
    <w:rsid w:val="00D768AE"/>
    <w:rsid w:val="00D76A1E"/>
    <w:rsid w:val="00D76BCD"/>
    <w:rsid w:val="00D76FAE"/>
    <w:rsid w:val="00D771E0"/>
    <w:rsid w:val="00D775A9"/>
    <w:rsid w:val="00D77A5A"/>
    <w:rsid w:val="00D77AD7"/>
    <w:rsid w:val="00D77BA9"/>
    <w:rsid w:val="00D77BCF"/>
    <w:rsid w:val="00D77CDA"/>
    <w:rsid w:val="00D77E8D"/>
    <w:rsid w:val="00D77EE9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1C67"/>
    <w:rsid w:val="00D82C56"/>
    <w:rsid w:val="00D82E94"/>
    <w:rsid w:val="00D831DA"/>
    <w:rsid w:val="00D832BD"/>
    <w:rsid w:val="00D833D3"/>
    <w:rsid w:val="00D83511"/>
    <w:rsid w:val="00D836BD"/>
    <w:rsid w:val="00D83701"/>
    <w:rsid w:val="00D83725"/>
    <w:rsid w:val="00D83A87"/>
    <w:rsid w:val="00D83C43"/>
    <w:rsid w:val="00D84244"/>
    <w:rsid w:val="00D84D38"/>
    <w:rsid w:val="00D851F2"/>
    <w:rsid w:val="00D85216"/>
    <w:rsid w:val="00D854BD"/>
    <w:rsid w:val="00D8577E"/>
    <w:rsid w:val="00D8589E"/>
    <w:rsid w:val="00D859AD"/>
    <w:rsid w:val="00D85EDC"/>
    <w:rsid w:val="00D86066"/>
    <w:rsid w:val="00D866AB"/>
    <w:rsid w:val="00D86AB0"/>
    <w:rsid w:val="00D86CF5"/>
    <w:rsid w:val="00D871ED"/>
    <w:rsid w:val="00D8721F"/>
    <w:rsid w:val="00D87418"/>
    <w:rsid w:val="00D876F6"/>
    <w:rsid w:val="00D87D3C"/>
    <w:rsid w:val="00D87DC7"/>
    <w:rsid w:val="00D901B2"/>
    <w:rsid w:val="00D9041D"/>
    <w:rsid w:val="00D904CC"/>
    <w:rsid w:val="00D907C7"/>
    <w:rsid w:val="00D91079"/>
    <w:rsid w:val="00D913AD"/>
    <w:rsid w:val="00D9145D"/>
    <w:rsid w:val="00D916E1"/>
    <w:rsid w:val="00D919E9"/>
    <w:rsid w:val="00D91C9A"/>
    <w:rsid w:val="00D91E44"/>
    <w:rsid w:val="00D91F79"/>
    <w:rsid w:val="00D92058"/>
    <w:rsid w:val="00D921B3"/>
    <w:rsid w:val="00D92201"/>
    <w:rsid w:val="00D922BC"/>
    <w:rsid w:val="00D92376"/>
    <w:rsid w:val="00D92575"/>
    <w:rsid w:val="00D92638"/>
    <w:rsid w:val="00D927D6"/>
    <w:rsid w:val="00D92A3A"/>
    <w:rsid w:val="00D92A47"/>
    <w:rsid w:val="00D92FD9"/>
    <w:rsid w:val="00D9311F"/>
    <w:rsid w:val="00D9352C"/>
    <w:rsid w:val="00D937CD"/>
    <w:rsid w:val="00D93D4E"/>
    <w:rsid w:val="00D93E3A"/>
    <w:rsid w:val="00D941CC"/>
    <w:rsid w:val="00D941DA"/>
    <w:rsid w:val="00D94354"/>
    <w:rsid w:val="00D944EE"/>
    <w:rsid w:val="00D94D8F"/>
    <w:rsid w:val="00D94DBC"/>
    <w:rsid w:val="00D951F6"/>
    <w:rsid w:val="00D957CF"/>
    <w:rsid w:val="00D95A57"/>
    <w:rsid w:val="00D95ADB"/>
    <w:rsid w:val="00D95B68"/>
    <w:rsid w:val="00D95D39"/>
    <w:rsid w:val="00D95EA0"/>
    <w:rsid w:val="00D95EDD"/>
    <w:rsid w:val="00D95F6D"/>
    <w:rsid w:val="00D96061"/>
    <w:rsid w:val="00D96128"/>
    <w:rsid w:val="00D963F2"/>
    <w:rsid w:val="00D96561"/>
    <w:rsid w:val="00D96AE3"/>
    <w:rsid w:val="00D96C6D"/>
    <w:rsid w:val="00D96F8E"/>
    <w:rsid w:val="00D96FB7"/>
    <w:rsid w:val="00D97061"/>
    <w:rsid w:val="00D9713F"/>
    <w:rsid w:val="00D974CF"/>
    <w:rsid w:val="00D97559"/>
    <w:rsid w:val="00D979D3"/>
    <w:rsid w:val="00DA0191"/>
    <w:rsid w:val="00DA023D"/>
    <w:rsid w:val="00DA035A"/>
    <w:rsid w:val="00DA04D1"/>
    <w:rsid w:val="00DA06C9"/>
    <w:rsid w:val="00DA07D8"/>
    <w:rsid w:val="00DA0886"/>
    <w:rsid w:val="00DA0A06"/>
    <w:rsid w:val="00DA0FA1"/>
    <w:rsid w:val="00DA1499"/>
    <w:rsid w:val="00DA16BE"/>
    <w:rsid w:val="00DA1ADE"/>
    <w:rsid w:val="00DA1F26"/>
    <w:rsid w:val="00DA1FFD"/>
    <w:rsid w:val="00DA23A5"/>
    <w:rsid w:val="00DA26E4"/>
    <w:rsid w:val="00DA2986"/>
    <w:rsid w:val="00DA2A1A"/>
    <w:rsid w:val="00DA2BC5"/>
    <w:rsid w:val="00DA342E"/>
    <w:rsid w:val="00DA344D"/>
    <w:rsid w:val="00DA3667"/>
    <w:rsid w:val="00DA3675"/>
    <w:rsid w:val="00DA3766"/>
    <w:rsid w:val="00DA3A81"/>
    <w:rsid w:val="00DA3E39"/>
    <w:rsid w:val="00DA3E58"/>
    <w:rsid w:val="00DA4174"/>
    <w:rsid w:val="00DA4450"/>
    <w:rsid w:val="00DA46A4"/>
    <w:rsid w:val="00DA4823"/>
    <w:rsid w:val="00DA4C22"/>
    <w:rsid w:val="00DA4EF5"/>
    <w:rsid w:val="00DA520A"/>
    <w:rsid w:val="00DA5277"/>
    <w:rsid w:val="00DA5994"/>
    <w:rsid w:val="00DA5BFA"/>
    <w:rsid w:val="00DA623E"/>
    <w:rsid w:val="00DA6318"/>
    <w:rsid w:val="00DA68A7"/>
    <w:rsid w:val="00DA68ED"/>
    <w:rsid w:val="00DA68F3"/>
    <w:rsid w:val="00DA6B6A"/>
    <w:rsid w:val="00DA6BED"/>
    <w:rsid w:val="00DA6C6A"/>
    <w:rsid w:val="00DA6CB9"/>
    <w:rsid w:val="00DA6E9A"/>
    <w:rsid w:val="00DA73A1"/>
    <w:rsid w:val="00DA75BC"/>
    <w:rsid w:val="00DA782A"/>
    <w:rsid w:val="00DA7A91"/>
    <w:rsid w:val="00DB0301"/>
    <w:rsid w:val="00DB0716"/>
    <w:rsid w:val="00DB0912"/>
    <w:rsid w:val="00DB09B4"/>
    <w:rsid w:val="00DB0A52"/>
    <w:rsid w:val="00DB0C9C"/>
    <w:rsid w:val="00DB0DF3"/>
    <w:rsid w:val="00DB0F36"/>
    <w:rsid w:val="00DB114D"/>
    <w:rsid w:val="00DB1297"/>
    <w:rsid w:val="00DB1501"/>
    <w:rsid w:val="00DB1854"/>
    <w:rsid w:val="00DB19BC"/>
    <w:rsid w:val="00DB1D02"/>
    <w:rsid w:val="00DB1E46"/>
    <w:rsid w:val="00DB1F34"/>
    <w:rsid w:val="00DB2195"/>
    <w:rsid w:val="00DB232F"/>
    <w:rsid w:val="00DB234D"/>
    <w:rsid w:val="00DB2387"/>
    <w:rsid w:val="00DB28DF"/>
    <w:rsid w:val="00DB2A0B"/>
    <w:rsid w:val="00DB2AD7"/>
    <w:rsid w:val="00DB2D82"/>
    <w:rsid w:val="00DB2E3E"/>
    <w:rsid w:val="00DB2ED0"/>
    <w:rsid w:val="00DB2F27"/>
    <w:rsid w:val="00DB327A"/>
    <w:rsid w:val="00DB39FA"/>
    <w:rsid w:val="00DB3A1A"/>
    <w:rsid w:val="00DB3E5E"/>
    <w:rsid w:val="00DB41E0"/>
    <w:rsid w:val="00DB4226"/>
    <w:rsid w:val="00DB444B"/>
    <w:rsid w:val="00DB4454"/>
    <w:rsid w:val="00DB4C60"/>
    <w:rsid w:val="00DB4DB0"/>
    <w:rsid w:val="00DB5863"/>
    <w:rsid w:val="00DB592F"/>
    <w:rsid w:val="00DB59B6"/>
    <w:rsid w:val="00DB5A08"/>
    <w:rsid w:val="00DB5E6F"/>
    <w:rsid w:val="00DB6088"/>
    <w:rsid w:val="00DB626C"/>
    <w:rsid w:val="00DB62D6"/>
    <w:rsid w:val="00DB6588"/>
    <w:rsid w:val="00DB6590"/>
    <w:rsid w:val="00DB65DC"/>
    <w:rsid w:val="00DB6B81"/>
    <w:rsid w:val="00DB6E2D"/>
    <w:rsid w:val="00DB6F64"/>
    <w:rsid w:val="00DB71D4"/>
    <w:rsid w:val="00DB7262"/>
    <w:rsid w:val="00DB7392"/>
    <w:rsid w:val="00DB7502"/>
    <w:rsid w:val="00DB752A"/>
    <w:rsid w:val="00DB75EE"/>
    <w:rsid w:val="00DB7677"/>
    <w:rsid w:val="00DB7786"/>
    <w:rsid w:val="00DB7A13"/>
    <w:rsid w:val="00DB7AE3"/>
    <w:rsid w:val="00DB7DE4"/>
    <w:rsid w:val="00DC0009"/>
    <w:rsid w:val="00DC0105"/>
    <w:rsid w:val="00DC0404"/>
    <w:rsid w:val="00DC089F"/>
    <w:rsid w:val="00DC0ACF"/>
    <w:rsid w:val="00DC0C18"/>
    <w:rsid w:val="00DC11CB"/>
    <w:rsid w:val="00DC143E"/>
    <w:rsid w:val="00DC1EC6"/>
    <w:rsid w:val="00DC2434"/>
    <w:rsid w:val="00DC2528"/>
    <w:rsid w:val="00DC2636"/>
    <w:rsid w:val="00DC28CC"/>
    <w:rsid w:val="00DC2ABD"/>
    <w:rsid w:val="00DC2D53"/>
    <w:rsid w:val="00DC2E20"/>
    <w:rsid w:val="00DC2E83"/>
    <w:rsid w:val="00DC2F41"/>
    <w:rsid w:val="00DC316F"/>
    <w:rsid w:val="00DC3383"/>
    <w:rsid w:val="00DC35A0"/>
    <w:rsid w:val="00DC3646"/>
    <w:rsid w:val="00DC3892"/>
    <w:rsid w:val="00DC3924"/>
    <w:rsid w:val="00DC3C47"/>
    <w:rsid w:val="00DC3CC8"/>
    <w:rsid w:val="00DC3DE4"/>
    <w:rsid w:val="00DC3DF9"/>
    <w:rsid w:val="00DC4257"/>
    <w:rsid w:val="00DC4308"/>
    <w:rsid w:val="00DC46F2"/>
    <w:rsid w:val="00DC4814"/>
    <w:rsid w:val="00DC48CD"/>
    <w:rsid w:val="00DC54E1"/>
    <w:rsid w:val="00DC556D"/>
    <w:rsid w:val="00DC55F8"/>
    <w:rsid w:val="00DC5865"/>
    <w:rsid w:val="00DC5C9A"/>
    <w:rsid w:val="00DC5D62"/>
    <w:rsid w:val="00DC5F05"/>
    <w:rsid w:val="00DC6427"/>
    <w:rsid w:val="00DC6445"/>
    <w:rsid w:val="00DC66A2"/>
    <w:rsid w:val="00DC6960"/>
    <w:rsid w:val="00DC6D0F"/>
    <w:rsid w:val="00DC6D6E"/>
    <w:rsid w:val="00DC6F7B"/>
    <w:rsid w:val="00DC6F89"/>
    <w:rsid w:val="00DC6FE4"/>
    <w:rsid w:val="00DC7210"/>
    <w:rsid w:val="00DC7359"/>
    <w:rsid w:val="00DC74F3"/>
    <w:rsid w:val="00DD014D"/>
    <w:rsid w:val="00DD0388"/>
    <w:rsid w:val="00DD0847"/>
    <w:rsid w:val="00DD0B93"/>
    <w:rsid w:val="00DD0C38"/>
    <w:rsid w:val="00DD0C9E"/>
    <w:rsid w:val="00DD0DFC"/>
    <w:rsid w:val="00DD0E2E"/>
    <w:rsid w:val="00DD0FC4"/>
    <w:rsid w:val="00DD1311"/>
    <w:rsid w:val="00DD13BA"/>
    <w:rsid w:val="00DD1A41"/>
    <w:rsid w:val="00DD1A95"/>
    <w:rsid w:val="00DD1AAA"/>
    <w:rsid w:val="00DD1EB3"/>
    <w:rsid w:val="00DD1F60"/>
    <w:rsid w:val="00DD1F90"/>
    <w:rsid w:val="00DD212E"/>
    <w:rsid w:val="00DD23A4"/>
    <w:rsid w:val="00DD2917"/>
    <w:rsid w:val="00DD2C92"/>
    <w:rsid w:val="00DD35E5"/>
    <w:rsid w:val="00DD392D"/>
    <w:rsid w:val="00DD3A74"/>
    <w:rsid w:val="00DD3BA9"/>
    <w:rsid w:val="00DD3DF6"/>
    <w:rsid w:val="00DD41FA"/>
    <w:rsid w:val="00DD43E8"/>
    <w:rsid w:val="00DD45FC"/>
    <w:rsid w:val="00DD4656"/>
    <w:rsid w:val="00DD480E"/>
    <w:rsid w:val="00DD4BFC"/>
    <w:rsid w:val="00DD4C09"/>
    <w:rsid w:val="00DD4CA6"/>
    <w:rsid w:val="00DD4D8B"/>
    <w:rsid w:val="00DD4EE2"/>
    <w:rsid w:val="00DD4EEA"/>
    <w:rsid w:val="00DD50C3"/>
    <w:rsid w:val="00DD50FF"/>
    <w:rsid w:val="00DD5482"/>
    <w:rsid w:val="00DD54A5"/>
    <w:rsid w:val="00DD56AD"/>
    <w:rsid w:val="00DD58A1"/>
    <w:rsid w:val="00DD5A3E"/>
    <w:rsid w:val="00DD5A6D"/>
    <w:rsid w:val="00DD5F57"/>
    <w:rsid w:val="00DD6038"/>
    <w:rsid w:val="00DD605F"/>
    <w:rsid w:val="00DD631C"/>
    <w:rsid w:val="00DD638F"/>
    <w:rsid w:val="00DD678E"/>
    <w:rsid w:val="00DD6C72"/>
    <w:rsid w:val="00DD6CFD"/>
    <w:rsid w:val="00DD6E9D"/>
    <w:rsid w:val="00DD6F88"/>
    <w:rsid w:val="00DD70A8"/>
    <w:rsid w:val="00DD713E"/>
    <w:rsid w:val="00DD7867"/>
    <w:rsid w:val="00DD7CE7"/>
    <w:rsid w:val="00DE0124"/>
    <w:rsid w:val="00DE0564"/>
    <w:rsid w:val="00DE05E3"/>
    <w:rsid w:val="00DE09A1"/>
    <w:rsid w:val="00DE0A51"/>
    <w:rsid w:val="00DE0B0E"/>
    <w:rsid w:val="00DE0B8A"/>
    <w:rsid w:val="00DE0C65"/>
    <w:rsid w:val="00DE0C72"/>
    <w:rsid w:val="00DE0F38"/>
    <w:rsid w:val="00DE0FFC"/>
    <w:rsid w:val="00DE11D9"/>
    <w:rsid w:val="00DE184C"/>
    <w:rsid w:val="00DE1932"/>
    <w:rsid w:val="00DE1CD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1B9"/>
    <w:rsid w:val="00DE32C3"/>
    <w:rsid w:val="00DE355C"/>
    <w:rsid w:val="00DE3754"/>
    <w:rsid w:val="00DE39E4"/>
    <w:rsid w:val="00DE3CDD"/>
    <w:rsid w:val="00DE3CE9"/>
    <w:rsid w:val="00DE437D"/>
    <w:rsid w:val="00DE44D5"/>
    <w:rsid w:val="00DE4518"/>
    <w:rsid w:val="00DE4766"/>
    <w:rsid w:val="00DE483F"/>
    <w:rsid w:val="00DE494A"/>
    <w:rsid w:val="00DE49ED"/>
    <w:rsid w:val="00DE4FE4"/>
    <w:rsid w:val="00DE4FFC"/>
    <w:rsid w:val="00DE516F"/>
    <w:rsid w:val="00DE53C1"/>
    <w:rsid w:val="00DE5405"/>
    <w:rsid w:val="00DE5489"/>
    <w:rsid w:val="00DE59C8"/>
    <w:rsid w:val="00DE5AE9"/>
    <w:rsid w:val="00DE5B4A"/>
    <w:rsid w:val="00DE5B9C"/>
    <w:rsid w:val="00DE5BC4"/>
    <w:rsid w:val="00DE5CD8"/>
    <w:rsid w:val="00DE6198"/>
    <w:rsid w:val="00DE6339"/>
    <w:rsid w:val="00DE63AB"/>
    <w:rsid w:val="00DE6558"/>
    <w:rsid w:val="00DE68AE"/>
    <w:rsid w:val="00DE68BB"/>
    <w:rsid w:val="00DE701D"/>
    <w:rsid w:val="00DE7036"/>
    <w:rsid w:val="00DE70D0"/>
    <w:rsid w:val="00DE71D7"/>
    <w:rsid w:val="00DE7427"/>
    <w:rsid w:val="00DE7683"/>
    <w:rsid w:val="00DE7900"/>
    <w:rsid w:val="00DE7935"/>
    <w:rsid w:val="00DE7ADE"/>
    <w:rsid w:val="00DE7D4B"/>
    <w:rsid w:val="00DE7F66"/>
    <w:rsid w:val="00DF037F"/>
    <w:rsid w:val="00DF0564"/>
    <w:rsid w:val="00DF0720"/>
    <w:rsid w:val="00DF079E"/>
    <w:rsid w:val="00DF086E"/>
    <w:rsid w:val="00DF0A44"/>
    <w:rsid w:val="00DF0BE1"/>
    <w:rsid w:val="00DF0D92"/>
    <w:rsid w:val="00DF0DA5"/>
    <w:rsid w:val="00DF0F3A"/>
    <w:rsid w:val="00DF10BB"/>
    <w:rsid w:val="00DF12ED"/>
    <w:rsid w:val="00DF12FB"/>
    <w:rsid w:val="00DF19D6"/>
    <w:rsid w:val="00DF1A9B"/>
    <w:rsid w:val="00DF1FC0"/>
    <w:rsid w:val="00DF2334"/>
    <w:rsid w:val="00DF2412"/>
    <w:rsid w:val="00DF2413"/>
    <w:rsid w:val="00DF2638"/>
    <w:rsid w:val="00DF2B51"/>
    <w:rsid w:val="00DF2C62"/>
    <w:rsid w:val="00DF2EA5"/>
    <w:rsid w:val="00DF2EE8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009"/>
    <w:rsid w:val="00DF42FF"/>
    <w:rsid w:val="00DF43AE"/>
    <w:rsid w:val="00DF4492"/>
    <w:rsid w:val="00DF4890"/>
    <w:rsid w:val="00DF4999"/>
    <w:rsid w:val="00DF4AFB"/>
    <w:rsid w:val="00DF4D38"/>
    <w:rsid w:val="00DF4D9A"/>
    <w:rsid w:val="00DF4FCA"/>
    <w:rsid w:val="00DF52DB"/>
    <w:rsid w:val="00DF531B"/>
    <w:rsid w:val="00DF5543"/>
    <w:rsid w:val="00DF5675"/>
    <w:rsid w:val="00DF56CA"/>
    <w:rsid w:val="00DF5A11"/>
    <w:rsid w:val="00DF5EA3"/>
    <w:rsid w:val="00DF5FEF"/>
    <w:rsid w:val="00DF637B"/>
    <w:rsid w:val="00DF64F0"/>
    <w:rsid w:val="00DF6764"/>
    <w:rsid w:val="00DF67E7"/>
    <w:rsid w:val="00DF68AB"/>
    <w:rsid w:val="00DF6EB1"/>
    <w:rsid w:val="00DF6EC9"/>
    <w:rsid w:val="00DF6F4A"/>
    <w:rsid w:val="00DF7644"/>
    <w:rsid w:val="00DF7682"/>
    <w:rsid w:val="00DF77E0"/>
    <w:rsid w:val="00DF77F6"/>
    <w:rsid w:val="00DF7986"/>
    <w:rsid w:val="00DF7C5C"/>
    <w:rsid w:val="00DF7E7F"/>
    <w:rsid w:val="00DF7EF0"/>
    <w:rsid w:val="00DF7EF1"/>
    <w:rsid w:val="00E0006C"/>
    <w:rsid w:val="00E0008F"/>
    <w:rsid w:val="00E00180"/>
    <w:rsid w:val="00E001F1"/>
    <w:rsid w:val="00E002B1"/>
    <w:rsid w:val="00E00304"/>
    <w:rsid w:val="00E00328"/>
    <w:rsid w:val="00E00595"/>
    <w:rsid w:val="00E00638"/>
    <w:rsid w:val="00E006C8"/>
    <w:rsid w:val="00E00745"/>
    <w:rsid w:val="00E00877"/>
    <w:rsid w:val="00E00957"/>
    <w:rsid w:val="00E009E8"/>
    <w:rsid w:val="00E00B17"/>
    <w:rsid w:val="00E00C2E"/>
    <w:rsid w:val="00E00C75"/>
    <w:rsid w:val="00E00C9F"/>
    <w:rsid w:val="00E01170"/>
    <w:rsid w:val="00E0146F"/>
    <w:rsid w:val="00E01739"/>
    <w:rsid w:val="00E018C7"/>
    <w:rsid w:val="00E01D51"/>
    <w:rsid w:val="00E02000"/>
    <w:rsid w:val="00E02068"/>
    <w:rsid w:val="00E02087"/>
    <w:rsid w:val="00E024CC"/>
    <w:rsid w:val="00E02619"/>
    <w:rsid w:val="00E02A32"/>
    <w:rsid w:val="00E02ABB"/>
    <w:rsid w:val="00E02B57"/>
    <w:rsid w:val="00E02D52"/>
    <w:rsid w:val="00E02D89"/>
    <w:rsid w:val="00E02E05"/>
    <w:rsid w:val="00E02FC5"/>
    <w:rsid w:val="00E03093"/>
    <w:rsid w:val="00E03286"/>
    <w:rsid w:val="00E0336E"/>
    <w:rsid w:val="00E036C6"/>
    <w:rsid w:val="00E03D3C"/>
    <w:rsid w:val="00E03F27"/>
    <w:rsid w:val="00E03F3F"/>
    <w:rsid w:val="00E041CB"/>
    <w:rsid w:val="00E047DF"/>
    <w:rsid w:val="00E049B1"/>
    <w:rsid w:val="00E049C2"/>
    <w:rsid w:val="00E04C9B"/>
    <w:rsid w:val="00E04CC1"/>
    <w:rsid w:val="00E04EF8"/>
    <w:rsid w:val="00E050DE"/>
    <w:rsid w:val="00E0529D"/>
    <w:rsid w:val="00E052AF"/>
    <w:rsid w:val="00E0576F"/>
    <w:rsid w:val="00E0599E"/>
    <w:rsid w:val="00E05B3B"/>
    <w:rsid w:val="00E05B61"/>
    <w:rsid w:val="00E05B8C"/>
    <w:rsid w:val="00E05C15"/>
    <w:rsid w:val="00E05D52"/>
    <w:rsid w:val="00E05F18"/>
    <w:rsid w:val="00E067A1"/>
    <w:rsid w:val="00E068C8"/>
    <w:rsid w:val="00E06B7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07DEA"/>
    <w:rsid w:val="00E07FCB"/>
    <w:rsid w:val="00E10131"/>
    <w:rsid w:val="00E1031B"/>
    <w:rsid w:val="00E10902"/>
    <w:rsid w:val="00E10B95"/>
    <w:rsid w:val="00E10E3E"/>
    <w:rsid w:val="00E10F68"/>
    <w:rsid w:val="00E11009"/>
    <w:rsid w:val="00E110BD"/>
    <w:rsid w:val="00E11666"/>
    <w:rsid w:val="00E1169B"/>
    <w:rsid w:val="00E117EA"/>
    <w:rsid w:val="00E11E32"/>
    <w:rsid w:val="00E12653"/>
    <w:rsid w:val="00E12877"/>
    <w:rsid w:val="00E12A1D"/>
    <w:rsid w:val="00E12C8F"/>
    <w:rsid w:val="00E12D28"/>
    <w:rsid w:val="00E13303"/>
    <w:rsid w:val="00E13540"/>
    <w:rsid w:val="00E13691"/>
    <w:rsid w:val="00E13AA4"/>
    <w:rsid w:val="00E14022"/>
    <w:rsid w:val="00E140C2"/>
    <w:rsid w:val="00E14198"/>
    <w:rsid w:val="00E14653"/>
    <w:rsid w:val="00E14853"/>
    <w:rsid w:val="00E14A75"/>
    <w:rsid w:val="00E14A83"/>
    <w:rsid w:val="00E14E64"/>
    <w:rsid w:val="00E14FF5"/>
    <w:rsid w:val="00E15626"/>
    <w:rsid w:val="00E156F2"/>
    <w:rsid w:val="00E1574B"/>
    <w:rsid w:val="00E15BDA"/>
    <w:rsid w:val="00E15F44"/>
    <w:rsid w:val="00E15F54"/>
    <w:rsid w:val="00E16789"/>
    <w:rsid w:val="00E16ACC"/>
    <w:rsid w:val="00E16BDB"/>
    <w:rsid w:val="00E16D69"/>
    <w:rsid w:val="00E1728E"/>
    <w:rsid w:val="00E17385"/>
    <w:rsid w:val="00E17396"/>
    <w:rsid w:val="00E175B7"/>
    <w:rsid w:val="00E176AA"/>
    <w:rsid w:val="00E177A1"/>
    <w:rsid w:val="00E17855"/>
    <w:rsid w:val="00E17D7F"/>
    <w:rsid w:val="00E200FD"/>
    <w:rsid w:val="00E20202"/>
    <w:rsid w:val="00E20233"/>
    <w:rsid w:val="00E20368"/>
    <w:rsid w:val="00E206B4"/>
    <w:rsid w:val="00E206BC"/>
    <w:rsid w:val="00E207C8"/>
    <w:rsid w:val="00E2093A"/>
    <w:rsid w:val="00E20BB5"/>
    <w:rsid w:val="00E20CD7"/>
    <w:rsid w:val="00E2109A"/>
    <w:rsid w:val="00E211EC"/>
    <w:rsid w:val="00E2121C"/>
    <w:rsid w:val="00E21296"/>
    <w:rsid w:val="00E214F0"/>
    <w:rsid w:val="00E21653"/>
    <w:rsid w:val="00E216EC"/>
    <w:rsid w:val="00E2173C"/>
    <w:rsid w:val="00E218C8"/>
    <w:rsid w:val="00E21AC0"/>
    <w:rsid w:val="00E21CFC"/>
    <w:rsid w:val="00E21D72"/>
    <w:rsid w:val="00E21E1C"/>
    <w:rsid w:val="00E220AA"/>
    <w:rsid w:val="00E2210F"/>
    <w:rsid w:val="00E228B5"/>
    <w:rsid w:val="00E2297C"/>
    <w:rsid w:val="00E2298D"/>
    <w:rsid w:val="00E229D5"/>
    <w:rsid w:val="00E22A6D"/>
    <w:rsid w:val="00E22AFC"/>
    <w:rsid w:val="00E22D0C"/>
    <w:rsid w:val="00E22E00"/>
    <w:rsid w:val="00E235F3"/>
    <w:rsid w:val="00E23988"/>
    <w:rsid w:val="00E23C20"/>
    <w:rsid w:val="00E2426B"/>
    <w:rsid w:val="00E242A8"/>
    <w:rsid w:val="00E243FE"/>
    <w:rsid w:val="00E245FE"/>
    <w:rsid w:val="00E2470D"/>
    <w:rsid w:val="00E24911"/>
    <w:rsid w:val="00E24C40"/>
    <w:rsid w:val="00E24CC3"/>
    <w:rsid w:val="00E24FB7"/>
    <w:rsid w:val="00E25165"/>
    <w:rsid w:val="00E25626"/>
    <w:rsid w:val="00E2566D"/>
    <w:rsid w:val="00E25A9D"/>
    <w:rsid w:val="00E25BD5"/>
    <w:rsid w:val="00E25E0B"/>
    <w:rsid w:val="00E25E93"/>
    <w:rsid w:val="00E25F58"/>
    <w:rsid w:val="00E264CA"/>
    <w:rsid w:val="00E269BB"/>
    <w:rsid w:val="00E26A7D"/>
    <w:rsid w:val="00E26B06"/>
    <w:rsid w:val="00E26B1E"/>
    <w:rsid w:val="00E26FD6"/>
    <w:rsid w:val="00E27002"/>
    <w:rsid w:val="00E270F4"/>
    <w:rsid w:val="00E272EF"/>
    <w:rsid w:val="00E2769C"/>
    <w:rsid w:val="00E277E5"/>
    <w:rsid w:val="00E27902"/>
    <w:rsid w:val="00E27EB4"/>
    <w:rsid w:val="00E301AC"/>
    <w:rsid w:val="00E301CB"/>
    <w:rsid w:val="00E3031F"/>
    <w:rsid w:val="00E305E6"/>
    <w:rsid w:val="00E30AC9"/>
    <w:rsid w:val="00E30AF3"/>
    <w:rsid w:val="00E30AFD"/>
    <w:rsid w:val="00E30C13"/>
    <w:rsid w:val="00E30C28"/>
    <w:rsid w:val="00E30E0D"/>
    <w:rsid w:val="00E30FB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21C"/>
    <w:rsid w:val="00E3238C"/>
    <w:rsid w:val="00E329CD"/>
    <w:rsid w:val="00E32C2F"/>
    <w:rsid w:val="00E32F6A"/>
    <w:rsid w:val="00E33283"/>
    <w:rsid w:val="00E3391A"/>
    <w:rsid w:val="00E33925"/>
    <w:rsid w:val="00E3397D"/>
    <w:rsid w:val="00E33B95"/>
    <w:rsid w:val="00E34313"/>
    <w:rsid w:val="00E34728"/>
    <w:rsid w:val="00E34777"/>
    <w:rsid w:val="00E34789"/>
    <w:rsid w:val="00E34AAE"/>
    <w:rsid w:val="00E35358"/>
    <w:rsid w:val="00E353EB"/>
    <w:rsid w:val="00E35514"/>
    <w:rsid w:val="00E3583A"/>
    <w:rsid w:val="00E3629E"/>
    <w:rsid w:val="00E364AB"/>
    <w:rsid w:val="00E36504"/>
    <w:rsid w:val="00E36862"/>
    <w:rsid w:val="00E36A18"/>
    <w:rsid w:val="00E36AAE"/>
    <w:rsid w:val="00E36BA1"/>
    <w:rsid w:val="00E36FA2"/>
    <w:rsid w:val="00E37156"/>
    <w:rsid w:val="00E37527"/>
    <w:rsid w:val="00E3766A"/>
    <w:rsid w:val="00E378CA"/>
    <w:rsid w:val="00E37AB3"/>
    <w:rsid w:val="00E404AD"/>
    <w:rsid w:val="00E405C5"/>
    <w:rsid w:val="00E40864"/>
    <w:rsid w:val="00E40900"/>
    <w:rsid w:val="00E40C9F"/>
    <w:rsid w:val="00E40F9F"/>
    <w:rsid w:val="00E41741"/>
    <w:rsid w:val="00E41986"/>
    <w:rsid w:val="00E41D04"/>
    <w:rsid w:val="00E41DF0"/>
    <w:rsid w:val="00E41F69"/>
    <w:rsid w:val="00E42281"/>
    <w:rsid w:val="00E42444"/>
    <w:rsid w:val="00E4254A"/>
    <w:rsid w:val="00E4260B"/>
    <w:rsid w:val="00E42645"/>
    <w:rsid w:val="00E42846"/>
    <w:rsid w:val="00E4284C"/>
    <w:rsid w:val="00E4293A"/>
    <w:rsid w:val="00E42AB2"/>
    <w:rsid w:val="00E42BFE"/>
    <w:rsid w:val="00E43150"/>
    <w:rsid w:val="00E431F1"/>
    <w:rsid w:val="00E43391"/>
    <w:rsid w:val="00E43528"/>
    <w:rsid w:val="00E43629"/>
    <w:rsid w:val="00E436C3"/>
    <w:rsid w:val="00E437FF"/>
    <w:rsid w:val="00E438C8"/>
    <w:rsid w:val="00E43B0A"/>
    <w:rsid w:val="00E43B9C"/>
    <w:rsid w:val="00E43CBF"/>
    <w:rsid w:val="00E44054"/>
    <w:rsid w:val="00E44258"/>
    <w:rsid w:val="00E44885"/>
    <w:rsid w:val="00E44964"/>
    <w:rsid w:val="00E44A5A"/>
    <w:rsid w:val="00E44B7E"/>
    <w:rsid w:val="00E44CC0"/>
    <w:rsid w:val="00E44F72"/>
    <w:rsid w:val="00E450A8"/>
    <w:rsid w:val="00E450CF"/>
    <w:rsid w:val="00E4539A"/>
    <w:rsid w:val="00E4545C"/>
    <w:rsid w:val="00E457BB"/>
    <w:rsid w:val="00E45BD5"/>
    <w:rsid w:val="00E45E07"/>
    <w:rsid w:val="00E45F05"/>
    <w:rsid w:val="00E460F7"/>
    <w:rsid w:val="00E4616C"/>
    <w:rsid w:val="00E4638C"/>
    <w:rsid w:val="00E468E9"/>
    <w:rsid w:val="00E469EF"/>
    <w:rsid w:val="00E46BC4"/>
    <w:rsid w:val="00E47000"/>
    <w:rsid w:val="00E472CB"/>
    <w:rsid w:val="00E473CD"/>
    <w:rsid w:val="00E474E2"/>
    <w:rsid w:val="00E478BE"/>
    <w:rsid w:val="00E47AC5"/>
    <w:rsid w:val="00E47E33"/>
    <w:rsid w:val="00E5003F"/>
    <w:rsid w:val="00E500A7"/>
    <w:rsid w:val="00E50138"/>
    <w:rsid w:val="00E506CC"/>
    <w:rsid w:val="00E50832"/>
    <w:rsid w:val="00E50A5F"/>
    <w:rsid w:val="00E50BF9"/>
    <w:rsid w:val="00E511D5"/>
    <w:rsid w:val="00E51673"/>
    <w:rsid w:val="00E519E8"/>
    <w:rsid w:val="00E51A26"/>
    <w:rsid w:val="00E51C04"/>
    <w:rsid w:val="00E51D0B"/>
    <w:rsid w:val="00E51EB4"/>
    <w:rsid w:val="00E5217E"/>
    <w:rsid w:val="00E52215"/>
    <w:rsid w:val="00E5244A"/>
    <w:rsid w:val="00E524A7"/>
    <w:rsid w:val="00E524BA"/>
    <w:rsid w:val="00E52801"/>
    <w:rsid w:val="00E52821"/>
    <w:rsid w:val="00E52A26"/>
    <w:rsid w:val="00E52F2C"/>
    <w:rsid w:val="00E531F3"/>
    <w:rsid w:val="00E53370"/>
    <w:rsid w:val="00E537A8"/>
    <w:rsid w:val="00E53859"/>
    <w:rsid w:val="00E538E3"/>
    <w:rsid w:val="00E53EE9"/>
    <w:rsid w:val="00E54053"/>
    <w:rsid w:val="00E54846"/>
    <w:rsid w:val="00E548D9"/>
    <w:rsid w:val="00E54936"/>
    <w:rsid w:val="00E54A1B"/>
    <w:rsid w:val="00E54AB3"/>
    <w:rsid w:val="00E54AD6"/>
    <w:rsid w:val="00E54B9F"/>
    <w:rsid w:val="00E54EB9"/>
    <w:rsid w:val="00E54F96"/>
    <w:rsid w:val="00E55026"/>
    <w:rsid w:val="00E5519C"/>
    <w:rsid w:val="00E5545E"/>
    <w:rsid w:val="00E55528"/>
    <w:rsid w:val="00E557DE"/>
    <w:rsid w:val="00E5582E"/>
    <w:rsid w:val="00E55C7A"/>
    <w:rsid w:val="00E55E45"/>
    <w:rsid w:val="00E55FB3"/>
    <w:rsid w:val="00E5624B"/>
    <w:rsid w:val="00E5668E"/>
    <w:rsid w:val="00E5701A"/>
    <w:rsid w:val="00E5721B"/>
    <w:rsid w:val="00E576B0"/>
    <w:rsid w:val="00E577BD"/>
    <w:rsid w:val="00E57A2D"/>
    <w:rsid w:val="00E57D01"/>
    <w:rsid w:val="00E604D6"/>
    <w:rsid w:val="00E60507"/>
    <w:rsid w:val="00E60802"/>
    <w:rsid w:val="00E60D30"/>
    <w:rsid w:val="00E60FED"/>
    <w:rsid w:val="00E610E2"/>
    <w:rsid w:val="00E61163"/>
    <w:rsid w:val="00E6144B"/>
    <w:rsid w:val="00E617C4"/>
    <w:rsid w:val="00E61A78"/>
    <w:rsid w:val="00E61AF1"/>
    <w:rsid w:val="00E61BBA"/>
    <w:rsid w:val="00E61C24"/>
    <w:rsid w:val="00E62193"/>
    <w:rsid w:val="00E62345"/>
    <w:rsid w:val="00E628BF"/>
    <w:rsid w:val="00E62AAA"/>
    <w:rsid w:val="00E62ADC"/>
    <w:rsid w:val="00E62D0F"/>
    <w:rsid w:val="00E62EC7"/>
    <w:rsid w:val="00E6377F"/>
    <w:rsid w:val="00E63B53"/>
    <w:rsid w:val="00E63CD8"/>
    <w:rsid w:val="00E63FA5"/>
    <w:rsid w:val="00E645BD"/>
    <w:rsid w:val="00E64676"/>
    <w:rsid w:val="00E64746"/>
    <w:rsid w:val="00E647FA"/>
    <w:rsid w:val="00E64949"/>
    <w:rsid w:val="00E649B3"/>
    <w:rsid w:val="00E64B64"/>
    <w:rsid w:val="00E64CAD"/>
    <w:rsid w:val="00E6503B"/>
    <w:rsid w:val="00E650C7"/>
    <w:rsid w:val="00E651F9"/>
    <w:rsid w:val="00E657DC"/>
    <w:rsid w:val="00E65826"/>
    <w:rsid w:val="00E65BE0"/>
    <w:rsid w:val="00E65CA7"/>
    <w:rsid w:val="00E65D57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070"/>
    <w:rsid w:val="00E7021C"/>
    <w:rsid w:val="00E702B6"/>
    <w:rsid w:val="00E705A5"/>
    <w:rsid w:val="00E70693"/>
    <w:rsid w:val="00E706B8"/>
    <w:rsid w:val="00E709E0"/>
    <w:rsid w:val="00E70B30"/>
    <w:rsid w:val="00E7103C"/>
    <w:rsid w:val="00E7104F"/>
    <w:rsid w:val="00E710E3"/>
    <w:rsid w:val="00E712B1"/>
    <w:rsid w:val="00E712CF"/>
    <w:rsid w:val="00E717C1"/>
    <w:rsid w:val="00E71BCC"/>
    <w:rsid w:val="00E71DA9"/>
    <w:rsid w:val="00E71E6F"/>
    <w:rsid w:val="00E71FEF"/>
    <w:rsid w:val="00E7201A"/>
    <w:rsid w:val="00E72246"/>
    <w:rsid w:val="00E728E1"/>
    <w:rsid w:val="00E72901"/>
    <w:rsid w:val="00E72B8B"/>
    <w:rsid w:val="00E72C25"/>
    <w:rsid w:val="00E731F9"/>
    <w:rsid w:val="00E7322E"/>
    <w:rsid w:val="00E735CD"/>
    <w:rsid w:val="00E73635"/>
    <w:rsid w:val="00E7387A"/>
    <w:rsid w:val="00E73B95"/>
    <w:rsid w:val="00E73F99"/>
    <w:rsid w:val="00E74510"/>
    <w:rsid w:val="00E74722"/>
    <w:rsid w:val="00E74D65"/>
    <w:rsid w:val="00E74DDA"/>
    <w:rsid w:val="00E74E72"/>
    <w:rsid w:val="00E74F37"/>
    <w:rsid w:val="00E74F5C"/>
    <w:rsid w:val="00E74FFE"/>
    <w:rsid w:val="00E7526C"/>
    <w:rsid w:val="00E75315"/>
    <w:rsid w:val="00E754BC"/>
    <w:rsid w:val="00E75B88"/>
    <w:rsid w:val="00E75C6D"/>
    <w:rsid w:val="00E75D69"/>
    <w:rsid w:val="00E7603E"/>
    <w:rsid w:val="00E76062"/>
    <w:rsid w:val="00E7638D"/>
    <w:rsid w:val="00E763D5"/>
    <w:rsid w:val="00E764FA"/>
    <w:rsid w:val="00E76F61"/>
    <w:rsid w:val="00E77012"/>
    <w:rsid w:val="00E77152"/>
    <w:rsid w:val="00E77287"/>
    <w:rsid w:val="00E772C9"/>
    <w:rsid w:val="00E7737D"/>
    <w:rsid w:val="00E77532"/>
    <w:rsid w:val="00E77AD6"/>
    <w:rsid w:val="00E77C09"/>
    <w:rsid w:val="00E77ECC"/>
    <w:rsid w:val="00E77F19"/>
    <w:rsid w:val="00E8014E"/>
    <w:rsid w:val="00E801F2"/>
    <w:rsid w:val="00E80225"/>
    <w:rsid w:val="00E8039D"/>
    <w:rsid w:val="00E803EF"/>
    <w:rsid w:val="00E80AD1"/>
    <w:rsid w:val="00E81003"/>
    <w:rsid w:val="00E81134"/>
    <w:rsid w:val="00E8127C"/>
    <w:rsid w:val="00E812C2"/>
    <w:rsid w:val="00E81324"/>
    <w:rsid w:val="00E816DA"/>
    <w:rsid w:val="00E817BE"/>
    <w:rsid w:val="00E81898"/>
    <w:rsid w:val="00E81C3A"/>
    <w:rsid w:val="00E81CC3"/>
    <w:rsid w:val="00E81D6F"/>
    <w:rsid w:val="00E81E45"/>
    <w:rsid w:val="00E8225E"/>
    <w:rsid w:val="00E823EB"/>
    <w:rsid w:val="00E823F6"/>
    <w:rsid w:val="00E824C6"/>
    <w:rsid w:val="00E82A9E"/>
    <w:rsid w:val="00E82E97"/>
    <w:rsid w:val="00E82F63"/>
    <w:rsid w:val="00E8332A"/>
    <w:rsid w:val="00E83362"/>
    <w:rsid w:val="00E83632"/>
    <w:rsid w:val="00E83947"/>
    <w:rsid w:val="00E83A3B"/>
    <w:rsid w:val="00E83C6D"/>
    <w:rsid w:val="00E83FFB"/>
    <w:rsid w:val="00E840A1"/>
    <w:rsid w:val="00E841B4"/>
    <w:rsid w:val="00E84215"/>
    <w:rsid w:val="00E84218"/>
    <w:rsid w:val="00E845F8"/>
    <w:rsid w:val="00E847C7"/>
    <w:rsid w:val="00E8482F"/>
    <w:rsid w:val="00E848C4"/>
    <w:rsid w:val="00E848F7"/>
    <w:rsid w:val="00E84BF6"/>
    <w:rsid w:val="00E84C46"/>
    <w:rsid w:val="00E84D2A"/>
    <w:rsid w:val="00E8503C"/>
    <w:rsid w:val="00E85662"/>
    <w:rsid w:val="00E85818"/>
    <w:rsid w:val="00E85A32"/>
    <w:rsid w:val="00E85B55"/>
    <w:rsid w:val="00E85CA9"/>
    <w:rsid w:val="00E85F3B"/>
    <w:rsid w:val="00E86150"/>
    <w:rsid w:val="00E86251"/>
    <w:rsid w:val="00E8666B"/>
    <w:rsid w:val="00E8670F"/>
    <w:rsid w:val="00E86880"/>
    <w:rsid w:val="00E86A55"/>
    <w:rsid w:val="00E86C0F"/>
    <w:rsid w:val="00E870DE"/>
    <w:rsid w:val="00E87118"/>
    <w:rsid w:val="00E87119"/>
    <w:rsid w:val="00E874F0"/>
    <w:rsid w:val="00E8769F"/>
    <w:rsid w:val="00E87701"/>
    <w:rsid w:val="00E878D4"/>
    <w:rsid w:val="00E87A8D"/>
    <w:rsid w:val="00E87F39"/>
    <w:rsid w:val="00E90355"/>
    <w:rsid w:val="00E90732"/>
    <w:rsid w:val="00E9074C"/>
    <w:rsid w:val="00E908F0"/>
    <w:rsid w:val="00E90D27"/>
    <w:rsid w:val="00E90EB5"/>
    <w:rsid w:val="00E90FD2"/>
    <w:rsid w:val="00E910E4"/>
    <w:rsid w:val="00E9123F"/>
    <w:rsid w:val="00E9162F"/>
    <w:rsid w:val="00E916D6"/>
    <w:rsid w:val="00E9176C"/>
    <w:rsid w:val="00E91CA3"/>
    <w:rsid w:val="00E91D0D"/>
    <w:rsid w:val="00E920C3"/>
    <w:rsid w:val="00E924FE"/>
    <w:rsid w:val="00E9251B"/>
    <w:rsid w:val="00E92650"/>
    <w:rsid w:val="00E9266B"/>
    <w:rsid w:val="00E92826"/>
    <w:rsid w:val="00E92929"/>
    <w:rsid w:val="00E92BBC"/>
    <w:rsid w:val="00E92CCA"/>
    <w:rsid w:val="00E92D59"/>
    <w:rsid w:val="00E92F46"/>
    <w:rsid w:val="00E9307E"/>
    <w:rsid w:val="00E930A2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3F17"/>
    <w:rsid w:val="00E942C0"/>
    <w:rsid w:val="00E944E8"/>
    <w:rsid w:val="00E9453F"/>
    <w:rsid w:val="00E946FD"/>
    <w:rsid w:val="00E94BAA"/>
    <w:rsid w:val="00E94F3A"/>
    <w:rsid w:val="00E950C9"/>
    <w:rsid w:val="00E95637"/>
    <w:rsid w:val="00E9576C"/>
    <w:rsid w:val="00E95A9E"/>
    <w:rsid w:val="00E95D02"/>
    <w:rsid w:val="00E96011"/>
    <w:rsid w:val="00E961EC"/>
    <w:rsid w:val="00E96684"/>
    <w:rsid w:val="00E9697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805"/>
    <w:rsid w:val="00EA0B79"/>
    <w:rsid w:val="00EA0BAF"/>
    <w:rsid w:val="00EA0EC1"/>
    <w:rsid w:val="00EA0EEE"/>
    <w:rsid w:val="00EA0F8C"/>
    <w:rsid w:val="00EA1311"/>
    <w:rsid w:val="00EA14A7"/>
    <w:rsid w:val="00EA15C4"/>
    <w:rsid w:val="00EA1C93"/>
    <w:rsid w:val="00EA1DAB"/>
    <w:rsid w:val="00EA1E0A"/>
    <w:rsid w:val="00EA1EA5"/>
    <w:rsid w:val="00EA1F7A"/>
    <w:rsid w:val="00EA1FE6"/>
    <w:rsid w:val="00EA27CD"/>
    <w:rsid w:val="00EA27D7"/>
    <w:rsid w:val="00EA295B"/>
    <w:rsid w:val="00EA2A20"/>
    <w:rsid w:val="00EA2C9C"/>
    <w:rsid w:val="00EA2E01"/>
    <w:rsid w:val="00EA2EBA"/>
    <w:rsid w:val="00EA3787"/>
    <w:rsid w:val="00EA3998"/>
    <w:rsid w:val="00EA3E0A"/>
    <w:rsid w:val="00EA3E0D"/>
    <w:rsid w:val="00EA3FAE"/>
    <w:rsid w:val="00EA4183"/>
    <w:rsid w:val="00EA432E"/>
    <w:rsid w:val="00EA437F"/>
    <w:rsid w:val="00EA4431"/>
    <w:rsid w:val="00EA44C6"/>
    <w:rsid w:val="00EA4506"/>
    <w:rsid w:val="00EA47A3"/>
    <w:rsid w:val="00EA4CE4"/>
    <w:rsid w:val="00EA4D80"/>
    <w:rsid w:val="00EA5109"/>
    <w:rsid w:val="00EA5563"/>
    <w:rsid w:val="00EA5E1D"/>
    <w:rsid w:val="00EA5FD1"/>
    <w:rsid w:val="00EA6104"/>
    <w:rsid w:val="00EA61FA"/>
    <w:rsid w:val="00EA6296"/>
    <w:rsid w:val="00EA6356"/>
    <w:rsid w:val="00EA64A6"/>
    <w:rsid w:val="00EA6557"/>
    <w:rsid w:val="00EA65EF"/>
    <w:rsid w:val="00EA6910"/>
    <w:rsid w:val="00EA6B46"/>
    <w:rsid w:val="00EA6C05"/>
    <w:rsid w:val="00EA6CA2"/>
    <w:rsid w:val="00EA6CCF"/>
    <w:rsid w:val="00EA6F4E"/>
    <w:rsid w:val="00EA7281"/>
    <w:rsid w:val="00EA7304"/>
    <w:rsid w:val="00EA7BCB"/>
    <w:rsid w:val="00EA7CF0"/>
    <w:rsid w:val="00EB0022"/>
    <w:rsid w:val="00EB002E"/>
    <w:rsid w:val="00EB02F5"/>
    <w:rsid w:val="00EB045D"/>
    <w:rsid w:val="00EB08F4"/>
    <w:rsid w:val="00EB0AC9"/>
    <w:rsid w:val="00EB0C7D"/>
    <w:rsid w:val="00EB0E85"/>
    <w:rsid w:val="00EB1371"/>
    <w:rsid w:val="00EB15C0"/>
    <w:rsid w:val="00EB1707"/>
    <w:rsid w:val="00EB1FF9"/>
    <w:rsid w:val="00EB233C"/>
    <w:rsid w:val="00EB24C7"/>
    <w:rsid w:val="00EB25A9"/>
    <w:rsid w:val="00EB2A20"/>
    <w:rsid w:val="00EB2BED"/>
    <w:rsid w:val="00EB2C00"/>
    <w:rsid w:val="00EB2D44"/>
    <w:rsid w:val="00EB3047"/>
    <w:rsid w:val="00EB30A3"/>
    <w:rsid w:val="00EB30F9"/>
    <w:rsid w:val="00EB3230"/>
    <w:rsid w:val="00EB350D"/>
    <w:rsid w:val="00EB35F7"/>
    <w:rsid w:val="00EB3743"/>
    <w:rsid w:val="00EB3A7A"/>
    <w:rsid w:val="00EB3BB6"/>
    <w:rsid w:val="00EB3BEC"/>
    <w:rsid w:val="00EB437E"/>
    <w:rsid w:val="00EB4420"/>
    <w:rsid w:val="00EB4462"/>
    <w:rsid w:val="00EB4708"/>
    <w:rsid w:val="00EB499D"/>
    <w:rsid w:val="00EB4B1F"/>
    <w:rsid w:val="00EB50AE"/>
    <w:rsid w:val="00EB525E"/>
    <w:rsid w:val="00EB5489"/>
    <w:rsid w:val="00EB560D"/>
    <w:rsid w:val="00EB5726"/>
    <w:rsid w:val="00EB58EC"/>
    <w:rsid w:val="00EB5B8F"/>
    <w:rsid w:val="00EB5D78"/>
    <w:rsid w:val="00EB5DF7"/>
    <w:rsid w:val="00EB5F53"/>
    <w:rsid w:val="00EB627C"/>
    <w:rsid w:val="00EB6328"/>
    <w:rsid w:val="00EB65C2"/>
    <w:rsid w:val="00EB65EC"/>
    <w:rsid w:val="00EB66A7"/>
    <w:rsid w:val="00EB66E5"/>
    <w:rsid w:val="00EB684C"/>
    <w:rsid w:val="00EB695A"/>
    <w:rsid w:val="00EB6C16"/>
    <w:rsid w:val="00EB6F13"/>
    <w:rsid w:val="00EB6F47"/>
    <w:rsid w:val="00EB7141"/>
    <w:rsid w:val="00EB7203"/>
    <w:rsid w:val="00EB75CF"/>
    <w:rsid w:val="00EB76BC"/>
    <w:rsid w:val="00EB78FC"/>
    <w:rsid w:val="00EB79BE"/>
    <w:rsid w:val="00EB7A44"/>
    <w:rsid w:val="00EB7FFA"/>
    <w:rsid w:val="00EC0125"/>
    <w:rsid w:val="00EC014C"/>
    <w:rsid w:val="00EC036D"/>
    <w:rsid w:val="00EC0432"/>
    <w:rsid w:val="00EC076E"/>
    <w:rsid w:val="00EC0A70"/>
    <w:rsid w:val="00EC10FB"/>
    <w:rsid w:val="00EC129D"/>
    <w:rsid w:val="00EC13B5"/>
    <w:rsid w:val="00EC13EA"/>
    <w:rsid w:val="00EC143A"/>
    <w:rsid w:val="00EC14E8"/>
    <w:rsid w:val="00EC189D"/>
    <w:rsid w:val="00EC1911"/>
    <w:rsid w:val="00EC1AF7"/>
    <w:rsid w:val="00EC1B8D"/>
    <w:rsid w:val="00EC1F56"/>
    <w:rsid w:val="00EC20B3"/>
    <w:rsid w:val="00EC262B"/>
    <w:rsid w:val="00EC270D"/>
    <w:rsid w:val="00EC2747"/>
    <w:rsid w:val="00EC2861"/>
    <w:rsid w:val="00EC2900"/>
    <w:rsid w:val="00EC2BCB"/>
    <w:rsid w:val="00EC2C6D"/>
    <w:rsid w:val="00EC3A78"/>
    <w:rsid w:val="00EC4215"/>
    <w:rsid w:val="00EC48E8"/>
    <w:rsid w:val="00EC4AD5"/>
    <w:rsid w:val="00EC4C2B"/>
    <w:rsid w:val="00EC5601"/>
    <w:rsid w:val="00EC5BF0"/>
    <w:rsid w:val="00EC5C6A"/>
    <w:rsid w:val="00EC5C7C"/>
    <w:rsid w:val="00EC5C82"/>
    <w:rsid w:val="00EC5D63"/>
    <w:rsid w:val="00EC5DFF"/>
    <w:rsid w:val="00EC5FFC"/>
    <w:rsid w:val="00EC62EE"/>
    <w:rsid w:val="00EC6327"/>
    <w:rsid w:val="00EC66F4"/>
    <w:rsid w:val="00EC6756"/>
    <w:rsid w:val="00EC68A7"/>
    <w:rsid w:val="00EC7625"/>
    <w:rsid w:val="00EC7C0B"/>
    <w:rsid w:val="00ED007E"/>
    <w:rsid w:val="00ED031C"/>
    <w:rsid w:val="00ED0519"/>
    <w:rsid w:val="00ED082F"/>
    <w:rsid w:val="00ED0FD9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8B8"/>
    <w:rsid w:val="00ED2AF7"/>
    <w:rsid w:val="00ED2BF1"/>
    <w:rsid w:val="00ED2D57"/>
    <w:rsid w:val="00ED2F5C"/>
    <w:rsid w:val="00ED32BC"/>
    <w:rsid w:val="00ED33A2"/>
    <w:rsid w:val="00ED3815"/>
    <w:rsid w:val="00ED38F8"/>
    <w:rsid w:val="00ED3971"/>
    <w:rsid w:val="00ED3980"/>
    <w:rsid w:val="00ED3AF8"/>
    <w:rsid w:val="00ED3CC6"/>
    <w:rsid w:val="00ED4217"/>
    <w:rsid w:val="00ED439C"/>
    <w:rsid w:val="00ED458A"/>
    <w:rsid w:val="00ED49B5"/>
    <w:rsid w:val="00ED4C67"/>
    <w:rsid w:val="00ED4FB3"/>
    <w:rsid w:val="00ED57EA"/>
    <w:rsid w:val="00ED5979"/>
    <w:rsid w:val="00ED5B7C"/>
    <w:rsid w:val="00ED60D2"/>
    <w:rsid w:val="00ED6180"/>
    <w:rsid w:val="00ED6414"/>
    <w:rsid w:val="00ED6A4A"/>
    <w:rsid w:val="00ED6CD2"/>
    <w:rsid w:val="00ED6E82"/>
    <w:rsid w:val="00ED6EA1"/>
    <w:rsid w:val="00ED6EAA"/>
    <w:rsid w:val="00ED70AA"/>
    <w:rsid w:val="00ED7435"/>
    <w:rsid w:val="00ED74E8"/>
    <w:rsid w:val="00ED76BD"/>
    <w:rsid w:val="00ED776A"/>
    <w:rsid w:val="00ED7790"/>
    <w:rsid w:val="00ED7975"/>
    <w:rsid w:val="00ED7B7B"/>
    <w:rsid w:val="00EE0125"/>
    <w:rsid w:val="00EE02FD"/>
    <w:rsid w:val="00EE03D4"/>
    <w:rsid w:val="00EE03EE"/>
    <w:rsid w:val="00EE0760"/>
    <w:rsid w:val="00EE08A5"/>
    <w:rsid w:val="00EE0945"/>
    <w:rsid w:val="00EE0A20"/>
    <w:rsid w:val="00EE0D1C"/>
    <w:rsid w:val="00EE0DE5"/>
    <w:rsid w:val="00EE0E28"/>
    <w:rsid w:val="00EE0F24"/>
    <w:rsid w:val="00EE0FDD"/>
    <w:rsid w:val="00EE103C"/>
    <w:rsid w:val="00EE130F"/>
    <w:rsid w:val="00EE147C"/>
    <w:rsid w:val="00EE14B0"/>
    <w:rsid w:val="00EE1623"/>
    <w:rsid w:val="00EE18D2"/>
    <w:rsid w:val="00EE1D3E"/>
    <w:rsid w:val="00EE20B0"/>
    <w:rsid w:val="00EE2223"/>
    <w:rsid w:val="00EE258A"/>
    <w:rsid w:val="00EE26D8"/>
    <w:rsid w:val="00EE2714"/>
    <w:rsid w:val="00EE294E"/>
    <w:rsid w:val="00EE2968"/>
    <w:rsid w:val="00EE2971"/>
    <w:rsid w:val="00EE2AA8"/>
    <w:rsid w:val="00EE2CF1"/>
    <w:rsid w:val="00EE2D01"/>
    <w:rsid w:val="00EE2D27"/>
    <w:rsid w:val="00EE2ED0"/>
    <w:rsid w:val="00EE3102"/>
    <w:rsid w:val="00EE3390"/>
    <w:rsid w:val="00EE3583"/>
    <w:rsid w:val="00EE3605"/>
    <w:rsid w:val="00EE371C"/>
    <w:rsid w:val="00EE3F2A"/>
    <w:rsid w:val="00EE409A"/>
    <w:rsid w:val="00EE417D"/>
    <w:rsid w:val="00EE41F1"/>
    <w:rsid w:val="00EE4203"/>
    <w:rsid w:val="00EE4207"/>
    <w:rsid w:val="00EE44FE"/>
    <w:rsid w:val="00EE46A6"/>
    <w:rsid w:val="00EE46CF"/>
    <w:rsid w:val="00EE4765"/>
    <w:rsid w:val="00EE4818"/>
    <w:rsid w:val="00EE48BD"/>
    <w:rsid w:val="00EE4A07"/>
    <w:rsid w:val="00EE4B12"/>
    <w:rsid w:val="00EE5481"/>
    <w:rsid w:val="00EE5B09"/>
    <w:rsid w:val="00EE5C00"/>
    <w:rsid w:val="00EE5E1A"/>
    <w:rsid w:val="00EE61A5"/>
    <w:rsid w:val="00EE64CE"/>
    <w:rsid w:val="00EE64E8"/>
    <w:rsid w:val="00EE68B7"/>
    <w:rsid w:val="00EE69E2"/>
    <w:rsid w:val="00EE6B54"/>
    <w:rsid w:val="00EE6E34"/>
    <w:rsid w:val="00EE6E77"/>
    <w:rsid w:val="00EE6ED9"/>
    <w:rsid w:val="00EE6F5C"/>
    <w:rsid w:val="00EE71F9"/>
    <w:rsid w:val="00EE7351"/>
    <w:rsid w:val="00EE77B8"/>
    <w:rsid w:val="00EE78BB"/>
    <w:rsid w:val="00EE7C17"/>
    <w:rsid w:val="00EE7F1C"/>
    <w:rsid w:val="00EE7F37"/>
    <w:rsid w:val="00EE7F3A"/>
    <w:rsid w:val="00EF0316"/>
    <w:rsid w:val="00EF0685"/>
    <w:rsid w:val="00EF085A"/>
    <w:rsid w:val="00EF0EEA"/>
    <w:rsid w:val="00EF0F62"/>
    <w:rsid w:val="00EF14D3"/>
    <w:rsid w:val="00EF16A2"/>
    <w:rsid w:val="00EF1991"/>
    <w:rsid w:val="00EF2020"/>
    <w:rsid w:val="00EF216F"/>
    <w:rsid w:val="00EF21C8"/>
    <w:rsid w:val="00EF25D2"/>
    <w:rsid w:val="00EF2641"/>
    <w:rsid w:val="00EF2B64"/>
    <w:rsid w:val="00EF2C9D"/>
    <w:rsid w:val="00EF2DB3"/>
    <w:rsid w:val="00EF2E5B"/>
    <w:rsid w:val="00EF30B9"/>
    <w:rsid w:val="00EF3215"/>
    <w:rsid w:val="00EF36B9"/>
    <w:rsid w:val="00EF3ACB"/>
    <w:rsid w:val="00EF3E2C"/>
    <w:rsid w:val="00EF3E7F"/>
    <w:rsid w:val="00EF3EF8"/>
    <w:rsid w:val="00EF3FB1"/>
    <w:rsid w:val="00EF3FE4"/>
    <w:rsid w:val="00EF3FF5"/>
    <w:rsid w:val="00EF4045"/>
    <w:rsid w:val="00EF4126"/>
    <w:rsid w:val="00EF4143"/>
    <w:rsid w:val="00EF43A1"/>
    <w:rsid w:val="00EF456F"/>
    <w:rsid w:val="00EF466A"/>
    <w:rsid w:val="00EF4779"/>
    <w:rsid w:val="00EF47DC"/>
    <w:rsid w:val="00EF4DAA"/>
    <w:rsid w:val="00EF5042"/>
    <w:rsid w:val="00EF5151"/>
    <w:rsid w:val="00EF532E"/>
    <w:rsid w:val="00EF547F"/>
    <w:rsid w:val="00EF5A3A"/>
    <w:rsid w:val="00EF5D13"/>
    <w:rsid w:val="00EF5D5B"/>
    <w:rsid w:val="00EF6542"/>
    <w:rsid w:val="00EF6D0C"/>
    <w:rsid w:val="00EF6D4E"/>
    <w:rsid w:val="00EF6E22"/>
    <w:rsid w:val="00EF6F14"/>
    <w:rsid w:val="00EF6F85"/>
    <w:rsid w:val="00EF6F96"/>
    <w:rsid w:val="00EF6FB7"/>
    <w:rsid w:val="00EF7002"/>
    <w:rsid w:val="00EF7AA2"/>
    <w:rsid w:val="00EF7AAD"/>
    <w:rsid w:val="00EF7E89"/>
    <w:rsid w:val="00F0000A"/>
    <w:rsid w:val="00F000D2"/>
    <w:rsid w:val="00F000D4"/>
    <w:rsid w:val="00F0010E"/>
    <w:rsid w:val="00F001AB"/>
    <w:rsid w:val="00F00460"/>
    <w:rsid w:val="00F00588"/>
    <w:rsid w:val="00F00D1A"/>
    <w:rsid w:val="00F00D3C"/>
    <w:rsid w:val="00F00E5F"/>
    <w:rsid w:val="00F01267"/>
    <w:rsid w:val="00F01308"/>
    <w:rsid w:val="00F01701"/>
    <w:rsid w:val="00F01803"/>
    <w:rsid w:val="00F0195C"/>
    <w:rsid w:val="00F01ABC"/>
    <w:rsid w:val="00F01B2A"/>
    <w:rsid w:val="00F01D09"/>
    <w:rsid w:val="00F01D71"/>
    <w:rsid w:val="00F01DD5"/>
    <w:rsid w:val="00F01EF8"/>
    <w:rsid w:val="00F022DE"/>
    <w:rsid w:val="00F023DA"/>
    <w:rsid w:val="00F029C4"/>
    <w:rsid w:val="00F02D71"/>
    <w:rsid w:val="00F0327D"/>
    <w:rsid w:val="00F0342B"/>
    <w:rsid w:val="00F0358D"/>
    <w:rsid w:val="00F035C3"/>
    <w:rsid w:val="00F037B9"/>
    <w:rsid w:val="00F03832"/>
    <w:rsid w:val="00F0394C"/>
    <w:rsid w:val="00F03DBC"/>
    <w:rsid w:val="00F040C1"/>
    <w:rsid w:val="00F04532"/>
    <w:rsid w:val="00F04CE5"/>
    <w:rsid w:val="00F05331"/>
    <w:rsid w:val="00F054EC"/>
    <w:rsid w:val="00F05813"/>
    <w:rsid w:val="00F05926"/>
    <w:rsid w:val="00F0598B"/>
    <w:rsid w:val="00F05D74"/>
    <w:rsid w:val="00F060D3"/>
    <w:rsid w:val="00F0612B"/>
    <w:rsid w:val="00F06133"/>
    <w:rsid w:val="00F062E4"/>
    <w:rsid w:val="00F06425"/>
    <w:rsid w:val="00F064A7"/>
    <w:rsid w:val="00F0656E"/>
    <w:rsid w:val="00F06C08"/>
    <w:rsid w:val="00F06D4D"/>
    <w:rsid w:val="00F06F39"/>
    <w:rsid w:val="00F06F46"/>
    <w:rsid w:val="00F0748C"/>
    <w:rsid w:val="00F0788E"/>
    <w:rsid w:val="00F07DBC"/>
    <w:rsid w:val="00F07EF6"/>
    <w:rsid w:val="00F10061"/>
    <w:rsid w:val="00F10080"/>
    <w:rsid w:val="00F10130"/>
    <w:rsid w:val="00F1046F"/>
    <w:rsid w:val="00F104A2"/>
    <w:rsid w:val="00F10685"/>
    <w:rsid w:val="00F10945"/>
    <w:rsid w:val="00F10A4E"/>
    <w:rsid w:val="00F10BAD"/>
    <w:rsid w:val="00F10BD6"/>
    <w:rsid w:val="00F10DAB"/>
    <w:rsid w:val="00F10E1E"/>
    <w:rsid w:val="00F10F85"/>
    <w:rsid w:val="00F112B1"/>
    <w:rsid w:val="00F113F8"/>
    <w:rsid w:val="00F11753"/>
    <w:rsid w:val="00F11768"/>
    <w:rsid w:val="00F117D1"/>
    <w:rsid w:val="00F11EDD"/>
    <w:rsid w:val="00F122A7"/>
    <w:rsid w:val="00F1253D"/>
    <w:rsid w:val="00F12648"/>
    <w:rsid w:val="00F12759"/>
    <w:rsid w:val="00F12919"/>
    <w:rsid w:val="00F12A95"/>
    <w:rsid w:val="00F12B66"/>
    <w:rsid w:val="00F12D1A"/>
    <w:rsid w:val="00F12DB5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1F"/>
    <w:rsid w:val="00F14C3A"/>
    <w:rsid w:val="00F14C68"/>
    <w:rsid w:val="00F14E8D"/>
    <w:rsid w:val="00F14F98"/>
    <w:rsid w:val="00F150EA"/>
    <w:rsid w:val="00F15122"/>
    <w:rsid w:val="00F1516E"/>
    <w:rsid w:val="00F151C6"/>
    <w:rsid w:val="00F1522A"/>
    <w:rsid w:val="00F152C4"/>
    <w:rsid w:val="00F1546C"/>
    <w:rsid w:val="00F156BE"/>
    <w:rsid w:val="00F156EC"/>
    <w:rsid w:val="00F15809"/>
    <w:rsid w:val="00F15999"/>
    <w:rsid w:val="00F15A73"/>
    <w:rsid w:val="00F15FDC"/>
    <w:rsid w:val="00F162B5"/>
    <w:rsid w:val="00F16342"/>
    <w:rsid w:val="00F1668D"/>
    <w:rsid w:val="00F167AF"/>
    <w:rsid w:val="00F1687C"/>
    <w:rsid w:val="00F16AC7"/>
    <w:rsid w:val="00F16CAF"/>
    <w:rsid w:val="00F16D74"/>
    <w:rsid w:val="00F16FA6"/>
    <w:rsid w:val="00F172EF"/>
    <w:rsid w:val="00F174F2"/>
    <w:rsid w:val="00F179B7"/>
    <w:rsid w:val="00F17CCE"/>
    <w:rsid w:val="00F17DC0"/>
    <w:rsid w:val="00F206CE"/>
    <w:rsid w:val="00F20B03"/>
    <w:rsid w:val="00F20BBC"/>
    <w:rsid w:val="00F20E8C"/>
    <w:rsid w:val="00F21295"/>
    <w:rsid w:val="00F21328"/>
    <w:rsid w:val="00F2146E"/>
    <w:rsid w:val="00F21640"/>
    <w:rsid w:val="00F21666"/>
    <w:rsid w:val="00F220EA"/>
    <w:rsid w:val="00F22236"/>
    <w:rsid w:val="00F22272"/>
    <w:rsid w:val="00F222F8"/>
    <w:rsid w:val="00F2243D"/>
    <w:rsid w:val="00F22EFB"/>
    <w:rsid w:val="00F23334"/>
    <w:rsid w:val="00F233CC"/>
    <w:rsid w:val="00F2342C"/>
    <w:rsid w:val="00F23536"/>
    <w:rsid w:val="00F23833"/>
    <w:rsid w:val="00F23990"/>
    <w:rsid w:val="00F23AA3"/>
    <w:rsid w:val="00F23E8E"/>
    <w:rsid w:val="00F24150"/>
    <w:rsid w:val="00F242C2"/>
    <w:rsid w:val="00F2453D"/>
    <w:rsid w:val="00F24555"/>
    <w:rsid w:val="00F24A70"/>
    <w:rsid w:val="00F24EAF"/>
    <w:rsid w:val="00F253BA"/>
    <w:rsid w:val="00F259A3"/>
    <w:rsid w:val="00F2605B"/>
    <w:rsid w:val="00F26321"/>
    <w:rsid w:val="00F26585"/>
    <w:rsid w:val="00F266FC"/>
    <w:rsid w:val="00F2670F"/>
    <w:rsid w:val="00F2686A"/>
    <w:rsid w:val="00F268F4"/>
    <w:rsid w:val="00F26954"/>
    <w:rsid w:val="00F26A07"/>
    <w:rsid w:val="00F26B79"/>
    <w:rsid w:val="00F26BD0"/>
    <w:rsid w:val="00F26E9C"/>
    <w:rsid w:val="00F26FED"/>
    <w:rsid w:val="00F271E9"/>
    <w:rsid w:val="00F274C3"/>
    <w:rsid w:val="00F27514"/>
    <w:rsid w:val="00F27548"/>
    <w:rsid w:val="00F27AA1"/>
    <w:rsid w:val="00F27B28"/>
    <w:rsid w:val="00F27BE7"/>
    <w:rsid w:val="00F27CA1"/>
    <w:rsid w:val="00F27DA6"/>
    <w:rsid w:val="00F27FBD"/>
    <w:rsid w:val="00F27FCA"/>
    <w:rsid w:val="00F302D0"/>
    <w:rsid w:val="00F3036C"/>
    <w:rsid w:val="00F3048D"/>
    <w:rsid w:val="00F304F8"/>
    <w:rsid w:val="00F305E0"/>
    <w:rsid w:val="00F30A0F"/>
    <w:rsid w:val="00F30DCE"/>
    <w:rsid w:val="00F30E83"/>
    <w:rsid w:val="00F30F88"/>
    <w:rsid w:val="00F3100F"/>
    <w:rsid w:val="00F31132"/>
    <w:rsid w:val="00F31A9B"/>
    <w:rsid w:val="00F31DDC"/>
    <w:rsid w:val="00F31F71"/>
    <w:rsid w:val="00F3220B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17"/>
    <w:rsid w:val="00F33DF9"/>
    <w:rsid w:val="00F34411"/>
    <w:rsid w:val="00F344FF"/>
    <w:rsid w:val="00F34527"/>
    <w:rsid w:val="00F34700"/>
    <w:rsid w:val="00F349D7"/>
    <w:rsid w:val="00F34A46"/>
    <w:rsid w:val="00F34EB6"/>
    <w:rsid w:val="00F34FEB"/>
    <w:rsid w:val="00F3526F"/>
    <w:rsid w:val="00F3549D"/>
    <w:rsid w:val="00F355AC"/>
    <w:rsid w:val="00F35BBD"/>
    <w:rsid w:val="00F367D4"/>
    <w:rsid w:val="00F369C7"/>
    <w:rsid w:val="00F36F21"/>
    <w:rsid w:val="00F37197"/>
    <w:rsid w:val="00F374C2"/>
    <w:rsid w:val="00F37796"/>
    <w:rsid w:val="00F37844"/>
    <w:rsid w:val="00F40193"/>
    <w:rsid w:val="00F40350"/>
    <w:rsid w:val="00F4039E"/>
    <w:rsid w:val="00F40460"/>
    <w:rsid w:val="00F4047C"/>
    <w:rsid w:val="00F405AE"/>
    <w:rsid w:val="00F40779"/>
    <w:rsid w:val="00F4082B"/>
    <w:rsid w:val="00F40C5F"/>
    <w:rsid w:val="00F40D50"/>
    <w:rsid w:val="00F40E6B"/>
    <w:rsid w:val="00F41699"/>
    <w:rsid w:val="00F41726"/>
    <w:rsid w:val="00F419A3"/>
    <w:rsid w:val="00F41C05"/>
    <w:rsid w:val="00F42254"/>
    <w:rsid w:val="00F42589"/>
    <w:rsid w:val="00F42613"/>
    <w:rsid w:val="00F42665"/>
    <w:rsid w:val="00F4272C"/>
    <w:rsid w:val="00F4290A"/>
    <w:rsid w:val="00F42D7F"/>
    <w:rsid w:val="00F42DA3"/>
    <w:rsid w:val="00F42E5D"/>
    <w:rsid w:val="00F42EE9"/>
    <w:rsid w:val="00F43009"/>
    <w:rsid w:val="00F43259"/>
    <w:rsid w:val="00F435E8"/>
    <w:rsid w:val="00F435EC"/>
    <w:rsid w:val="00F43694"/>
    <w:rsid w:val="00F436F6"/>
    <w:rsid w:val="00F437D5"/>
    <w:rsid w:val="00F43860"/>
    <w:rsid w:val="00F438B5"/>
    <w:rsid w:val="00F43D22"/>
    <w:rsid w:val="00F43DE5"/>
    <w:rsid w:val="00F43DF9"/>
    <w:rsid w:val="00F43E2A"/>
    <w:rsid w:val="00F43FF2"/>
    <w:rsid w:val="00F440F4"/>
    <w:rsid w:val="00F4421F"/>
    <w:rsid w:val="00F4428A"/>
    <w:rsid w:val="00F4442A"/>
    <w:rsid w:val="00F446D6"/>
    <w:rsid w:val="00F448FE"/>
    <w:rsid w:val="00F4498E"/>
    <w:rsid w:val="00F44B7D"/>
    <w:rsid w:val="00F44BC3"/>
    <w:rsid w:val="00F44CE3"/>
    <w:rsid w:val="00F44E52"/>
    <w:rsid w:val="00F450FA"/>
    <w:rsid w:val="00F45576"/>
    <w:rsid w:val="00F4566F"/>
    <w:rsid w:val="00F45696"/>
    <w:rsid w:val="00F45808"/>
    <w:rsid w:val="00F45C8B"/>
    <w:rsid w:val="00F45DC6"/>
    <w:rsid w:val="00F46302"/>
    <w:rsid w:val="00F46357"/>
    <w:rsid w:val="00F46510"/>
    <w:rsid w:val="00F46677"/>
    <w:rsid w:val="00F468D3"/>
    <w:rsid w:val="00F469E4"/>
    <w:rsid w:val="00F46A06"/>
    <w:rsid w:val="00F472C3"/>
    <w:rsid w:val="00F474E4"/>
    <w:rsid w:val="00F476B8"/>
    <w:rsid w:val="00F47855"/>
    <w:rsid w:val="00F47C64"/>
    <w:rsid w:val="00F47C7E"/>
    <w:rsid w:val="00F47E13"/>
    <w:rsid w:val="00F47F21"/>
    <w:rsid w:val="00F47FDC"/>
    <w:rsid w:val="00F502ED"/>
    <w:rsid w:val="00F50A7F"/>
    <w:rsid w:val="00F50D5B"/>
    <w:rsid w:val="00F50DF0"/>
    <w:rsid w:val="00F51000"/>
    <w:rsid w:val="00F51118"/>
    <w:rsid w:val="00F516EE"/>
    <w:rsid w:val="00F518E3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65F"/>
    <w:rsid w:val="00F53718"/>
    <w:rsid w:val="00F53C36"/>
    <w:rsid w:val="00F53D1A"/>
    <w:rsid w:val="00F542EB"/>
    <w:rsid w:val="00F54659"/>
    <w:rsid w:val="00F5487F"/>
    <w:rsid w:val="00F54E55"/>
    <w:rsid w:val="00F55380"/>
    <w:rsid w:val="00F553F8"/>
    <w:rsid w:val="00F55729"/>
    <w:rsid w:val="00F55A58"/>
    <w:rsid w:val="00F55D5F"/>
    <w:rsid w:val="00F55E5F"/>
    <w:rsid w:val="00F55FD1"/>
    <w:rsid w:val="00F5607B"/>
    <w:rsid w:val="00F563AA"/>
    <w:rsid w:val="00F56483"/>
    <w:rsid w:val="00F568A0"/>
    <w:rsid w:val="00F568F1"/>
    <w:rsid w:val="00F56A03"/>
    <w:rsid w:val="00F56BE6"/>
    <w:rsid w:val="00F56D94"/>
    <w:rsid w:val="00F56FE6"/>
    <w:rsid w:val="00F5759F"/>
    <w:rsid w:val="00F575C0"/>
    <w:rsid w:val="00F57697"/>
    <w:rsid w:val="00F57DE2"/>
    <w:rsid w:val="00F57F5C"/>
    <w:rsid w:val="00F600CF"/>
    <w:rsid w:val="00F6013C"/>
    <w:rsid w:val="00F6015B"/>
    <w:rsid w:val="00F6018A"/>
    <w:rsid w:val="00F602A8"/>
    <w:rsid w:val="00F60347"/>
    <w:rsid w:val="00F603D2"/>
    <w:rsid w:val="00F60988"/>
    <w:rsid w:val="00F609A1"/>
    <w:rsid w:val="00F60CC7"/>
    <w:rsid w:val="00F60EC3"/>
    <w:rsid w:val="00F60F3F"/>
    <w:rsid w:val="00F610F8"/>
    <w:rsid w:val="00F61342"/>
    <w:rsid w:val="00F61510"/>
    <w:rsid w:val="00F6153E"/>
    <w:rsid w:val="00F61548"/>
    <w:rsid w:val="00F6160A"/>
    <w:rsid w:val="00F6170B"/>
    <w:rsid w:val="00F61A26"/>
    <w:rsid w:val="00F61D2B"/>
    <w:rsid w:val="00F61ED5"/>
    <w:rsid w:val="00F61FAD"/>
    <w:rsid w:val="00F61FE3"/>
    <w:rsid w:val="00F6264D"/>
    <w:rsid w:val="00F62A6E"/>
    <w:rsid w:val="00F62D27"/>
    <w:rsid w:val="00F63142"/>
    <w:rsid w:val="00F63807"/>
    <w:rsid w:val="00F638F3"/>
    <w:rsid w:val="00F63BBE"/>
    <w:rsid w:val="00F63F87"/>
    <w:rsid w:val="00F63FA1"/>
    <w:rsid w:val="00F64026"/>
    <w:rsid w:val="00F6422E"/>
    <w:rsid w:val="00F64CED"/>
    <w:rsid w:val="00F65047"/>
    <w:rsid w:val="00F654C2"/>
    <w:rsid w:val="00F65A39"/>
    <w:rsid w:val="00F65C40"/>
    <w:rsid w:val="00F65C8F"/>
    <w:rsid w:val="00F6642E"/>
    <w:rsid w:val="00F66718"/>
    <w:rsid w:val="00F66878"/>
    <w:rsid w:val="00F668B8"/>
    <w:rsid w:val="00F66955"/>
    <w:rsid w:val="00F66AE3"/>
    <w:rsid w:val="00F66C0D"/>
    <w:rsid w:val="00F66F3E"/>
    <w:rsid w:val="00F67228"/>
    <w:rsid w:val="00F6736C"/>
    <w:rsid w:val="00F679E5"/>
    <w:rsid w:val="00F67E84"/>
    <w:rsid w:val="00F70537"/>
    <w:rsid w:val="00F70AD4"/>
    <w:rsid w:val="00F70E62"/>
    <w:rsid w:val="00F70F04"/>
    <w:rsid w:val="00F70F10"/>
    <w:rsid w:val="00F711B9"/>
    <w:rsid w:val="00F711F3"/>
    <w:rsid w:val="00F71467"/>
    <w:rsid w:val="00F715DC"/>
    <w:rsid w:val="00F715E9"/>
    <w:rsid w:val="00F717D9"/>
    <w:rsid w:val="00F719F2"/>
    <w:rsid w:val="00F71C6B"/>
    <w:rsid w:val="00F71C8D"/>
    <w:rsid w:val="00F71F5D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4F7A"/>
    <w:rsid w:val="00F74FE8"/>
    <w:rsid w:val="00F75161"/>
    <w:rsid w:val="00F754A9"/>
    <w:rsid w:val="00F75772"/>
    <w:rsid w:val="00F75F40"/>
    <w:rsid w:val="00F75F8F"/>
    <w:rsid w:val="00F75F91"/>
    <w:rsid w:val="00F76001"/>
    <w:rsid w:val="00F7603C"/>
    <w:rsid w:val="00F76276"/>
    <w:rsid w:val="00F76791"/>
    <w:rsid w:val="00F76876"/>
    <w:rsid w:val="00F76B3C"/>
    <w:rsid w:val="00F76F87"/>
    <w:rsid w:val="00F76FFA"/>
    <w:rsid w:val="00F772ED"/>
    <w:rsid w:val="00F7735F"/>
    <w:rsid w:val="00F779AF"/>
    <w:rsid w:val="00F77F8A"/>
    <w:rsid w:val="00F80072"/>
    <w:rsid w:val="00F80283"/>
    <w:rsid w:val="00F804BF"/>
    <w:rsid w:val="00F805CB"/>
    <w:rsid w:val="00F80B9D"/>
    <w:rsid w:val="00F80BA9"/>
    <w:rsid w:val="00F80BB1"/>
    <w:rsid w:val="00F80EF3"/>
    <w:rsid w:val="00F80F08"/>
    <w:rsid w:val="00F8103F"/>
    <w:rsid w:val="00F811BB"/>
    <w:rsid w:val="00F81271"/>
    <w:rsid w:val="00F81502"/>
    <w:rsid w:val="00F8152C"/>
    <w:rsid w:val="00F81539"/>
    <w:rsid w:val="00F81637"/>
    <w:rsid w:val="00F81703"/>
    <w:rsid w:val="00F81A23"/>
    <w:rsid w:val="00F81A28"/>
    <w:rsid w:val="00F81B0F"/>
    <w:rsid w:val="00F81C28"/>
    <w:rsid w:val="00F81DE5"/>
    <w:rsid w:val="00F825DA"/>
    <w:rsid w:val="00F827DB"/>
    <w:rsid w:val="00F8282A"/>
    <w:rsid w:val="00F82CD1"/>
    <w:rsid w:val="00F82CF5"/>
    <w:rsid w:val="00F82E46"/>
    <w:rsid w:val="00F82EDA"/>
    <w:rsid w:val="00F834C4"/>
    <w:rsid w:val="00F835B6"/>
    <w:rsid w:val="00F8372C"/>
    <w:rsid w:val="00F839CD"/>
    <w:rsid w:val="00F83B9F"/>
    <w:rsid w:val="00F83DC9"/>
    <w:rsid w:val="00F843FC"/>
    <w:rsid w:val="00F844B5"/>
    <w:rsid w:val="00F84C69"/>
    <w:rsid w:val="00F85101"/>
    <w:rsid w:val="00F85122"/>
    <w:rsid w:val="00F85664"/>
    <w:rsid w:val="00F859A2"/>
    <w:rsid w:val="00F85AC0"/>
    <w:rsid w:val="00F85E44"/>
    <w:rsid w:val="00F85E6C"/>
    <w:rsid w:val="00F85F63"/>
    <w:rsid w:val="00F8628B"/>
    <w:rsid w:val="00F8656C"/>
    <w:rsid w:val="00F86D80"/>
    <w:rsid w:val="00F86D88"/>
    <w:rsid w:val="00F86DE3"/>
    <w:rsid w:val="00F86E20"/>
    <w:rsid w:val="00F86E66"/>
    <w:rsid w:val="00F86FAA"/>
    <w:rsid w:val="00F8704F"/>
    <w:rsid w:val="00F875D0"/>
    <w:rsid w:val="00F87630"/>
    <w:rsid w:val="00F876E0"/>
    <w:rsid w:val="00F878FF"/>
    <w:rsid w:val="00F87CA6"/>
    <w:rsid w:val="00F90094"/>
    <w:rsid w:val="00F90100"/>
    <w:rsid w:val="00F9014C"/>
    <w:rsid w:val="00F901A5"/>
    <w:rsid w:val="00F90215"/>
    <w:rsid w:val="00F90308"/>
    <w:rsid w:val="00F906BC"/>
    <w:rsid w:val="00F90772"/>
    <w:rsid w:val="00F9090A"/>
    <w:rsid w:val="00F90D13"/>
    <w:rsid w:val="00F90FF8"/>
    <w:rsid w:val="00F911C7"/>
    <w:rsid w:val="00F91244"/>
    <w:rsid w:val="00F91527"/>
    <w:rsid w:val="00F916E8"/>
    <w:rsid w:val="00F91DB2"/>
    <w:rsid w:val="00F922FE"/>
    <w:rsid w:val="00F924FE"/>
    <w:rsid w:val="00F925C5"/>
    <w:rsid w:val="00F9269D"/>
    <w:rsid w:val="00F92837"/>
    <w:rsid w:val="00F929DC"/>
    <w:rsid w:val="00F92A14"/>
    <w:rsid w:val="00F92A6E"/>
    <w:rsid w:val="00F92AE9"/>
    <w:rsid w:val="00F92C1D"/>
    <w:rsid w:val="00F92C41"/>
    <w:rsid w:val="00F92D42"/>
    <w:rsid w:val="00F930B9"/>
    <w:rsid w:val="00F934DB"/>
    <w:rsid w:val="00F9356E"/>
    <w:rsid w:val="00F9357B"/>
    <w:rsid w:val="00F93682"/>
    <w:rsid w:val="00F938C6"/>
    <w:rsid w:val="00F93A57"/>
    <w:rsid w:val="00F93AA4"/>
    <w:rsid w:val="00F93BA5"/>
    <w:rsid w:val="00F93BDA"/>
    <w:rsid w:val="00F93C6B"/>
    <w:rsid w:val="00F93F54"/>
    <w:rsid w:val="00F93F85"/>
    <w:rsid w:val="00F94248"/>
    <w:rsid w:val="00F94AAE"/>
    <w:rsid w:val="00F94B2C"/>
    <w:rsid w:val="00F95018"/>
    <w:rsid w:val="00F9505F"/>
    <w:rsid w:val="00F95556"/>
    <w:rsid w:val="00F95634"/>
    <w:rsid w:val="00F95809"/>
    <w:rsid w:val="00F958F5"/>
    <w:rsid w:val="00F95C23"/>
    <w:rsid w:val="00F960EF"/>
    <w:rsid w:val="00F965CD"/>
    <w:rsid w:val="00F965E3"/>
    <w:rsid w:val="00F96685"/>
    <w:rsid w:val="00F96857"/>
    <w:rsid w:val="00F96AD0"/>
    <w:rsid w:val="00F96C29"/>
    <w:rsid w:val="00F96D0F"/>
    <w:rsid w:val="00F96E77"/>
    <w:rsid w:val="00F96EDA"/>
    <w:rsid w:val="00F96F03"/>
    <w:rsid w:val="00F9716F"/>
    <w:rsid w:val="00F97434"/>
    <w:rsid w:val="00F974FD"/>
    <w:rsid w:val="00F97B01"/>
    <w:rsid w:val="00F97B51"/>
    <w:rsid w:val="00F97D28"/>
    <w:rsid w:val="00F97E8B"/>
    <w:rsid w:val="00FA00E5"/>
    <w:rsid w:val="00FA04B8"/>
    <w:rsid w:val="00FA04D2"/>
    <w:rsid w:val="00FA0550"/>
    <w:rsid w:val="00FA0642"/>
    <w:rsid w:val="00FA094D"/>
    <w:rsid w:val="00FA09A9"/>
    <w:rsid w:val="00FA0ACB"/>
    <w:rsid w:val="00FA0B59"/>
    <w:rsid w:val="00FA0C31"/>
    <w:rsid w:val="00FA0D7F"/>
    <w:rsid w:val="00FA0E28"/>
    <w:rsid w:val="00FA0FF7"/>
    <w:rsid w:val="00FA15BA"/>
    <w:rsid w:val="00FA1911"/>
    <w:rsid w:val="00FA1B71"/>
    <w:rsid w:val="00FA1D04"/>
    <w:rsid w:val="00FA1D9B"/>
    <w:rsid w:val="00FA1EF3"/>
    <w:rsid w:val="00FA2154"/>
    <w:rsid w:val="00FA270B"/>
    <w:rsid w:val="00FA2726"/>
    <w:rsid w:val="00FA2944"/>
    <w:rsid w:val="00FA299A"/>
    <w:rsid w:val="00FA2A80"/>
    <w:rsid w:val="00FA3340"/>
    <w:rsid w:val="00FA3441"/>
    <w:rsid w:val="00FA34F7"/>
    <w:rsid w:val="00FA3CC0"/>
    <w:rsid w:val="00FA3E35"/>
    <w:rsid w:val="00FA3F75"/>
    <w:rsid w:val="00FA403B"/>
    <w:rsid w:val="00FA40A4"/>
    <w:rsid w:val="00FA4517"/>
    <w:rsid w:val="00FA458A"/>
    <w:rsid w:val="00FA4D4A"/>
    <w:rsid w:val="00FA4EA1"/>
    <w:rsid w:val="00FA502B"/>
    <w:rsid w:val="00FA5097"/>
    <w:rsid w:val="00FA50E0"/>
    <w:rsid w:val="00FA53C1"/>
    <w:rsid w:val="00FA581F"/>
    <w:rsid w:val="00FA58C8"/>
    <w:rsid w:val="00FA5B84"/>
    <w:rsid w:val="00FA5C9E"/>
    <w:rsid w:val="00FA5EE6"/>
    <w:rsid w:val="00FA640A"/>
    <w:rsid w:val="00FA6474"/>
    <w:rsid w:val="00FA64A4"/>
    <w:rsid w:val="00FA6AC9"/>
    <w:rsid w:val="00FA6B32"/>
    <w:rsid w:val="00FA6EB9"/>
    <w:rsid w:val="00FA72EC"/>
    <w:rsid w:val="00FA7622"/>
    <w:rsid w:val="00FA7747"/>
    <w:rsid w:val="00FA781A"/>
    <w:rsid w:val="00FA78B9"/>
    <w:rsid w:val="00FA7E48"/>
    <w:rsid w:val="00FA7ED9"/>
    <w:rsid w:val="00FA7F23"/>
    <w:rsid w:val="00FB0264"/>
    <w:rsid w:val="00FB0A67"/>
    <w:rsid w:val="00FB1195"/>
    <w:rsid w:val="00FB11E6"/>
    <w:rsid w:val="00FB11FB"/>
    <w:rsid w:val="00FB1470"/>
    <w:rsid w:val="00FB1617"/>
    <w:rsid w:val="00FB1AC8"/>
    <w:rsid w:val="00FB1DFD"/>
    <w:rsid w:val="00FB200C"/>
    <w:rsid w:val="00FB20B5"/>
    <w:rsid w:val="00FB21B0"/>
    <w:rsid w:val="00FB23FE"/>
    <w:rsid w:val="00FB2524"/>
    <w:rsid w:val="00FB2A8E"/>
    <w:rsid w:val="00FB2AF1"/>
    <w:rsid w:val="00FB2CE5"/>
    <w:rsid w:val="00FB2E6C"/>
    <w:rsid w:val="00FB2FBB"/>
    <w:rsid w:val="00FB3063"/>
    <w:rsid w:val="00FB3382"/>
    <w:rsid w:val="00FB3AAC"/>
    <w:rsid w:val="00FB3C69"/>
    <w:rsid w:val="00FB3CE9"/>
    <w:rsid w:val="00FB3CF3"/>
    <w:rsid w:val="00FB3D65"/>
    <w:rsid w:val="00FB41A1"/>
    <w:rsid w:val="00FB443A"/>
    <w:rsid w:val="00FB4559"/>
    <w:rsid w:val="00FB4571"/>
    <w:rsid w:val="00FB4591"/>
    <w:rsid w:val="00FB45D3"/>
    <w:rsid w:val="00FB47D0"/>
    <w:rsid w:val="00FB4853"/>
    <w:rsid w:val="00FB49B2"/>
    <w:rsid w:val="00FB4A4C"/>
    <w:rsid w:val="00FB4E61"/>
    <w:rsid w:val="00FB4FE3"/>
    <w:rsid w:val="00FB5073"/>
    <w:rsid w:val="00FB512B"/>
    <w:rsid w:val="00FB521F"/>
    <w:rsid w:val="00FB53AF"/>
    <w:rsid w:val="00FB53D1"/>
    <w:rsid w:val="00FB540A"/>
    <w:rsid w:val="00FB59A8"/>
    <w:rsid w:val="00FB5C58"/>
    <w:rsid w:val="00FB5F94"/>
    <w:rsid w:val="00FB6083"/>
    <w:rsid w:val="00FB614D"/>
    <w:rsid w:val="00FB6538"/>
    <w:rsid w:val="00FB665D"/>
    <w:rsid w:val="00FB6715"/>
    <w:rsid w:val="00FB6795"/>
    <w:rsid w:val="00FB67C4"/>
    <w:rsid w:val="00FB6A0B"/>
    <w:rsid w:val="00FB6A0F"/>
    <w:rsid w:val="00FB6B17"/>
    <w:rsid w:val="00FB6B8A"/>
    <w:rsid w:val="00FB6C94"/>
    <w:rsid w:val="00FB6F87"/>
    <w:rsid w:val="00FB7270"/>
    <w:rsid w:val="00FB72DA"/>
    <w:rsid w:val="00FB73FE"/>
    <w:rsid w:val="00FB779B"/>
    <w:rsid w:val="00FB7A63"/>
    <w:rsid w:val="00FB7B6C"/>
    <w:rsid w:val="00FB7D45"/>
    <w:rsid w:val="00FB7F5E"/>
    <w:rsid w:val="00FC00B3"/>
    <w:rsid w:val="00FC01C5"/>
    <w:rsid w:val="00FC02D9"/>
    <w:rsid w:val="00FC04DD"/>
    <w:rsid w:val="00FC0503"/>
    <w:rsid w:val="00FC07A9"/>
    <w:rsid w:val="00FC0CFF"/>
    <w:rsid w:val="00FC0D82"/>
    <w:rsid w:val="00FC10A9"/>
    <w:rsid w:val="00FC11DC"/>
    <w:rsid w:val="00FC1564"/>
    <w:rsid w:val="00FC17BF"/>
    <w:rsid w:val="00FC17F0"/>
    <w:rsid w:val="00FC1855"/>
    <w:rsid w:val="00FC1B7C"/>
    <w:rsid w:val="00FC1C8E"/>
    <w:rsid w:val="00FC1FD2"/>
    <w:rsid w:val="00FC24E5"/>
    <w:rsid w:val="00FC270A"/>
    <w:rsid w:val="00FC2744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4A5"/>
    <w:rsid w:val="00FC372D"/>
    <w:rsid w:val="00FC37B5"/>
    <w:rsid w:val="00FC39CE"/>
    <w:rsid w:val="00FC3F0E"/>
    <w:rsid w:val="00FC44B6"/>
    <w:rsid w:val="00FC4505"/>
    <w:rsid w:val="00FC4677"/>
    <w:rsid w:val="00FC4723"/>
    <w:rsid w:val="00FC472E"/>
    <w:rsid w:val="00FC4765"/>
    <w:rsid w:val="00FC47FA"/>
    <w:rsid w:val="00FC4BE6"/>
    <w:rsid w:val="00FC4C45"/>
    <w:rsid w:val="00FC4CC5"/>
    <w:rsid w:val="00FC5366"/>
    <w:rsid w:val="00FC59C7"/>
    <w:rsid w:val="00FC5BEE"/>
    <w:rsid w:val="00FC5BFB"/>
    <w:rsid w:val="00FC5C2C"/>
    <w:rsid w:val="00FC5CF0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5"/>
    <w:rsid w:val="00FC753C"/>
    <w:rsid w:val="00FC75D6"/>
    <w:rsid w:val="00FC7723"/>
    <w:rsid w:val="00FC7808"/>
    <w:rsid w:val="00FC79D8"/>
    <w:rsid w:val="00FC7C1C"/>
    <w:rsid w:val="00FC7D20"/>
    <w:rsid w:val="00FC7D99"/>
    <w:rsid w:val="00FC7DB3"/>
    <w:rsid w:val="00FC7FDC"/>
    <w:rsid w:val="00FD0062"/>
    <w:rsid w:val="00FD010C"/>
    <w:rsid w:val="00FD02F6"/>
    <w:rsid w:val="00FD0411"/>
    <w:rsid w:val="00FD0466"/>
    <w:rsid w:val="00FD0478"/>
    <w:rsid w:val="00FD0510"/>
    <w:rsid w:val="00FD0850"/>
    <w:rsid w:val="00FD08DC"/>
    <w:rsid w:val="00FD0CCD"/>
    <w:rsid w:val="00FD0E63"/>
    <w:rsid w:val="00FD1008"/>
    <w:rsid w:val="00FD130A"/>
    <w:rsid w:val="00FD133C"/>
    <w:rsid w:val="00FD1438"/>
    <w:rsid w:val="00FD15A8"/>
    <w:rsid w:val="00FD1A30"/>
    <w:rsid w:val="00FD1B53"/>
    <w:rsid w:val="00FD2070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3F7B"/>
    <w:rsid w:val="00FD410E"/>
    <w:rsid w:val="00FD4230"/>
    <w:rsid w:val="00FD4332"/>
    <w:rsid w:val="00FD4466"/>
    <w:rsid w:val="00FD453C"/>
    <w:rsid w:val="00FD4AB1"/>
    <w:rsid w:val="00FD4E1C"/>
    <w:rsid w:val="00FD4EA3"/>
    <w:rsid w:val="00FD5606"/>
    <w:rsid w:val="00FD5B4C"/>
    <w:rsid w:val="00FD5C0E"/>
    <w:rsid w:val="00FD5DC0"/>
    <w:rsid w:val="00FD5E03"/>
    <w:rsid w:val="00FD5E74"/>
    <w:rsid w:val="00FD6164"/>
    <w:rsid w:val="00FD633F"/>
    <w:rsid w:val="00FD664A"/>
    <w:rsid w:val="00FD69BA"/>
    <w:rsid w:val="00FD6A78"/>
    <w:rsid w:val="00FD6C02"/>
    <w:rsid w:val="00FD6C31"/>
    <w:rsid w:val="00FD6C78"/>
    <w:rsid w:val="00FD6D10"/>
    <w:rsid w:val="00FD6D40"/>
    <w:rsid w:val="00FD6DFC"/>
    <w:rsid w:val="00FD6E01"/>
    <w:rsid w:val="00FD6F19"/>
    <w:rsid w:val="00FD7331"/>
    <w:rsid w:val="00FD7341"/>
    <w:rsid w:val="00FD73F7"/>
    <w:rsid w:val="00FD7815"/>
    <w:rsid w:val="00FD7C75"/>
    <w:rsid w:val="00FD7D17"/>
    <w:rsid w:val="00FD7D86"/>
    <w:rsid w:val="00FD7D8F"/>
    <w:rsid w:val="00FD7DFA"/>
    <w:rsid w:val="00FD7F9A"/>
    <w:rsid w:val="00FE004A"/>
    <w:rsid w:val="00FE05FE"/>
    <w:rsid w:val="00FE068E"/>
    <w:rsid w:val="00FE0809"/>
    <w:rsid w:val="00FE081A"/>
    <w:rsid w:val="00FE136C"/>
    <w:rsid w:val="00FE1738"/>
    <w:rsid w:val="00FE1A55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0BA"/>
    <w:rsid w:val="00FE35AC"/>
    <w:rsid w:val="00FE37FE"/>
    <w:rsid w:val="00FE3874"/>
    <w:rsid w:val="00FE3C92"/>
    <w:rsid w:val="00FE3D04"/>
    <w:rsid w:val="00FE3E03"/>
    <w:rsid w:val="00FE3E37"/>
    <w:rsid w:val="00FE403C"/>
    <w:rsid w:val="00FE4432"/>
    <w:rsid w:val="00FE4493"/>
    <w:rsid w:val="00FE466A"/>
    <w:rsid w:val="00FE4751"/>
    <w:rsid w:val="00FE477A"/>
    <w:rsid w:val="00FE4914"/>
    <w:rsid w:val="00FE4CB7"/>
    <w:rsid w:val="00FE4CDF"/>
    <w:rsid w:val="00FE4CF6"/>
    <w:rsid w:val="00FE50E5"/>
    <w:rsid w:val="00FE5326"/>
    <w:rsid w:val="00FE5340"/>
    <w:rsid w:val="00FE5638"/>
    <w:rsid w:val="00FE592A"/>
    <w:rsid w:val="00FE5AE6"/>
    <w:rsid w:val="00FE5C72"/>
    <w:rsid w:val="00FE5D5B"/>
    <w:rsid w:val="00FE653B"/>
    <w:rsid w:val="00FE6727"/>
    <w:rsid w:val="00FE6B6B"/>
    <w:rsid w:val="00FE6DDA"/>
    <w:rsid w:val="00FE6E95"/>
    <w:rsid w:val="00FE72F5"/>
    <w:rsid w:val="00FE7408"/>
    <w:rsid w:val="00FE759C"/>
    <w:rsid w:val="00FE79A9"/>
    <w:rsid w:val="00FE7C86"/>
    <w:rsid w:val="00FE7D68"/>
    <w:rsid w:val="00FE7E09"/>
    <w:rsid w:val="00FE7ED3"/>
    <w:rsid w:val="00FE7F5C"/>
    <w:rsid w:val="00FF00CC"/>
    <w:rsid w:val="00FF02EB"/>
    <w:rsid w:val="00FF0B32"/>
    <w:rsid w:val="00FF0DF5"/>
    <w:rsid w:val="00FF0F7F"/>
    <w:rsid w:val="00FF110E"/>
    <w:rsid w:val="00FF1293"/>
    <w:rsid w:val="00FF130B"/>
    <w:rsid w:val="00FF1433"/>
    <w:rsid w:val="00FF16B3"/>
    <w:rsid w:val="00FF18D9"/>
    <w:rsid w:val="00FF18EE"/>
    <w:rsid w:val="00FF195C"/>
    <w:rsid w:val="00FF1B98"/>
    <w:rsid w:val="00FF1C68"/>
    <w:rsid w:val="00FF1CCD"/>
    <w:rsid w:val="00FF1CCF"/>
    <w:rsid w:val="00FF1F81"/>
    <w:rsid w:val="00FF20D5"/>
    <w:rsid w:val="00FF21E5"/>
    <w:rsid w:val="00FF2296"/>
    <w:rsid w:val="00FF23CC"/>
    <w:rsid w:val="00FF29A6"/>
    <w:rsid w:val="00FF2B56"/>
    <w:rsid w:val="00FF2BB4"/>
    <w:rsid w:val="00FF2CD7"/>
    <w:rsid w:val="00FF3143"/>
    <w:rsid w:val="00FF326A"/>
    <w:rsid w:val="00FF3965"/>
    <w:rsid w:val="00FF3A57"/>
    <w:rsid w:val="00FF3AFD"/>
    <w:rsid w:val="00FF3C07"/>
    <w:rsid w:val="00FF3CFB"/>
    <w:rsid w:val="00FF40EC"/>
    <w:rsid w:val="00FF416A"/>
    <w:rsid w:val="00FF416F"/>
    <w:rsid w:val="00FF4277"/>
    <w:rsid w:val="00FF43B1"/>
    <w:rsid w:val="00FF43B4"/>
    <w:rsid w:val="00FF466C"/>
    <w:rsid w:val="00FF5107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04A"/>
    <w:rsid w:val="00FF622A"/>
    <w:rsid w:val="00FF6B4C"/>
    <w:rsid w:val="00FF70AF"/>
    <w:rsid w:val="00FF7188"/>
    <w:rsid w:val="00FF727D"/>
    <w:rsid w:val="00FF74CD"/>
    <w:rsid w:val="00FF74EE"/>
    <w:rsid w:val="00FF754E"/>
    <w:rsid w:val="00FF77D3"/>
    <w:rsid w:val="00FF7BA9"/>
    <w:rsid w:val="00FF7C10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7BBB2E"/>
  <w15:chartTrackingRefBased/>
  <w15:docId w15:val="{60EB3811-0A05-4520-BEC4-B24A7130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5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D28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D28B8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787458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7E52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57C1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eader" Target="header12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A45703-7ABE-442D-B7FE-1FB35EA68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9455</TotalTime>
  <Pages>65</Pages>
  <Words>13317</Words>
  <Characters>75908</Characters>
  <Application>Microsoft Office Word</Application>
  <DocSecurity>0</DocSecurity>
  <Lines>632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89047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Patcharadanai, Boonraeng</cp:lastModifiedBy>
  <cp:revision>631</cp:revision>
  <cp:lastPrinted>2024-02-28T10:28:00Z</cp:lastPrinted>
  <dcterms:created xsi:type="dcterms:W3CDTF">2022-02-18T04:48:00Z</dcterms:created>
  <dcterms:modified xsi:type="dcterms:W3CDTF">2024-02-28T13:21:00Z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