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62D325" w14:textId="77777777" w:rsidR="00583843" w:rsidRDefault="00583843" w:rsidP="005838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52"/>
          <w:szCs w:val="52"/>
          <w:cs/>
        </w:rPr>
      </w:pPr>
      <w:bookmarkStart w:id="0" w:name="Title"/>
    </w:p>
    <w:p w14:paraId="684AE47E" w14:textId="77777777" w:rsidR="00583843" w:rsidRPr="00494D82" w:rsidRDefault="00583843" w:rsidP="005838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52"/>
          <w:szCs w:val="52"/>
          <w:cs/>
        </w:rPr>
      </w:pPr>
    </w:p>
    <w:p w14:paraId="1C2C9C81" w14:textId="77777777" w:rsidR="00583843" w:rsidRPr="00494D82" w:rsidRDefault="00583843" w:rsidP="005838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  <w:cs/>
        </w:rPr>
      </w:pPr>
    </w:p>
    <w:p w14:paraId="767CB576" w14:textId="77777777" w:rsidR="00583843" w:rsidRPr="00494D82" w:rsidRDefault="00583843" w:rsidP="005838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</w:p>
    <w:p w14:paraId="294A5D57" w14:textId="77777777" w:rsidR="00583843" w:rsidRPr="00494D82" w:rsidRDefault="00583843" w:rsidP="005838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</w:p>
    <w:p w14:paraId="24EB949F" w14:textId="77777777" w:rsidR="00583843" w:rsidRPr="00494D82" w:rsidRDefault="00583843" w:rsidP="005838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</w:p>
    <w:p w14:paraId="5C498ECB" w14:textId="77777777" w:rsidR="00E81F90" w:rsidRPr="00071E7A" w:rsidRDefault="00091CCD" w:rsidP="003912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071E7A">
        <w:rPr>
          <w:rFonts w:asciiTheme="majorBidi" w:hAnsiTheme="majorBidi" w:cstheme="majorBidi"/>
          <w:b/>
          <w:bCs/>
          <w:sz w:val="52"/>
          <w:szCs w:val="52"/>
          <w:cs/>
        </w:rPr>
        <w:t xml:space="preserve">บริษัท </w:t>
      </w:r>
      <w:bookmarkStart w:id="1" w:name="SubTitle"/>
      <w:bookmarkEnd w:id="0"/>
      <w:r w:rsidR="003912AC" w:rsidRPr="00071E7A">
        <w:rPr>
          <w:rFonts w:asciiTheme="majorBidi" w:hAnsiTheme="majorBidi" w:cstheme="majorBidi"/>
          <w:b/>
          <w:bCs/>
          <w:sz w:val="52"/>
          <w:szCs w:val="52"/>
          <w:cs/>
        </w:rPr>
        <w:t>พฤกษา โฮลดิ้ง จำกัด</w:t>
      </w:r>
      <w:r w:rsidR="003912AC" w:rsidRPr="00071E7A">
        <w:rPr>
          <w:rFonts w:asciiTheme="majorBidi" w:hAnsiTheme="majorBidi" w:cstheme="majorBidi"/>
          <w:b/>
          <w:bCs/>
          <w:sz w:val="52"/>
          <w:szCs w:val="52"/>
        </w:rPr>
        <w:t xml:space="preserve"> </w:t>
      </w:r>
      <w:r w:rsidR="003912AC" w:rsidRPr="00071E7A">
        <w:rPr>
          <w:rFonts w:asciiTheme="majorBidi" w:hAnsiTheme="majorBidi" w:cstheme="majorBidi"/>
          <w:b/>
          <w:bCs/>
          <w:sz w:val="52"/>
          <w:szCs w:val="52"/>
          <w:cs/>
        </w:rPr>
        <w:t>(มหาชน)</w:t>
      </w:r>
    </w:p>
    <w:p w14:paraId="0CF7DAEA" w14:textId="77777777" w:rsidR="00CD592F" w:rsidRPr="00071E7A" w:rsidRDefault="00CD592F" w:rsidP="003912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  <w:r w:rsidRPr="00071E7A">
        <w:rPr>
          <w:rFonts w:asciiTheme="majorBidi" w:hAnsiTheme="majorBidi" w:cstheme="majorBidi"/>
          <w:b/>
          <w:bCs/>
          <w:sz w:val="52"/>
          <w:szCs w:val="52"/>
          <w:cs/>
        </w:rPr>
        <w:t>และบริษัทย่อย</w:t>
      </w:r>
    </w:p>
    <w:p w14:paraId="1B95FC55" w14:textId="77777777" w:rsidR="00091CCD" w:rsidRPr="00071E7A" w:rsidRDefault="00091CCD" w:rsidP="00C814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</w:p>
    <w:p w14:paraId="63FDFAA1" w14:textId="4C0FC948" w:rsidR="0087538B" w:rsidRPr="00071E7A" w:rsidRDefault="0087538B" w:rsidP="008753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  <w:cs/>
        </w:rPr>
      </w:pPr>
      <w:r w:rsidRPr="00071E7A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="00EE0AC0" w:rsidRPr="00EE0AC0">
        <w:rPr>
          <w:rFonts w:asciiTheme="majorBidi" w:hAnsiTheme="majorBidi" w:cstheme="majorBidi"/>
          <w:sz w:val="32"/>
          <w:szCs w:val="32"/>
        </w:rPr>
        <w:t>31</w:t>
      </w:r>
      <w:r w:rsidRPr="00071E7A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A21DFC">
        <w:rPr>
          <w:rFonts w:asciiTheme="majorBidi" w:hAnsiTheme="majorBidi" w:cstheme="majorBidi"/>
          <w:sz w:val="32"/>
          <w:szCs w:val="32"/>
        </w:rPr>
        <w:t>2566</w:t>
      </w:r>
    </w:p>
    <w:p w14:paraId="2184E3B5" w14:textId="77777777" w:rsidR="0087538B" w:rsidRPr="00071E7A" w:rsidRDefault="0087538B" w:rsidP="008753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  <w:r w:rsidRPr="00071E7A">
        <w:rPr>
          <w:rFonts w:asciiTheme="majorBidi" w:hAnsiTheme="majorBidi" w:cstheme="majorBidi"/>
          <w:sz w:val="32"/>
          <w:szCs w:val="32"/>
          <w:cs/>
        </w:rPr>
        <w:t>และ</w:t>
      </w:r>
    </w:p>
    <w:p w14:paraId="02205BD8" w14:textId="77777777" w:rsidR="0087538B" w:rsidRPr="00071E7A" w:rsidRDefault="0087538B" w:rsidP="008753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  <w:cs/>
        </w:rPr>
      </w:pPr>
      <w:r w:rsidRPr="00071E7A">
        <w:rPr>
          <w:rFonts w:asciiTheme="majorBidi" w:hAnsiTheme="majorBidi" w:cstheme="majorBidi"/>
          <w:sz w:val="32"/>
          <w:szCs w:val="32"/>
          <w:cs/>
        </w:rPr>
        <w:t>รายงานของผู้สอบบัญชีรับอนุญาต</w:t>
      </w:r>
    </w:p>
    <w:p w14:paraId="2E700CB7" w14:textId="77777777" w:rsidR="00E81F90" w:rsidRPr="00071E7A" w:rsidRDefault="00E81F90" w:rsidP="00C814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</w:p>
    <w:p w14:paraId="1BA49882" w14:textId="77777777" w:rsidR="00FA218E" w:rsidRPr="00071E7A" w:rsidRDefault="00FA218E" w:rsidP="00C814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2"/>
          <w:szCs w:val="32"/>
        </w:rPr>
        <w:sectPr w:rsidR="00FA218E" w:rsidRPr="00071E7A" w:rsidSect="00781955"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  <w:bookmarkStart w:id="2" w:name="ExtraText"/>
      <w:bookmarkEnd w:id="1"/>
      <w:bookmarkEnd w:id="2"/>
    </w:p>
    <w:p w14:paraId="147B7D69" w14:textId="76EDFC24" w:rsidR="007B7B13" w:rsidRPr="00071E7A" w:rsidRDefault="007B7B13" w:rsidP="007B7B13">
      <w:pPr>
        <w:pStyle w:val="Heading5"/>
        <w:ind w:right="0"/>
        <w:jc w:val="thaiDistribute"/>
        <w:rPr>
          <w:rFonts w:asciiTheme="majorBidi" w:hAnsiTheme="majorBidi" w:cstheme="majorBidi"/>
          <w:sz w:val="32"/>
          <w:szCs w:val="32"/>
          <w:u w:val="none"/>
        </w:rPr>
      </w:pPr>
      <w:r w:rsidRPr="00071E7A">
        <w:rPr>
          <w:rFonts w:asciiTheme="majorBidi" w:hAnsiTheme="majorBidi" w:cstheme="majorBidi"/>
          <w:sz w:val="32"/>
          <w:szCs w:val="32"/>
          <w:u w:val="none"/>
          <w:cs/>
        </w:rPr>
        <w:lastRenderedPageBreak/>
        <w:t>รายงานของผู้สอบบัญชีรับอนุญาต</w:t>
      </w:r>
    </w:p>
    <w:p w14:paraId="6086D1E0" w14:textId="77777777" w:rsidR="00133813" w:rsidRPr="00071E7A" w:rsidRDefault="00133813" w:rsidP="00741BEE">
      <w:pPr>
        <w:jc w:val="thaiDistribute"/>
        <w:outlineLvl w:val="0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2F2E6913" w14:textId="77777777" w:rsidR="007B7B13" w:rsidRPr="00071E7A" w:rsidRDefault="007B7B13" w:rsidP="007B7B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071E7A">
        <w:rPr>
          <w:rFonts w:asciiTheme="majorBidi" w:hAnsiTheme="majorBidi" w:cstheme="majorBidi"/>
          <w:b/>
          <w:bCs/>
          <w:sz w:val="30"/>
          <w:szCs w:val="30"/>
          <w:cs/>
        </w:rPr>
        <w:t>เสนอ ผู้ถือหุ้นบริษัท พฤกษา โฮลดิ้ง จำกัด (มหาชน)</w:t>
      </w:r>
    </w:p>
    <w:p w14:paraId="2281CA8E" w14:textId="77777777" w:rsidR="00133813" w:rsidRPr="00071E7A" w:rsidRDefault="00133813" w:rsidP="00741BEE">
      <w:pPr>
        <w:jc w:val="thaiDistribute"/>
        <w:outlineLvl w:val="0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68447C74" w14:textId="77777777" w:rsidR="007B7B13" w:rsidRPr="00071E7A" w:rsidRDefault="007B7B13" w:rsidP="007B7B13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071E7A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ความเห็น</w:t>
      </w:r>
    </w:p>
    <w:p w14:paraId="26676A4C" w14:textId="77777777" w:rsidR="00C41E3C" w:rsidRPr="00071E7A" w:rsidRDefault="00C41E3C" w:rsidP="00741BEE">
      <w:pPr>
        <w:jc w:val="thaiDistribute"/>
        <w:outlineLvl w:val="0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6865BE9F" w14:textId="0293739F" w:rsidR="007B7B13" w:rsidRPr="00071E7A" w:rsidRDefault="007B7B13" w:rsidP="00CD59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  <w:r w:rsidRPr="00071E7A">
        <w:rPr>
          <w:rFonts w:asciiTheme="majorBidi" w:eastAsia="Calibri" w:hAnsiTheme="majorBidi" w:cstheme="majorBidi"/>
          <w:sz w:val="30"/>
          <w:szCs w:val="30"/>
          <w:cs/>
        </w:rPr>
        <w:t>ข้าพเจ้าได้ตรวจสอบงบการเงิน</w:t>
      </w:r>
      <w:r w:rsidRPr="00071E7A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รวมและงบการเงินเฉพาะกิจการ</w:t>
      </w:r>
      <w:r w:rsidRPr="00071E7A">
        <w:rPr>
          <w:rFonts w:asciiTheme="majorBidi" w:eastAsia="Calibri" w:hAnsiTheme="majorBidi" w:cstheme="majorBidi"/>
          <w:sz w:val="30"/>
          <w:szCs w:val="30"/>
          <w:cs/>
        </w:rPr>
        <w:t>ของ</w:t>
      </w:r>
      <w:r w:rsidRPr="00071E7A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บริษัท พฤกษา โฮลดิ้ง จำกัด (มหาชน) และบริษัทย่อย (กลุ่มบริษัท)</w:t>
      </w:r>
      <w:r w:rsidRPr="00071E7A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071E7A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และของเฉพาะบริษัท พฤกษา โฮลดิ้ง จำกัด (มหาชน) (บริษัท) ตามลำดับ ซึ่งประกอบด้วยงบแสดงฐานะการเงินรวมและงบแสดงฐานะการเงินเฉพาะกิจการ</w:t>
      </w:r>
      <w:r w:rsidRPr="00071E7A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071E7A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ณ</w:t>
      </w:r>
      <w:r w:rsidRPr="00071E7A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071E7A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วันที่ </w:t>
      </w:r>
      <w:r w:rsidR="00EE0AC0" w:rsidRPr="00EE0AC0">
        <w:rPr>
          <w:rFonts w:asciiTheme="majorBidi" w:hAnsiTheme="majorBidi" w:cstheme="majorBidi"/>
          <w:color w:val="000000" w:themeColor="text1"/>
          <w:sz w:val="30"/>
          <w:szCs w:val="30"/>
        </w:rPr>
        <w:t>31</w:t>
      </w:r>
      <w:r w:rsidRPr="00071E7A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071E7A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ธันวาคม</w:t>
      </w:r>
      <w:r w:rsidRPr="00071E7A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A21DFC">
        <w:rPr>
          <w:rFonts w:asciiTheme="majorBidi" w:hAnsiTheme="majorBidi" w:cstheme="majorBidi"/>
          <w:color w:val="000000" w:themeColor="text1"/>
          <w:sz w:val="30"/>
          <w:szCs w:val="30"/>
        </w:rPr>
        <w:t>2566</w:t>
      </w:r>
      <w:r w:rsidRPr="00071E7A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87538B" w:rsidRPr="00071E7A">
        <w:rPr>
          <w:rFonts w:asciiTheme="majorBidi" w:eastAsia="Calibri" w:hAnsiTheme="majorBidi" w:cstheme="majorBidi"/>
          <w:sz w:val="30"/>
          <w:szCs w:val="30"/>
          <w:cs/>
        </w:rPr>
        <w:t>งบกำไรขาดทุนเบ็ดเสร็จรวมและงบกำไรขาดทุนเบ็ดเสร็จ</w:t>
      </w:r>
      <w:r w:rsidR="0087538B" w:rsidRPr="004245AB">
        <w:rPr>
          <w:rFonts w:asciiTheme="majorBidi" w:eastAsia="Calibri" w:hAnsiTheme="majorBidi" w:cstheme="majorBidi"/>
          <w:spacing w:val="-6"/>
          <w:sz w:val="30"/>
          <w:szCs w:val="30"/>
          <w:cs/>
        </w:rPr>
        <w:t>เฉพาะกิจการ</w:t>
      </w:r>
      <w:r w:rsidR="00CD592F" w:rsidRPr="004245AB">
        <w:rPr>
          <w:rFonts w:asciiTheme="majorBidi" w:eastAsia="Calibri" w:hAnsiTheme="majorBidi" w:cstheme="majorBidi"/>
          <w:spacing w:val="-8"/>
          <w:sz w:val="30"/>
          <w:szCs w:val="30"/>
          <w:cs/>
        </w:rPr>
        <w:t xml:space="preserve"> </w:t>
      </w:r>
      <w:r w:rsidR="0087538B" w:rsidRPr="00071E7A">
        <w:rPr>
          <w:rFonts w:asciiTheme="majorBidi" w:eastAsia="Calibri" w:hAnsiTheme="majorBidi" w:cstheme="majorBidi"/>
          <w:sz w:val="30"/>
          <w:szCs w:val="30"/>
          <w:cs/>
        </w:rPr>
        <w:t>งบแสดงการเปลี่ยนแปลงส่วนของผู้ถือหุ้นรวม</w:t>
      </w:r>
      <w:r w:rsidR="0087538B" w:rsidRPr="004245AB">
        <w:rPr>
          <w:rFonts w:asciiTheme="majorBidi" w:eastAsia="Calibri" w:hAnsiTheme="majorBidi" w:cstheme="majorBidi"/>
          <w:spacing w:val="-4"/>
          <w:sz w:val="30"/>
          <w:szCs w:val="30"/>
          <w:cs/>
        </w:rPr>
        <w:t>และงบแสดงการเปลี่ยนแ</w:t>
      </w:r>
      <w:r w:rsidR="00E93F93" w:rsidRPr="004245AB">
        <w:rPr>
          <w:rFonts w:asciiTheme="majorBidi" w:eastAsia="Calibri" w:hAnsiTheme="majorBidi" w:cstheme="majorBidi"/>
          <w:spacing w:val="-4"/>
          <w:sz w:val="30"/>
          <w:szCs w:val="30"/>
          <w:cs/>
        </w:rPr>
        <w:t>ปลง</w:t>
      </w:r>
      <w:r w:rsidR="00E93F93" w:rsidRPr="004245AB">
        <w:rPr>
          <w:rFonts w:asciiTheme="majorBidi" w:eastAsia="Calibri" w:hAnsiTheme="majorBidi" w:cstheme="majorBidi"/>
          <w:spacing w:val="-2"/>
          <w:sz w:val="30"/>
          <w:szCs w:val="30"/>
          <w:cs/>
        </w:rPr>
        <w:t>ส่วนของผู้ถื</w:t>
      </w:r>
      <w:r w:rsidR="004245AB">
        <w:rPr>
          <w:rFonts w:asciiTheme="majorBidi" w:eastAsia="Calibri" w:hAnsiTheme="majorBidi" w:cstheme="majorBidi" w:hint="cs"/>
          <w:spacing w:val="-2"/>
          <w:sz w:val="30"/>
          <w:szCs w:val="30"/>
          <w:cs/>
        </w:rPr>
        <w:t>อ</w:t>
      </w:r>
      <w:r w:rsidR="00E93F93" w:rsidRPr="004245AB">
        <w:rPr>
          <w:rFonts w:asciiTheme="majorBidi" w:eastAsia="Calibri" w:hAnsiTheme="majorBidi" w:cstheme="majorBidi"/>
          <w:spacing w:val="-2"/>
          <w:sz w:val="30"/>
          <w:szCs w:val="30"/>
          <w:cs/>
        </w:rPr>
        <w:t>หุ้น</w:t>
      </w:r>
      <w:r w:rsidR="00E93F93" w:rsidRPr="00071E7A">
        <w:rPr>
          <w:rFonts w:asciiTheme="majorBidi" w:eastAsia="Calibri" w:hAnsiTheme="majorBidi" w:cstheme="majorBidi"/>
          <w:sz w:val="30"/>
          <w:szCs w:val="30"/>
          <w:cs/>
        </w:rPr>
        <w:t>เฉพาะกิจการ</w:t>
      </w:r>
      <w:r w:rsidR="0045305E" w:rsidRPr="00071E7A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87538B" w:rsidRPr="00071E7A">
        <w:rPr>
          <w:rFonts w:asciiTheme="majorBidi" w:eastAsia="Calibri" w:hAnsiTheme="majorBidi" w:cstheme="majorBidi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="0045305E" w:rsidRPr="00071E7A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87538B" w:rsidRPr="00071E7A">
        <w:rPr>
          <w:rFonts w:asciiTheme="majorBidi" w:eastAsia="Calibri" w:hAnsiTheme="majorBidi" w:cstheme="majorBidi"/>
          <w:sz w:val="30"/>
          <w:szCs w:val="30"/>
          <w:cs/>
        </w:rPr>
        <w:t>สำหรับปีสิ้นสุดวันเดียวกัน รวมถึงหมายเหตุ</w:t>
      </w:r>
      <w:r w:rsidR="004245AB">
        <w:rPr>
          <w:rFonts w:asciiTheme="majorBidi" w:eastAsia="Calibri" w:hAnsiTheme="majorBidi" w:cstheme="majorBidi"/>
          <w:sz w:val="30"/>
          <w:szCs w:val="30"/>
          <w:cs/>
        </w:rPr>
        <w:br/>
      </w:r>
      <w:r w:rsidR="0087538B" w:rsidRPr="00071E7A">
        <w:rPr>
          <w:rFonts w:asciiTheme="majorBidi" w:eastAsia="Calibri" w:hAnsiTheme="majorBidi" w:cstheme="majorBidi"/>
          <w:sz w:val="30"/>
          <w:szCs w:val="30"/>
          <w:cs/>
        </w:rPr>
        <w:t>ซึ่งประกอบด้วยสรุปนโยบายการบัญชีที่สำคัญและเรื่องอื่น ๆ</w:t>
      </w:r>
    </w:p>
    <w:p w14:paraId="224ED1E0" w14:textId="77777777" w:rsidR="00133813" w:rsidRPr="00071E7A" w:rsidRDefault="00133813" w:rsidP="00741BEE">
      <w:pPr>
        <w:jc w:val="thaiDistribute"/>
        <w:outlineLvl w:val="0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44D6385F" w14:textId="51FEAF7F" w:rsidR="008231EE" w:rsidRPr="00071E7A" w:rsidRDefault="008231EE" w:rsidP="008231EE">
      <w:pPr>
        <w:jc w:val="thaiDistribute"/>
        <w:rPr>
          <w:rFonts w:asciiTheme="majorBidi" w:eastAsia="Calibri" w:hAnsiTheme="majorBidi" w:cstheme="majorBidi"/>
          <w:sz w:val="30"/>
          <w:szCs w:val="30"/>
          <w:rtl/>
          <w:cs/>
        </w:rPr>
      </w:pPr>
      <w:r w:rsidRPr="00071E7A">
        <w:rPr>
          <w:rFonts w:asciiTheme="majorBidi" w:eastAsia="Calibri" w:hAnsiTheme="majorBidi" w:cstheme="majorBidi"/>
          <w:sz w:val="30"/>
          <w:szCs w:val="30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</w:t>
      </w:r>
      <w:r w:rsidRPr="00071E7A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071E7A">
        <w:rPr>
          <w:rFonts w:asciiTheme="majorBidi" w:eastAsia="Calibri" w:hAnsiTheme="majorBidi" w:cstheme="majorBidi"/>
          <w:sz w:val="30"/>
          <w:szCs w:val="30"/>
          <w:cs/>
        </w:rPr>
        <w:t>วันที่</w:t>
      </w:r>
      <w:r w:rsidRPr="00071E7A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EE0AC0" w:rsidRPr="00EE0AC0">
        <w:rPr>
          <w:rFonts w:asciiTheme="majorBidi" w:eastAsia="Calibri" w:hAnsiTheme="majorBidi" w:cstheme="majorBidi"/>
          <w:sz w:val="30"/>
          <w:szCs w:val="30"/>
        </w:rPr>
        <w:t>31</w:t>
      </w:r>
      <w:r w:rsidRPr="00071E7A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071E7A">
        <w:rPr>
          <w:rFonts w:asciiTheme="majorBidi" w:eastAsia="Calibri" w:hAnsiTheme="majorBidi" w:cstheme="majorBidi"/>
          <w:sz w:val="30"/>
          <w:szCs w:val="30"/>
          <w:cs/>
        </w:rPr>
        <w:t xml:space="preserve">ธันวาคม </w:t>
      </w:r>
      <w:r w:rsidR="00A21DFC">
        <w:rPr>
          <w:rFonts w:asciiTheme="majorBidi" w:eastAsia="Calibri" w:hAnsiTheme="majorBidi" w:cstheme="majorBidi"/>
          <w:sz w:val="30"/>
          <w:szCs w:val="30"/>
        </w:rPr>
        <w:t>2566</w:t>
      </w:r>
      <w:r w:rsidRPr="00071E7A">
        <w:rPr>
          <w:rFonts w:asciiTheme="majorBidi" w:eastAsia="Calibri" w:hAnsiTheme="majorBidi" w:cstheme="majorBidi"/>
          <w:sz w:val="30"/>
          <w:szCs w:val="30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071E7A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071E7A">
        <w:rPr>
          <w:rFonts w:asciiTheme="majorBidi" w:eastAsia="Calibri" w:hAnsiTheme="majorBidi" w:cstheme="majorBidi"/>
          <w:sz w:val="30"/>
          <w:szCs w:val="30"/>
          <w:cs/>
        </w:rPr>
        <w:t>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693D5E9D" w14:textId="77777777" w:rsidR="007B7B13" w:rsidRPr="00071E7A" w:rsidRDefault="007B7B13" w:rsidP="007B7B13">
      <w:pPr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</w:p>
    <w:p w14:paraId="72639F86" w14:textId="77777777" w:rsidR="007B7B13" w:rsidRPr="00071E7A" w:rsidRDefault="007B7B13" w:rsidP="00133813">
      <w:pPr>
        <w:spacing w:line="259" w:lineRule="auto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071E7A">
        <w:rPr>
          <w:rFonts w:asciiTheme="majorBidi" w:eastAsia="Calibri" w:hAnsiTheme="majorBidi" w:cstheme="majorBidi"/>
          <w:i/>
          <w:iCs/>
          <w:sz w:val="30"/>
          <w:szCs w:val="30"/>
          <w:cs/>
        </w:rPr>
        <w:t>เกณฑ์ในการแสดงความเห็น</w:t>
      </w:r>
    </w:p>
    <w:p w14:paraId="72EBC67F" w14:textId="77777777" w:rsidR="00133813" w:rsidRPr="00071E7A" w:rsidRDefault="00133813" w:rsidP="00741BEE">
      <w:pPr>
        <w:jc w:val="thaiDistribute"/>
        <w:outlineLvl w:val="0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5A2AE8DA" w14:textId="0CEA4243" w:rsidR="00C62461" w:rsidRPr="00071E7A" w:rsidRDefault="00C62461" w:rsidP="00F4003D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071E7A">
        <w:rPr>
          <w:rFonts w:asciiTheme="majorBidi" w:eastAsia="Calibri" w:hAnsiTheme="majorBidi" w:cstheme="majorBidi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="00F4003D" w:rsidRPr="00071E7A">
        <w:rPr>
          <w:rFonts w:asciiTheme="majorBidi" w:eastAsia="Calibri" w:hAnsiTheme="majorBidi" w:cstheme="majorBidi" w:hint="cs"/>
          <w:sz w:val="30"/>
          <w:szCs w:val="30"/>
          <w:cs/>
        </w:rPr>
        <w:t xml:space="preserve"> </w:t>
      </w:r>
      <w:r w:rsidR="002659D8">
        <w:rPr>
          <w:rFonts w:asciiTheme="majorBidi" w:eastAsia="Calibri" w:hAnsiTheme="majorBidi" w:cstheme="majorBidi"/>
          <w:sz w:val="30"/>
          <w:szCs w:val="30"/>
        </w:rPr>
        <w:br/>
      </w:r>
      <w:r w:rsidRPr="00071E7A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="00F4003D" w:rsidRPr="00071E7A">
        <w:rPr>
          <w:rFonts w:asciiTheme="majorBidi" w:eastAsia="Calibri" w:hAnsiTheme="majorBidi" w:cstheme="majorBidi" w:hint="cs"/>
          <w:i/>
          <w:iCs/>
          <w:sz w:val="30"/>
          <w:szCs w:val="30"/>
          <w:cs/>
        </w:rPr>
        <w:t xml:space="preserve"> </w:t>
      </w:r>
      <w:r w:rsidRPr="00071E7A">
        <w:rPr>
          <w:rFonts w:asciiTheme="majorBidi" w:eastAsia="Calibri" w:hAnsiTheme="majorBidi" w:cstheme="majorBidi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ข้าพเจ้ามีความเป็นอิสระจากกลุ่มบริษัทและบริษัทตาม</w:t>
      </w:r>
      <w:r w:rsidR="00F4003D" w:rsidRPr="00071E7A">
        <w:rPr>
          <w:rFonts w:asciiTheme="majorBidi" w:eastAsia="Calibri" w:hAnsiTheme="majorBidi" w:cstheme="majorBidi" w:hint="cs"/>
          <w:i/>
          <w:iCs/>
          <w:sz w:val="30"/>
          <w:szCs w:val="30"/>
          <w:cs/>
        </w:rPr>
        <w:t>ประมวล</w:t>
      </w:r>
      <w:r w:rsidRPr="00071E7A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จรรยาบรรณของผู้ประกอบวิชาชีพบัญชี</w:t>
      </w:r>
      <w:r w:rsidR="00F4003D" w:rsidRPr="00071E7A">
        <w:rPr>
          <w:rFonts w:asciiTheme="majorBidi" w:eastAsia="Calibri" w:hAnsiTheme="majorBidi" w:cstheme="majorBidi" w:hint="cs"/>
          <w:i/>
          <w:iCs/>
          <w:sz w:val="30"/>
          <w:szCs w:val="30"/>
          <w:cs/>
        </w:rPr>
        <w:t xml:space="preserve"> รวมถึง</w:t>
      </w:r>
      <w:r w:rsidR="002659D8">
        <w:rPr>
          <w:rFonts w:asciiTheme="majorBidi" w:eastAsia="Calibri" w:hAnsiTheme="majorBidi" w:cstheme="majorBidi"/>
          <w:i/>
          <w:iCs/>
          <w:sz w:val="30"/>
          <w:szCs w:val="30"/>
        </w:rPr>
        <w:t xml:space="preserve"> </w:t>
      </w:r>
      <w:r w:rsidR="00F4003D" w:rsidRPr="00071E7A">
        <w:rPr>
          <w:rFonts w:asciiTheme="majorBidi" w:eastAsia="Calibri" w:hAnsiTheme="majorBidi"/>
          <w:i/>
          <w:iCs/>
          <w:sz w:val="30"/>
          <w:szCs w:val="30"/>
          <w:cs/>
        </w:rPr>
        <w:t>มาตรฐานเรื่องความเป็นอิสระ</w:t>
      </w:r>
      <w:r w:rsidR="00F4003D" w:rsidRPr="00071E7A">
        <w:rPr>
          <w:rFonts w:asciiTheme="majorBidi" w:eastAsia="Calibri" w:hAnsiTheme="majorBidi" w:hint="cs"/>
          <w:sz w:val="30"/>
          <w:szCs w:val="30"/>
          <w:cs/>
        </w:rPr>
        <w:t xml:space="preserve"> </w:t>
      </w:r>
      <w:r w:rsidRPr="00071E7A">
        <w:rPr>
          <w:rFonts w:asciiTheme="majorBidi" w:eastAsia="Calibri" w:hAnsiTheme="majorBidi" w:cstheme="majorBidi"/>
          <w:sz w:val="30"/>
          <w:szCs w:val="30"/>
          <w:cs/>
        </w:rPr>
        <w:t>ที่กำหนดโดยสภาวิชาชีพบัญชี</w:t>
      </w:r>
      <w:r w:rsidR="00F4003D" w:rsidRPr="00071E7A">
        <w:rPr>
          <w:rFonts w:asciiTheme="majorBidi" w:eastAsia="Calibri" w:hAnsiTheme="majorBidi" w:cstheme="majorBidi" w:hint="cs"/>
          <w:sz w:val="30"/>
          <w:szCs w:val="30"/>
          <w:cs/>
        </w:rPr>
        <w:t xml:space="preserve"> </w:t>
      </w:r>
      <w:r w:rsidR="00F4003D" w:rsidRPr="00071E7A">
        <w:rPr>
          <w:rFonts w:asciiTheme="majorBidi" w:eastAsia="Calibri" w:hAnsiTheme="majorBidi"/>
          <w:sz w:val="30"/>
          <w:szCs w:val="30"/>
          <w:cs/>
        </w:rPr>
        <w:t>(ประมวลจรรยาบรรณของผู้ประกอบวิชาชีพบัญชี)</w:t>
      </w:r>
      <w:r w:rsidR="00F4003D" w:rsidRPr="00071E7A">
        <w:rPr>
          <w:rFonts w:asciiTheme="majorBidi" w:eastAsia="Calibri" w:hAnsiTheme="majorBidi" w:hint="cs"/>
          <w:sz w:val="30"/>
          <w:szCs w:val="30"/>
          <w:cs/>
        </w:rPr>
        <w:t xml:space="preserve"> </w:t>
      </w:r>
      <w:r w:rsidRPr="00071E7A">
        <w:rPr>
          <w:rFonts w:asciiTheme="majorBidi" w:eastAsia="Calibri" w:hAnsiTheme="majorBidi" w:cstheme="majorBidi"/>
          <w:sz w:val="30"/>
          <w:szCs w:val="30"/>
          <w:cs/>
        </w:rPr>
        <w:t>ในส่วนที่เกี่ยวข้องกับ</w:t>
      </w:r>
      <w:r w:rsidRPr="005332E4">
        <w:rPr>
          <w:rFonts w:asciiTheme="majorBidi" w:eastAsia="Calibri" w:hAnsiTheme="majorBidi" w:cstheme="majorBidi"/>
          <w:spacing w:val="-4"/>
          <w:sz w:val="30"/>
          <w:szCs w:val="30"/>
          <w:cs/>
        </w:rPr>
        <w:t>การตรวจสอบงบการเงินรวมและงบการเงินเฉพาะกิจการ</w:t>
      </w:r>
      <w:r w:rsidRPr="00F24817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 และ</w:t>
      </w:r>
      <w:r w:rsidRPr="00F24817">
        <w:rPr>
          <w:rFonts w:asciiTheme="majorBidi" w:eastAsia="Calibri" w:hAnsiTheme="majorBidi" w:cstheme="majorBidi"/>
          <w:spacing w:val="-2"/>
          <w:sz w:val="30"/>
          <w:szCs w:val="30"/>
          <w:cs/>
        </w:rPr>
        <w:t>ข้าพเจ้าได้ปฏิบัติ</w:t>
      </w:r>
      <w:r w:rsidRPr="00F24817">
        <w:rPr>
          <w:rFonts w:asciiTheme="majorBidi" w:eastAsia="Calibri" w:hAnsiTheme="majorBidi" w:cstheme="majorBidi"/>
          <w:spacing w:val="-4"/>
          <w:sz w:val="30"/>
          <w:szCs w:val="30"/>
          <w:cs/>
        </w:rPr>
        <w:t>ตาม</w:t>
      </w:r>
      <w:r w:rsidRPr="00071E7A">
        <w:rPr>
          <w:rFonts w:asciiTheme="majorBidi" w:eastAsia="Calibri" w:hAnsiTheme="majorBidi" w:cstheme="majorBidi"/>
          <w:sz w:val="30"/>
          <w:szCs w:val="30"/>
          <w:cs/>
        </w:rPr>
        <w:t>ความรับผิดชอบ</w:t>
      </w:r>
      <w:r w:rsidRPr="00F24817">
        <w:rPr>
          <w:rFonts w:asciiTheme="majorBidi" w:eastAsia="Calibri" w:hAnsiTheme="majorBidi" w:cstheme="majorBidi"/>
          <w:spacing w:val="-4"/>
          <w:sz w:val="30"/>
          <w:szCs w:val="30"/>
          <w:cs/>
        </w:rPr>
        <w:t>ด้านจรรยาบ</w:t>
      </w:r>
      <w:r w:rsidR="00F24817" w:rsidRPr="00F24817">
        <w:rPr>
          <w:rFonts w:asciiTheme="majorBidi" w:eastAsia="Calibri" w:hAnsiTheme="majorBidi" w:cstheme="majorBidi" w:hint="cs"/>
          <w:spacing w:val="-4"/>
          <w:sz w:val="30"/>
          <w:szCs w:val="30"/>
          <w:cs/>
        </w:rPr>
        <w:t>รรณ</w:t>
      </w:r>
      <w:r w:rsidRPr="00F24817">
        <w:rPr>
          <w:rFonts w:asciiTheme="majorBidi" w:eastAsia="Calibri" w:hAnsiTheme="majorBidi" w:cstheme="majorBidi"/>
          <w:spacing w:val="-2"/>
          <w:sz w:val="30"/>
          <w:szCs w:val="30"/>
          <w:cs/>
        </w:rPr>
        <w:t>อื่น</w:t>
      </w:r>
      <w:r w:rsidR="005332E4">
        <w:rPr>
          <w:rFonts w:asciiTheme="majorBidi" w:eastAsia="Calibri" w:hAnsiTheme="majorBidi" w:cstheme="majorBidi"/>
          <w:spacing w:val="-2"/>
          <w:sz w:val="30"/>
          <w:szCs w:val="30"/>
        </w:rPr>
        <w:t xml:space="preserve"> </w:t>
      </w:r>
      <w:r w:rsidRPr="00F24817">
        <w:rPr>
          <w:rFonts w:asciiTheme="majorBidi" w:eastAsia="Calibri" w:hAnsiTheme="majorBidi" w:cstheme="majorBidi"/>
          <w:spacing w:val="-2"/>
          <w:sz w:val="30"/>
          <w:szCs w:val="30"/>
          <w:cs/>
        </w:rPr>
        <w:t>ๆ</w:t>
      </w:r>
      <w:r w:rsidRPr="00F24817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="00F4003D" w:rsidRPr="00071E7A">
        <w:rPr>
          <w:rFonts w:asciiTheme="majorBidi" w:eastAsia="Calibri" w:hAnsiTheme="majorBidi"/>
          <w:sz w:val="30"/>
          <w:szCs w:val="30"/>
          <w:cs/>
        </w:rPr>
        <w:t>ตามประมวลจรรยาบรรณของผู้ประกอบวิชาชีพบัญชี</w:t>
      </w:r>
      <w:r w:rsidR="00F4003D" w:rsidRPr="00071E7A">
        <w:rPr>
          <w:rFonts w:asciiTheme="majorBidi" w:eastAsia="Calibri" w:hAnsiTheme="majorBidi" w:hint="cs"/>
          <w:sz w:val="30"/>
          <w:szCs w:val="30"/>
          <w:cs/>
        </w:rPr>
        <w:t xml:space="preserve"> </w:t>
      </w:r>
      <w:r w:rsidRPr="00071E7A">
        <w:rPr>
          <w:rFonts w:asciiTheme="majorBidi" w:eastAsia="Calibri" w:hAnsiTheme="majorBidi" w:cstheme="majorBidi"/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B33D0A2" w14:textId="77777777" w:rsidR="008F25B0" w:rsidRPr="00071E7A" w:rsidRDefault="008F25B0" w:rsidP="007B7B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  <w:sectPr w:rsidR="008F25B0" w:rsidRPr="00071E7A" w:rsidSect="00015260">
          <w:headerReference w:type="default" r:id="rId15"/>
          <w:footerReference w:type="default" r:id="rId16"/>
          <w:headerReference w:type="first" r:id="rId17"/>
          <w:footerReference w:type="first" r:id="rId18"/>
          <w:type w:val="nextColumn"/>
          <w:pgSz w:w="11909" w:h="16834" w:code="9"/>
          <w:pgMar w:top="691" w:right="1152" w:bottom="576" w:left="1152" w:header="720" w:footer="504" w:gutter="0"/>
          <w:cols w:space="720"/>
          <w:titlePg/>
          <w:docGrid w:linePitch="245"/>
        </w:sectPr>
      </w:pPr>
    </w:p>
    <w:p w14:paraId="25C38BBF" w14:textId="77777777" w:rsidR="0056519C" w:rsidRPr="00071E7A" w:rsidRDefault="0056519C" w:rsidP="0056519C">
      <w:pPr>
        <w:snapToGrid w:val="0"/>
        <w:spacing w:after="120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59D4D53C" w14:textId="77777777" w:rsidR="0056519C" w:rsidRPr="00071E7A" w:rsidRDefault="0056519C" w:rsidP="0056519C">
      <w:pPr>
        <w:snapToGrid w:val="0"/>
        <w:spacing w:after="120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4DD79DBC" w14:textId="5AF0F454" w:rsidR="007B7B13" w:rsidRPr="00071E7A" w:rsidRDefault="007B7B13" w:rsidP="007B7B13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71E7A">
        <w:rPr>
          <w:rFonts w:asciiTheme="majorBidi" w:hAnsiTheme="majorBidi" w:cstheme="majorBidi"/>
          <w:i/>
          <w:iCs/>
          <w:sz w:val="30"/>
          <w:szCs w:val="30"/>
          <w:cs/>
        </w:rPr>
        <w:t>เรื่องสำคัญในการตรวจสอบ</w:t>
      </w:r>
    </w:p>
    <w:p w14:paraId="63CB08B1" w14:textId="77777777" w:rsidR="007B7B13" w:rsidRPr="00071E7A" w:rsidRDefault="007B7B13" w:rsidP="007B7B13">
      <w:pPr>
        <w:jc w:val="thaiDistribute"/>
        <w:rPr>
          <w:rFonts w:asciiTheme="majorBidi" w:eastAsia="Calibri" w:hAnsiTheme="majorBidi" w:cstheme="majorBidi"/>
          <w:sz w:val="24"/>
          <w:szCs w:val="24"/>
        </w:rPr>
      </w:pPr>
    </w:p>
    <w:p w14:paraId="7F194E81" w14:textId="2E4626DE" w:rsidR="00C62461" w:rsidRPr="002659D8" w:rsidRDefault="00C62461" w:rsidP="00C62461">
      <w:pPr>
        <w:jc w:val="thaiDistribute"/>
        <w:rPr>
          <w:rFonts w:asciiTheme="majorBidi" w:eastAsia="Calibri" w:hAnsiTheme="majorBidi" w:cstheme="majorBidi"/>
          <w:spacing w:val="16"/>
          <w:sz w:val="30"/>
          <w:szCs w:val="30"/>
        </w:rPr>
      </w:pPr>
      <w:r w:rsidRPr="00071E7A">
        <w:rPr>
          <w:rFonts w:asciiTheme="majorBidi" w:eastAsia="Calibri" w:hAnsiTheme="majorBidi" w:cstheme="majorBidi"/>
          <w:sz w:val="30"/>
          <w:szCs w:val="30"/>
          <w:cs/>
        </w:rPr>
        <w:t>เรื่องสำคัญในการตรวจสอบคือเรื่องต่าง</w:t>
      </w:r>
      <w:r w:rsidR="00654A1C" w:rsidRPr="00071E7A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071E7A">
        <w:rPr>
          <w:rFonts w:asciiTheme="majorBidi" w:eastAsia="Calibri" w:hAnsiTheme="majorBidi" w:cstheme="majorBidi"/>
          <w:sz w:val="30"/>
          <w:szCs w:val="30"/>
          <w:cs/>
        </w:rPr>
        <w:t>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071E7A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071E7A">
        <w:rPr>
          <w:rFonts w:asciiTheme="majorBidi" w:eastAsia="Calibri" w:hAnsiTheme="majorBidi" w:cstheme="majorBidi"/>
          <w:sz w:val="30"/>
          <w:szCs w:val="30"/>
          <w:cs/>
        </w:rPr>
        <w:t>สำหรับงวด</w:t>
      </w:r>
      <w:r w:rsidRPr="00071E7A">
        <w:rPr>
          <w:rFonts w:asciiTheme="majorBidi" w:eastAsia="Calibri" w:hAnsiTheme="majorBidi" w:cstheme="majorBidi"/>
          <w:spacing w:val="16"/>
          <w:sz w:val="30"/>
          <w:szCs w:val="30"/>
          <w:cs/>
        </w:rPr>
        <w:t xml:space="preserve">ปัจจุบัน </w:t>
      </w:r>
      <w:r w:rsidRPr="002659D8">
        <w:rPr>
          <w:rFonts w:asciiTheme="majorBidi" w:eastAsia="Calibri" w:hAnsiTheme="majorBidi" w:cstheme="majorBidi"/>
          <w:spacing w:val="-2"/>
          <w:sz w:val="30"/>
          <w:szCs w:val="30"/>
          <w:cs/>
        </w:rPr>
        <w:t>ข้าพเจ้าได้นำเรื่องเหล่านี้มาพิจารณาใ</w:t>
      </w:r>
      <w:r w:rsidR="002659D8" w:rsidRPr="002659D8">
        <w:rPr>
          <w:rFonts w:asciiTheme="majorBidi" w:eastAsia="Calibri" w:hAnsiTheme="majorBidi" w:cstheme="majorBidi" w:hint="cs"/>
          <w:spacing w:val="-2"/>
          <w:sz w:val="30"/>
          <w:szCs w:val="30"/>
          <w:cs/>
        </w:rPr>
        <w:t>น</w:t>
      </w:r>
      <w:r w:rsidRPr="009F7334">
        <w:rPr>
          <w:rFonts w:asciiTheme="majorBidi" w:eastAsia="Calibri" w:hAnsiTheme="majorBidi" w:cstheme="majorBidi"/>
          <w:spacing w:val="-2"/>
          <w:sz w:val="30"/>
          <w:szCs w:val="30"/>
          <w:cs/>
        </w:rPr>
        <w:t>บริบท</w:t>
      </w:r>
      <w:r w:rsidRPr="00071E7A">
        <w:rPr>
          <w:rFonts w:asciiTheme="majorBidi" w:eastAsia="Calibri" w:hAnsiTheme="majorBidi" w:cstheme="majorBidi"/>
          <w:spacing w:val="16"/>
          <w:sz w:val="30"/>
          <w:szCs w:val="30"/>
          <w:cs/>
        </w:rPr>
        <w:t>ของ</w:t>
      </w:r>
      <w:r w:rsidRPr="00071E7A">
        <w:rPr>
          <w:rFonts w:asciiTheme="majorBidi" w:eastAsia="Calibri" w:hAnsiTheme="majorBidi" w:cstheme="majorBidi"/>
          <w:sz w:val="30"/>
          <w:szCs w:val="30"/>
          <w:cs/>
        </w:rPr>
        <w:t>การตรวจสอบงบการเงิน</w:t>
      </w:r>
      <w:r w:rsidRPr="00071E7A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071E7A">
        <w:rPr>
          <w:rFonts w:asciiTheme="majorBidi" w:eastAsia="Calibri" w:hAnsiTheme="majorBidi" w:cstheme="majorBidi"/>
          <w:sz w:val="30"/>
          <w:szCs w:val="30"/>
          <w:cs/>
        </w:rPr>
        <w:t>โดยรวมและในการแสดงความเห็นของ</w:t>
      </w:r>
      <w:r w:rsidRPr="00071E7A">
        <w:rPr>
          <w:rFonts w:asciiTheme="majorBidi" w:hAnsiTheme="majorBidi" w:cstheme="majorBidi"/>
          <w:sz w:val="30"/>
          <w:szCs w:val="30"/>
          <w:cs/>
        </w:rPr>
        <w:t>ข้าพเจ้า</w:t>
      </w:r>
      <w:r w:rsidRPr="00071E7A">
        <w:rPr>
          <w:rFonts w:asciiTheme="majorBidi" w:eastAsia="Calibri" w:hAnsiTheme="majorBidi" w:cstheme="majorBidi"/>
          <w:sz w:val="30"/>
          <w:szCs w:val="30"/>
          <w:cs/>
        </w:rPr>
        <w:t xml:space="preserve"> ทั้งนี้</w:t>
      </w:r>
      <w:r w:rsidR="004245AB">
        <w:rPr>
          <w:rFonts w:asciiTheme="majorBidi" w:eastAsia="Calibri" w:hAnsiTheme="majorBidi" w:cstheme="majorBidi"/>
          <w:sz w:val="30"/>
          <w:szCs w:val="30"/>
        </w:rPr>
        <w:br/>
      </w:r>
      <w:r w:rsidRPr="00071E7A">
        <w:rPr>
          <w:rFonts w:asciiTheme="majorBidi" w:hAnsiTheme="majorBidi" w:cstheme="majorBidi"/>
          <w:sz w:val="30"/>
          <w:szCs w:val="30"/>
          <w:cs/>
        </w:rPr>
        <w:t>ข้าพเจ้า</w:t>
      </w:r>
      <w:r w:rsidRPr="00071E7A">
        <w:rPr>
          <w:rFonts w:asciiTheme="majorBidi" w:eastAsia="Calibri" w:hAnsiTheme="majorBidi" w:cstheme="majorBidi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08E5B3C3" w14:textId="77777777" w:rsidR="007B7B13" w:rsidRPr="00071E7A" w:rsidRDefault="007B7B13" w:rsidP="007B7B13">
      <w:pPr>
        <w:jc w:val="thaiDistribute"/>
        <w:rPr>
          <w:rFonts w:asciiTheme="majorBidi" w:eastAsia="Calibri" w:hAnsiTheme="majorBidi" w:cstheme="majorBidi"/>
          <w:sz w:val="24"/>
          <w:szCs w:val="24"/>
        </w:rPr>
      </w:pPr>
    </w:p>
    <w:tbl>
      <w:tblPr>
        <w:tblStyle w:val="TableGrid"/>
        <w:tblW w:w="972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585"/>
        <w:gridCol w:w="5135"/>
      </w:tblGrid>
      <w:tr w:rsidR="0066185C" w:rsidRPr="00071E7A" w14:paraId="500D4569" w14:textId="77777777" w:rsidTr="00CD592F">
        <w:trPr>
          <w:tblHeader/>
        </w:trPr>
        <w:tc>
          <w:tcPr>
            <w:tcW w:w="9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DEDEB" w14:textId="3865D0BA" w:rsidR="0066185C" w:rsidRPr="00071E7A" w:rsidRDefault="0066185C" w:rsidP="0045305E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1E7A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มูลค่าของ</w:t>
            </w:r>
            <w:r w:rsidR="003F78A1" w:rsidRPr="00071E7A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อสังหาริมทรัพย์พัฒนาเพื่อขาย</w:t>
            </w:r>
          </w:p>
        </w:tc>
      </w:tr>
      <w:tr w:rsidR="0066185C" w:rsidRPr="00071E7A" w14:paraId="527C7553" w14:textId="77777777" w:rsidTr="00CD592F">
        <w:trPr>
          <w:tblHeader/>
        </w:trPr>
        <w:tc>
          <w:tcPr>
            <w:tcW w:w="9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C9C7F" w14:textId="10B72C08" w:rsidR="0066185C" w:rsidRPr="00071E7A" w:rsidRDefault="0045305E" w:rsidP="0045305E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71E7A">
              <w:rPr>
                <w:rFonts w:asciiTheme="majorBidi" w:hAnsiTheme="majorBidi" w:cstheme="majorBidi"/>
                <w:sz w:val="30"/>
                <w:szCs w:val="30"/>
                <w:cs/>
              </w:rPr>
              <w:t>อ้างถึง</w:t>
            </w:r>
            <w:r w:rsidR="0066185C" w:rsidRPr="00071E7A">
              <w:rPr>
                <w:rFonts w:asciiTheme="majorBidi" w:hAnsiTheme="majorBidi" w:cstheme="majorBidi"/>
                <w:sz w:val="30"/>
                <w:szCs w:val="30"/>
                <w:cs/>
              </w:rPr>
              <w:t>หมาย</w:t>
            </w:r>
            <w:r w:rsidR="0066185C" w:rsidRPr="00A9553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เหตุ </w:t>
            </w:r>
            <w:r w:rsidR="00EE0AC0" w:rsidRPr="00A9553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61918" w:rsidRPr="00A95535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1E54FF" w:rsidRPr="00A95535">
              <w:rPr>
                <w:rFonts w:asciiTheme="majorBidi" w:hAnsiTheme="majorBidi" w:cstheme="majorBidi" w:hint="cs"/>
                <w:sz w:val="30"/>
                <w:szCs w:val="30"/>
                <w:cs/>
              </w:rPr>
              <w:t>ช</w:t>
            </w:r>
            <w:r w:rsidR="00F61918" w:rsidRPr="00A95535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  <w:r w:rsidR="0066185C" w:rsidRPr="00A9553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6185C" w:rsidRPr="00A9553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และ </w:t>
            </w:r>
            <w:r w:rsidR="00A95535" w:rsidRPr="00A95535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071E7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71E7A">
              <w:rPr>
                <w:rFonts w:asciiTheme="majorBidi" w:hAnsiTheme="majorBidi" w:cstheme="majorBidi"/>
                <w:sz w:val="30"/>
                <w:szCs w:val="30"/>
                <w:cs/>
              </w:rPr>
              <w:t>ของงบการเงินรวม</w:t>
            </w:r>
          </w:p>
        </w:tc>
      </w:tr>
      <w:tr w:rsidR="007B0325" w:rsidRPr="00071E7A" w14:paraId="41823EC6" w14:textId="77777777" w:rsidTr="00CD592F">
        <w:trPr>
          <w:tblHeader/>
        </w:trPr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DCC0B" w14:textId="77777777" w:rsidR="007B0325" w:rsidRPr="00071E7A" w:rsidRDefault="007B0325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1E7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98223" w14:textId="77777777" w:rsidR="007B0325" w:rsidRPr="00071E7A" w:rsidRDefault="007B0325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1E7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7B0325" w:rsidRPr="00071E7A" w14:paraId="3486901E" w14:textId="77777777" w:rsidTr="00CD592F"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F0566" w14:textId="30670A16" w:rsidR="00994500" w:rsidRPr="00071E7A" w:rsidRDefault="003F78A1" w:rsidP="00994500">
            <w:pPr>
              <w:pStyle w:val="BodyTex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71E7A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อสังหาริมทรัพย์พัฒนาเพื่อขาย</w:t>
            </w:r>
            <w:r w:rsidR="00994500" w:rsidRPr="00071E7A">
              <w:rPr>
                <w:rFonts w:asciiTheme="majorBidi" w:hAnsiTheme="majorBidi" w:cstheme="majorBidi"/>
                <w:sz w:val="30"/>
                <w:szCs w:val="30"/>
                <w:cs/>
              </w:rPr>
              <w:t>ของกลุ่มบริษัทวัดมูลค่าด้วยราคาทุนหรือมูลค่าสุทธิที่จะได้รับแล้วแต่ราคาใด</w:t>
            </w:r>
            <w:r w:rsidR="00994500" w:rsidRPr="00637BEF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จะต่ำกว่าการประเมิน</w:t>
            </w:r>
            <w:r w:rsidR="00994500" w:rsidRPr="00071E7A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มูลค่าสุทธิที่จะได้รั</w:t>
            </w:r>
            <w:r w:rsidR="00637BEF">
              <w:rPr>
                <w:rFonts w:asciiTheme="majorBidi" w:hAnsiTheme="majorBidi" w:cstheme="majorBidi" w:hint="cs"/>
                <w:sz w:val="30"/>
                <w:szCs w:val="30"/>
                <w:cs/>
              </w:rPr>
              <w:t>บ</w:t>
            </w:r>
            <w:r w:rsidR="00994500" w:rsidRPr="00071E7A">
              <w:rPr>
                <w:rFonts w:asciiTheme="majorBidi" w:hAnsiTheme="majorBidi" w:cstheme="majorBidi"/>
                <w:sz w:val="30"/>
                <w:szCs w:val="30"/>
                <w:cs/>
              </w:rPr>
              <w:t>โดยประมาณของ</w:t>
            </w:r>
            <w:r w:rsidRPr="00071E7A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อสังหาริมทรัพย์พัฒนาเพื่อขาย</w:t>
            </w:r>
            <w:r w:rsidR="00994500" w:rsidRPr="00071E7A">
              <w:rPr>
                <w:rFonts w:asciiTheme="majorBidi" w:hAnsiTheme="majorBidi" w:cstheme="majorBidi"/>
                <w:sz w:val="30"/>
                <w:szCs w:val="30"/>
                <w:cs/>
              </w:rPr>
              <w:t>นั้นขึ้นอยู่กับการประมาณการของราคาขายในอนาคตและการประมาณการต้นทุนที่คาดว่าจะก่อสร้างจนแล้วเสร็จของกลุ่มบริษัท</w:t>
            </w:r>
          </w:p>
          <w:p w14:paraId="216F013C" w14:textId="77777777" w:rsidR="00994500" w:rsidRPr="00071E7A" w:rsidRDefault="00994500" w:rsidP="00994500">
            <w:pPr>
              <w:pStyle w:val="BodyTex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  <w:p w14:paraId="3A8F12D8" w14:textId="4C347CE4" w:rsidR="00994500" w:rsidRPr="00071E7A" w:rsidRDefault="00994500" w:rsidP="00994500">
            <w:pPr>
              <w:pStyle w:val="BodyTex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71E7A">
              <w:rPr>
                <w:rFonts w:asciiTheme="majorBidi" w:hAnsiTheme="majorBidi" w:cstheme="majorBidi"/>
                <w:sz w:val="30"/>
                <w:szCs w:val="30"/>
                <w:cs/>
              </w:rPr>
              <w:t>ทั้งนี้ ความไม่แน่นอนของการประมาณการดังกล่าวส่งผลกระทบต่อการประเมินมูลค่าตามบัญชีของ</w:t>
            </w:r>
            <w:r w:rsidR="003F78A1" w:rsidRPr="00071E7A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อสังหาริมทรัพย์พัฒนาเพื่อขาย</w:t>
            </w:r>
            <w:r w:rsidRPr="00071E7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ซึ่งการประมาณการราคาขายในอนาคตขึ้นอยู่กับเงื่อนไขสภาวการณ์ทางการตลาด และการประมาณการต้นทุนที่คาดว่าจะก่อสร้างจนแล้วเสร็จขึ้นอยู่กับปัจจัยต่าง</w:t>
            </w:r>
            <w:r w:rsidR="00437F8F" w:rsidRPr="00071E7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071E7A">
              <w:rPr>
                <w:rFonts w:asciiTheme="majorBidi" w:hAnsiTheme="majorBidi" w:cstheme="majorBidi"/>
                <w:sz w:val="30"/>
                <w:szCs w:val="30"/>
                <w:cs/>
              </w:rPr>
              <w:t>ๆ รวมถึงสภาวการณ์ทางการตลาดของวัสดุก่อสร้าง ต้นทุนจ่ายผู้รับเหมาและการก่อสร้างที่เกี่ยวข้อง</w:t>
            </w:r>
          </w:p>
          <w:p w14:paraId="1DD2BD37" w14:textId="77777777" w:rsidR="00994500" w:rsidRPr="00071E7A" w:rsidRDefault="00994500" w:rsidP="00994500">
            <w:pPr>
              <w:pStyle w:val="BodyTex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8B1AB2A" w14:textId="2DDF592C" w:rsidR="007B4306" w:rsidRPr="00071E7A" w:rsidRDefault="003F78A1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71E7A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อสังหาริมทรัพย์พัฒนาเพื่อขาย</w:t>
            </w:r>
            <w:r w:rsidR="00994500" w:rsidRPr="00071E7A">
              <w:rPr>
                <w:rFonts w:asciiTheme="majorBidi" w:hAnsiTheme="majorBidi" w:cstheme="majorBidi"/>
                <w:sz w:val="30"/>
                <w:szCs w:val="30"/>
                <w:cs/>
              </w:rPr>
              <w:t>เกี่ยวข้องกับการใช้</w:t>
            </w:r>
            <w:r w:rsidR="002752C9" w:rsidRPr="00071E7A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994500" w:rsidRPr="00071E7A">
              <w:rPr>
                <w:rFonts w:asciiTheme="majorBidi" w:hAnsiTheme="majorBidi" w:cstheme="majorBidi"/>
                <w:sz w:val="30"/>
                <w:szCs w:val="30"/>
                <w:cs/>
              </w:rPr>
              <w:t>ดุลยพินิจของผู้บริหารอย่างมีนัยสำคัญในการประมาณการ ซึ่งขึ้นอยู่กับปัจจัยและข้อสมมติต่าง</w:t>
            </w:r>
            <w:r w:rsidR="00437F8F" w:rsidRPr="00071E7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994500" w:rsidRPr="00071E7A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  <w:r w:rsidR="00437F8F" w:rsidRPr="00071E7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994500" w:rsidRPr="00071E7A">
              <w:rPr>
                <w:rFonts w:asciiTheme="majorBidi" w:hAnsiTheme="majorBidi" w:cstheme="majorBidi"/>
                <w:sz w:val="30"/>
                <w:szCs w:val="30"/>
                <w:cs/>
              </w:rPr>
              <w:t>และมียอดคงเหลือที่มีนัยสำคัญในงบการเงินรวม ข้าพเจ้าจึงเห็นว่าเรื่องดังกล่าวเป็นเรื่องสำคัญในการตรวจสอบ</w:t>
            </w: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04F57" w14:textId="77777777" w:rsidR="00994500" w:rsidRPr="00071E7A" w:rsidRDefault="00994500" w:rsidP="00994500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71E7A">
              <w:rPr>
                <w:rFonts w:asciiTheme="majorBidi" w:hAnsiTheme="majorBidi" w:cstheme="majorBidi"/>
                <w:sz w:val="30"/>
                <w:szCs w:val="30"/>
                <w:cs/>
              </w:rPr>
              <w:t>วิธีการตรวจสอบของข้าพเจ้าในเรื่องดังกล่าว รวมถึง</w:t>
            </w:r>
          </w:p>
          <w:p w14:paraId="0DF0715C" w14:textId="6867F073" w:rsidR="00994500" w:rsidRPr="00071E7A" w:rsidRDefault="00994500" w:rsidP="004A3B4F">
            <w:pPr>
              <w:pStyle w:val="ListParagraph"/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40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71E7A">
              <w:rPr>
                <w:rFonts w:asciiTheme="majorBidi" w:hAnsiTheme="majorBidi" w:cstheme="majorBidi"/>
                <w:sz w:val="30"/>
                <w:szCs w:val="30"/>
                <w:cs/>
              </w:rPr>
              <w:t>การสอบถามผู้บริหาร เพื่อทำความเข้าใจและประเมินกระบวนการเกี่ยวกับการประมาณมูลค่าที่คาดว่าจะได้รับของ</w:t>
            </w:r>
            <w:r w:rsidR="003F78A1" w:rsidRPr="00071E7A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อสังหาริมทรัพย์พัฒนาเพื่อขาย</w:t>
            </w:r>
            <w:r w:rsidRPr="00071E7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ละทดสอบการควบคุมของกลุ่มบริษัทที่เกี่ยวกับการตรวจสอบการอนุมัติการกำหนดราคาขายและประมาณการต้นทุน </w:t>
            </w:r>
            <w:r w:rsidR="00BF2AEE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การปรับราคาขาย</w:t>
            </w:r>
            <w:r w:rsidRPr="00071E7A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และการทบทวนประมาณการต้นทุน</w:t>
            </w:r>
          </w:p>
          <w:p w14:paraId="5C39851A" w14:textId="5D5CE909" w:rsidR="00994500" w:rsidRPr="00071E7A" w:rsidRDefault="00994500" w:rsidP="004A3B4F">
            <w:pPr>
              <w:pStyle w:val="ListParagraph"/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40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71E7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การประเมินความเหมาะสมของการประมาณการราคาที่คาดว่าจะขายได้ของกลุ่มบริษัท โดยวิธีการเปรียบเทียบประมาณการราคาขายกับราคาที่ขายได้จริง </w:t>
            </w:r>
            <w:r w:rsidR="00BF2AE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และแนวโน้มราคาขายของอสังหาริมทรัพย์</w:t>
            </w:r>
          </w:p>
          <w:p w14:paraId="25B41681" w14:textId="77777777" w:rsidR="00994500" w:rsidRPr="00071E7A" w:rsidRDefault="00994500" w:rsidP="004A3B4F">
            <w:pPr>
              <w:pStyle w:val="ListParagraph"/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40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71E7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ประเมินความสมเหตุสมผลของการประมาณการต้นทุนที่คาดว่าจะก่อสร้างจนแล้วเสร็จโดยการเปรียบเทียบประมาณการต้นทุนกับต้นทุนที่เกิดขึ้นจริงและเอกสารประกอบรายการ </w:t>
            </w:r>
          </w:p>
          <w:p w14:paraId="08D02776" w14:textId="6C6CBB95" w:rsidR="007B0325" w:rsidRPr="00071E7A" w:rsidRDefault="00994500" w:rsidP="004A3B4F">
            <w:pPr>
              <w:pStyle w:val="ListParagraph"/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40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71E7A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การประเมินความเพียงพอของการเปิดเผยข้อมูลใน</w:t>
            </w:r>
            <w:r w:rsidR="002752C9" w:rsidRPr="00071E7A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071E7A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หมายเหตุประกอบงบการเงินตามมาตรฐานการรายงานทางการเงิน</w:t>
            </w:r>
          </w:p>
        </w:tc>
      </w:tr>
    </w:tbl>
    <w:p w14:paraId="127FA9FE" w14:textId="2EA74B18" w:rsidR="001D4E3C" w:rsidRPr="00071E7A" w:rsidRDefault="001D4E3C" w:rsidP="00C14EA0">
      <w:pPr>
        <w:snapToGrid w:val="0"/>
        <w:spacing w:after="120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62F8B47A" w14:textId="77777777" w:rsidR="0056519C" w:rsidRPr="00071E7A" w:rsidRDefault="0056519C" w:rsidP="00C14EA0">
      <w:pPr>
        <w:snapToGrid w:val="0"/>
        <w:spacing w:after="120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06A8CCED" w14:textId="54DBE226" w:rsidR="007B7B13" w:rsidRPr="00071E7A" w:rsidRDefault="007B7B13" w:rsidP="00C14EA0">
      <w:pPr>
        <w:snapToGrid w:val="0"/>
        <w:spacing w:after="120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071E7A">
        <w:rPr>
          <w:rFonts w:asciiTheme="majorBidi" w:eastAsia="Calibri" w:hAnsiTheme="majorBidi" w:cstheme="majorBidi"/>
          <w:i/>
          <w:iCs/>
          <w:sz w:val="30"/>
          <w:szCs w:val="30"/>
          <w:cs/>
        </w:rPr>
        <w:t xml:space="preserve">ข้อมูลอื่น </w:t>
      </w:r>
    </w:p>
    <w:p w14:paraId="14CA55D3" w14:textId="77777777" w:rsidR="007B7B13" w:rsidRPr="00071E7A" w:rsidRDefault="007B7B13" w:rsidP="007B7B13">
      <w:pPr>
        <w:autoSpaceDE w:val="0"/>
        <w:autoSpaceDN w:val="0"/>
        <w:adjustRightInd w:val="0"/>
        <w:jc w:val="thaiDistribute"/>
        <w:rPr>
          <w:rFonts w:asciiTheme="majorBidi" w:eastAsiaTheme="minorHAnsi" w:hAnsiTheme="majorBidi" w:cstheme="majorBidi"/>
          <w:color w:val="000000"/>
          <w:sz w:val="30"/>
          <w:szCs w:val="30"/>
        </w:rPr>
      </w:pPr>
    </w:p>
    <w:p w14:paraId="314B3C32" w14:textId="478BF5D2" w:rsidR="00C62461" w:rsidRPr="00071E7A" w:rsidRDefault="00AC2EB8" w:rsidP="00C62461">
      <w:pPr>
        <w:autoSpaceDE w:val="0"/>
        <w:autoSpaceDN w:val="0"/>
        <w:adjustRightInd w:val="0"/>
        <w:jc w:val="thaiDistribute"/>
        <w:rPr>
          <w:rFonts w:asciiTheme="majorBidi" w:eastAsiaTheme="minorHAnsi" w:hAnsiTheme="majorBidi" w:cstheme="majorBidi"/>
          <w:sz w:val="30"/>
          <w:szCs w:val="30"/>
        </w:rPr>
      </w:pPr>
      <w:r w:rsidRPr="00071E7A">
        <w:rPr>
          <w:rFonts w:asciiTheme="majorBidi" w:eastAsiaTheme="minorHAnsi" w:hAnsiTheme="majorBidi" w:cstheme="majorBidi"/>
          <w:sz w:val="30"/>
          <w:szCs w:val="30"/>
          <w:cs/>
        </w:rPr>
        <w:t>ผู้บริหารเป็นผู้รับผิดชอบ</w:t>
      </w:r>
      <w:r w:rsidRPr="00C01E4E">
        <w:rPr>
          <w:rFonts w:asciiTheme="majorBidi" w:eastAsiaTheme="minorHAnsi" w:hAnsiTheme="majorBidi" w:cstheme="majorBidi"/>
          <w:spacing w:val="-4"/>
          <w:sz w:val="30"/>
          <w:szCs w:val="30"/>
          <w:cs/>
        </w:rPr>
        <w:t>ต่อข้อมูลอื่น</w:t>
      </w:r>
      <w:r w:rsidRPr="00071E7A">
        <w:rPr>
          <w:rFonts w:asciiTheme="majorBidi" w:eastAsiaTheme="minorHAnsi" w:hAnsiTheme="majorBidi" w:cstheme="majorBidi"/>
          <w:sz w:val="30"/>
          <w:szCs w:val="30"/>
          <w:cs/>
        </w:rPr>
        <w:t xml:space="preserve"> ข้อมูลอื่นประกอบด้วย</w:t>
      </w:r>
      <w:r w:rsidRPr="00C01E4E">
        <w:rPr>
          <w:rFonts w:asciiTheme="majorBidi" w:eastAsiaTheme="minorHAnsi" w:hAnsiTheme="majorBidi" w:cstheme="majorBidi"/>
          <w:spacing w:val="-4"/>
          <w:sz w:val="30"/>
          <w:szCs w:val="30"/>
          <w:cs/>
        </w:rPr>
        <w:t>ข้อมูลซึ่งรวมอยู่ในรายงานประจำปี แต่ไม่</w:t>
      </w:r>
      <w:r w:rsidRPr="00C01E4E">
        <w:rPr>
          <w:rFonts w:asciiTheme="majorBidi" w:eastAsiaTheme="minorHAnsi" w:hAnsiTheme="majorBidi" w:cstheme="majorBidi"/>
          <w:spacing w:val="-5"/>
          <w:sz w:val="30"/>
          <w:szCs w:val="30"/>
          <w:cs/>
        </w:rPr>
        <w:t>รวมถึงงบการเงิ</w:t>
      </w:r>
      <w:r w:rsidR="00C01E4E" w:rsidRPr="00C01E4E">
        <w:rPr>
          <w:rFonts w:asciiTheme="majorBidi" w:eastAsiaTheme="minorHAnsi" w:hAnsiTheme="majorBidi" w:cstheme="majorBidi" w:hint="cs"/>
          <w:spacing w:val="-5"/>
          <w:sz w:val="30"/>
          <w:szCs w:val="30"/>
          <w:cs/>
        </w:rPr>
        <w:t>น</w:t>
      </w:r>
      <w:r w:rsidRPr="00C01E4E">
        <w:rPr>
          <w:rFonts w:asciiTheme="majorBidi" w:eastAsiaTheme="minorHAnsi" w:hAnsiTheme="majorBidi" w:cstheme="majorBidi"/>
          <w:spacing w:val="-4"/>
          <w:sz w:val="30"/>
          <w:szCs w:val="30"/>
          <w:cs/>
        </w:rPr>
        <w:t>รวม</w:t>
      </w:r>
      <w:r w:rsidRPr="00071E7A">
        <w:rPr>
          <w:rFonts w:asciiTheme="majorBidi" w:eastAsiaTheme="minorHAnsi" w:hAnsiTheme="majorBidi" w:cstheme="majorBidi"/>
          <w:sz w:val="30"/>
          <w:szCs w:val="30"/>
          <w:cs/>
        </w:rPr>
        <w:t>และงบการเงินเฉพาะกิจการและรายงานของผู้สอบบัญชีที่อยู่ในรายงานนั้น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2E511B03" w14:textId="77777777" w:rsidR="00C62461" w:rsidRPr="00071E7A" w:rsidRDefault="00C62461" w:rsidP="00C62461">
      <w:pPr>
        <w:autoSpaceDE w:val="0"/>
        <w:autoSpaceDN w:val="0"/>
        <w:adjustRightInd w:val="0"/>
        <w:jc w:val="thaiDistribute"/>
        <w:rPr>
          <w:rFonts w:asciiTheme="majorBidi" w:eastAsiaTheme="minorHAnsi" w:hAnsiTheme="majorBidi" w:cstheme="majorBidi"/>
          <w:sz w:val="30"/>
          <w:szCs w:val="30"/>
        </w:rPr>
      </w:pPr>
    </w:p>
    <w:p w14:paraId="78861B8D" w14:textId="0705C727" w:rsidR="00C62461" w:rsidRPr="00071E7A" w:rsidRDefault="00AC2EB8" w:rsidP="00C62461">
      <w:pPr>
        <w:autoSpaceDE w:val="0"/>
        <w:autoSpaceDN w:val="0"/>
        <w:adjustRightInd w:val="0"/>
        <w:jc w:val="thaiDistribute"/>
        <w:rPr>
          <w:rFonts w:asciiTheme="majorBidi" w:eastAsiaTheme="minorHAnsi" w:hAnsiTheme="majorBidi" w:cstheme="majorBidi"/>
          <w:sz w:val="30"/>
          <w:szCs w:val="30"/>
        </w:rPr>
      </w:pPr>
      <w:r w:rsidRPr="00071E7A">
        <w:rPr>
          <w:rFonts w:asciiTheme="majorBidi" w:eastAsiaTheme="minorHAnsi" w:hAnsiTheme="majorBidi" w:cstheme="majorBidi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</w:t>
      </w:r>
      <w:r w:rsidR="00C01E4E">
        <w:rPr>
          <w:rFonts w:asciiTheme="majorBidi" w:eastAsiaTheme="minorHAnsi" w:hAnsiTheme="majorBidi" w:cstheme="majorBidi"/>
          <w:sz w:val="30"/>
          <w:szCs w:val="30"/>
        </w:rPr>
        <w:br/>
      </w:r>
      <w:r w:rsidRPr="00071E7A">
        <w:rPr>
          <w:rFonts w:asciiTheme="majorBidi" w:eastAsiaTheme="minorHAnsi" w:hAnsiTheme="majorBidi" w:cstheme="majorBidi"/>
          <w:sz w:val="30"/>
          <w:szCs w:val="30"/>
          <w:cs/>
        </w:rPr>
        <w:t>ความเชื่อมั่นต่อข้อมูลอื่น</w:t>
      </w:r>
      <w:r w:rsidR="00C62461" w:rsidRPr="00071E7A">
        <w:rPr>
          <w:rFonts w:asciiTheme="majorBidi" w:eastAsiaTheme="minorHAnsi" w:hAnsiTheme="majorBidi" w:cstheme="majorBidi"/>
          <w:sz w:val="30"/>
          <w:szCs w:val="30"/>
        </w:rPr>
        <w:t xml:space="preserve"> </w:t>
      </w:r>
    </w:p>
    <w:p w14:paraId="4BDBEBC7" w14:textId="77777777" w:rsidR="00C62461" w:rsidRPr="00071E7A" w:rsidRDefault="00C62461" w:rsidP="00C62461">
      <w:pPr>
        <w:autoSpaceDE w:val="0"/>
        <w:autoSpaceDN w:val="0"/>
        <w:adjustRightInd w:val="0"/>
        <w:jc w:val="thaiDistribute"/>
        <w:rPr>
          <w:rFonts w:asciiTheme="majorBidi" w:eastAsiaTheme="minorHAnsi" w:hAnsiTheme="majorBidi" w:cstheme="majorBidi"/>
          <w:sz w:val="30"/>
          <w:szCs w:val="30"/>
        </w:rPr>
      </w:pPr>
    </w:p>
    <w:p w14:paraId="4EF11F5D" w14:textId="77777777" w:rsidR="00C62461" w:rsidRPr="00071E7A" w:rsidRDefault="00AC2EB8" w:rsidP="00C62461">
      <w:pPr>
        <w:autoSpaceDE w:val="0"/>
        <w:autoSpaceDN w:val="0"/>
        <w:adjustRightInd w:val="0"/>
        <w:jc w:val="thaiDistribute"/>
        <w:rPr>
          <w:rFonts w:asciiTheme="majorBidi" w:eastAsiaTheme="minorHAnsi" w:hAnsiTheme="majorBidi" w:cstheme="majorBidi"/>
          <w:sz w:val="30"/>
          <w:szCs w:val="30"/>
        </w:rPr>
      </w:pPr>
      <w:r w:rsidRPr="00071E7A">
        <w:rPr>
          <w:rFonts w:asciiTheme="majorBidi" w:eastAsiaTheme="minorHAnsi" w:hAnsiTheme="majorBidi" w:cstheme="majorBidi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 คือ 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  <w:r w:rsidR="00C62461" w:rsidRPr="00071E7A">
        <w:rPr>
          <w:rFonts w:asciiTheme="majorBidi" w:eastAsiaTheme="minorHAnsi" w:hAnsiTheme="majorBidi" w:cstheme="majorBidi"/>
          <w:sz w:val="30"/>
          <w:szCs w:val="30"/>
        </w:rPr>
        <w:t xml:space="preserve"> </w:t>
      </w:r>
    </w:p>
    <w:p w14:paraId="134D061C" w14:textId="77777777" w:rsidR="007B7B13" w:rsidRPr="00071E7A" w:rsidRDefault="007B7B13" w:rsidP="007B7B13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</w:p>
    <w:p w14:paraId="0CF0130D" w14:textId="77777777" w:rsidR="00527A0C" w:rsidRPr="00071E7A" w:rsidRDefault="00527A0C" w:rsidP="007B7B13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  <w:r w:rsidRPr="00071E7A">
        <w:rPr>
          <w:rFonts w:asciiTheme="majorBidi" w:hAnsiTheme="majorBidi" w:cstheme="majorBidi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71179A02" w14:textId="77777777" w:rsidR="00527A0C" w:rsidRPr="00071E7A" w:rsidRDefault="00527A0C" w:rsidP="007B7B13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</w:p>
    <w:p w14:paraId="317C3916" w14:textId="77777777" w:rsidR="007B7B13" w:rsidRPr="00071E7A" w:rsidRDefault="007B7B13" w:rsidP="007B7B13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071E7A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</w:t>
      </w:r>
      <w:r w:rsidRPr="00071E7A">
        <w:rPr>
          <w:rFonts w:asciiTheme="majorBidi" w:eastAsia="Calibri" w:hAnsiTheme="majorBidi" w:cstheme="majorBidi"/>
          <w:i/>
          <w:iCs/>
          <w:color w:val="000000" w:themeColor="text1"/>
          <w:sz w:val="30"/>
          <w:szCs w:val="30"/>
          <w:cs/>
        </w:rPr>
        <w:t>การเงิน</w:t>
      </w:r>
      <w:r w:rsidRPr="00071E7A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</w:rPr>
        <w:t>รวมและงบการเงินเฉพาะกิจการ</w:t>
      </w:r>
    </w:p>
    <w:p w14:paraId="05A6CC4D" w14:textId="77777777" w:rsidR="007B7B13" w:rsidRPr="00071E7A" w:rsidRDefault="007B7B13" w:rsidP="007B7B13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6AF84823" w14:textId="77777777" w:rsidR="00C62461" w:rsidRPr="00071E7A" w:rsidRDefault="00C62461" w:rsidP="00C62461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071E7A">
        <w:rPr>
          <w:rFonts w:asciiTheme="majorBidi" w:eastAsia="Calibri" w:hAnsiTheme="majorBidi" w:cstheme="majorBidi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071E7A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071E7A">
        <w:rPr>
          <w:rFonts w:asciiTheme="majorBidi" w:eastAsia="Calibri" w:hAnsiTheme="majorBidi" w:cstheme="majorBidi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071E7A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071E7A">
        <w:rPr>
          <w:rFonts w:asciiTheme="majorBidi" w:eastAsia="Calibri" w:hAnsiTheme="majorBidi" w:cstheme="majorBidi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51F46053" w14:textId="77777777" w:rsidR="008231EE" w:rsidRPr="00071E7A" w:rsidRDefault="008231EE" w:rsidP="007B7B13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27202280" w14:textId="226531BA" w:rsidR="00C62461" w:rsidRPr="00071E7A" w:rsidRDefault="00C62461" w:rsidP="00C62461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071E7A">
        <w:rPr>
          <w:rFonts w:asciiTheme="majorBidi" w:eastAsia="Calibri" w:hAnsiTheme="majorBidi" w:cstheme="majorBidi"/>
          <w:sz w:val="30"/>
          <w:szCs w:val="30"/>
          <w:cs/>
        </w:rPr>
        <w:t>ในการจัดทำงบการเงิน</w:t>
      </w:r>
      <w:r w:rsidRPr="00071E7A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071E7A">
        <w:rPr>
          <w:rFonts w:asciiTheme="majorBidi" w:eastAsia="Calibri" w:hAnsiTheme="majorBidi" w:cstheme="majorBidi"/>
          <w:sz w:val="30"/>
          <w:szCs w:val="30"/>
          <w:cs/>
        </w:rPr>
        <w:t xml:space="preserve">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047E551E" w14:textId="77777777" w:rsidR="003F4B09" w:rsidRPr="00071E7A" w:rsidRDefault="003F4B09" w:rsidP="00C62461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1070143E" w14:textId="7DFFA4E8" w:rsidR="003F4B09" w:rsidRPr="00071E7A" w:rsidRDefault="00AE77E3" w:rsidP="003F4B09">
      <w:pPr>
        <w:jc w:val="thaiDistribute"/>
        <w:rPr>
          <w:rFonts w:asciiTheme="majorBidi" w:eastAsia="Calibri" w:hAnsiTheme="majorBidi"/>
          <w:sz w:val="30"/>
          <w:szCs w:val="30"/>
        </w:rPr>
      </w:pPr>
      <w:r w:rsidRPr="00071E7A">
        <w:rPr>
          <w:rFonts w:asciiTheme="majorBidi" w:eastAsia="Calibri" w:hAnsiTheme="majorBidi"/>
          <w:sz w:val="30"/>
          <w:szCs w:val="30"/>
          <w:cs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กลุ่มบริษัทและบริษัท</w:t>
      </w:r>
    </w:p>
    <w:p w14:paraId="53664ED1" w14:textId="77777777" w:rsidR="00AE77E3" w:rsidRPr="00071E7A" w:rsidRDefault="00AE77E3" w:rsidP="003F4B09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766A7EE8" w14:textId="46A9351D" w:rsidR="003F4B09" w:rsidRPr="00071E7A" w:rsidRDefault="003F4B09" w:rsidP="003F4B09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2DEF6050" w14:textId="77777777" w:rsidR="003F4B09" w:rsidRPr="00071E7A" w:rsidRDefault="003F4B09" w:rsidP="003F4B09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7B65BD94" w14:textId="77777777" w:rsidR="003F4B09" w:rsidRPr="00071E7A" w:rsidRDefault="003F4B09" w:rsidP="007B7B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i/>
          <w:iCs/>
          <w:sz w:val="24"/>
          <w:szCs w:val="24"/>
          <w:cs/>
        </w:rPr>
      </w:pPr>
    </w:p>
    <w:p w14:paraId="45B2BEC5" w14:textId="77777777" w:rsidR="007B7B13" w:rsidRPr="00071E7A" w:rsidRDefault="00C62461" w:rsidP="007B7B13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71E7A">
        <w:rPr>
          <w:rFonts w:asciiTheme="majorBid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754D5358" w14:textId="77777777" w:rsidR="00C62461" w:rsidRPr="00071E7A" w:rsidRDefault="00C62461" w:rsidP="007B7B13">
      <w:pPr>
        <w:jc w:val="thaiDistribute"/>
        <w:rPr>
          <w:rFonts w:asciiTheme="majorBidi" w:eastAsia="Calibri" w:hAnsiTheme="majorBidi" w:cstheme="majorBidi"/>
          <w:i/>
          <w:iCs/>
          <w:sz w:val="24"/>
          <w:szCs w:val="24"/>
        </w:rPr>
      </w:pPr>
    </w:p>
    <w:p w14:paraId="3283579F" w14:textId="61F257B2" w:rsidR="00C62461" w:rsidRPr="00071E7A" w:rsidRDefault="00C62461" w:rsidP="00C62461">
      <w:pPr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071E7A">
        <w:rPr>
          <w:rFonts w:asciiTheme="majorBidi" w:eastAsia="Calibri" w:hAnsiTheme="majorBidi" w:cstheme="majorBidi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071E7A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071E7A">
        <w:rPr>
          <w:rFonts w:asciiTheme="majorBidi" w:eastAsia="Calibri" w:hAnsiTheme="majorBidi" w:cstheme="majorBidi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</w:t>
      </w:r>
      <w:r w:rsidR="00A92A2F">
        <w:rPr>
          <w:rFonts w:asciiTheme="majorBidi" w:eastAsia="Calibri" w:hAnsiTheme="majorBidi" w:cstheme="majorBidi"/>
          <w:sz w:val="30"/>
          <w:szCs w:val="30"/>
        </w:rPr>
        <w:br/>
      </w:r>
      <w:r w:rsidRPr="00071E7A">
        <w:rPr>
          <w:rFonts w:asciiTheme="majorBidi" w:eastAsia="Calibri" w:hAnsiTheme="majorBidi" w:cstheme="majorBidi"/>
          <w:sz w:val="30"/>
          <w:szCs w:val="30"/>
          <w:cs/>
        </w:rPr>
        <w:t>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</w:t>
      </w:r>
      <w:r w:rsidR="00A92A2F">
        <w:rPr>
          <w:rFonts w:asciiTheme="majorBidi" w:eastAsia="Calibri" w:hAnsiTheme="majorBidi" w:cstheme="majorBidi"/>
          <w:sz w:val="30"/>
          <w:szCs w:val="30"/>
          <w:cs/>
        </w:rPr>
        <w:br/>
      </w:r>
      <w:r w:rsidRPr="00071E7A">
        <w:rPr>
          <w:rFonts w:asciiTheme="majorBidi" w:eastAsia="Calibri" w:hAnsiTheme="majorBidi" w:cstheme="majorBidi"/>
          <w:sz w:val="30"/>
          <w:szCs w:val="30"/>
          <w:cs/>
        </w:rPr>
        <w:t>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071E7A">
        <w:rPr>
          <w:rFonts w:asciiTheme="majorBidi" w:hAnsiTheme="majorBidi" w:cstheme="majorBidi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</w:t>
      </w:r>
      <w:r w:rsidR="00A92A2F">
        <w:rPr>
          <w:rFonts w:asciiTheme="majorBidi" w:hAnsiTheme="majorBidi" w:cstheme="majorBidi"/>
          <w:sz w:val="30"/>
          <w:szCs w:val="30"/>
          <w:cs/>
        </w:rPr>
        <w:br/>
      </w:r>
      <w:r w:rsidRPr="00071E7A">
        <w:rPr>
          <w:rFonts w:asciiTheme="majorBidi" w:hAnsiTheme="majorBidi" w:cstheme="majorBidi"/>
          <w:sz w:val="30"/>
          <w:szCs w:val="30"/>
          <w:cs/>
        </w:rPr>
        <w:t>เฉพาะกิจการเหล่านี้</w:t>
      </w:r>
    </w:p>
    <w:p w14:paraId="73C543F4" w14:textId="77777777" w:rsidR="007B7B13" w:rsidRPr="00071E7A" w:rsidRDefault="007B7B13" w:rsidP="007B7B13">
      <w:pPr>
        <w:jc w:val="thaiDistribute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071E7A">
        <w:rPr>
          <w:rFonts w:asciiTheme="majorBidi" w:hAnsiTheme="majorBidi" w:cstheme="majorBidi"/>
          <w:color w:val="000000" w:themeColor="text1"/>
          <w:sz w:val="24"/>
          <w:szCs w:val="24"/>
          <w:rtl/>
          <w:cs/>
        </w:rPr>
        <w:t xml:space="preserve"> </w:t>
      </w:r>
    </w:p>
    <w:p w14:paraId="71CCD5A2" w14:textId="77777777" w:rsidR="00C62461" w:rsidRPr="00071E7A" w:rsidRDefault="00C62461" w:rsidP="00C62461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071E7A">
        <w:rPr>
          <w:rFonts w:asciiTheme="majorBidi" w:eastAsia="Calibri" w:hAnsiTheme="majorBidi" w:cstheme="majorBidi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5A2C9A91" w14:textId="77777777" w:rsidR="007B7B13" w:rsidRPr="00071E7A" w:rsidRDefault="007B7B13" w:rsidP="007B7B13">
      <w:pPr>
        <w:jc w:val="thaiDistribute"/>
        <w:rPr>
          <w:rFonts w:asciiTheme="majorBidi" w:hAnsiTheme="majorBidi" w:cstheme="majorBidi"/>
          <w:color w:val="000000" w:themeColor="text1"/>
          <w:sz w:val="24"/>
          <w:szCs w:val="24"/>
        </w:rPr>
      </w:pPr>
    </w:p>
    <w:p w14:paraId="7C328A1C" w14:textId="291B3C7B" w:rsidR="00C62461" w:rsidRPr="00071E7A" w:rsidRDefault="00C62461" w:rsidP="004A3B4F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071E7A">
        <w:rPr>
          <w:rFonts w:asciiTheme="majorBidi" w:eastAsia="Calibri" w:hAnsiTheme="majorBidi" w:cstheme="majorBidi"/>
          <w:spacing w:val="-2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071E7A">
        <w:rPr>
          <w:rFonts w:asciiTheme="majorBidi" w:hAnsiTheme="majorBidi" w:cstheme="majorBidi"/>
          <w:spacing w:val="-2"/>
          <w:sz w:val="30"/>
          <w:szCs w:val="30"/>
          <w:cs/>
        </w:rPr>
        <w:t>รวมและ</w:t>
      </w:r>
      <w:r w:rsidR="00A92A2F">
        <w:rPr>
          <w:rFonts w:asciiTheme="majorBidi" w:hAnsiTheme="majorBidi" w:cstheme="majorBidi"/>
          <w:spacing w:val="-2"/>
          <w:sz w:val="30"/>
          <w:szCs w:val="30"/>
          <w:cs/>
        </w:rPr>
        <w:br/>
      </w:r>
      <w:r w:rsidRPr="00071E7A">
        <w:rPr>
          <w:rFonts w:asciiTheme="majorBidi" w:hAnsiTheme="majorBidi" w:cstheme="majorBidi"/>
          <w:spacing w:val="-2"/>
          <w:sz w:val="30"/>
          <w:szCs w:val="30"/>
          <w:cs/>
        </w:rPr>
        <w:t>งบการเงินเฉพาะกิจการ</w:t>
      </w:r>
      <w:r w:rsidRPr="00071E7A">
        <w:rPr>
          <w:rFonts w:asciiTheme="majorBidi" w:eastAsia="Calibri" w:hAnsiTheme="majorBidi" w:cstheme="majorBidi"/>
          <w:spacing w:val="-2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</w:t>
      </w:r>
      <w:r w:rsidRPr="00A92A2F">
        <w:rPr>
          <w:rFonts w:asciiTheme="majorBidi" w:eastAsia="Calibri" w:hAnsiTheme="majorBidi" w:cstheme="majorBidi"/>
          <w:spacing w:val="-2"/>
          <w:sz w:val="30"/>
          <w:szCs w:val="30"/>
          <w:cs/>
        </w:rPr>
        <w:t>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</w:t>
      </w:r>
      <w:r w:rsidRPr="00071E7A">
        <w:rPr>
          <w:rFonts w:asciiTheme="majorBidi" w:eastAsia="Calibri" w:hAnsiTheme="majorBidi" w:cstheme="majorBidi"/>
          <w:spacing w:val="-2"/>
          <w:sz w:val="30"/>
          <w:szCs w:val="30"/>
          <w:cs/>
        </w:rPr>
        <w:t xml:space="preserve">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071E7A">
        <w:rPr>
          <w:rFonts w:asciiTheme="majorBidi" w:hAnsiTheme="majorBidi" w:cstheme="majorBidi"/>
          <w:spacing w:val="-2"/>
          <w:sz w:val="30"/>
          <w:szCs w:val="30"/>
          <w:cs/>
        </w:rPr>
        <w:t>ายใน</w:t>
      </w:r>
    </w:p>
    <w:p w14:paraId="39E9416B" w14:textId="77777777" w:rsidR="008231EE" w:rsidRPr="00071E7A" w:rsidRDefault="00C62461" w:rsidP="004A3B4F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071E7A">
        <w:rPr>
          <w:rFonts w:asciiTheme="majorBidi" w:eastAsia="Calibri" w:hAnsiTheme="majorBidi" w:cstheme="majorBidi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</w:t>
      </w:r>
      <w:r w:rsidRPr="00071E7A">
        <w:rPr>
          <w:rFonts w:asciiTheme="majorBidi" w:hAnsiTheme="majorBidi" w:cstheme="majorBidi"/>
          <w:sz w:val="30"/>
          <w:szCs w:val="30"/>
          <w:cs/>
        </w:rPr>
        <w:t>บริษัท</w:t>
      </w:r>
    </w:p>
    <w:p w14:paraId="447F796B" w14:textId="77777777" w:rsidR="00C445E4" w:rsidRPr="00071E7A" w:rsidRDefault="00C62461" w:rsidP="004A3B4F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071E7A">
        <w:rPr>
          <w:rFonts w:asciiTheme="majorBidi" w:eastAsia="Calibri" w:hAnsiTheme="majorBidi" w:cstheme="majorBidi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071E7A">
        <w:rPr>
          <w:rFonts w:asciiTheme="majorBidi" w:hAnsiTheme="majorBidi" w:cstheme="majorBidi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6961C5A6" w14:textId="0ED5F79F" w:rsidR="00C62461" w:rsidRPr="00071E7A" w:rsidRDefault="00C62461" w:rsidP="004A3B4F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071E7A">
        <w:rPr>
          <w:rFonts w:asciiTheme="majorBidi" w:hAnsiTheme="majorBidi" w:cstheme="majorBidi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</w:t>
      </w:r>
      <w:r w:rsidR="00C97601">
        <w:rPr>
          <w:rFonts w:asciiTheme="majorBidi" w:hAnsiTheme="majorBidi" w:cstheme="majorBidi"/>
          <w:sz w:val="30"/>
          <w:szCs w:val="30"/>
          <w:cs/>
        </w:rPr>
        <w:br/>
      </w:r>
      <w:r w:rsidRPr="00071E7A">
        <w:rPr>
          <w:rFonts w:asciiTheme="majorBidi" w:hAnsiTheme="majorBidi" w:cstheme="majorBidi"/>
          <w:sz w:val="30"/>
          <w:szCs w:val="30"/>
          <w:cs/>
        </w:rPr>
        <w:t xml:space="preserve">ถ้าข้าพเจ้าได้ข้อสรุปว่ามีความไม่แน่นอนที่มีสาระสำคัญ </w:t>
      </w:r>
      <w:r w:rsidRPr="00C97601">
        <w:rPr>
          <w:rFonts w:asciiTheme="majorBidi" w:hAnsiTheme="majorBidi" w:cstheme="majorBidi"/>
          <w:spacing w:val="-3"/>
          <w:sz w:val="30"/>
          <w:szCs w:val="30"/>
          <w:cs/>
        </w:rPr>
        <w:t>ข้าพเจ้าต้องกล่าวไว้ในรายงานของผู้สอบบัญชีของ</w:t>
      </w:r>
      <w:r w:rsidRPr="00071E7A">
        <w:rPr>
          <w:rFonts w:asciiTheme="majorBidi" w:hAnsiTheme="majorBidi" w:cstheme="majorBidi"/>
          <w:sz w:val="30"/>
          <w:szCs w:val="30"/>
          <w:cs/>
        </w:rPr>
        <w:t xml:space="preserve">ข้าพเจ้าโดยให้ข้อสังเกตถึงการเปิดเผยข้อมูลในงบการเงินรวมและงบการเงินเฉพาะกิจการที่เกี่ยวข้อง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</w:t>
      </w:r>
    </w:p>
    <w:p w14:paraId="0F763631" w14:textId="776D3388" w:rsidR="00263176" w:rsidRPr="00071E7A" w:rsidRDefault="00263176" w:rsidP="002631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0E72E5D1" w14:textId="6051F4B3" w:rsidR="001D4E3C" w:rsidRDefault="001D4E3C" w:rsidP="007F35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43257189" w14:textId="77777777" w:rsidR="007F35D6" w:rsidRPr="00071E7A" w:rsidRDefault="007F35D6" w:rsidP="007F35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7E68991E" w14:textId="26F5CCE3" w:rsidR="00BF29C5" w:rsidRPr="00071E7A" w:rsidRDefault="00C62461" w:rsidP="004A3B4F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071E7A">
        <w:rPr>
          <w:rFonts w:asciiTheme="majorBidi" w:hAnsiTheme="majorBidi" w:cstheme="majorBidi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</w:t>
      </w:r>
      <w:r w:rsidR="009E40DD">
        <w:rPr>
          <w:rFonts w:asciiTheme="majorBidi" w:hAnsiTheme="majorBidi" w:cstheme="majorBidi"/>
          <w:sz w:val="30"/>
          <w:szCs w:val="30"/>
        </w:rPr>
        <w:br/>
      </w:r>
      <w:r w:rsidRPr="00071E7A">
        <w:rPr>
          <w:rFonts w:asciiTheme="majorBidi" w:hAnsiTheme="majorBidi" w:cstheme="majorBidi"/>
          <w:sz w:val="30"/>
          <w:szCs w:val="30"/>
          <w:cs/>
        </w:rPr>
        <w:t>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</w:t>
      </w:r>
      <w:r w:rsidR="009E40DD">
        <w:rPr>
          <w:rFonts w:asciiTheme="majorBidi" w:hAnsiTheme="majorBidi" w:cstheme="majorBidi"/>
          <w:sz w:val="30"/>
          <w:szCs w:val="30"/>
        </w:rPr>
        <w:br/>
      </w:r>
      <w:r w:rsidRPr="00071E7A">
        <w:rPr>
          <w:rFonts w:asciiTheme="majorBidi" w:hAnsiTheme="majorBidi" w:cstheme="majorBidi"/>
          <w:sz w:val="30"/>
          <w:szCs w:val="30"/>
          <w:cs/>
        </w:rPr>
        <w:t xml:space="preserve">การนำเสนอข้อมูลโดยถูกต้องตามที่ควรหรือไม่ </w:t>
      </w:r>
    </w:p>
    <w:p w14:paraId="0DC7214B" w14:textId="77777777" w:rsidR="00133813" w:rsidRPr="00071E7A" w:rsidRDefault="00C62461" w:rsidP="004A3B4F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071E7A">
        <w:rPr>
          <w:rFonts w:asciiTheme="majorBidi" w:hAnsiTheme="majorBidi" w:cstheme="majorBidi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071E7A">
        <w:rPr>
          <w:rFonts w:asciiTheme="majorBidi" w:hAnsiTheme="majorBidi" w:cstheme="majorBidi"/>
          <w:sz w:val="30"/>
          <w:szCs w:val="30"/>
        </w:rPr>
        <w:t xml:space="preserve"> </w:t>
      </w:r>
      <w:r w:rsidRPr="00071E7A">
        <w:rPr>
          <w:rFonts w:asciiTheme="majorBidi" w:hAnsiTheme="majorBidi" w:cstheme="majorBidi"/>
          <w:sz w:val="30"/>
          <w:szCs w:val="30"/>
          <w:cs/>
        </w:rPr>
        <w:t>ข้าพเจ้ารับผิดชอบต่อการกำหนดแนวทาง การควบคุมดูแล และการปฏิบัติงานตรวจสอบกลุ่มบริษัท</w:t>
      </w:r>
      <w:r w:rsidRPr="00071E7A">
        <w:rPr>
          <w:rFonts w:asciiTheme="majorBidi" w:hAnsiTheme="majorBidi" w:cstheme="majorBidi"/>
          <w:sz w:val="30"/>
          <w:szCs w:val="30"/>
        </w:rPr>
        <w:t xml:space="preserve"> </w:t>
      </w:r>
      <w:r w:rsidRPr="00071E7A">
        <w:rPr>
          <w:rFonts w:asciiTheme="majorBidi" w:hAnsiTheme="majorBidi" w:cstheme="majorBidi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2B54E46F" w14:textId="77777777" w:rsidR="00C62461" w:rsidRPr="00071E7A" w:rsidRDefault="00C62461" w:rsidP="0013381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76" w:lineRule="auto"/>
        <w:ind w:left="540"/>
        <w:contextualSpacing/>
        <w:jc w:val="thaiDistribute"/>
        <w:rPr>
          <w:rFonts w:asciiTheme="majorBidi" w:hAnsiTheme="majorBidi" w:cstheme="majorBidi"/>
          <w:color w:val="000000" w:themeColor="text1"/>
          <w:sz w:val="24"/>
          <w:szCs w:val="24"/>
        </w:rPr>
      </w:pPr>
    </w:p>
    <w:p w14:paraId="72CC33EA" w14:textId="77777777" w:rsidR="00C445E4" w:rsidRPr="00071E7A" w:rsidRDefault="00C445E4" w:rsidP="00C445E4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071E7A">
        <w:rPr>
          <w:rFonts w:asciiTheme="majorBidi" w:eastAsia="Calibri" w:hAnsiTheme="majorBidi" w:cstheme="majorBidi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 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071E7A">
        <w:rPr>
          <w:rFonts w:asciiTheme="majorBidi" w:hAnsiTheme="majorBidi" w:cstheme="majorBidi"/>
          <w:sz w:val="30"/>
          <w:szCs w:val="30"/>
          <w:cs/>
        </w:rPr>
        <w:t>งข้าพเจ้า</w:t>
      </w:r>
    </w:p>
    <w:p w14:paraId="1EF07DB0" w14:textId="77777777" w:rsidR="007B7B13" w:rsidRPr="00071E7A" w:rsidRDefault="007B7B13" w:rsidP="007B7B13">
      <w:pPr>
        <w:jc w:val="thaiDistribute"/>
        <w:rPr>
          <w:rFonts w:asciiTheme="majorBidi" w:eastAsia="Calibri" w:hAnsiTheme="majorBidi" w:cstheme="majorBidi"/>
          <w:color w:val="000000" w:themeColor="text1"/>
          <w:sz w:val="24"/>
          <w:szCs w:val="24"/>
        </w:rPr>
      </w:pPr>
    </w:p>
    <w:p w14:paraId="620A5FD9" w14:textId="7BFACB6D" w:rsidR="00C445E4" w:rsidRPr="00071E7A" w:rsidRDefault="00C445E4" w:rsidP="007B7B13">
      <w:pPr>
        <w:jc w:val="thaiDistribute"/>
        <w:rPr>
          <w:rFonts w:asciiTheme="majorBidi" w:eastAsia="Calibri" w:hAnsiTheme="majorBidi"/>
          <w:sz w:val="30"/>
          <w:szCs w:val="30"/>
        </w:rPr>
      </w:pPr>
      <w:r w:rsidRPr="00071E7A">
        <w:rPr>
          <w:rFonts w:asciiTheme="majorBidi" w:eastAsia="Calibri" w:hAnsiTheme="majorBidi" w:cstheme="majorBidi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="009E40DD">
        <w:rPr>
          <w:rFonts w:asciiTheme="majorBidi" w:eastAsia="Calibri" w:hAnsiTheme="majorBidi" w:cstheme="majorBidi"/>
          <w:sz w:val="30"/>
          <w:szCs w:val="30"/>
        </w:rPr>
        <w:br/>
      </w:r>
      <w:r w:rsidRPr="00071E7A">
        <w:rPr>
          <w:rFonts w:asciiTheme="majorBidi" w:eastAsia="Calibri" w:hAnsiTheme="majorBidi" w:cstheme="majorBidi"/>
          <w:sz w:val="30"/>
          <w:szCs w:val="30"/>
          <w:cs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</w:t>
      </w:r>
      <w:r w:rsidR="00637BEF">
        <w:rPr>
          <w:rFonts w:asciiTheme="majorBidi" w:eastAsia="Calibri" w:hAnsiTheme="majorBidi" w:cstheme="majorBidi"/>
          <w:sz w:val="30"/>
          <w:szCs w:val="30"/>
          <w:cs/>
        </w:rPr>
        <w:br/>
      </w:r>
      <w:r w:rsidRPr="00071E7A">
        <w:rPr>
          <w:rFonts w:asciiTheme="majorBidi" w:eastAsia="Calibri" w:hAnsiTheme="majorBidi" w:cstheme="majorBidi"/>
          <w:sz w:val="30"/>
          <w:szCs w:val="30"/>
          <w:cs/>
        </w:rPr>
        <w:t>เชื่อว่ามีเหตุผลที่บุคคลภายนอกอาจพิจารณาว่ากระทบต่อความเป็นอิสระ</w:t>
      </w:r>
      <w:r w:rsidR="004244A6" w:rsidRPr="00071E7A">
        <w:rPr>
          <w:rFonts w:asciiTheme="majorBidi" w:eastAsia="Calibri" w:hAnsiTheme="majorBidi"/>
          <w:sz w:val="30"/>
          <w:szCs w:val="30"/>
          <w:cs/>
        </w:rPr>
        <w:t>และการดำเนินการเพื่อขจัดอุปสรรคหรือมาตรการป้องกันของข้าพเจ้า</w:t>
      </w:r>
    </w:p>
    <w:p w14:paraId="21B8B2FC" w14:textId="77777777" w:rsidR="004244A6" w:rsidRPr="00071E7A" w:rsidRDefault="004244A6" w:rsidP="007B7B13">
      <w:pPr>
        <w:jc w:val="thaiDistribute"/>
        <w:rPr>
          <w:rFonts w:asciiTheme="majorBidi" w:hAnsiTheme="majorBidi" w:cstheme="majorBidi"/>
          <w:color w:val="000000" w:themeColor="text1"/>
          <w:sz w:val="24"/>
          <w:szCs w:val="24"/>
        </w:rPr>
      </w:pPr>
    </w:p>
    <w:p w14:paraId="430BE6C4" w14:textId="2E4586B4" w:rsidR="00C445E4" w:rsidRPr="00071E7A" w:rsidRDefault="00C445E4" w:rsidP="00C445E4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071E7A">
        <w:rPr>
          <w:rFonts w:asciiTheme="majorBidi" w:hAnsiTheme="majorBidi" w:cstheme="majorBidi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 w:rsidR="009E40DD">
        <w:rPr>
          <w:rFonts w:asciiTheme="majorBidi" w:hAnsiTheme="majorBidi" w:cstheme="majorBidi"/>
          <w:sz w:val="30"/>
          <w:szCs w:val="30"/>
        </w:rPr>
        <w:br/>
      </w:r>
      <w:r w:rsidRPr="00071E7A">
        <w:rPr>
          <w:rFonts w:asciiTheme="majorBidi" w:hAnsiTheme="majorBidi" w:cstheme="majorBidi"/>
          <w:sz w:val="30"/>
          <w:szCs w:val="30"/>
          <w:cs/>
        </w:rPr>
        <w:t xml:space="preserve">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3AA0CC5D" w14:textId="77777777" w:rsidR="007B7B13" w:rsidRPr="00071E7A" w:rsidRDefault="007B7B13" w:rsidP="007B7B13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45CCD97C" w14:textId="77777777" w:rsidR="007B7B13" w:rsidRPr="00071E7A" w:rsidRDefault="007B7B13" w:rsidP="007B7B13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cs/>
        </w:rPr>
      </w:pPr>
    </w:p>
    <w:p w14:paraId="130CF537" w14:textId="77777777" w:rsidR="00C445E4" w:rsidRPr="00071E7A" w:rsidRDefault="00C445E4" w:rsidP="007B7B13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lang w:val="en-US"/>
        </w:rPr>
      </w:pPr>
    </w:p>
    <w:p w14:paraId="7327F6E0" w14:textId="55793BD9" w:rsidR="007B7B13" w:rsidRPr="00071E7A" w:rsidRDefault="007B7B13" w:rsidP="007B7B13">
      <w:pPr>
        <w:pStyle w:val="T"/>
        <w:ind w:left="0" w:right="0"/>
        <w:jc w:val="thaiDistribute"/>
        <w:rPr>
          <w:rFonts w:asciiTheme="majorBidi" w:hAnsiTheme="majorBidi" w:cstheme="majorBidi"/>
          <w:cs/>
        </w:rPr>
      </w:pPr>
      <w:r w:rsidRPr="00071E7A">
        <w:rPr>
          <w:rFonts w:asciiTheme="majorBidi" w:hAnsiTheme="majorBidi" w:cstheme="majorBidi"/>
          <w:cs/>
        </w:rPr>
        <w:t>(</w:t>
      </w:r>
      <w:r w:rsidR="001E5D5E">
        <w:rPr>
          <w:rFonts w:asciiTheme="majorBidi" w:hAnsiTheme="majorBidi" w:cstheme="majorBidi" w:hint="cs"/>
          <w:cs/>
        </w:rPr>
        <w:t>นางสาวสุจิตร</w:t>
      </w:r>
      <w:r w:rsidR="00AD3810">
        <w:rPr>
          <w:rFonts w:asciiTheme="majorBidi" w:hAnsiTheme="majorBidi" w:cstheme="majorBidi" w:hint="cs"/>
          <w:cs/>
        </w:rPr>
        <w:t>า</w:t>
      </w:r>
      <w:r w:rsidR="001E5D5E">
        <w:rPr>
          <w:rFonts w:asciiTheme="majorBidi" w:hAnsiTheme="majorBidi" w:cstheme="majorBidi" w:hint="cs"/>
          <w:cs/>
        </w:rPr>
        <w:t xml:space="preserve"> มะเสนา</w:t>
      </w:r>
      <w:r w:rsidRPr="00071E7A">
        <w:rPr>
          <w:rFonts w:asciiTheme="majorBidi" w:hAnsiTheme="majorBidi" w:cstheme="majorBidi"/>
          <w:cs/>
        </w:rPr>
        <w:t>)</w:t>
      </w:r>
    </w:p>
    <w:p w14:paraId="5F36DC8B" w14:textId="77777777" w:rsidR="007B7B13" w:rsidRPr="00071E7A" w:rsidRDefault="007B7B13" w:rsidP="007B7B13">
      <w:pPr>
        <w:pStyle w:val="T"/>
        <w:ind w:left="0" w:right="0"/>
        <w:jc w:val="thaiDistribute"/>
        <w:rPr>
          <w:rFonts w:asciiTheme="majorBidi" w:hAnsiTheme="majorBidi" w:cstheme="majorBidi"/>
          <w:cs/>
        </w:rPr>
      </w:pPr>
      <w:r w:rsidRPr="00071E7A">
        <w:rPr>
          <w:rFonts w:asciiTheme="majorBidi" w:hAnsiTheme="majorBidi" w:cstheme="majorBidi"/>
          <w:cs/>
        </w:rPr>
        <w:t>ผู้สอบบัญชีรับอนุญาต</w:t>
      </w:r>
    </w:p>
    <w:p w14:paraId="56B7B35C" w14:textId="6FC27BD4" w:rsidR="007B7B13" w:rsidRPr="00071E7A" w:rsidRDefault="007B7B13" w:rsidP="007B7B13">
      <w:pPr>
        <w:pStyle w:val="T"/>
        <w:ind w:left="0" w:right="0"/>
        <w:jc w:val="thaiDistribute"/>
        <w:rPr>
          <w:rFonts w:asciiTheme="majorBidi" w:hAnsiTheme="majorBidi" w:cstheme="majorBidi"/>
          <w:cs/>
        </w:rPr>
      </w:pPr>
      <w:r w:rsidRPr="00071E7A">
        <w:rPr>
          <w:rFonts w:asciiTheme="majorBidi" w:hAnsiTheme="majorBidi" w:cstheme="majorBidi"/>
          <w:cs/>
        </w:rPr>
        <w:t xml:space="preserve">เลขทะเบียน </w:t>
      </w:r>
      <w:r w:rsidR="001E5D5E">
        <w:rPr>
          <w:rFonts w:asciiTheme="majorBidi" w:hAnsiTheme="majorBidi" w:cstheme="majorBidi"/>
          <w:lang w:val="en-US"/>
        </w:rPr>
        <w:t>8645</w:t>
      </w:r>
    </w:p>
    <w:p w14:paraId="6068BBB8" w14:textId="77777777" w:rsidR="007B7B13" w:rsidRPr="00071E7A" w:rsidRDefault="007B7B13" w:rsidP="007B7B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4"/>
          <w:szCs w:val="24"/>
        </w:rPr>
      </w:pPr>
    </w:p>
    <w:p w14:paraId="2CF65FE1" w14:textId="77777777" w:rsidR="007B7B13" w:rsidRPr="00071E7A" w:rsidRDefault="007B7B13" w:rsidP="007B7B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071E7A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02C91302" w14:textId="77777777" w:rsidR="007B7B13" w:rsidRPr="00071E7A" w:rsidRDefault="007B7B13" w:rsidP="007B7B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  <w:r w:rsidRPr="00071E7A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418D36A9" w14:textId="72773C95" w:rsidR="00FB2F8B" w:rsidRPr="003D0B1E" w:rsidRDefault="001E5D5E" w:rsidP="003436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sz w:val="30"/>
          <w:szCs w:val="30"/>
        </w:rPr>
        <w:t>16</w:t>
      </w:r>
      <w:r w:rsidR="00DE0914" w:rsidRPr="00071E7A">
        <w:rPr>
          <w:rFonts w:asciiTheme="majorBidi" w:hAnsiTheme="majorBidi" w:cstheme="majorBidi"/>
          <w:sz w:val="30"/>
          <w:szCs w:val="30"/>
        </w:rPr>
        <w:t xml:space="preserve"> </w:t>
      </w:r>
      <w:r w:rsidR="008231EE" w:rsidRPr="00071E7A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="00A21DFC">
        <w:rPr>
          <w:rFonts w:asciiTheme="majorBidi" w:hAnsiTheme="majorBidi" w:cstheme="majorBidi"/>
          <w:sz w:val="30"/>
          <w:szCs w:val="30"/>
        </w:rPr>
        <w:t>2567</w:t>
      </w:r>
    </w:p>
    <w:sectPr w:rsidR="00FB2F8B" w:rsidRPr="003D0B1E" w:rsidSect="004B65D8">
      <w:headerReference w:type="default" r:id="rId19"/>
      <w:footerReference w:type="default" r:id="rId20"/>
      <w:footerReference w:type="first" r:id="rId21"/>
      <w:type w:val="nextColumn"/>
      <w:pgSz w:w="11909" w:h="16834" w:code="9"/>
      <w:pgMar w:top="691" w:right="1152" w:bottom="576" w:left="1152" w:header="720" w:footer="67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142C37" w14:textId="77777777" w:rsidR="00424A2C" w:rsidRDefault="00424A2C">
      <w:r>
        <w:separator/>
      </w:r>
    </w:p>
  </w:endnote>
  <w:endnote w:type="continuationSeparator" w:id="0">
    <w:p w14:paraId="5020E582" w14:textId="77777777" w:rsidR="00424A2C" w:rsidRDefault="00424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5D270A" w14:textId="257736B4" w:rsidR="002466B2" w:rsidRDefault="002466B2" w:rsidP="006062A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</w:t>
    </w:r>
    <w:r w:rsidR="00EE0AC0" w:rsidRPr="00EE0AC0">
      <w:rPr>
        <w:rStyle w:val="PageNumber"/>
        <w:noProof/>
      </w:rPr>
      <w:t>1</w:t>
    </w:r>
    <w:r>
      <w:rPr>
        <w:rStyle w:val="PageNumber"/>
      </w:rPr>
      <w:fldChar w:fldCharType="end"/>
    </w:r>
  </w:p>
  <w:p w14:paraId="70AF98B3" w14:textId="77777777" w:rsidR="002466B2" w:rsidRDefault="002466B2" w:rsidP="00C56AC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B935B" w14:textId="127306E1" w:rsidR="002466B2" w:rsidRDefault="00EE0AC0" w:rsidP="0091199D">
    <w:pPr>
      <w:jc w:val="center"/>
      <w:rPr>
        <w:rFonts w:ascii="Angsana New" w:hAnsi="Angsana New"/>
        <w:sz w:val="30"/>
        <w:szCs w:val="30"/>
        <w:lang w:val="en-GB"/>
      </w:rPr>
    </w:pPr>
    <w:r w:rsidRPr="00EE0AC0">
      <w:rPr>
        <w:rStyle w:val="PageNumber"/>
        <w:rFonts w:ascii="Angsana New" w:hAnsi="Angsana New"/>
        <w:sz w:val="30"/>
        <w:szCs w:val="30"/>
      </w:rPr>
      <w:t>2</w:t>
    </w:r>
    <w:r w:rsidR="002466B2">
      <w:rPr>
        <w:rStyle w:val="PageNumber"/>
        <w:rFonts w:ascii="Angsana New" w:hAnsi="Angsana New"/>
        <w:sz w:val="30"/>
        <w:szCs w:val="30"/>
      </w:rPr>
      <w:fldChar w:fldCharType="begin"/>
    </w:r>
    <w:r w:rsidR="002466B2">
      <w:rPr>
        <w:rStyle w:val="PageNumber"/>
        <w:rFonts w:ascii="Angsana New" w:hAnsi="Angsana New"/>
        <w:sz w:val="30"/>
        <w:szCs w:val="30"/>
        <w:cs/>
        <w:lang w:val="en-GB"/>
      </w:rPr>
      <w:instrText xml:space="preserve"> </w:instrText>
    </w:r>
    <w:r w:rsidR="002466B2">
      <w:rPr>
        <w:rStyle w:val="PageNumber"/>
        <w:rFonts w:ascii="Angsana New" w:hAnsi="Angsana New"/>
        <w:sz w:val="30"/>
        <w:szCs w:val="30"/>
      </w:rPr>
      <w:instrText>PAGE</w:instrText>
    </w:r>
    <w:r w:rsidR="002466B2">
      <w:rPr>
        <w:rStyle w:val="PageNumber"/>
        <w:rFonts w:ascii="Angsana New" w:hAnsi="Angsana New"/>
        <w:sz w:val="30"/>
        <w:szCs w:val="30"/>
        <w:cs/>
        <w:lang w:val="en-GB"/>
      </w:rPr>
      <w:instrText xml:space="preserve"> </w:instrText>
    </w:r>
    <w:r w:rsidR="002466B2">
      <w:rPr>
        <w:rStyle w:val="PageNumber"/>
        <w:rFonts w:ascii="Angsana New" w:hAnsi="Angsana New"/>
        <w:sz w:val="30"/>
        <w:szCs w:val="30"/>
      </w:rPr>
      <w:fldChar w:fldCharType="separate"/>
    </w:r>
    <w:r w:rsidR="002466B2">
      <w:rPr>
        <w:rStyle w:val="PageNumber"/>
        <w:rFonts w:ascii="Angsana New" w:hAnsi="Angsana New"/>
        <w:noProof/>
        <w:sz w:val="30"/>
        <w:szCs w:val="30"/>
        <w:cs/>
        <w:lang w:val="en-GB"/>
      </w:rPr>
      <w:t>4</w:t>
    </w:r>
    <w:r w:rsidRPr="00EE0AC0">
      <w:rPr>
        <w:rStyle w:val="PageNumber"/>
        <w:rFonts w:ascii="Angsana New" w:hAnsi="Angsana New"/>
        <w:noProof/>
        <w:sz w:val="30"/>
        <w:szCs w:val="30"/>
      </w:rPr>
      <w:t>1</w:t>
    </w:r>
    <w:r w:rsidR="002466B2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862D75" w14:textId="77777777" w:rsidR="002466B2" w:rsidRDefault="002466B2">
    <w:pPr>
      <w:pStyle w:val="Footer"/>
      <w:jc w:val="cen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4780940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12CA0EAF" w14:textId="088D0900" w:rsidR="002466B2" w:rsidRPr="00E779B1" w:rsidRDefault="002466B2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E779B1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E779B1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E779B1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EE0AC0" w:rsidRPr="00EE0AC0">
          <w:rPr>
            <w:rFonts w:asciiTheme="majorBidi" w:hAnsiTheme="majorBidi" w:cstheme="majorBidi"/>
            <w:noProof/>
            <w:sz w:val="30"/>
            <w:szCs w:val="30"/>
          </w:rPr>
          <w:t>5</w:t>
        </w:r>
        <w:r w:rsidRPr="00E779B1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9E8B98" w14:textId="77777777" w:rsidR="002466B2" w:rsidRDefault="002466B2">
    <w:pPr>
      <w:pStyle w:val="Footer"/>
      <w:jc w:val="cen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2371478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2F8C63E1" w14:textId="77777777" w:rsidR="00343643" w:rsidRPr="00E779B1" w:rsidRDefault="00343643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E779B1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E779B1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E779B1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EE0AC0">
          <w:rPr>
            <w:rFonts w:asciiTheme="majorBidi" w:hAnsiTheme="majorBidi" w:cstheme="majorBidi"/>
            <w:noProof/>
            <w:sz w:val="30"/>
            <w:szCs w:val="30"/>
          </w:rPr>
          <w:t>5</w:t>
        </w:r>
        <w:r w:rsidRPr="00E779B1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45D09" w14:textId="0CF6BA04" w:rsidR="00AF5618" w:rsidRPr="003C3524" w:rsidRDefault="00AF5618" w:rsidP="005961B9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  <w:r w:rsidRPr="003C3524">
      <w:rPr>
        <w:rStyle w:val="PageNumber"/>
        <w:rFonts w:ascii="Angsana New" w:hAnsi="Angsana New"/>
        <w:sz w:val="30"/>
        <w:szCs w:val="30"/>
      </w:rPr>
      <w:fldChar w:fldCharType="begin"/>
    </w:r>
    <w:r w:rsidRPr="003C352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C352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Pr="00EE0AC0">
      <w:rPr>
        <w:rStyle w:val="PageNumber"/>
        <w:rFonts w:ascii="Angsana New" w:hAnsi="Angsana New"/>
        <w:noProof/>
        <w:sz w:val="30"/>
        <w:szCs w:val="30"/>
      </w:rPr>
      <w:t>1</w:t>
    </w:r>
    <w:r w:rsidRPr="003C3524">
      <w:rPr>
        <w:rStyle w:val="PageNumber"/>
        <w:rFonts w:ascii="Angsana New" w:hAnsi="Angsana New"/>
        <w:sz w:val="30"/>
        <w:szCs w:val="30"/>
      </w:rPr>
      <w:fldChar w:fldCharType="end"/>
    </w:r>
  </w:p>
  <w:p w14:paraId="5B91DE23" w14:textId="0C13BFF1" w:rsidR="00AF5618" w:rsidRPr="001D2470" w:rsidRDefault="00AF5618" w:rsidP="00C56ACC">
    <w:pPr>
      <w:pStyle w:val="Footer"/>
      <w:ind w:right="360"/>
      <w:rPr>
        <w:rFonts w:ascii="Angsana New" w:hAnsi="Angsana New"/>
        <w:sz w:val="30"/>
        <w:szCs w:val="30"/>
      </w:rPr>
    </w:pPr>
    <w:r w:rsidRPr="001D2470">
      <w:rPr>
        <w:rFonts w:ascii="Angsana New" w:hAnsi="Angsana New"/>
        <w:sz w:val="30"/>
        <w:szCs w:val="30"/>
      </w:rPr>
      <w:fldChar w:fldCharType="begin"/>
    </w:r>
    <w:r w:rsidRPr="001D2470">
      <w:rPr>
        <w:rFonts w:ascii="Angsana New" w:hAnsi="Angsana New"/>
        <w:sz w:val="30"/>
        <w:szCs w:val="30"/>
      </w:rPr>
      <w:instrText xml:space="preserve"> FILENAME </w:instrText>
    </w:r>
    <w:r w:rsidRPr="001D2470">
      <w:rPr>
        <w:rFonts w:ascii="Angsana New" w:hAnsi="Angsana New"/>
        <w:sz w:val="30"/>
        <w:szCs w:val="30"/>
      </w:rPr>
      <w:fldChar w:fldCharType="separate"/>
    </w:r>
    <w:r w:rsidR="004245AB">
      <w:rPr>
        <w:rFonts w:ascii="Angsana New" w:hAnsi="Angsana New"/>
        <w:noProof/>
        <w:sz w:val="30"/>
        <w:szCs w:val="30"/>
      </w:rPr>
      <w:t>1415195_2023 Dec_FSA_Pruksa Holding Public Company Limited_TH_YE Report_v3.docx</w:t>
    </w:r>
    <w:r w:rsidRPr="001D2470">
      <w:rPr>
        <w:rFonts w:ascii="Angsana New" w:hAnsi="Angsana New"/>
        <w:sz w:val="30"/>
        <w:szCs w:val="30"/>
      </w:rPr>
      <w:fldChar w:fldCharType="end"/>
    </w:r>
    <w:r w:rsidRPr="001D2470">
      <w:rPr>
        <w:rFonts w:ascii="Angsana New" w:hAnsi="Angsana New"/>
        <w:sz w:val="30"/>
        <w:szCs w:val="30"/>
      </w:rPr>
      <w:t xml:space="preserve">  </w:t>
    </w:r>
    <w:r>
      <w:rPr>
        <w:rFonts w:ascii="Angsana New" w:hAnsi="Angsana New"/>
        <w:sz w:val="30"/>
        <w:szCs w:val="30"/>
      </w:rPr>
      <w:t xml:space="preserve">                                                                                         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61A5B6" w14:textId="77777777" w:rsidR="00424A2C" w:rsidRDefault="00424A2C">
      <w:r>
        <w:separator/>
      </w:r>
    </w:p>
  </w:footnote>
  <w:footnote w:type="continuationSeparator" w:id="0">
    <w:p w14:paraId="642DE06F" w14:textId="77777777" w:rsidR="00424A2C" w:rsidRDefault="00424A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BE324D" w14:textId="77777777" w:rsidR="002466B2" w:rsidRPr="009F5F90" w:rsidRDefault="002466B2" w:rsidP="003E517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9F5F90">
      <w:rPr>
        <w:rFonts w:ascii="Angsana New" w:hAnsi="Angsana New"/>
        <w:b/>
        <w:bCs/>
        <w:sz w:val="32"/>
        <w:szCs w:val="32"/>
        <w:cs/>
      </w:rPr>
      <w:t>บริษัท พฤกษา เรียลเอสเตท จำกัด (มหาชน)</w:t>
    </w:r>
    <w:r w:rsidRPr="009F5F90">
      <w:rPr>
        <w:rFonts w:ascii="Angsana New" w:hAnsi="Angsana New"/>
        <w:b/>
        <w:bCs/>
        <w:sz w:val="32"/>
        <w:szCs w:val="32"/>
      </w:rPr>
      <w:t xml:space="preserve"> </w:t>
    </w:r>
    <w:r w:rsidRPr="009F5F90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729C7E73" w14:textId="77777777" w:rsidR="002466B2" w:rsidRPr="009F5F90" w:rsidRDefault="002466B2" w:rsidP="003E517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9F5F90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78ABF0BE" w14:textId="77777777" w:rsidR="002466B2" w:rsidRPr="009F5F90" w:rsidRDefault="002466B2" w:rsidP="003E5175">
    <w:pPr>
      <w:pStyle w:val="Header"/>
      <w:spacing w:line="240" w:lineRule="auto"/>
      <w:rPr>
        <w:rFonts w:ascii="Angsana New" w:hAnsi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2F4A1C" w14:textId="77777777" w:rsidR="002466B2" w:rsidRDefault="002466B2">
    <w:pPr>
      <w:pStyle w:val="Header"/>
    </w:pPr>
  </w:p>
  <w:p w14:paraId="343B05D7" w14:textId="77777777" w:rsidR="002466B2" w:rsidRPr="00E807EC" w:rsidRDefault="002466B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DF5BA3" w14:textId="77777777" w:rsidR="002466B2" w:rsidRPr="00222DA0" w:rsidRDefault="002466B2" w:rsidP="00EB33DD">
    <w:pPr>
      <w:pStyle w:val="Header"/>
      <w:rPr>
        <w:rFonts w:asciiTheme="majorBidi" w:hAnsiTheme="majorBidi" w:cstheme="majorBidi"/>
        <w:sz w:val="32"/>
        <w:szCs w:val="32"/>
      </w:rPr>
    </w:pPr>
  </w:p>
  <w:p w14:paraId="76CB5DC5" w14:textId="77777777" w:rsidR="002466B2" w:rsidRPr="00222DA0" w:rsidRDefault="002466B2" w:rsidP="00EB33DD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B522E6" w14:textId="77777777" w:rsidR="002466B2" w:rsidRPr="008F25B0" w:rsidRDefault="002466B2">
    <w:pPr>
      <w:pStyle w:val="Header"/>
      <w:rPr>
        <w:rFonts w:asciiTheme="majorBidi" w:hAnsiTheme="majorBidi" w:cstheme="majorBidi"/>
        <w:sz w:val="32"/>
        <w:szCs w:val="32"/>
      </w:rPr>
    </w:pPr>
  </w:p>
  <w:p w14:paraId="49088D6C" w14:textId="77777777" w:rsidR="002466B2" w:rsidRDefault="002466B2">
    <w:pPr>
      <w:pStyle w:val="Header"/>
      <w:rPr>
        <w:rFonts w:asciiTheme="majorBidi" w:hAnsiTheme="majorBidi" w:cstheme="majorBidi"/>
        <w:sz w:val="32"/>
        <w:szCs w:val="32"/>
      </w:rPr>
    </w:pPr>
  </w:p>
  <w:p w14:paraId="68264717" w14:textId="77777777" w:rsidR="002466B2" w:rsidRDefault="002466B2">
    <w:pPr>
      <w:pStyle w:val="Header"/>
      <w:rPr>
        <w:rFonts w:asciiTheme="majorBidi" w:hAnsiTheme="majorBidi" w:cstheme="majorBidi"/>
        <w:sz w:val="32"/>
        <w:szCs w:val="32"/>
      </w:rPr>
    </w:pPr>
  </w:p>
  <w:p w14:paraId="1F823BE9" w14:textId="77777777" w:rsidR="002466B2" w:rsidRDefault="002466B2">
    <w:pPr>
      <w:pStyle w:val="Header"/>
      <w:rPr>
        <w:rFonts w:asciiTheme="majorBidi" w:hAnsiTheme="majorBidi" w:cstheme="majorBidi"/>
        <w:sz w:val="32"/>
        <w:szCs w:val="32"/>
      </w:rPr>
    </w:pPr>
  </w:p>
  <w:p w14:paraId="62412B77" w14:textId="77777777" w:rsidR="002466B2" w:rsidRDefault="002466B2">
    <w:pPr>
      <w:pStyle w:val="Header"/>
      <w:rPr>
        <w:rFonts w:asciiTheme="majorBidi" w:hAnsiTheme="majorBidi" w:cstheme="majorBidi"/>
        <w:sz w:val="32"/>
        <w:szCs w:val="32"/>
      </w:rPr>
    </w:pPr>
  </w:p>
  <w:p w14:paraId="792D5B8E" w14:textId="77777777" w:rsidR="002466B2" w:rsidRDefault="002466B2">
    <w:pPr>
      <w:pStyle w:val="Header"/>
      <w:rPr>
        <w:rFonts w:asciiTheme="majorBidi" w:hAnsiTheme="majorBidi" w:cstheme="majorBidi"/>
        <w:sz w:val="32"/>
        <w:szCs w:val="32"/>
      </w:rPr>
    </w:pPr>
  </w:p>
  <w:p w14:paraId="5C1E42EE" w14:textId="77777777" w:rsidR="002466B2" w:rsidRDefault="002466B2">
    <w:pPr>
      <w:pStyle w:val="Header"/>
      <w:rPr>
        <w:rFonts w:asciiTheme="majorBidi" w:hAnsiTheme="majorBidi" w:cstheme="majorBidi"/>
        <w:sz w:val="32"/>
        <w:szCs w:val="32"/>
      </w:rPr>
    </w:pPr>
  </w:p>
  <w:p w14:paraId="0FFA977B" w14:textId="77777777" w:rsidR="002466B2" w:rsidRPr="008F25B0" w:rsidRDefault="002466B2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BA6E2D" w14:textId="77777777" w:rsidR="00343643" w:rsidRPr="009F5F90" w:rsidRDefault="00343643" w:rsidP="00776C29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6A21A809" w14:textId="77777777" w:rsidR="00343643" w:rsidRPr="00776C29" w:rsidRDefault="00343643" w:rsidP="00776C2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EC2068"/>
    <w:multiLevelType w:val="hybridMultilevel"/>
    <w:tmpl w:val="BDF4CC9E"/>
    <w:lvl w:ilvl="0" w:tplc="7FEADAA0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5C3160"/>
    <w:multiLevelType w:val="multilevel"/>
    <w:tmpl w:val="7C903C8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cs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cs"/>
        <w:b w:val="0"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8" w15:restartNumberingAfterBreak="0">
    <w:nsid w:val="18E12164"/>
    <w:multiLevelType w:val="hybridMultilevel"/>
    <w:tmpl w:val="914A3354"/>
    <w:lvl w:ilvl="0" w:tplc="6F7C48C0">
      <w:start w:val="1"/>
      <w:numFmt w:val="thaiLetters"/>
      <w:lvlText w:val="(%1)"/>
      <w:lvlJc w:val="left"/>
      <w:pPr>
        <w:ind w:left="900" w:hanging="360"/>
      </w:pPr>
      <w:rPr>
        <w:rFonts w:hint="default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/>
        <w:i/>
        <w:iCs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1" w15:restartNumberingAfterBreak="0">
    <w:nsid w:val="213C3055"/>
    <w:multiLevelType w:val="hybridMultilevel"/>
    <w:tmpl w:val="A718D9C0"/>
    <w:lvl w:ilvl="0" w:tplc="14FC728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8D5496"/>
    <w:multiLevelType w:val="hybridMultilevel"/>
    <w:tmpl w:val="C18471BE"/>
    <w:lvl w:ilvl="0" w:tplc="FFFFFFFF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  <w:szCs w:val="28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31490504"/>
    <w:multiLevelType w:val="multilevel"/>
    <w:tmpl w:val="89920932"/>
    <w:lvl w:ilvl="0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entative="1">
      <w:start w:val="1"/>
      <w:numFmt w:val="lowerLetter"/>
      <w:lvlText w:val="%2."/>
      <w:lvlJc w:val="left"/>
      <w:pPr>
        <w:ind w:left="1620" w:hanging="360"/>
      </w:pPr>
    </w:lvl>
    <w:lvl w:ilvl="2" w:tentative="1">
      <w:start w:val="1"/>
      <w:numFmt w:val="lowerRoman"/>
      <w:lvlText w:val="%3."/>
      <w:lvlJc w:val="right"/>
      <w:pPr>
        <w:ind w:left="2340" w:hanging="180"/>
      </w:pPr>
    </w:lvl>
    <w:lvl w:ilvl="3" w:tentative="1">
      <w:start w:val="1"/>
      <w:numFmt w:val="decimal"/>
      <w:lvlText w:val="%4."/>
      <w:lvlJc w:val="left"/>
      <w:pPr>
        <w:ind w:left="3060" w:hanging="360"/>
      </w:pPr>
    </w:lvl>
    <w:lvl w:ilvl="4" w:tentative="1">
      <w:start w:val="1"/>
      <w:numFmt w:val="lowerLetter"/>
      <w:lvlText w:val="%5."/>
      <w:lvlJc w:val="left"/>
      <w:pPr>
        <w:ind w:left="3780" w:hanging="360"/>
      </w:pPr>
    </w:lvl>
    <w:lvl w:ilvl="5" w:tentative="1">
      <w:start w:val="1"/>
      <w:numFmt w:val="lowerRoman"/>
      <w:lvlText w:val="%6."/>
      <w:lvlJc w:val="right"/>
      <w:pPr>
        <w:ind w:left="4500" w:hanging="180"/>
      </w:pPr>
    </w:lvl>
    <w:lvl w:ilvl="6" w:tentative="1">
      <w:start w:val="1"/>
      <w:numFmt w:val="decimal"/>
      <w:lvlText w:val="%7."/>
      <w:lvlJc w:val="left"/>
      <w:pPr>
        <w:ind w:left="5220" w:hanging="360"/>
      </w:pPr>
    </w:lvl>
    <w:lvl w:ilvl="7" w:tentative="1">
      <w:start w:val="1"/>
      <w:numFmt w:val="lowerLetter"/>
      <w:lvlText w:val="%8."/>
      <w:lvlJc w:val="left"/>
      <w:pPr>
        <w:ind w:left="5940" w:hanging="360"/>
      </w:pPr>
    </w:lvl>
    <w:lvl w:ilvl="8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3A6C0948"/>
    <w:multiLevelType w:val="hybridMultilevel"/>
    <w:tmpl w:val="7904EB8E"/>
    <w:lvl w:ilvl="0" w:tplc="3E4672FC">
      <w:start w:val="1"/>
      <w:numFmt w:val="thaiLetters"/>
      <w:lvlText w:val="(%1)"/>
      <w:lvlJc w:val="left"/>
      <w:pPr>
        <w:ind w:left="126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3AF87E1B"/>
    <w:multiLevelType w:val="hybridMultilevel"/>
    <w:tmpl w:val="63BA5DAE"/>
    <w:lvl w:ilvl="0" w:tplc="E1C6EBA2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cs="Angsana New" w:hint="default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 w15:restartNumberingAfterBreak="0">
    <w:nsid w:val="3D1D3A8D"/>
    <w:multiLevelType w:val="hybridMultilevel"/>
    <w:tmpl w:val="2CBA4AA4"/>
    <w:lvl w:ilvl="0" w:tplc="DE26DB7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DF5150"/>
    <w:multiLevelType w:val="hybridMultilevel"/>
    <w:tmpl w:val="19CE4B66"/>
    <w:lvl w:ilvl="0" w:tplc="E1C6EBA2">
      <w:start w:val="1"/>
      <w:numFmt w:val="thaiLetters"/>
      <w:lvlText w:val="(%1)"/>
      <w:lvlJc w:val="left"/>
      <w:pPr>
        <w:ind w:left="3690" w:hanging="360"/>
      </w:pPr>
      <w:rPr>
        <w:rFonts w:ascii="Angsana New" w:hAnsi="Angsana New" w:cs="Angsana New" w:hint="default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2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2AC7A07"/>
    <w:multiLevelType w:val="multilevel"/>
    <w:tmpl w:val="11AC5880"/>
    <w:lvl w:ilvl="0">
      <w:start w:val="1"/>
      <w:numFmt w:val="thaiLetters"/>
      <w:lvlText w:val="(%1)"/>
      <w:lvlJc w:val="left"/>
      <w:pPr>
        <w:ind w:left="720" w:hanging="360"/>
      </w:pPr>
      <w:rPr>
        <w:rFonts w:hint="default"/>
        <w:lang w:val="en-US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547D8C"/>
    <w:multiLevelType w:val="hybridMultilevel"/>
    <w:tmpl w:val="92D6CA74"/>
    <w:lvl w:ilvl="0" w:tplc="DC9E449C">
      <w:start w:val="1"/>
      <w:numFmt w:val="decimal"/>
      <w:lvlText w:val="(%1)"/>
      <w:lvlJc w:val="left"/>
      <w:pPr>
        <w:ind w:left="1260" w:hanging="360"/>
      </w:p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26" w15:restartNumberingAfterBreak="0">
    <w:nsid w:val="45E2421C"/>
    <w:multiLevelType w:val="hybridMultilevel"/>
    <w:tmpl w:val="0D8614D0"/>
    <w:lvl w:ilvl="0" w:tplc="0F126E54">
      <w:numFmt w:val="bullet"/>
      <w:lvlText w:val="-"/>
      <w:lvlJc w:val="left"/>
      <w:pPr>
        <w:ind w:left="720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170E17"/>
    <w:multiLevelType w:val="hybridMultilevel"/>
    <w:tmpl w:val="C20AA976"/>
    <w:lvl w:ilvl="0" w:tplc="C7102354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F05E89"/>
    <w:multiLevelType w:val="hybridMultilevel"/>
    <w:tmpl w:val="C18471BE"/>
    <w:lvl w:ilvl="0" w:tplc="0D82A4DC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224604"/>
    <w:multiLevelType w:val="hybridMultilevel"/>
    <w:tmpl w:val="412221F8"/>
    <w:lvl w:ilvl="0" w:tplc="8F3C5638">
      <w:start w:val="21"/>
      <w:numFmt w:val="bullet"/>
      <w:lvlText w:val="-"/>
      <w:lvlJc w:val="left"/>
      <w:pPr>
        <w:ind w:left="171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30" w15:restartNumberingAfterBreak="0">
    <w:nsid w:val="64E20BB7"/>
    <w:multiLevelType w:val="hybridMultilevel"/>
    <w:tmpl w:val="6FAA4BE6"/>
    <w:lvl w:ilvl="0" w:tplc="7E8A0558">
      <w:start w:val="4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1" w15:restartNumberingAfterBreak="0">
    <w:nsid w:val="64F67538"/>
    <w:multiLevelType w:val="hybridMultilevel"/>
    <w:tmpl w:val="9454FFB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665C1C30"/>
    <w:multiLevelType w:val="hybridMultilevel"/>
    <w:tmpl w:val="5F48DD6E"/>
    <w:lvl w:ilvl="0" w:tplc="53BCDA14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8B2BB9"/>
    <w:multiLevelType w:val="hybridMultilevel"/>
    <w:tmpl w:val="3CE0C3EE"/>
    <w:lvl w:ilvl="0" w:tplc="F57E9CF4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B4C11EF"/>
    <w:multiLevelType w:val="hybridMultilevel"/>
    <w:tmpl w:val="3FCCF070"/>
    <w:lvl w:ilvl="0" w:tplc="53BCDA14">
      <w:start w:val="1"/>
      <w:numFmt w:val="thaiLetters"/>
      <w:lvlText w:val="(%1)"/>
      <w:lvlJc w:val="left"/>
      <w:pPr>
        <w:ind w:left="45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35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  <w:szCs w:val="28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6" w15:restartNumberingAfterBreak="0">
    <w:nsid w:val="6D7160D8"/>
    <w:multiLevelType w:val="hybridMultilevel"/>
    <w:tmpl w:val="7CAE803E"/>
    <w:lvl w:ilvl="0" w:tplc="5F329018">
      <w:start w:val="1"/>
      <w:numFmt w:val="thaiLetters"/>
      <w:lvlText w:val="(%1)"/>
      <w:lvlJc w:val="left"/>
      <w:pPr>
        <w:ind w:left="1080" w:hanging="54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737352FC"/>
    <w:multiLevelType w:val="multilevel"/>
    <w:tmpl w:val="CAACB082"/>
    <w:lvl w:ilvl="0">
      <w:start w:val="6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38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</w:abstractNum>
  <w:abstractNum w:abstractNumId="39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1746947835">
    <w:abstractNumId w:val="15"/>
  </w:num>
  <w:num w:numId="2" w16cid:durableId="2034305908">
    <w:abstractNumId w:val="21"/>
  </w:num>
  <w:num w:numId="3" w16cid:durableId="1423721964">
    <w:abstractNumId w:val="22"/>
  </w:num>
  <w:num w:numId="4" w16cid:durableId="672337924">
    <w:abstractNumId w:val="10"/>
  </w:num>
  <w:num w:numId="5" w16cid:durableId="104355192">
    <w:abstractNumId w:val="20"/>
  </w:num>
  <w:num w:numId="6" w16cid:durableId="1935286313">
    <w:abstractNumId w:val="3"/>
  </w:num>
  <w:num w:numId="7" w16cid:durableId="297758153">
    <w:abstractNumId w:val="26"/>
  </w:num>
  <w:num w:numId="8" w16cid:durableId="1032996373">
    <w:abstractNumId w:val="8"/>
  </w:num>
  <w:num w:numId="9" w16cid:durableId="609625864">
    <w:abstractNumId w:val="2"/>
  </w:num>
  <w:num w:numId="10" w16cid:durableId="1047608029">
    <w:abstractNumId w:val="1"/>
  </w:num>
  <w:num w:numId="11" w16cid:durableId="1307397253">
    <w:abstractNumId w:val="34"/>
  </w:num>
  <w:num w:numId="12" w16cid:durableId="1711690578">
    <w:abstractNumId w:val="38"/>
  </w:num>
  <w:num w:numId="13" w16cid:durableId="575867348">
    <w:abstractNumId w:val="19"/>
  </w:num>
  <w:num w:numId="14" w16cid:durableId="47382761">
    <w:abstractNumId w:val="32"/>
  </w:num>
  <w:num w:numId="15" w16cid:durableId="31722677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45406347">
    <w:abstractNumId w:val="23"/>
  </w:num>
  <w:num w:numId="17" w16cid:durableId="1674919861">
    <w:abstractNumId w:val="39"/>
  </w:num>
  <w:num w:numId="18" w16cid:durableId="740299876">
    <w:abstractNumId w:val="28"/>
  </w:num>
  <w:num w:numId="19" w16cid:durableId="2127892819">
    <w:abstractNumId w:val="5"/>
  </w:num>
  <w:num w:numId="20" w16cid:durableId="20592412">
    <w:abstractNumId w:val="33"/>
  </w:num>
  <w:num w:numId="21" w16cid:durableId="1428039820">
    <w:abstractNumId w:val="24"/>
  </w:num>
  <w:num w:numId="22" w16cid:durableId="206205458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427189582">
    <w:abstractNumId w:val="35"/>
  </w:num>
  <w:num w:numId="24" w16cid:durableId="1464228582">
    <w:abstractNumId w:val="13"/>
  </w:num>
  <w:num w:numId="25" w16cid:durableId="1721591878">
    <w:abstractNumId w:val="6"/>
  </w:num>
  <w:num w:numId="26" w16cid:durableId="1516962728">
    <w:abstractNumId w:val="27"/>
  </w:num>
  <w:num w:numId="27" w16cid:durableId="1103652317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4982240">
    <w:abstractNumId w:val="0"/>
  </w:num>
  <w:num w:numId="29" w16cid:durableId="1211529429">
    <w:abstractNumId w:val="37"/>
  </w:num>
  <w:num w:numId="30" w16cid:durableId="494876234">
    <w:abstractNumId w:val="18"/>
  </w:num>
  <w:num w:numId="31" w16cid:durableId="1286345949">
    <w:abstractNumId w:val="4"/>
  </w:num>
  <w:num w:numId="32" w16cid:durableId="2132480306">
    <w:abstractNumId w:val="16"/>
  </w:num>
  <w:num w:numId="33" w16cid:durableId="125392838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35641152">
    <w:abstractNumId w:val="11"/>
  </w:num>
  <w:num w:numId="35" w16cid:durableId="1309627567">
    <w:abstractNumId w:val="14"/>
  </w:num>
  <w:num w:numId="36" w16cid:durableId="61787979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683167316">
    <w:abstractNumId w:val="36"/>
  </w:num>
  <w:num w:numId="38" w16cid:durableId="1962347103">
    <w:abstractNumId w:val="29"/>
  </w:num>
  <w:num w:numId="39" w16cid:durableId="1681423061">
    <w:abstractNumId w:val="12"/>
  </w:num>
  <w:num w:numId="40" w16cid:durableId="1772165098">
    <w:abstractNumId w:val="30"/>
  </w:num>
  <w:num w:numId="41" w16cid:durableId="648706447">
    <w:abstractNumId w:val="31"/>
  </w:num>
  <w:num w:numId="42" w16cid:durableId="1393388403">
    <w:abstractNumId w:val="1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1F21"/>
    <w:rsid w:val="00000327"/>
    <w:rsid w:val="000003BB"/>
    <w:rsid w:val="00000875"/>
    <w:rsid w:val="00000B22"/>
    <w:rsid w:val="0000108C"/>
    <w:rsid w:val="000011E0"/>
    <w:rsid w:val="00001228"/>
    <w:rsid w:val="000013E5"/>
    <w:rsid w:val="0000143E"/>
    <w:rsid w:val="000014AF"/>
    <w:rsid w:val="000015C3"/>
    <w:rsid w:val="000017BC"/>
    <w:rsid w:val="00001864"/>
    <w:rsid w:val="0000190B"/>
    <w:rsid w:val="00001B00"/>
    <w:rsid w:val="0000220A"/>
    <w:rsid w:val="00002263"/>
    <w:rsid w:val="0000226D"/>
    <w:rsid w:val="00002443"/>
    <w:rsid w:val="00002B4A"/>
    <w:rsid w:val="00003041"/>
    <w:rsid w:val="0000310D"/>
    <w:rsid w:val="00003299"/>
    <w:rsid w:val="000033EB"/>
    <w:rsid w:val="00003483"/>
    <w:rsid w:val="00003651"/>
    <w:rsid w:val="00003EBA"/>
    <w:rsid w:val="00003FA3"/>
    <w:rsid w:val="000041DD"/>
    <w:rsid w:val="00004651"/>
    <w:rsid w:val="000049E5"/>
    <w:rsid w:val="00004DCD"/>
    <w:rsid w:val="00004E31"/>
    <w:rsid w:val="0000509A"/>
    <w:rsid w:val="000051DE"/>
    <w:rsid w:val="000055F0"/>
    <w:rsid w:val="00005A6E"/>
    <w:rsid w:val="00005BA4"/>
    <w:rsid w:val="00005C00"/>
    <w:rsid w:val="00006022"/>
    <w:rsid w:val="00006061"/>
    <w:rsid w:val="00006307"/>
    <w:rsid w:val="00006775"/>
    <w:rsid w:val="000071AD"/>
    <w:rsid w:val="000071E5"/>
    <w:rsid w:val="00007317"/>
    <w:rsid w:val="00007433"/>
    <w:rsid w:val="0000779F"/>
    <w:rsid w:val="00007ADE"/>
    <w:rsid w:val="00007C06"/>
    <w:rsid w:val="000102F9"/>
    <w:rsid w:val="00010C43"/>
    <w:rsid w:val="00011152"/>
    <w:rsid w:val="0001123C"/>
    <w:rsid w:val="000114BF"/>
    <w:rsid w:val="000114D5"/>
    <w:rsid w:val="00011A16"/>
    <w:rsid w:val="00011ED6"/>
    <w:rsid w:val="00012077"/>
    <w:rsid w:val="000124C2"/>
    <w:rsid w:val="00012514"/>
    <w:rsid w:val="000129E6"/>
    <w:rsid w:val="00013238"/>
    <w:rsid w:val="0001338A"/>
    <w:rsid w:val="00013B13"/>
    <w:rsid w:val="000140D0"/>
    <w:rsid w:val="00014327"/>
    <w:rsid w:val="00014345"/>
    <w:rsid w:val="0001434C"/>
    <w:rsid w:val="000144A7"/>
    <w:rsid w:val="0001484B"/>
    <w:rsid w:val="0001488E"/>
    <w:rsid w:val="00015260"/>
    <w:rsid w:val="00015376"/>
    <w:rsid w:val="00015AC7"/>
    <w:rsid w:val="00016376"/>
    <w:rsid w:val="00016482"/>
    <w:rsid w:val="000165E7"/>
    <w:rsid w:val="00016B7A"/>
    <w:rsid w:val="000174B6"/>
    <w:rsid w:val="000178EA"/>
    <w:rsid w:val="00017B6E"/>
    <w:rsid w:val="0002043D"/>
    <w:rsid w:val="00020572"/>
    <w:rsid w:val="00020A1D"/>
    <w:rsid w:val="00020AEB"/>
    <w:rsid w:val="00020E38"/>
    <w:rsid w:val="00020FF3"/>
    <w:rsid w:val="000210E1"/>
    <w:rsid w:val="000212DF"/>
    <w:rsid w:val="000212F3"/>
    <w:rsid w:val="00021821"/>
    <w:rsid w:val="00021F75"/>
    <w:rsid w:val="000222E3"/>
    <w:rsid w:val="000223C6"/>
    <w:rsid w:val="0002241B"/>
    <w:rsid w:val="00022621"/>
    <w:rsid w:val="0002264F"/>
    <w:rsid w:val="000226B6"/>
    <w:rsid w:val="00022BA7"/>
    <w:rsid w:val="00022BD0"/>
    <w:rsid w:val="0002301C"/>
    <w:rsid w:val="00023253"/>
    <w:rsid w:val="00023761"/>
    <w:rsid w:val="00023BFE"/>
    <w:rsid w:val="00023DC9"/>
    <w:rsid w:val="000242BB"/>
    <w:rsid w:val="000248F8"/>
    <w:rsid w:val="00024964"/>
    <w:rsid w:val="00024A11"/>
    <w:rsid w:val="0002514B"/>
    <w:rsid w:val="00025DD2"/>
    <w:rsid w:val="00025DE7"/>
    <w:rsid w:val="00025EA0"/>
    <w:rsid w:val="00026326"/>
    <w:rsid w:val="000266D4"/>
    <w:rsid w:val="000268A0"/>
    <w:rsid w:val="00026A27"/>
    <w:rsid w:val="00027290"/>
    <w:rsid w:val="000273D5"/>
    <w:rsid w:val="000273E7"/>
    <w:rsid w:val="00027403"/>
    <w:rsid w:val="00027432"/>
    <w:rsid w:val="000276A9"/>
    <w:rsid w:val="00027718"/>
    <w:rsid w:val="00030D23"/>
    <w:rsid w:val="000310C7"/>
    <w:rsid w:val="00031277"/>
    <w:rsid w:val="000317D2"/>
    <w:rsid w:val="000317F7"/>
    <w:rsid w:val="00031EFD"/>
    <w:rsid w:val="00031FD8"/>
    <w:rsid w:val="0003204E"/>
    <w:rsid w:val="000321D0"/>
    <w:rsid w:val="00032380"/>
    <w:rsid w:val="0003239B"/>
    <w:rsid w:val="000325C4"/>
    <w:rsid w:val="000326F9"/>
    <w:rsid w:val="000329F5"/>
    <w:rsid w:val="0003324D"/>
    <w:rsid w:val="000333FD"/>
    <w:rsid w:val="000334D5"/>
    <w:rsid w:val="000336D1"/>
    <w:rsid w:val="00033960"/>
    <w:rsid w:val="0003426F"/>
    <w:rsid w:val="0003446E"/>
    <w:rsid w:val="0003489F"/>
    <w:rsid w:val="000351A5"/>
    <w:rsid w:val="00035278"/>
    <w:rsid w:val="00035478"/>
    <w:rsid w:val="00036364"/>
    <w:rsid w:val="00036675"/>
    <w:rsid w:val="00036B9B"/>
    <w:rsid w:val="000371CA"/>
    <w:rsid w:val="00037A59"/>
    <w:rsid w:val="00037AC1"/>
    <w:rsid w:val="00037DCD"/>
    <w:rsid w:val="00037DF9"/>
    <w:rsid w:val="00040015"/>
    <w:rsid w:val="00040088"/>
    <w:rsid w:val="00040353"/>
    <w:rsid w:val="00040743"/>
    <w:rsid w:val="00040937"/>
    <w:rsid w:val="00040FB6"/>
    <w:rsid w:val="00041082"/>
    <w:rsid w:val="000410BE"/>
    <w:rsid w:val="0004164B"/>
    <w:rsid w:val="000424BD"/>
    <w:rsid w:val="00042A8D"/>
    <w:rsid w:val="0004384B"/>
    <w:rsid w:val="00043944"/>
    <w:rsid w:val="00043F0F"/>
    <w:rsid w:val="0004447F"/>
    <w:rsid w:val="000446BC"/>
    <w:rsid w:val="0004484D"/>
    <w:rsid w:val="000448AA"/>
    <w:rsid w:val="00044E58"/>
    <w:rsid w:val="00045608"/>
    <w:rsid w:val="000457AF"/>
    <w:rsid w:val="00045A9B"/>
    <w:rsid w:val="00045E50"/>
    <w:rsid w:val="00046150"/>
    <w:rsid w:val="00046863"/>
    <w:rsid w:val="00046FA1"/>
    <w:rsid w:val="000471D9"/>
    <w:rsid w:val="000478A2"/>
    <w:rsid w:val="000504FE"/>
    <w:rsid w:val="000505A3"/>
    <w:rsid w:val="000505B2"/>
    <w:rsid w:val="00050845"/>
    <w:rsid w:val="00050B29"/>
    <w:rsid w:val="000511DF"/>
    <w:rsid w:val="000512B4"/>
    <w:rsid w:val="0005147A"/>
    <w:rsid w:val="00051657"/>
    <w:rsid w:val="00051CD4"/>
    <w:rsid w:val="00051E98"/>
    <w:rsid w:val="00051F21"/>
    <w:rsid w:val="00052192"/>
    <w:rsid w:val="000523F0"/>
    <w:rsid w:val="0005265C"/>
    <w:rsid w:val="00052B15"/>
    <w:rsid w:val="00052BA4"/>
    <w:rsid w:val="00052BE5"/>
    <w:rsid w:val="00052E7A"/>
    <w:rsid w:val="00053352"/>
    <w:rsid w:val="0005364F"/>
    <w:rsid w:val="000538D9"/>
    <w:rsid w:val="000548DD"/>
    <w:rsid w:val="000549A6"/>
    <w:rsid w:val="00054ADB"/>
    <w:rsid w:val="00054E66"/>
    <w:rsid w:val="00055011"/>
    <w:rsid w:val="00055141"/>
    <w:rsid w:val="0005531A"/>
    <w:rsid w:val="00055542"/>
    <w:rsid w:val="00055710"/>
    <w:rsid w:val="000557F2"/>
    <w:rsid w:val="00055AB2"/>
    <w:rsid w:val="00055AEE"/>
    <w:rsid w:val="000561B9"/>
    <w:rsid w:val="00056BBF"/>
    <w:rsid w:val="00057033"/>
    <w:rsid w:val="00057830"/>
    <w:rsid w:val="00057D5E"/>
    <w:rsid w:val="00060FE3"/>
    <w:rsid w:val="0006119F"/>
    <w:rsid w:val="000615E7"/>
    <w:rsid w:val="0006167C"/>
    <w:rsid w:val="00061D1B"/>
    <w:rsid w:val="00061D85"/>
    <w:rsid w:val="00061E88"/>
    <w:rsid w:val="00061F9D"/>
    <w:rsid w:val="00062240"/>
    <w:rsid w:val="00062753"/>
    <w:rsid w:val="00062C2C"/>
    <w:rsid w:val="00062E94"/>
    <w:rsid w:val="00062EA7"/>
    <w:rsid w:val="0006367A"/>
    <w:rsid w:val="00063B22"/>
    <w:rsid w:val="000649D1"/>
    <w:rsid w:val="00065245"/>
    <w:rsid w:val="00065736"/>
    <w:rsid w:val="00065DFB"/>
    <w:rsid w:val="00065ED4"/>
    <w:rsid w:val="000660F0"/>
    <w:rsid w:val="00066103"/>
    <w:rsid w:val="000662EE"/>
    <w:rsid w:val="00066745"/>
    <w:rsid w:val="00067603"/>
    <w:rsid w:val="000679F6"/>
    <w:rsid w:val="00070385"/>
    <w:rsid w:val="00070833"/>
    <w:rsid w:val="000709E7"/>
    <w:rsid w:val="00071077"/>
    <w:rsid w:val="00071A32"/>
    <w:rsid w:val="00071C40"/>
    <w:rsid w:val="00071D17"/>
    <w:rsid w:val="00071E7A"/>
    <w:rsid w:val="00072082"/>
    <w:rsid w:val="00072440"/>
    <w:rsid w:val="00072BB1"/>
    <w:rsid w:val="00072C06"/>
    <w:rsid w:val="0007363B"/>
    <w:rsid w:val="00073DAB"/>
    <w:rsid w:val="000744FF"/>
    <w:rsid w:val="000745DC"/>
    <w:rsid w:val="000746D9"/>
    <w:rsid w:val="00074962"/>
    <w:rsid w:val="00074DAB"/>
    <w:rsid w:val="00074DC7"/>
    <w:rsid w:val="000757D0"/>
    <w:rsid w:val="00075826"/>
    <w:rsid w:val="000758C8"/>
    <w:rsid w:val="00075DCB"/>
    <w:rsid w:val="00075F53"/>
    <w:rsid w:val="0007645A"/>
    <w:rsid w:val="00076579"/>
    <w:rsid w:val="00076862"/>
    <w:rsid w:val="0007745B"/>
    <w:rsid w:val="00077662"/>
    <w:rsid w:val="000776C1"/>
    <w:rsid w:val="00077952"/>
    <w:rsid w:val="00077A7D"/>
    <w:rsid w:val="00077D14"/>
    <w:rsid w:val="00077F57"/>
    <w:rsid w:val="000802AA"/>
    <w:rsid w:val="000806E8"/>
    <w:rsid w:val="00080777"/>
    <w:rsid w:val="000807F1"/>
    <w:rsid w:val="000807F9"/>
    <w:rsid w:val="00080D61"/>
    <w:rsid w:val="00081388"/>
    <w:rsid w:val="00081606"/>
    <w:rsid w:val="00081A7F"/>
    <w:rsid w:val="00081CEB"/>
    <w:rsid w:val="00081D1F"/>
    <w:rsid w:val="00081E46"/>
    <w:rsid w:val="00082164"/>
    <w:rsid w:val="0008224D"/>
    <w:rsid w:val="00082610"/>
    <w:rsid w:val="00082D4A"/>
    <w:rsid w:val="00083649"/>
    <w:rsid w:val="0008435E"/>
    <w:rsid w:val="00084383"/>
    <w:rsid w:val="00084728"/>
    <w:rsid w:val="00084DC5"/>
    <w:rsid w:val="00085134"/>
    <w:rsid w:val="000852F2"/>
    <w:rsid w:val="000857D0"/>
    <w:rsid w:val="00085A16"/>
    <w:rsid w:val="00085C75"/>
    <w:rsid w:val="00085C7B"/>
    <w:rsid w:val="00085E19"/>
    <w:rsid w:val="00085E23"/>
    <w:rsid w:val="00085EDC"/>
    <w:rsid w:val="00085FAD"/>
    <w:rsid w:val="0008667A"/>
    <w:rsid w:val="00086862"/>
    <w:rsid w:val="000869EA"/>
    <w:rsid w:val="00086B7D"/>
    <w:rsid w:val="0008740B"/>
    <w:rsid w:val="0008741F"/>
    <w:rsid w:val="0008769B"/>
    <w:rsid w:val="000877A7"/>
    <w:rsid w:val="00087AE1"/>
    <w:rsid w:val="00087DE4"/>
    <w:rsid w:val="00090214"/>
    <w:rsid w:val="0009024E"/>
    <w:rsid w:val="0009030A"/>
    <w:rsid w:val="0009076B"/>
    <w:rsid w:val="00090D6E"/>
    <w:rsid w:val="00090F7F"/>
    <w:rsid w:val="00091089"/>
    <w:rsid w:val="000914A8"/>
    <w:rsid w:val="00091A27"/>
    <w:rsid w:val="00091A68"/>
    <w:rsid w:val="00091B3A"/>
    <w:rsid w:val="00091C65"/>
    <w:rsid w:val="00091CCD"/>
    <w:rsid w:val="00092048"/>
    <w:rsid w:val="0009216A"/>
    <w:rsid w:val="000921F3"/>
    <w:rsid w:val="00092284"/>
    <w:rsid w:val="000929A1"/>
    <w:rsid w:val="00092F9B"/>
    <w:rsid w:val="00093055"/>
    <w:rsid w:val="00093519"/>
    <w:rsid w:val="000936BA"/>
    <w:rsid w:val="00093712"/>
    <w:rsid w:val="00093A5D"/>
    <w:rsid w:val="00094079"/>
    <w:rsid w:val="000947BD"/>
    <w:rsid w:val="000962B5"/>
    <w:rsid w:val="0009640E"/>
    <w:rsid w:val="0009644B"/>
    <w:rsid w:val="00096631"/>
    <w:rsid w:val="00096723"/>
    <w:rsid w:val="000967CD"/>
    <w:rsid w:val="000967FB"/>
    <w:rsid w:val="00096C7A"/>
    <w:rsid w:val="00097413"/>
    <w:rsid w:val="00097568"/>
    <w:rsid w:val="00097870"/>
    <w:rsid w:val="00097902"/>
    <w:rsid w:val="00097D75"/>
    <w:rsid w:val="000A020D"/>
    <w:rsid w:val="000A09D3"/>
    <w:rsid w:val="000A0A19"/>
    <w:rsid w:val="000A16E9"/>
    <w:rsid w:val="000A18DD"/>
    <w:rsid w:val="000A1A40"/>
    <w:rsid w:val="000A214D"/>
    <w:rsid w:val="000A222A"/>
    <w:rsid w:val="000A236C"/>
    <w:rsid w:val="000A2E6B"/>
    <w:rsid w:val="000A3641"/>
    <w:rsid w:val="000A377C"/>
    <w:rsid w:val="000A3A72"/>
    <w:rsid w:val="000A45F2"/>
    <w:rsid w:val="000A4687"/>
    <w:rsid w:val="000A4B57"/>
    <w:rsid w:val="000A4DF5"/>
    <w:rsid w:val="000A50CF"/>
    <w:rsid w:val="000A51D8"/>
    <w:rsid w:val="000A5492"/>
    <w:rsid w:val="000A55AA"/>
    <w:rsid w:val="000A5837"/>
    <w:rsid w:val="000A5CF4"/>
    <w:rsid w:val="000A638D"/>
    <w:rsid w:val="000A66B6"/>
    <w:rsid w:val="000A683C"/>
    <w:rsid w:val="000A6C9B"/>
    <w:rsid w:val="000A6D7A"/>
    <w:rsid w:val="000A7690"/>
    <w:rsid w:val="000A79AA"/>
    <w:rsid w:val="000A7C4B"/>
    <w:rsid w:val="000A7D92"/>
    <w:rsid w:val="000B001D"/>
    <w:rsid w:val="000B0084"/>
    <w:rsid w:val="000B03E1"/>
    <w:rsid w:val="000B04CD"/>
    <w:rsid w:val="000B05FD"/>
    <w:rsid w:val="000B0A23"/>
    <w:rsid w:val="000B0F63"/>
    <w:rsid w:val="000B0F9E"/>
    <w:rsid w:val="000B130F"/>
    <w:rsid w:val="000B194E"/>
    <w:rsid w:val="000B19B8"/>
    <w:rsid w:val="000B2093"/>
    <w:rsid w:val="000B262A"/>
    <w:rsid w:val="000B26B9"/>
    <w:rsid w:val="000B27DC"/>
    <w:rsid w:val="000B315A"/>
    <w:rsid w:val="000B32D7"/>
    <w:rsid w:val="000B3335"/>
    <w:rsid w:val="000B33A5"/>
    <w:rsid w:val="000B367A"/>
    <w:rsid w:val="000B37C8"/>
    <w:rsid w:val="000B3A2E"/>
    <w:rsid w:val="000B3AC0"/>
    <w:rsid w:val="000B3E68"/>
    <w:rsid w:val="000B3E6B"/>
    <w:rsid w:val="000B4068"/>
    <w:rsid w:val="000B4297"/>
    <w:rsid w:val="000B4570"/>
    <w:rsid w:val="000B469D"/>
    <w:rsid w:val="000B473E"/>
    <w:rsid w:val="000B4B6B"/>
    <w:rsid w:val="000B5037"/>
    <w:rsid w:val="000B580A"/>
    <w:rsid w:val="000B598B"/>
    <w:rsid w:val="000B5D89"/>
    <w:rsid w:val="000B5FB6"/>
    <w:rsid w:val="000B628F"/>
    <w:rsid w:val="000B629A"/>
    <w:rsid w:val="000B687F"/>
    <w:rsid w:val="000B7409"/>
    <w:rsid w:val="000B7532"/>
    <w:rsid w:val="000B7D56"/>
    <w:rsid w:val="000C0069"/>
    <w:rsid w:val="000C0130"/>
    <w:rsid w:val="000C09DA"/>
    <w:rsid w:val="000C0D93"/>
    <w:rsid w:val="000C1504"/>
    <w:rsid w:val="000C2EAE"/>
    <w:rsid w:val="000C2FCB"/>
    <w:rsid w:val="000C3256"/>
    <w:rsid w:val="000C36AC"/>
    <w:rsid w:val="000C3BE8"/>
    <w:rsid w:val="000C40C1"/>
    <w:rsid w:val="000C4794"/>
    <w:rsid w:val="000C48B7"/>
    <w:rsid w:val="000C4BFE"/>
    <w:rsid w:val="000C4CB8"/>
    <w:rsid w:val="000C5028"/>
    <w:rsid w:val="000C5338"/>
    <w:rsid w:val="000C5B6A"/>
    <w:rsid w:val="000C646A"/>
    <w:rsid w:val="000C691A"/>
    <w:rsid w:val="000C6DB5"/>
    <w:rsid w:val="000C6F8F"/>
    <w:rsid w:val="000C7288"/>
    <w:rsid w:val="000C7ECA"/>
    <w:rsid w:val="000D0482"/>
    <w:rsid w:val="000D05D2"/>
    <w:rsid w:val="000D061A"/>
    <w:rsid w:val="000D0AE0"/>
    <w:rsid w:val="000D0C95"/>
    <w:rsid w:val="000D0D75"/>
    <w:rsid w:val="000D0F75"/>
    <w:rsid w:val="000D11B6"/>
    <w:rsid w:val="000D1C77"/>
    <w:rsid w:val="000D23A0"/>
    <w:rsid w:val="000D278B"/>
    <w:rsid w:val="000D279E"/>
    <w:rsid w:val="000D29E0"/>
    <w:rsid w:val="000D30E5"/>
    <w:rsid w:val="000D378C"/>
    <w:rsid w:val="000D381E"/>
    <w:rsid w:val="000D4201"/>
    <w:rsid w:val="000D5261"/>
    <w:rsid w:val="000D575C"/>
    <w:rsid w:val="000D5810"/>
    <w:rsid w:val="000D661C"/>
    <w:rsid w:val="000D6AC7"/>
    <w:rsid w:val="000D6CE7"/>
    <w:rsid w:val="000D70B0"/>
    <w:rsid w:val="000D7142"/>
    <w:rsid w:val="000D7358"/>
    <w:rsid w:val="000D7380"/>
    <w:rsid w:val="000D7415"/>
    <w:rsid w:val="000D79AA"/>
    <w:rsid w:val="000D7AB2"/>
    <w:rsid w:val="000D7E10"/>
    <w:rsid w:val="000D7F24"/>
    <w:rsid w:val="000E0030"/>
    <w:rsid w:val="000E04DE"/>
    <w:rsid w:val="000E081B"/>
    <w:rsid w:val="000E0925"/>
    <w:rsid w:val="000E0E91"/>
    <w:rsid w:val="000E171B"/>
    <w:rsid w:val="000E1CC7"/>
    <w:rsid w:val="000E1E41"/>
    <w:rsid w:val="000E20C1"/>
    <w:rsid w:val="000E2570"/>
    <w:rsid w:val="000E282F"/>
    <w:rsid w:val="000E2E00"/>
    <w:rsid w:val="000E358F"/>
    <w:rsid w:val="000E3720"/>
    <w:rsid w:val="000E3793"/>
    <w:rsid w:val="000E3923"/>
    <w:rsid w:val="000E42EC"/>
    <w:rsid w:val="000E4622"/>
    <w:rsid w:val="000E4927"/>
    <w:rsid w:val="000E4BFB"/>
    <w:rsid w:val="000E4E07"/>
    <w:rsid w:val="000E5D55"/>
    <w:rsid w:val="000E63CA"/>
    <w:rsid w:val="000E6683"/>
    <w:rsid w:val="000E6892"/>
    <w:rsid w:val="000E6B6F"/>
    <w:rsid w:val="000E6F2E"/>
    <w:rsid w:val="000E71AD"/>
    <w:rsid w:val="000E7569"/>
    <w:rsid w:val="000E7B02"/>
    <w:rsid w:val="000E7B1F"/>
    <w:rsid w:val="000E7F59"/>
    <w:rsid w:val="000E7FE0"/>
    <w:rsid w:val="000F000B"/>
    <w:rsid w:val="000F0BB6"/>
    <w:rsid w:val="000F12F7"/>
    <w:rsid w:val="000F16A0"/>
    <w:rsid w:val="000F17BE"/>
    <w:rsid w:val="000F1A83"/>
    <w:rsid w:val="000F2304"/>
    <w:rsid w:val="000F257C"/>
    <w:rsid w:val="000F2967"/>
    <w:rsid w:val="000F2976"/>
    <w:rsid w:val="000F2E8F"/>
    <w:rsid w:val="000F2F4B"/>
    <w:rsid w:val="000F3A79"/>
    <w:rsid w:val="000F3DBD"/>
    <w:rsid w:val="000F42D5"/>
    <w:rsid w:val="000F5009"/>
    <w:rsid w:val="000F5578"/>
    <w:rsid w:val="000F5643"/>
    <w:rsid w:val="000F5760"/>
    <w:rsid w:val="000F5762"/>
    <w:rsid w:val="000F58B0"/>
    <w:rsid w:val="000F59A9"/>
    <w:rsid w:val="000F5B18"/>
    <w:rsid w:val="000F5C4A"/>
    <w:rsid w:val="000F5D31"/>
    <w:rsid w:val="000F5EBE"/>
    <w:rsid w:val="000F5FD8"/>
    <w:rsid w:val="000F6560"/>
    <w:rsid w:val="000F65FF"/>
    <w:rsid w:val="000F69FD"/>
    <w:rsid w:val="000F6A8B"/>
    <w:rsid w:val="000F6DE8"/>
    <w:rsid w:val="000F7333"/>
    <w:rsid w:val="000F7514"/>
    <w:rsid w:val="001000E5"/>
    <w:rsid w:val="0010025E"/>
    <w:rsid w:val="001004DA"/>
    <w:rsid w:val="00100F1D"/>
    <w:rsid w:val="001014E0"/>
    <w:rsid w:val="001016D1"/>
    <w:rsid w:val="0010175D"/>
    <w:rsid w:val="00101FD6"/>
    <w:rsid w:val="00102046"/>
    <w:rsid w:val="0010240C"/>
    <w:rsid w:val="00102AEC"/>
    <w:rsid w:val="00102C00"/>
    <w:rsid w:val="001033FD"/>
    <w:rsid w:val="001034A6"/>
    <w:rsid w:val="0010367A"/>
    <w:rsid w:val="0010388A"/>
    <w:rsid w:val="00103A8F"/>
    <w:rsid w:val="00103DEF"/>
    <w:rsid w:val="0010462E"/>
    <w:rsid w:val="001046D1"/>
    <w:rsid w:val="00104B7C"/>
    <w:rsid w:val="00104B91"/>
    <w:rsid w:val="00104C33"/>
    <w:rsid w:val="00104E95"/>
    <w:rsid w:val="00104F2C"/>
    <w:rsid w:val="00105402"/>
    <w:rsid w:val="00105413"/>
    <w:rsid w:val="0010565F"/>
    <w:rsid w:val="001058F3"/>
    <w:rsid w:val="00105BEA"/>
    <w:rsid w:val="00105C31"/>
    <w:rsid w:val="00105FA0"/>
    <w:rsid w:val="00106043"/>
    <w:rsid w:val="00106899"/>
    <w:rsid w:val="00106A36"/>
    <w:rsid w:val="00106C24"/>
    <w:rsid w:val="001074B7"/>
    <w:rsid w:val="00107528"/>
    <w:rsid w:val="00107715"/>
    <w:rsid w:val="00107821"/>
    <w:rsid w:val="00107BCE"/>
    <w:rsid w:val="001100FA"/>
    <w:rsid w:val="001104BA"/>
    <w:rsid w:val="00110567"/>
    <w:rsid w:val="00110719"/>
    <w:rsid w:val="00110922"/>
    <w:rsid w:val="0011122F"/>
    <w:rsid w:val="00111393"/>
    <w:rsid w:val="0011194A"/>
    <w:rsid w:val="00111C36"/>
    <w:rsid w:val="00111C4C"/>
    <w:rsid w:val="00111EC5"/>
    <w:rsid w:val="001120ED"/>
    <w:rsid w:val="00112212"/>
    <w:rsid w:val="001125FA"/>
    <w:rsid w:val="00112B70"/>
    <w:rsid w:val="00112C30"/>
    <w:rsid w:val="00112E06"/>
    <w:rsid w:val="00113633"/>
    <w:rsid w:val="00113685"/>
    <w:rsid w:val="00113773"/>
    <w:rsid w:val="001138B0"/>
    <w:rsid w:val="00114014"/>
    <w:rsid w:val="00114098"/>
    <w:rsid w:val="001140F7"/>
    <w:rsid w:val="001142A2"/>
    <w:rsid w:val="001143D6"/>
    <w:rsid w:val="00114CFD"/>
    <w:rsid w:val="001154AF"/>
    <w:rsid w:val="001154E3"/>
    <w:rsid w:val="0011560F"/>
    <w:rsid w:val="0011578D"/>
    <w:rsid w:val="00115964"/>
    <w:rsid w:val="00115BC1"/>
    <w:rsid w:val="0011622A"/>
    <w:rsid w:val="00116396"/>
    <w:rsid w:val="001165B2"/>
    <w:rsid w:val="00116AD8"/>
    <w:rsid w:val="00116E16"/>
    <w:rsid w:val="00116ECA"/>
    <w:rsid w:val="0011735D"/>
    <w:rsid w:val="0011740A"/>
    <w:rsid w:val="001174A5"/>
    <w:rsid w:val="001176B0"/>
    <w:rsid w:val="001176C1"/>
    <w:rsid w:val="001176E6"/>
    <w:rsid w:val="001177FE"/>
    <w:rsid w:val="001178B7"/>
    <w:rsid w:val="00117968"/>
    <w:rsid w:val="00117F23"/>
    <w:rsid w:val="00120113"/>
    <w:rsid w:val="00120309"/>
    <w:rsid w:val="0012049C"/>
    <w:rsid w:val="00120788"/>
    <w:rsid w:val="00120969"/>
    <w:rsid w:val="00121330"/>
    <w:rsid w:val="0012148A"/>
    <w:rsid w:val="00121B68"/>
    <w:rsid w:val="00121CD5"/>
    <w:rsid w:val="00121E4C"/>
    <w:rsid w:val="00122266"/>
    <w:rsid w:val="001222A6"/>
    <w:rsid w:val="00123327"/>
    <w:rsid w:val="00123516"/>
    <w:rsid w:val="00123B57"/>
    <w:rsid w:val="00123CC2"/>
    <w:rsid w:val="00123CC8"/>
    <w:rsid w:val="00123D61"/>
    <w:rsid w:val="00123F41"/>
    <w:rsid w:val="0012400C"/>
    <w:rsid w:val="001244E5"/>
    <w:rsid w:val="0012483F"/>
    <w:rsid w:val="00124B3C"/>
    <w:rsid w:val="00124C76"/>
    <w:rsid w:val="00124D09"/>
    <w:rsid w:val="00124EA3"/>
    <w:rsid w:val="00125051"/>
    <w:rsid w:val="00125127"/>
    <w:rsid w:val="001251BD"/>
    <w:rsid w:val="00125228"/>
    <w:rsid w:val="00125329"/>
    <w:rsid w:val="00125777"/>
    <w:rsid w:val="001259A9"/>
    <w:rsid w:val="00125A71"/>
    <w:rsid w:val="00125AF8"/>
    <w:rsid w:val="00125B80"/>
    <w:rsid w:val="00125BD9"/>
    <w:rsid w:val="00125E33"/>
    <w:rsid w:val="0012624F"/>
    <w:rsid w:val="001263D9"/>
    <w:rsid w:val="00126713"/>
    <w:rsid w:val="00126F23"/>
    <w:rsid w:val="001271C2"/>
    <w:rsid w:val="00127221"/>
    <w:rsid w:val="0012748F"/>
    <w:rsid w:val="00127E42"/>
    <w:rsid w:val="00130089"/>
    <w:rsid w:val="001304A2"/>
    <w:rsid w:val="00130733"/>
    <w:rsid w:val="00130824"/>
    <w:rsid w:val="001310A1"/>
    <w:rsid w:val="001311D1"/>
    <w:rsid w:val="0013138A"/>
    <w:rsid w:val="0013193C"/>
    <w:rsid w:val="00131957"/>
    <w:rsid w:val="00132259"/>
    <w:rsid w:val="0013278B"/>
    <w:rsid w:val="0013338B"/>
    <w:rsid w:val="00133813"/>
    <w:rsid w:val="00133DDE"/>
    <w:rsid w:val="001342EB"/>
    <w:rsid w:val="00134912"/>
    <w:rsid w:val="00134A35"/>
    <w:rsid w:val="00134B72"/>
    <w:rsid w:val="00134D17"/>
    <w:rsid w:val="00134FF1"/>
    <w:rsid w:val="00135514"/>
    <w:rsid w:val="00135634"/>
    <w:rsid w:val="0013576A"/>
    <w:rsid w:val="00135802"/>
    <w:rsid w:val="00136522"/>
    <w:rsid w:val="0013660A"/>
    <w:rsid w:val="001366A3"/>
    <w:rsid w:val="00136E32"/>
    <w:rsid w:val="0013713B"/>
    <w:rsid w:val="00137F8F"/>
    <w:rsid w:val="00140220"/>
    <w:rsid w:val="00140274"/>
    <w:rsid w:val="001405B5"/>
    <w:rsid w:val="001409C1"/>
    <w:rsid w:val="00140A06"/>
    <w:rsid w:val="00140C4F"/>
    <w:rsid w:val="001412AF"/>
    <w:rsid w:val="001419CB"/>
    <w:rsid w:val="00141BB5"/>
    <w:rsid w:val="00141C2F"/>
    <w:rsid w:val="001420AD"/>
    <w:rsid w:val="00142862"/>
    <w:rsid w:val="00143E25"/>
    <w:rsid w:val="00143EC1"/>
    <w:rsid w:val="00144107"/>
    <w:rsid w:val="00144BCE"/>
    <w:rsid w:val="00144CCD"/>
    <w:rsid w:val="00144EA3"/>
    <w:rsid w:val="00145158"/>
    <w:rsid w:val="001459BE"/>
    <w:rsid w:val="00146070"/>
    <w:rsid w:val="00146101"/>
    <w:rsid w:val="00146180"/>
    <w:rsid w:val="00146B5B"/>
    <w:rsid w:val="001470E0"/>
    <w:rsid w:val="00147F2E"/>
    <w:rsid w:val="0015096D"/>
    <w:rsid w:val="001509D2"/>
    <w:rsid w:val="001511A6"/>
    <w:rsid w:val="001513DA"/>
    <w:rsid w:val="00151BAC"/>
    <w:rsid w:val="00151E9C"/>
    <w:rsid w:val="00152120"/>
    <w:rsid w:val="0015215F"/>
    <w:rsid w:val="00152366"/>
    <w:rsid w:val="00152BBD"/>
    <w:rsid w:val="00152C19"/>
    <w:rsid w:val="00152E34"/>
    <w:rsid w:val="00152F12"/>
    <w:rsid w:val="00152F36"/>
    <w:rsid w:val="001530FD"/>
    <w:rsid w:val="0015311F"/>
    <w:rsid w:val="00153CC4"/>
    <w:rsid w:val="00153F9D"/>
    <w:rsid w:val="00154138"/>
    <w:rsid w:val="00154229"/>
    <w:rsid w:val="00154713"/>
    <w:rsid w:val="0015506B"/>
    <w:rsid w:val="001552EA"/>
    <w:rsid w:val="00155334"/>
    <w:rsid w:val="00155641"/>
    <w:rsid w:val="00155907"/>
    <w:rsid w:val="00155940"/>
    <w:rsid w:val="00155B8E"/>
    <w:rsid w:val="00155D09"/>
    <w:rsid w:val="00155EC1"/>
    <w:rsid w:val="001565C0"/>
    <w:rsid w:val="00156B4F"/>
    <w:rsid w:val="00156D56"/>
    <w:rsid w:val="0015718F"/>
    <w:rsid w:val="0015723A"/>
    <w:rsid w:val="00157746"/>
    <w:rsid w:val="00157A85"/>
    <w:rsid w:val="001604D9"/>
    <w:rsid w:val="00160A16"/>
    <w:rsid w:val="00160FCB"/>
    <w:rsid w:val="00161638"/>
    <w:rsid w:val="0016169F"/>
    <w:rsid w:val="001616E6"/>
    <w:rsid w:val="00161EF3"/>
    <w:rsid w:val="00161FF9"/>
    <w:rsid w:val="00162414"/>
    <w:rsid w:val="0016296D"/>
    <w:rsid w:val="001629E0"/>
    <w:rsid w:val="00162E97"/>
    <w:rsid w:val="00163040"/>
    <w:rsid w:val="0016322F"/>
    <w:rsid w:val="00163558"/>
    <w:rsid w:val="00163681"/>
    <w:rsid w:val="001638BD"/>
    <w:rsid w:val="001639C6"/>
    <w:rsid w:val="00163F84"/>
    <w:rsid w:val="0016444C"/>
    <w:rsid w:val="001645D5"/>
    <w:rsid w:val="0016470D"/>
    <w:rsid w:val="00164933"/>
    <w:rsid w:val="001649D8"/>
    <w:rsid w:val="00164B4E"/>
    <w:rsid w:val="00164DCC"/>
    <w:rsid w:val="0016565F"/>
    <w:rsid w:val="0016596D"/>
    <w:rsid w:val="00165A61"/>
    <w:rsid w:val="00165B87"/>
    <w:rsid w:val="00166166"/>
    <w:rsid w:val="00166D80"/>
    <w:rsid w:val="00167418"/>
    <w:rsid w:val="001700D1"/>
    <w:rsid w:val="00170A3F"/>
    <w:rsid w:val="0017137A"/>
    <w:rsid w:val="001715C7"/>
    <w:rsid w:val="00171CCA"/>
    <w:rsid w:val="00171E94"/>
    <w:rsid w:val="00171EEF"/>
    <w:rsid w:val="0017226E"/>
    <w:rsid w:val="00172C6C"/>
    <w:rsid w:val="00172E4E"/>
    <w:rsid w:val="001733F7"/>
    <w:rsid w:val="0017354D"/>
    <w:rsid w:val="00173B57"/>
    <w:rsid w:val="00173CA5"/>
    <w:rsid w:val="00174865"/>
    <w:rsid w:val="00174928"/>
    <w:rsid w:val="00175420"/>
    <w:rsid w:val="001754E7"/>
    <w:rsid w:val="001757A6"/>
    <w:rsid w:val="001757BF"/>
    <w:rsid w:val="00175BA7"/>
    <w:rsid w:val="00175E8B"/>
    <w:rsid w:val="00175FA5"/>
    <w:rsid w:val="00176B3E"/>
    <w:rsid w:val="00176CCB"/>
    <w:rsid w:val="00176D89"/>
    <w:rsid w:val="00176E3A"/>
    <w:rsid w:val="00176F0C"/>
    <w:rsid w:val="001772EF"/>
    <w:rsid w:val="001775F0"/>
    <w:rsid w:val="0017784C"/>
    <w:rsid w:val="00177AC3"/>
    <w:rsid w:val="00177C3D"/>
    <w:rsid w:val="00177D19"/>
    <w:rsid w:val="00180184"/>
    <w:rsid w:val="0018018D"/>
    <w:rsid w:val="001802EE"/>
    <w:rsid w:val="0018041D"/>
    <w:rsid w:val="00180723"/>
    <w:rsid w:val="001809FA"/>
    <w:rsid w:val="00180CC7"/>
    <w:rsid w:val="001815A8"/>
    <w:rsid w:val="0018166E"/>
    <w:rsid w:val="00181C09"/>
    <w:rsid w:val="00182440"/>
    <w:rsid w:val="00182A51"/>
    <w:rsid w:val="00182B00"/>
    <w:rsid w:val="0018313B"/>
    <w:rsid w:val="00183140"/>
    <w:rsid w:val="00183A2B"/>
    <w:rsid w:val="001841CF"/>
    <w:rsid w:val="0018476D"/>
    <w:rsid w:val="00184B85"/>
    <w:rsid w:val="00184BA6"/>
    <w:rsid w:val="0018551F"/>
    <w:rsid w:val="0018573D"/>
    <w:rsid w:val="001857B8"/>
    <w:rsid w:val="001857EC"/>
    <w:rsid w:val="00185AD9"/>
    <w:rsid w:val="00186198"/>
    <w:rsid w:val="001862B7"/>
    <w:rsid w:val="00186871"/>
    <w:rsid w:val="001874DA"/>
    <w:rsid w:val="0018754C"/>
    <w:rsid w:val="00187559"/>
    <w:rsid w:val="0018769F"/>
    <w:rsid w:val="00187A6B"/>
    <w:rsid w:val="00187B59"/>
    <w:rsid w:val="00187D60"/>
    <w:rsid w:val="00187DBF"/>
    <w:rsid w:val="00190237"/>
    <w:rsid w:val="00190424"/>
    <w:rsid w:val="00190DB3"/>
    <w:rsid w:val="00190F46"/>
    <w:rsid w:val="00191BD8"/>
    <w:rsid w:val="001920B0"/>
    <w:rsid w:val="001924D2"/>
    <w:rsid w:val="001925F2"/>
    <w:rsid w:val="001926B7"/>
    <w:rsid w:val="00192ADF"/>
    <w:rsid w:val="00192C02"/>
    <w:rsid w:val="001935F3"/>
    <w:rsid w:val="00193882"/>
    <w:rsid w:val="00193AA0"/>
    <w:rsid w:val="00193C69"/>
    <w:rsid w:val="00193F0E"/>
    <w:rsid w:val="001944F7"/>
    <w:rsid w:val="0019464B"/>
    <w:rsid w:val="001949E3"/>
    <w:rsid w:val="00194C75"/>
    <w:rsid w:val="001950A1"/>
    <w:rsid w:val="00195382"/>
    <w:rsid w:val="00195599"/>
    <w:rsid w:val="001955EA"/>
    <w:rsid w:val="001957FD"/>
    <w:rsid w:val="00195990"/>
    <w:rsid w:val="00195D31"/>
    <w:rsid w:val="00195EAB"/>
    <w:rsid w:val="00195F00"/>
    <w:rsid w:val="00195F09"/>
    <w:rsid w:val="00195FF8"/>
    <w:rsid w:val="00196049"/>
    <w:rsid w:val="00196B34"/>
    <w:rsid w:val="00196DE1"/>
    <w:rsid w:val="00196F78"/>
    <w:rsid w:val="0019721F"/>
    <w:rsid w:val="001975EC"/>
    <w:rsid w:val="00197624"/>
    <w:rsid w:val="001978EF"/>
    <w:rsid w:val="00197F5A"/>
    <w:rsid w:val="001A0498"/>
    <w:rsid w:val="001A08D5"/>
    <w:rsid w:val="001A14C7"/>
    <w:rsid w:val="001A14D2"/>
    <w:rsid w:val="001A153A"/>
    <w:rsid w:val="001A157D"/>
    <w:rsid w:val="001A1CC4"/>
    <w:rsid w:val="001A1D84"/>
    <w:rsid w:val="001A1E64"/>
    <w:rsid w:val="001A21E0"/>
    <w:rsid w:val="001A25CA"/>
    <w:rsid w:val="001A27CF"/>
    <w:rsid w:val="001A2950"/>
    <w:rsid w:val="001A343F"/>
    <w:rsid w:val="001A3DF0"/>
    <w:rsid w:val="001A4189"/>
    <w:rsid w:val="001A4542"/>
    <w:rsid w:val="001A4AC9"/>
    <w:rsid w:val="001A4BEA"/>
    <w:rsid w:val="001A5273"/>
    <w:rsid w:val="001A5F82"/>
    <w:rsid w:val="001A6040"/>
    <w:rsid w:val="001A6A2B"/>
    <w:rsid w:val="001A71D2"/>
    <w:rsid w:val="001A73B6"/>
    <w:rsid w:val="001A758D"/>
    <w:rsid w:val="001A7835"/>
    <w:rsid w:val="001A7F29"/>
    <w:rsid w:val="001B0480"/>
    <w:rsid w:val="001B049C"/>
    <w:rsid w:val="001B0854"/>
    <w:rsid w:val="001B0A17"/>
    <w:rsid w:val="001B0EC7"/>
    <w:rsid w:val="001B13E5"/>
    <w:rsid w:val="001B15EB"/>
    <w:rsid w:val="001B187A"/>
    <w:rsid w:val="001B1BF5"/>
    <w:rsid w:val="001B1D32"/>
    <w:rsid w:val="001B231E"/>
    <w:rsid w:val="001B2D5E"/>
    <w:rsid w:val="001B2DA7"/>
    <w:rsid w:val="001B3796"/>
    <w:rsid w:val="001B39EF"/>
    <w:rsid w:val="001B3F66"/>
    <w:rsid w:val="001B4203"/>
    <w:rsid w:val="001B42B0"/>
    <w:rsid w:val="001B4615"/>
    <w:rsid w:val="001B49B9"/>
    <w:rsid w:val="001B4DD5"/>
    <w:rsid w:val="001B502B"/>
    <w:rsid w:val="001B50EA"/>
    <w:rsid w:val="001B52C1"/>
    <w:rsid w:val="001B55B2"/>
    <w:rsid w:val="001B5A55"/>
    <w:rsid w:val="001B606B"/>
    <w:rsid w:val="001B6321"/>
    <w:rsid w:val="001B6340"/>
    <w:rsid w:val="001B64A2"/>
    <w:rsid w:val="001B666E"/>
    <w:rsid w:val="001B676A"/>
    <w:rsid w:val="001B6C5C"/>
    <w:rsid w:val="001B79C6"/>
    <w:rsid w:val="001C0055"/>
    <w:rsid w:val="001C01E7"/>
    <w:rsid w:val="001C071A"/>
    <w:rsid w:val="001C08E6"/>
    <w:rsid w:val="001C0A35"/>
    <w:rsid w:val="001C0AC6"/>
    <w:rsid w:val="001C1136"/>
    <w:rsid w:val="001C1436"/>
    <w:rsid w:val="001C1771"/>
    <w:rsid w:val="001C1D8D"/>
    <w:rsid w:val="001C1FAE"/>
    <w:rsid w:val="001C200F"/>
    <w:rsid w:val="001C2085"/>
    <w:rsid w:val="001C2EAD"/>
    <w:rsid w:val="001C2FBA"/>
    <w:rsid w:val="001C30DC"/>
    <w:rsid w:val="001C3896"/>
    <w:rsid w:val="001C3946"/>
    <w:rsid w:val="001C3BD6"/>
    <w:rsid w:val="001C41DE"/>
    <w:rsid w:val="001C441B"/>
    <w:rsid w:val="001C466A"/>
    <w:rsid w:val="001C494F"/>
    <w:rsid w:val="001C4C4D"/>
    <w:rsid w:val="001C4D1F"/>
    <w:rsid w:val="001C4F14"/>
    <w:rsid w:val="001C5D36"/>
    <w:rsid w:val="001C6898"/>
    <w:rsid w:val="001C6E48"/>
    <w:rsid w:val="001C7ACD"/>
    <w:rsid w:val="001D0329"/>
    <w:rsid w:val="001D10CB"/>
    <w:rsid w:val="001D15AF"/>
    <w:rsid w:val="001D1A50"/>
    <w:rsid w:val="001D1B86"/>
    <w:rsid w:val="001D2037"/>
    <w:rsid w:val="001D20F9"/>
    <w:rsid w:val="001D22E5"/>
    <w:rsid w:val="001D2429"/>
    <w:rsid w:val="001D2470"/>
    <w:rsid w:val="001D283E"/>
    <w:rsid w:val="001D28B8"/>
    <w:rsid w:val="001D2E29"/>
    <w:rsid w:val="001D380E"/>
    <w:rsid w:val="001D38AB"/>
    <w:rsid w:val="001D39F0"/>
    <w:rsid w:val="001D3B44"/>
    <w:rsid w:val="001D41FB"/>
    <w:rsid w:val="001D47AF"/>
    <w:rsid w:val="001D48C0"/>
    <w:rsid w:val="001D49D9"/>
    <w:rsid w:val="001D4AEF"/>
    <w:rsid w:val="001D4E3C"/>
    <w:rsid w:val="001D513D"/>
    <w:rsid w:val="001D5215"/>
    <w:rsid w:val="001D558E"/>
    <w:rsid w:val="001D56D0"/>
    <w:rsid w:val="001D58E0"/>
    <w:rsid w:val="001D5918"/>
    <w:rsid w:val="001D5D62"/>
    <w:rsid w:val="001D5D97"/>
    <w:rsid w:val="001D5E8A"/>
    <w:rsid w:val="001D624A"/>
    <w:rsid w:val="001D6C03"/>
    <w:rsid w:val="001D6DB9"/>
    <w:rsid w:val="001D72B1"/>
    <w:rsid w:val="001D758D"/>
    <w:rsid w:val="001D7727"/>
    <w:rsid w:val="001D7A33"/>
    <w:rsid w:val="001E000A"/>
    <w:rsid w:val="001E028F"/>
    <w:rsid w:val="001E09F8"/>
    <w:rsid w:val="001E0B9E"/>
    <w:rsid w:val="001E20BF"/>
    <w:rsid w:val="001E2232"/>
    <w:rsid w:val="001E2B0C"/>
    <w:rsid w:val="001E3253"/>
    <w:rsid w:val="001E393A"/>
    <w:rsid w:val="001E3D77"/>
    <w:rsid w:val="001E434B"/>
    <w:rsid w:val="001E4DBB"/>
    <w:rsid w:val="001E54FF"/>
    <w:rsid w:val="001E5718"/>
    <w:rsid w:val="001E57A5"/>
    <w:rsid w:val="001E5D5E"/>
    <w:rsid w:val="001E5E63"/>
    <w:rsid w:val="001E5F73"/>
    <w:rsid w:val="001E60AA"/>
    <w:rsid w:val="001E625C"/>
    <w:rsid w:val="001E66A7"/>
    <w:rsid w:val="001E670C"/>
    <w:rsid w:val="001E67B8"/>
    <w:rsid w:val="001E67CF"/>
    <w:rsid w:val="001E6E6E"/>
    <w:rsid w:val="001E710D"/>
    <w:rsid w:val="001E73D9"/>
    <w:rsid w:val="001E767B"/>
    <w:rsid w:val="001E7AD4"/>
    <w:rsid w:val="001F01CA"/>
    <w:rsid w:val="001F03B6"/>
    <w:rsid w:val="001F0631"/>
    <w:rsid w:val="001F0ABD"/>
    <w:rsid w:val="001F0B23"/>
    <w:rsid w:val="001F139B"/>
    <w:rsid w:val="001F1410"/>
    <w:rsid w:val="001F185C"/>
    <w:rsid w:val="001F18CA"/>
    <w:rsid w:val="001F226A"/>
    <w:rsid w:val="001F23FC"/>
    <w:rsid w:val="001F245A"/>
    <w:rsid w:val="001F2A86"/>
    <w:rsid w:val="001F2E8A"/>
    <w:rsid w:val="001F2F8B"/>
    <w:rsid w:val="001F3357"/>
    <w:rsid w:val="001F336D"/>
    <w:rsid w:val="001F3612"/>
    <w:rsid w:val="001F389F"/>
    <w:rsid w:val="001F3FCD"/>
    <w:rsid w:val="001F40AE"/>
    <w:rsid w:val="001F41A1"/>
    <w:rsid w:val="001F447C"/>
    <w:rsid w:val="001F4549"/>
    <w:rsid w:val="001F4680"/>
    <w:rsid w:val="001F4FAD"/>
    <w:rsid w:val="001F6158"/>
    <w:rsid w:val="001F635E"/>
    <w:rsid w:val="001F6A4E"/>
    <w:rsid w:val="001F6B1C"/>
    <w:rsid w:val="001F6D46"/>
    <w:rsid w:val="001F6F1C"/>
    <w:rsid w:val="001F6FEB"/>
    <w:rsid w:val="001F7194"/>
    <w:rsid w:val="001F745D"/>
    <w:rsid w:val="001F7737"/>
    <w:rsid w:val="0020043B"/>
    <w:rsid w:val="00200446"/>
    <w:rsid w:val="00200D67"/>
    <w:rsid w:val="00200FB4"/>
    <w:rsid w:val="00201644"/>
    <w:rsid w:val="002018E3"/>
    <w:rsid w:val="002019AD"/>
    <w:rsid w:val="00201A1A"/>
    <w:rsid w:val="00201D23"/>
    <w:rsid w:val="002020FC"/>
    <w:rsid w:val="00202183"/>
    <w:rsid w:val="002023B5"/>
    <w:rsid w:val="00202DD2"/>
    <w:rsid w:val="0020346B"/>
    <w:rsid w:val="00203559"/>
    <w:rsid w:val="00203E01"/>
    <w:rsid w:val="00204046"/>
    <w:rsid w:val="0020510A"/>
    <w:rsid w:val="00205C21"/>
    <w:rsid w:val="002060D7"/>
    <w:rsid w:val="00206114"/>
    <w:rsid w:val="0020667F"/>
    <w:rsid w:val="00206968"/>
    <w:rsid w:val="00206C5C"/>
    <w:rsid w:val="00206F54"/>
    <w:rsid w:val="00207624"/>
    <w:rsid w:val="0020773F"/>
    <w:rsid w:val="002077E8"/>
    <w:rsid w:val="00207D0C"/>
    <w:rsid w:val="0021055B"/>
    <w:rsid w:val="0021081A"/>
    <w:rsid w:val="00210FF0"/>
    <w:rsid w:val="00211167"/>
    <w:rsid w:val="002117FB"/>
    <w:rsid w:val="0021281D"/>
    <w:rsid w:val="00212848"/>
    <w:rsid w:val="00212A5F"/>
    <w:rsid w:val="0021351A"/>
    <w:rsid w:val="002135E9"/>
    <w:rsid w:val="002138C4"/>
    <w:rsid w:val="00214134"/>
    <w:rsid w:val="0021438B"/>
    <w:rsid w:val="002146DB"/>
    <w:rsid w:val="002156E0"/>
    <w:rsid w:val="00215CF2"/>
    <w:rsid w:val="00215E01"/>
    <w:rsid w:val="00215EE6"/>
    <w:rsid w:val="00215F22"/>
    <w:rsid w:val="0021608B"/>
    <w:rsid w:val="00216262"/>
    <w:rsid w:val="00216513"/>
    <w:rsid w:val="0021682A"/>
    <w:rsid w:val="00216908"/>
    <w:rsid w:val="0021707C"/>
    <w:rsid w:val="00217127"/>
    <w:rsid w:val="00217C09"/>
    <w:rsid w:val="00217F6A"/>
    <w:rsid w:val="002207A8"/>
    <w:rsid w:val="00220C4E"/>
    <w:rsid w:val="00220CBE"/>
    <w:rsid w:val="00220F44"/>
    <w:rsid w:val="0022147F"/>
    <w:rsid w:val="0022186B"/>
    <w:rsid w:val="00221CA8"/>
    <w:rsid w:val="0022265F"/>
    <w:rsid w:val="00222667"/>
    <w:rsid w:val="00222747"/>
    <w:rsid w:val="00222AFD"/>
    <w:rsid w:val="00222DA0"/>
    <w:rsid w:val="0022370E"/>
    <w:rsid w:val="00223716"/>
    <w:rsid w:val="00223ACD"/>
    <w:rsid w:val="00223CA2"/>
    <w:rsid w:val="0022424A"/>
    <w:rsid w:val="002245CE"/>
    <w:rsid w:val="002246E3"/>
    <w:rsid w:val="00224733"/>
    <w:rsid w:val="00224958"/>
    <w:rsid w:val="0022507E"/>
    <w:rsid w:val="002253E4"/>
    <w:rsid w:val="0022563E"/>
    <w:rsid w:val="0022594C"/>
    <w:rsid w:val="00225BE0"/>
    <w:rsid w:val="00225CEA"/>
    <w:rsid w:val="0022607D"/>
    <w:rsid w:val="002263BD"/>
    <w:rsid w:val="00226BCA"/>
    <w:rsid w:val="00227DFF"/>
    <w:rsid w:val="002300C8"/>
    <w:rsid w:val="0023023F"/>
    <w:rsid w:val="002304C2"/>
    <w:rsid w:val="00230AD9"/>
    <w:rsid w:val="00230B41"/>
    <w:rsid w:val="00230E77"/>
    <w:rsid w:val="0023103D"/>
    <w:rsid w:val="002311D9"/>
    <w:rsid w:val="00231932"/>
    <w:rsid w:val="00231B15"/>
    <w:rsid w:val="00231D67"/>
    <w:rsid w:val="0023216F"/>
    <w:rsid w:val="0023218D"/>
    <w:rsid w:val="0023238E"/>
    <w:rsid w:val="00232423"/>
    <w:rsid w:val="00232854"/>
    <w:rsid w:val="00232C7A"/>
    <w:rsid w:val="00232D55"/>
    <w:rsid w:val="00232F1D"/>
    <w:rsid w:val="0023342F"/>
    <w:rsid w:val="00233B5C"/>
    <w:rsid w:val="002346D1"/>
    <w:rsid w:val="00234B2D"/>
    <w:rsid w:val="00234F04"/>
    <w:rsid w:val="0023520A"/>
    <w:rsid w:val="00235685"/>
    <w:rsid w:val="00235EFD"/>
    <w:rsid w:val="00236749"/>
    <w:rsid w:val="002371B1"/>
    <w:rsid w:val="0023748E"/>
    <w:rsid w:val="0023774E"/>
    <w:rsid w:val="00237A52"/>
    <w:rsid w:val="002406B3"/>
    <w:rsid w:val="0024083F"/>
    <w:rsid w:val="00240955"/>
    <w:rsid w:val="00240E2F"/>
    <w:rsid w:val="00240E4A"/>
    <w:rsid w:val="00241053"/>
    <w:rsid w:val="00241059"/>
    <w:rsid w:val="00241368"/>
    <w:rsid w:val="00241687"/>
    <w:rsid w:val="002417D3"/>
    <w:rsid w:val="00241C9B"/>
    <w:rsid w:val="00241F51"/>
    <w:rsid w:val="0024217A"/>
    <w:rsid w:val="0024225B"/>
    <w:rsid w:val="00242766"/>
    <w:rsid w:val="00242B09"/>
    <w:rsid w:val="00243161"/>
    <w:rsid w:val="002437EC"/>
    <w:rsid w:val="00243EB2"/>
    <w:rsid w:val="00243F3F"/>
    <w:rsid w:val="002441C0"/>
    <w:rsid w:val="00244FFC"/>
    <w:rsid w:val="0024517B"/>
    <w:rsid w:val="002451C2"/>
    <w:rsid w:val="00245221"/>
    <w:rsid w:val="002452A8"/>
    <w:rsid w:val="002452C3"/>
    <w:rsid w:val="0024547F"/>
    <w:rsid w:val="002454EA"/>
    <w:rsid w:val="00245C99"/>
    <w:rsid w:val="00245FCA"/>
    <w:rsid w:val="00246168"/>
    <w:rsid w:val="00246420"/>
    <w:rsid w:val="002466B2"/>
    <w:rsid w:val="002475C5"/>
    <w:rsid w:val="002476F4"/>
    <w:rsid w:val="00247E4C"/>
    <w:rsid w:val="00247E99"/>
    <w:rsid w:val="00247FB4"/>
    <w:rsid w:val="00250D38"/>
    <w:rsid w:val="00251229"/>
    <w:rsid w:val="00251276"/>
    <w:rsid w:val="0025143D"/>
    <w:rsid w:val="00251557"/>
    <w:rsid w:val="00251A7D"/>
    <w:rsid w:val="00251E16"/>
    <w:rsid w:val="00252262"/>
    <w:rsid w:val="00252A40"/>
    <w:rsid w:val="00252CB3"/>
    <w:rsid w:val="00253023"/>
    <w:rsid w:val="002530EC"/>
    <w:rsid w:val="0025314D"/>
    <w:rsid w:val="002534A7"/>
    <w:rsid w:val="002535A8"/>
    <w:rsid w:val="00253C60"/>
    <w:rsid w:val="00253D4A"/>
    <w:rsid w:val="00253DCF"/>
    <w:rsid w:val="002541A2"/>
    <w:rsid w:val="00254376"/>
    <w:rsid w:val="00254DBB"/>
    <w:rsid w:val="00254E2F"/>
    <w:rsid w:val="00254EFF"/>
    <w:rsid w:val="00254F40"/>
    <w:rsid w:val="00254F57"/>
    <w:rsid w:val="00254F8A"/>
    <w:rsid w:val="00254FB3"/>
    <w:rsid w:val="00255662"/>
    <w:rsid w:val="0025573F"/>
    <w:rsid w:val="0025596A"/>
    <w:rsid w:val="00255B06"/>
    <w:rsid w:val="00255D11"/>
    <w:rsid w:val="00256A12"/>
    <w:rsid w:val="00256B56"/>
    <w:rsid w:val="00256BE6"/>
    <w:rsid w:val="00256C2C"/>
    <w:rsid w:val="00256D19"/>
    <w:rsid w:val="002572E5"/>
    <w:rsid w:val="00257673"/>
    <w:rsid w:val="00257FB0"/>
    <w:rsid w:val="00260250"/>
    <w:rsid w:val="002602BF"/>
    <w:rsid w:val="0026049A"/>
    <w:rsid w:val="002605D1"/>
    <w:rsid w:val="00260C9F"/>
    <w:rsid w:val="00260E17"/>
    <w:rsid w:val="00260F46"/>
    <w:rsid w:val="00261518"/>
    <w:rsid w:val="00261589"/>
    <w:rsid w:val="0026180D"/>
    <w:rsid w:val="00261B80"/>
    <w:rsid w:val="00262139"/>
    <w:rsid w:val="00262472"/>
    <w:rsid w:val="002624B6"/>
    <w:rsid w:val="002626D0"/>
    <w:rsid w:val="002626FC"/>
    <w:rsid w:val="002629B2"/>
    <w:rsid w:val="00262D37"/>
    <w:rsid w:val="00262F58"/>
    <w:rsid w:val="00262FE4"/>
    <w:rsid w:val="00263021"/>
    <w:rsid w:val="00263176"/>
    <w:rsid w:val="002632C6"/>
    <w:rsid w:val="00263CAF"/>
    <w:rsid w:val="00263E2C"/>
    <w:rsid w:val="00264645"/>
    <w:rsid w:val="00264736"/>
    <w:rsid w:val="0026525A"/>
    <w:rsid w:val="002652E7"/>
    <w:rsid w:val="002659D8"/>
    <w:rsid w:val="00265C90"/>
    <w:rsid w:val="002660CD"/>
    <w:rsid w:val="0026620B"/>
    <w:rsid w:val="002663F2"/>
    <w:rsid w:val="00266B8B"/>
    <w:rsid w:val="00266C42"/>
    <w:rsid w:val="00267083"/>
    <w:rsid w:val="002677DB"/>
    <w:rsid w:val="00267CD2"/>
    <w:rsid w:val="002701F9"/>
    <w:rsid w:val="0027037D"/>
    <w:rsid w:val="00270634"/>
    <w:rsid w:val="00270B26"/>
    <w:rsid w:val="00270CC5"/>
    <w:rsid w:val="00271978"/>
    <w:rsid w:val="002719AD"/>
    <w:rsid w:val="00271CBC"/>
    <w:rsid w:val="00271FC5"/>
    <w:rsid w:val="00272213"/>
    <w:rsid w:val="002723FA"/>
    <w:rsid w:val="00272659"/>
    <w:rsid w:val="00272781"/>
    <w:rsid w:val="00272828"/>
    <w:rsid w:val="00272909"/>
    <w:rsid w:val="00272F7D"/>
    <w:rsid w:val="002731F6"/>
    <w:rsid w:val="00273862"/>
    <w:rsid w:val="002738CF"/>
    <w:rsid w:val="00273928"/>
    <w:rsid w:val="00273EFA"/>
    <w:rsid w:val="002740C0"/>
    <w:rsid w:val="0027479C"/>
    <w:rsid w:val="00274B85"/>
    <w:rsid w:val="00274B95"/>
    <w:rsid w:val="002752C9"/>
    <w:rsid w:val="00275DE3"/>
    <w:rsid w:val="00276443"/>
    <w:rsid w:val="00276B2E"/>
    <w:rsid w:val="00276ECA"/>
    <w:rsid w:val="002779B4"/>
    <w:rsid w:val="002779DD"/>
    <w:rsid w:val="002802AD"/>
    <w:rsid w:val="002805DE"/>
    <w:rsid w:val="00280B6C"/>
    <w:rsid w:val="00280CBF"/>
    <w:rsid w:val="00280EB7"/>
    <w:rsid w:val="00280F51"/>
    <w:rsid w:val="00280F60"/>
    <w:rsid w:val="0028120E"/>
    <w:rsid w:val="002812F0"/>
    <w:rsid w:val="002815B6"/>
    <w:rsid w:val="002819C6"/>
    <w:rsid w:val="00281B59"/>
    <w:rsid w:val="00281D56"/>
    <w:rsid w:val="00282617"/>
    <w:rsid w:val="0028299B"/>
    <w:rsid w:val="00282C94"/>
    <w:rsid w:val="00282DC6"/>
    <w:rsid w:val="00282E64"/>
    <w:rsid w:val="00282FCC"/>
    <w:rsid w:val="00283601"/>
    <w:rsid w:val="002838D9"/>
    <w:rsid w:val="0028399A"/>
    <w:rsid w:val="00283AB1"/>
    <w:rsid w:val="00283B78"/>
    <w:rsid w:val="00283C93"/>
    <w:rsid w:val="00284182"/>
    <w:rsid w:val="00284374"/>
    <w:rsid w:val="00284D75"/>
    <w:rsid w:val="00285015"/>
    <w:rsid w:val="00285111"/>
    <w:rsid w:val="0028523C"/>
    <w:rsid w:val="0028577F"/>
    <w:rsid w:val="00285C34"/>
    <w:rsid w:val="00286025"/>
    <w:rsid w:val="00286059"/>
    <w:rsid w:val="0028610E"/>
    <w:rsid w:val="002862D7"/>
    <w:rsid w:val="00286774"/>
    <w:rsid w:val="0028697B"/>
    <w:rsid w:val="00286BB5"/>
    <w:rsid w:val="00286EE7"/>
    <w:rsid w:val="0028723F"/>
    <w:rsid w:val="00287A84"/>
    <w:rsid w:val="00287F25"/>
    <w:rsid w:val="00287FFD"/>
    <w:rsid w:val="00290A9F"/>
    <w:rsid w:val="00291071"/>
    <w:rsid w:val="00291526"/>
    <w:rsid w:val="00291674"/>
    <w:rsid w:val="00291950"/>
    <w:rsid w:val="00291CD0"/>
    <w:rsid w:val="00291EAE"/>
    <w:rsid w:val="00292042"/>
    <w:rsid w:val="00292415"/>
    <w:rsid w:val="00292549"/>
    <w:rsid w:val="00292B28"/>
    <w:rsid w:val="00292BA7"/>
    <w:rsid w:val="00292C68"/>
    <w:rsid w:val="00292E72"/>
    <w:rsid w:val="0029302F"/>
    <w:rsid w:val="00293040"/>
    <w:rsid w:val="00293309"/>
    <w:rsid w:val="002934F0"/>
    <w:rsid w:val="00293557"/>
    <w:rsid w:val="002936BE"/>
    <w:rsid w:val="00293727"/>
    <w:rsid w:val="00293B3D"/>
    <w:rsid w:val="00293FA9"/>
    <w:rsid w:val="0029446C"/>
    <w:rsid w:val="00294718"/>
    <w:rsid w:val="002948D7"/>
    <w:rsid w:val="00294BBE"/>
    <w:rsid w:val="00294C5F"/>
    <w:rsid w:val="0029505B"/>
    <w:rsid w:val="00295423"/>
    <w:rsid w:val="002954AD"/>
    <w:rsid w:val="002955D5"/>
    <w:rsid w:val="002958FB"/>
    <w:rsid w:val="002959A7"/>
    <w:rsid w:val="00295C12"/>
    <w:rsid w:val="00295D06"/>
    <w:rsid w:val="00296170"/>
    <w:rsid w:val="00296621"/>
    <w:rsid w:val="00296856"/>
    <w:rsid w:val="00296898"/>
    <w:rsid w:val="002968F9"/>
    <w:rsid w:val="002969A7"/>
    <w:rsid w:val="0029772F"/>
    <w:rsid w:val="00297AE7"/>
    <w:rsid w:val="00297BE3"/>
    <w:rsid w:val="00297CC4"/>
    <w:rsid w:val="002A003A"/>
    <w:rsid w:val="002A05BF"/>
    <w:rsid w:val="002A0D21"/>
    <w:rsid w:val="002A0DDF"/>
    <w:rsid w:val="002A0E4F"/>
    <w:rsid w:val="002A173B"/>
    <w:rsid w:val="002A1B02"/>
    <w:rsid w:val="002A222E"/>
    <w:rsid w:val="002A23F1"/>
    <w:rsid w:val="002A2542"/>
    <w:rsid w:val="002A26AD"/>
    <w:rsid w:val="002A2813"/>
    <w:rsid w:val="002A2936"/>
    <w:rsid w:val="002A2D55"/>
    <w:rsid w:val="002A2ED1"/>
    <w:rsid w:val="002A3578"/>
    <w:rsid w:val="002A363B"/>
    <w:rsid w:val="002A3865"/>
    <w:rsid w:val="002A3E61"/>
    <w:rsid w:val="002A3F40"/>
    <w:rsid w:val="002A3FF8"/>
    <w:rsid w:val="002A4155"/>
    <w:rsid w:val="002A4723"/>
    <w:rsid w:val="002A49BB"/>
    <w:rsid w:val="002A4F4F"/>
    <w:rsid w:val="002A507F"/>
    <w:rsid w:val="002A5834"/>
    <w:rsid w:val="002A595F"/>
    <w:rsid w:val="002A5AA6"/>
    <w:rsid w:val="002A5D26"/>
    <w:rsid w:val="002A5EAC"/>
    <w:rsid w:val="002A5FF1"/>
    <w:rsid w:val="002A6524"/>
    <w:rsid w:val="002A6581"/>
    <w:rsid w:val="002A67CA"/>
    <w:rsid w:val="002A6DB4"/>
    <w:rsid w:val="002A7EB4"/>
    <w:rsid w:val="002A7F29"/>
    <w:rsid w:val="002B0144"/>
    <w:rsid w:val="002B01D7"/>
    <w:rsid w:val="002B040B"/>
    <w:rsid w:val="002B0737"/>
    <w:rsid w:val="002B1F09"/>
    <w:rsid w:val="002B203D"/>
    <w:rsid w:val="002B2215"/>
    <w:rsid w:val="002B256B"/>
    <w:rsid w:val="002B27E1"/>
    <w:rsid w:val="002B404A"/>
    <w:rsid w:val="002B42C9"/>
    <w:rsid w:val="002B430F"/>
    <w:rsid w:val="002B456F"/>
    <w:rsid w:val="002B4D5C"/>
    <w:rsid w:val="002B4EF8"/>
    <w:rsid w:val="002B4F17"/>
    <w:rsid w:val="002B5694"/>
    <w:rsid w:val="002B686E"/>
    <w:rsid w:val="002B6899"/>
    <w:rsid w:val="002B6EB7"/>
    <w:rsid w:val="002B6F0B"/>
    <w:rsid w:val="002B6FC3"/>
    <w:rsid w:val="002B729D"/>
    <w:rsid w:val="002B7342"/>
    <w:rsid w:val="002B7382"/>
    <w:rsid w:val="002B79EE"/>
    <w:rsid w:val="002B7C10"/>
    <w:rsid w:val="002B7E35"/>
    <w:rsid w:val="002C0A72"/>
    <w:rsid w:val="002C0BE6"/>
    <w:rsid w:val="002C0EEB"/>
    <w:rsid w:val="002C0F8D"/>
    <w:rsid w:val="002C13FD"/>
    <w:rsid w:val="002C17C5"/>
    <w:rsid w:val="002C1902"/>
    <w:rsid w:val="002C1A2B"/>
    <w:rsid w:val="002C2542"/>
    <w:rsid w:val="002C2732"/>
    <w:rsid w:val="002C2867"/>
    <w:rsid w:val="002C28FF"/>
    <w:rsid w:val="002C2D9A"/>
    <w:rsid w:val="002C2DD9"/>
    <w:rsid w:val="002C2DF4"/>
    <w:rsid w:val="002C2F29"/>
    <w:rsid w:val="002C2FFF"/>
    <w:rsid w:val="002C32F3"/>
    <w:rsid w:val="002C34B8"/>
    <w:rsid w:val="002C3641"/>
    <w:rsid w:val="002C367F"/>
    <w:rsid w:val="002C36E5"/>
    <w:rsid w:val="002C3995"/>
    <w:rsid w:val="002C4512"/>
    <w:rsid w:val="002C45C5"/>
    <w:rsid w:val="002C461D"/>
    <w:rsid w:val="002C4836"/>
    <w:rsid w:val="002C4B7C"/>
    <w:rsid w:val="002C4DC0"/>
    <w:rsid w:val="002C59A5"/>
    <w:rsid w:val="002C5F52"/>
    <w:rsid w:val="002C5F73"/>
    <w:rsid w:val="002C5F9A"/>
    <w:rsid w:val="002C608F"/>
    <w:rsid w:val="002C63D0"/>
    <w:rsid w:val="002C692F"/>
    <w:rsid w:val="002C6CCE"/>
    <w:rsid w:val="002C74AA"/>
    <w:rsid w:val="002C7A40"/>
    <w:rsid w:val="002D058F"/>
    <w:rsid w:val="002D0917"/>
    <w:rsid w:val="002D09D3"/>
    <w:rsid w:val="002D0C09"/>
    <w:rsid w:val="002D0DFC"/>
    <w:rsid w:val="002D1548"/>
    <w:rsid w:val="002D1BE2"/>
    <w:rsid w:val="002D2695"/>
    <w:rsid w:val="002D2793"/>
    <w:rsid w:val="002D303A"/>
    <w:rsid w:val="002D339E"/>
    <w:rsid w:val="002D33E7"/>
    <w:rsid w:val="002D3759"/>
    <w:rsid w:val="002D388A"/>
    <w:rsid w:val="002D3A1A"/>
    <w:rsid w:val="002D4A85"/>
    <w:rsid w:val="002D4ACD"/>
    <w:rsid w:val="002D4BD8"/>
    <w:rsid w:val="002D4C1A"/>
    <w:rsid w:val="002D4C70"/>
    <w:rsid w:val="002D4E5D"/>
    <w:rsid w:val="002D550B"/>
    <w:rsid w:val="002D553B"/>
    <w:rsid w:val="002D55C9"/>
    <w:rsid w:val="002D5682"/>
    <w:rsid w:val="002D5811"/>
    <w:rsid w:val="002D5858"/>
    <w:rsid w:val="002D5FA3"/>
    <w:rsid w:val="002D5FB2"/>
    <w:rsid w:val="002D65B7"/>
    <w:rsid w:val="002D6924"/>
    <w:rsid w:val="002D6987"/>
    <w:rsid w:val="002D724C"/>
    <w:rsid w:val="002D72DB"/>
    <w:rsid w:val="002D734B"/>
    <w:rsid w:val="002D7483"/>
    <w:rsid w:val="002D7C5F"/>
    <w:rsid w:val="002E0238"/>
    <w:rsid w:val="002E0632"/>
    <w:rsid w:val="002E0727"/>
    <w:rsid w:val="002E0D64"/>
    <w:rsid w:val="002E0E29"/>
    <w:rsid w:val="002E18EF"/>
    <w:rsid w:val="002E1CF3"/>
    <w:rsid w:val="002E1E50"/>
    <w:rsid w:val="002E261E"/>
    <w:rsid w:val="002E2943"/>
    <w:rsid w:val="002E2B97"/>
    <w:rsid w:val="002E30E1"/>
    <w:rsid w:val="002E3854"/>
    <w:rsid w:val="002E3AAB"/>
    <w:rsid w:val="002E3E1D"/>
    <w:rsid w:val="002E3E2C"/>
    <w:rsid w:val="002E44D0"/>
    <w:rsid w:val="002E4705"/>
    <w:rsid w:val="002E4C10"/>
    <w:rsid w:val="002E4D2E"/>
    <w:rsid w:val="002E4FD7"/>
    <w:rsid w:val="002E512B"/>
    <w:rsid w:val="002E5144"/>
    <w:rsid w:val="002E51D8"/>
    <w:rsid w:val="002E52A2"/>
    <w:rsid w:val="002E566D"/>
    <w:rsid w:val="002E592A"/>
    <w:rsid w:val="002E6D44"/>
    <w:rsid w:val="002E7500"/>
    <w:rsid w:val="002E7533"/>
    <w:rsid w:val="002E7DAE"/>
    <w:rsid w:val="002F02B3"/>
    <w:rsid w:val="002F0474"/>
    <w:rsid w:val="002F0762"/>
    <w:rsid w:val="002F09E6"/>
    <w:rsid w:val="002F0D22"/>
    <w:rsid w:val="002F0D6D"/>
    <w:rsid w:val="002F0E6E"/>
    <w:rsid w:val="002F0FAD"/>
    <w:rsid w:val="002F0FF4"/>
    <w:rsid w:val="002F19BB"/>
    <w:rsid w:val="002F1DBF"/>
    <w:rsid w:val="002F21F2"/>
    <w:rsid w:val="002F24F8"/>
    <w:rsid w:val="002F265F"/>
    <w:rsid w:val="002F298F"/>
    <w:rsid w:val="002F2C32"/>
    <w:rsid w:val="002F3224"/>
    <w:rsid w:val="002F34BE"/>
    <w:rsid w:val="002F367D"/>
    <w:rsid w:val="002F3877"/>
    <w:rsid w:val="002F3BD8"/>
    <w:rsid w:val="002F4372"/>
    <w:rsid w:val="002F4691"/>
    <w:rsid w:val="002F496B"/>
    <w:rsid w:val="002F5503"/>
    <w:rsid w:val="002F56A6"/>
    <w:rsid w:val="002F57AD"/>
    <w:rsid w:val="002F5B74"/>
    <w:rsid w:val="002F5C83"/>
    <w:rsid w:val="002F664D"/>
    <w:rsid w:val="002F670E"/>
    <w:rsid w:val="002F6D25"/>
    <w:rsid w:val="002F6FDB"/>
    <w:rsid w:val="002F741C"/>
    <w:rsid w:val="002F742E"/>
    <w:rsid w:val="002F79E5"/>
    <w:rsid w:val="003000DE"/>
    <w:rsid w:val="0030047E"/>
    <w:rsid w:val="00300B3B"/>
    <w:rsid w:val="00300ED9"/>
    <w:rsid w:val="003010E9"/>
    <w:rsid w:val="00301120"/>
    <w:rsid w:val="00301597"/>
    <w:rsid w:val="0030183C"/>
    <w:rsid w:val="00301CD4"/>
    <w:rsid w:val="00301CE1"/>
    <w:rsid w:val="003029CC"/>
    <w:rsid w:val="00302E7D"/>
    <w:rsid w:val="00303070"/>
    <w:rsid w:val="0030367B"/>
    <w:rsid w:val="0030390F"/>
    <w:rsid w:val="0030393E"/>
    <w:rsid w:val="00303DC0"/>
    <w:rsid w:val="00303F4D"/>
    <w:rsid w:val="00304109"/>
    <w:rsid w:val="00304124"/>
    <w:rsid w:val="003046F0"/>
    <w:rsid w:val="00304B12"/>
    <w:rsid w:val="0030521F"/>
    <w:rsid w:val="0030556E"/>
    <w:rsid w:val="00305585"/>
    <w:rsid w:val="003056D5"/>
    <w:rsid w:val="00305B6C"/>
    <w:rsid w:val="003061BF"/>
    <w:rsid w:val="003065BB"/>
    <w:rsid w:val="0030671A"/>
    <w:rsid w:val="00306AB5"/>
    <w:rsid w:val="00306B25"/>
    <w:rsid w:val="00306EE0"/>
    <w:rsid w:val="00306F4A"/>
    <w:rsid w:val="003070B7"/>
    <w:rsid w:val="003076BA"/>
    <w:rsid w:val="00307BAA"/>
    <w:rsid w:val="00311469"/>
    <w:rsid w:val="0031171D"/>
    <w:rsid w:val="00311895"/>
    <w:rsid w:val="003118D2"/>
    <w:rsid w:val="003120DC"/>
    <w:rsid w:val="00312165"/>
    <w:rsid w:val="0031229A"/>
    <w:rsid w:val="00312501"/>
    <w:rsid w:val="003128BB"/>
    <w:rsid w:val="003128F7"/>
    <w:rsid w:val="003129F2"/>
    <w:rsid w:val="00312D0A"/>
    <w:rsid w:val="00312D7D"/>
    <w:rsid w:val="00313346"/>
    <w:rsid w:val="003134A4"/>
    <w:rsid w:val="003136B4"/>
    <w:rsid w:val="00313A8F"/>
    <w:rsid w:val="00313B62"/>
    <w:rsid w:val="00313C77"/>
    <w:rsid w:val="00313E2D"/>
    <w:rsid w:val="00314058"/>
    <w:rsid w:val="00314203"/>
    <w:rsid w:val="0031456A"/>
    <w:rsid w:val="00314609"/>
    <w:rsid w:val="003149FC"/>
    <w:rsid w:val="00314E6F"/>
    <w:rsid w:val="00315846"/>
    <w:rsid w:val="00316375"/>
    <w:rsid w:val="003167BE"/>
    <w:rsid w:val="00316C39"/>
    <w:rsid w:val="00316CD9"/>
    <w:rsid w:val="00316D91"/>
    <w:rsid w:val="003174DC"/>
    <w:rsid w:val="00317A50"/>
    <w:rsid w:val="00317D17"/>
    <w:rsid w:val="00317E5F"/>
    <w:rsid w:val="00320153"/>
    <w:rsid w:val="00320791"/>
    <w:rsid w:val="00320E35"/>
    <w:rsid w:val="003211C0"/>
    <w:rsid w:val="0032144D"/>
    <w:rsid w:val="00321D65"/>
    <w:rsid w:val="00321D7F"/>
    <w:rsid w:val="00321FB1"/>
    <w:rsid w:val="003221DA"/>
    <w:rsid w:val="00322C14"/>
    <w:rsid w:val="00322E7A"/>
    <w:rsid w:val="003234E0"/>
    <w:rsid w:val="00323C2D"/>
    <w:rsid w:val="00324454"/>
    <w:rsid w:val="00324524"/>
    <w:rsid w:val="003246C5"/>
    <w:rsid w:val="0032492A"/>
    <w:rsid w:val="00324ED9"/>
    <w:rsid w:val="00325AC3"/>
    <w:rsid w:val="00325BA2"/>
    <w:rsid w:val="00325BF1"/>
    <w:rsid w:val="00325EA9"/>
    <w:rsid w:val="003267F3"/>
    <w:rsid w:val="00326C2A"/>
    <w:rsid w:val="00326C76"/>
    <w:rsid w:val="003278A6"/>
    <w:rsid w:val="00327B0E"/>
    <w:rsid w:val="00327DE3"/>
    <w:rsid w:val="00327E1B"/>
    <w:rsid w:val="00330316"/>
    <w:rsid w:val="00330AF7"/>
    <w:rsid w:val="00330BBE"/>
    <w:rsid w:val="003313C2"/>
    <w:rsid w:val="0033142C"/>
    <w:rsid w:val="0033144A"/>
    <w:rsid w:val="003315A7"/>
    <w:rsid w:val="003316C7"/>
    <w:rsid w:val="00331ABB"/>
    <w:rsid w:val="00331B3D"/>
    <w:rsid w:val="00332130"/>
    <w:rsid w:val="00332214"/>
    <w:rsid w:val="00333016"/>
    <w:rsid w:val="0033369F"/>
    <w:rsid w:val="0033395B"/>
    <w:rsid w:val="00333A32"/>
    <w:rsid w:val="00333AF3"/>
    <w:rsid w:val="00333E38"/>
    <w:rsid w:val="00333E43"/>
    <w:rsid w:val="003344DF"/>
    <w:rsid w:val="0033455E"/>
    <w:rsid w:val="0033462E"/>
    <w:rsid w:val="00334884"/>
    <w:rsid w:val="00334AE9"/>
    <w:rsid w:val="003352FA"/>
    <w:rsid w:val="00335414"/>
    <w:rsid w:val="0033594E"/>
    <w:rsid w:val="00335A9E"/>
    <w:rsid w:val="00335BF0"/>
    <w:rsid w:val="00336BD1"/>
    <w:rsid w:val="00336C57"/>
    <w:rsid w:val="00336DB2"/>
    <w:rsid w:val="00336EB9"/>
    <w:rsid w:val="0033723F"/>
    <w:rsid w:val="00337240"/>
    <w:rsid w:val="003375F4"/>
    <w:rsid w:val="00337625"/>
    <w:rsid w:val="003376FC"/>
    <w:rsid w:val="00337CD0"/>
    <w:rsid w:val="00337FC0"/>
    <w:rsid w:val="00340355"/>
    <w:rsid w:val="00340365"/>
    <w:rsid w:val="003408C1"/>
    <w:rsid w:val="00340BD8"/>
    <w:rsid w:val="00340C7A"/>
    <w:rsid w:val="003413E6"/>
    <w:rsid w:val="00341B5F"/>
    <w:rsid w:val="00341E82"/>
    <w:rsid w:val="0034245E"/>
    <w:rsid w:val="00342F3A"/>
    <w:rsid w:val="00342F55"/>
    <w:rsid w:val="00343109"/>
    <w:rsid w:val="0034317A"/>
    <w:rsid w:val="0034332B"/>
    <w:rsid w:val="003434DA"/>
    <w:rsid w:val="00343643"/>
    <w:rsid w:val="00343AD0"/>
    <w:rsid w:val="00343BE1"/>
    <w:rsid w:val="00343DD6"/>
    <w:rsid w:val="00343F8A"/>
    <w:rsid w:val="0034415E"/>
    <w:rsid w:val="0034445A"/>
    <w:rsid w:val="00344588"/>
    <w:rsid w:val="003448C2"/>
    <w:rsid w:val="00344CC7"/>
    <w:rsid w:val="0034584C"/>
    <w:rsid w:val="00345D15"/>
    <w:rsid w:val="0034604A"/>
    <w:rsid w:val="0034701F"/>
    <w:rsid w:val="00347226"/>
    <w:rsid w:val="0034744B"/>
    <w:rsid w:val="003479F2"/>
    <w:rsid w:val="00347B69"/>
    <w:rsid w:val="00347EEE"/>
    <w:rsid w:val="0035009F"/>
    <w:rsid w:val="003504CC"/>
    <w:rsid w:val="003506D1"/>
    <w:rsid w:val="00350701"/>
    <w:rsid w:val="00350CA6"/>
    <w:rsid w:val="00350F28"/>
    <w:rsid w:val="0035109F"/>
    <w:rsid w:val="00351541"/>
    <w:rsid w:val="00351925"/>
    <w:rsid w:val="00351A3D"/>
    <w:rsid w:val="00351EF0"/>
    <w:rsid w:val="00352116"/>
    <w:rsid w:val="003521E3"/>
    <w:rsid w:val="00352298"/>
    <w:rsid w:val="003527D0"/>
    <w:rsid w:val="003529F8"/>
    <w:rsid w:val="00352A43"/>
    <w:rsid w:val="003534E2"/>
    <w:rsid w:val="003536C9"/>
    <w:rsid w:val="00353CB8"/>
    <w:rsid w:val="00353CF5"/>
    <w:rsid w:val="00353D79"/>
    <w:rsid w:val="00353FB2"/>
    <w:rsid w:val="00354406"/>
    <w:rsid w:val="00354B24"/>
    <w:rsid w:val="00354D02"/>
    <w:rsid w:val="003557EB"/>
    <w:rsid w:val="00355B72"/>
    <w:rsid w:val="00355E57"/>
    <w:rsid w:val="00356C4B"/>
    <w:rsid w:val="0035723B"/>
    <w:rsid w:val="003572C4"/>
    <w:rsid w:val="00360729"/>
    <w:rsid w:val="0036074D"/>
    <w:rsid w:val="0036089B"/>
    <w:rsid w:val="00360C77"/>
    <w:rsid w:val="00361237"/>
    <w:rsid w:val="003612BC"/>
    <w:rsid w:val="00361BAE"/>
    <w:rsid w:val="00361C3F"/>
    <w:rsid w:val="00361C40"/>
    <w:rsid w:val="00362465"/>
    <w:rsid w:val="00362A44"/>
    <w:rsid w:val="00362B18"/>
    <w:rsid w:val="00362DA7"/>
    <w:rsid w:val="003635A4"/>
    <w:rsid w:val="003636BD"/>
    <w:rsid w:val="00363BA1"/>
    <w:rsid w:val="00363BC8"/>
    <w:rsid w:val="003643D7"/>
    <w:rsid w:val="003643DA"/>
    <w:rsid w:val="003643E0"/>
    <w:rsid w:val="003644CE"/>
    <w:rsid w:val="00364562"/>
    <w:rsid w:val="003645E3"/>
    <w:rsid w:val="00364848"/>
    <w:rsid w:val="0036494F"/>
    <w:rsid w:val="00364BD5"/>
    <w:rsid w:val="00365AF6"/>
    <w:rsid w:val="00366140"/>
    <w:rsid w:val="00366930"/>
    <w:rsid w:val="00366950"/>
    <w:rsid w:val="00366B16"/>
    <w:rsid w:val="003671D5"/>
    <w:rsid w:val="0036726F"/>
    <w:rsid w:val="00367351"/>
    <w:rsid w:val="0036738E"/>
    <w:rsid w:val="00367E9B"/>
    <w:rsid w:val="00370A7E"/>
    <w:rsid w:val="00370E39"/>
    <w:rsid w:val="00370E77"/>
    <w:rsid w:val="00371303"/>
    <w:rsid w:val="003713A4"/>
    <w:rsid w:val="00371714"/>
    <w:rsid w:val="0037195C"/>
    <w:rsid w:val="00371B77"/>
    <w:rsid w:val="003720F6"/>
    <w:rsid w:val="003723D4"/>
    <w:rsid w:val="00372632"/>
    <w:rsid w:val="00372803"/>
    <w:rsid w:val="00372C63"/>
    <w:rsid w:val="00372DAB"/>
    <w:rsid w:val="00372EC0"/>
    <w:rsid w:val="00373454"/>
    <w:rsid w:val="003734EF"/>
    <w:rsid w:val="00373649"/>
    <w:rsid w:val="00373792"/>
    <w:rsid w:val="0037399A"/>
    <w:rsid w:val="003739FB"/>
    <w:rsid w:val="00373F18"/>
    <w:rsid w:val="00373F91"/>
    <w:rsid w:val="003740E6"/>
    <w:rsid w:val="00374629"/>
    <w:rsid w:val="0037485E"/>
    <w:rsid w:val="0037486C"/>
    <w:rsid w:val="00374CC1"/>
    <w:rsid w:val="00374EE7"/>
    <w:rsid w:val="00375092"/>
    <w:rsid w:val="0037569D"/>
    <w:rsid w:val="003756D4"/>
    <w:rsid w:val="00375B27"/>
    <w:rsid w:val="00375B6C"/>
    <w:rsid w:val="00375B8D"/>
    <w:rsid w:val="00375D17"/>
    <w:rsid w:val="0037623F"/>
    <w:rsid w:val="003762A8"/>
    <w:rsid w:val="00376321"/>
    <w:rsid w:val="0037664A"/>
    <w:rsid w:val="00376728"/>
    <w:rsid w:val="003767B3"/>
    <w:rsid w:val="00376F8B"/>
    <w:rsid w:val="00377215"/>
    <w:rsid w:val="003772CA"/>
    <w:rsid w:val="003776D6"/>
    <w:rsid w:val="003778C1"/>
    <w:rsid w:val="00377CBA"/>
    <w:rsid w:val="00377D90"/>
    <w:rsid w:val="0038084C"/>
    <w:rsid w:val="00380CDF"/>
    <w:rsid w:val="00380E5E"/>
    <w:rsid w:val="003819CA"/>
    <w:rsid w:val="00381A49"/>
    <w:rsid w:val="00381B5D"/>
    <w:rsid w:val="00381FF2"/>
    <w:rsid w:val="00382638"/>
    <w:rsid w:val="00382772"/>
    <w:rsid w:val="00382F08"/>
    <w:rsid w:val="003832CC"/>
    <w:rsid w:val="003835B8"/>
    <w:rsid w:val="00383786"/>
    <w:rsid w:val="00383AA2"/>
    <w:rsid w:val="00383B3A"/>
    <w:rsid w:val="00383D4A"/>
    <w:rsid w:val="0038414A"/>
    <w:rsid w:val="00384432"/>
    <w:rsid w:val="0038465C"/>
    <w:rsid w:val="003846CD"/>
    <w:rsid w:val="00384D4E"/>
    <w:rsid w:val="00385297"/>
    <w:rsid w:val="00385505"/>
    <w:rsid w:val="00385778"/>
    <w:rsid w:val="003857C3"/>
    <w:rsid w:val="00385A50"/>
    <w:rsid w:val="00385E04"/>
    <w:rsid w:val="0038601A"/>
    <w:rsid w:val="00386240"/>
    <w:rsid w:val="00386466"/>
    <w:rsid w:val="00386490"/>
    <w:rsid w:val="0038655A"/>
    <w:rsid w:val="0038667C"/>
    <w:rsid w:val="00386AF0"/>
    <w:rsid w:val="00386C38"/>
    <w:rsid w:val="003874A6"/>
    <w:rsid w:val="00387634"/>
    <w:rsid w:val="00387B18"/>
    <w:rsid w:val="00387DA1"/>
    <w:rsid w:val="00390B95"/>
    <w:rsid w:val="003911D0"/>
    <w:rsid w:val="003912AC"/>
    <w:rsid w:val="003913EE"/>
    <w:rsid w:val="003915F8"/>
    <w:rsid w:val="003919FD"/>
    <w:rsid w:val="003920E1"/>
    <w:rsid w:val="003921E6"/>
    <w:rsid w:val="0039293F"/>
    <w:rsid w:val="00393505"/>
    <w:rsid w:val="003938CD"/>
    <w:rsid w:val="0039440D"/>
    <w:rsid w:val="00394945"/>
    <w:rsid w:val="00394ED7"/>
    <w:rsid w:val="0039572E"/>
    <w:rsid w:val="0039599E"/>
    <w:rsid w:val="00396190"/>
    <w:rsid w:val="0039676B"/>
    <w:rsid w:val="00396CB8"/>
    <w:rsid w:val="00396E84"/>
    <w:rsid w:val="00396FE6"/>
    <w:rsid w:val="0039734B"/>
    <w:rsid w:val="00397C23"/>
    <w:rsid w:val="00397E1E"/>
    <w:rsid w:val="003A02CE"/>
    <w:rsid w:val="003A08BE"/>
    <w:rsid w:val="003A0BC2"/>
    <w:rsid w:val="003A12E6"/>
    <w:rsid w:val="003A1337"/>
    <w:rsid w:val="003A14A6"/>
    <w:rsid w:val="003A17E8"/>
    <w:rsid w:val="003A1855"/>
    <w:rsid w:val="003A18DF"/>
    <w:rsid w:val="003A18F9"/>
    <w:rsid w:val="003A190F"/>
    <w:rsid w:val="003A25D0"/>
    <w:rsid w:val="003A2863"/>
    <w:rsid w:val="003A2A03"/>
    <w:rsid w:val="003A2A12"/>
    <w:rsid w:val="003A2E4A"/>
    <w:rsid w:val="003A2F0A"/>
    <w:rsid w:val="003A302E"/>
    <w:rsid w:val="003A30A2"/>
    <w:rsid w:val="003A3595"/>
    <w:rsid w:val="003A3A51"/>
    <w:rsid w:val="003A3E43"/>
    <w:rsid w:val="003A3F8C"/>
    <w:rsid w:val="003A4185"/>
    <w:rsid w:val="003A4394"/>
    <w:rsid w:val="003A4743"/>
    <w:rsid w:val="003A4811"/>
    <w:rsid w:val="003A4C76"/>
    <w:rsid w:val="003A4D4C"/>
    <w:rsid w:val="003A4E25"/>
    <w:rsid w:val="003A4EC3"/>
    <w:rsid w:val="003A5A7F"/>
    <w:rsid w:val="003A5C2F"/>
    <w:rsid w:val="003A5F54"/>
    <w:rsid w:val="003A635B"/>
    <w:rsid w:val="003A655E"/>
    <w:rsid w:val="003A6C51"/>
    <w:rsid w:val="003A6E56"/>
    <w:rsid w:val="003A7159"/>
    <w:rsid w:val="003A716D"/>
    <w:rsid w:val="003A75F2"/>
    <w:rsid w:val="003A77C3"/>
    <w:rsid w:val="003A7939"/>
    <w:rsid w:val="003A7EB3"/>
    <w:rsid w:val="003A7ED4"/>
    <w:rsid w:val="003B0007"/>
    <w:rsid w:val="003B00E8"/>
    <w:rsid w:val="003B0868"/>
    <w:rsid w:val="003B100E"/>
    <w:rsid w:val="003B167B"/>
    <w:rsid w:val="003B1A6B"/>
    <w:rsid w:val="003B1D9D"/>
    <w:rsid w:val="003B1E2F"/>
    <w:rsid w:val="003B1FBF"/>
    <w:rsid w:val="003B2E57"/>
    <w:rsid w:val="003B3417"/>
    <w:rsid w:val="003B362B"/>
    <w:rsid w:val="003B37BA"/>
    <w:rsid w:val="003B37DA"/>
    <w:rsid w:val="003B3842"/>
    <w:rsid w:val="003B3F19"/>
    <w:rsid w:val="003B3FDC"/>
    <w:rsid w:val="003B451A"/>
    <w:rsid w:val="003B45F2"/>
    <w:rsid w:val="003B495D"/>
    <w:rsid w:val="003B4B51"/>
    <w:rsid w:val="003B4C4E"/>
    <w:rsid w:val="003B5087"/>
    <w:rsid w:val="003B54BB"/>
    <w:rsid w:val="003B6369"/>
    <w:rsid w:val="003B69EC"/>
    <w:rsid w:val="003B6A8A"/>
    <w:rsid w:val="003B6EE6"/>
    <w:rsid w:val="003B7437"/>
    <w:rsid w:val="003B75DD"/>
    <w:rsid w:val="003B78FC"/>
    <w:rsid w:val="003B7B94"/>
    <w:rsid w:val="003B7D9E"/>
    <w:rsid w:val="003C0001"/>
    <w:rsid w:val="003C0009"/>
    <w:rsid w:val="003C0762"/>
    <w:rsid w:val="003C0908"/>
    <w:rsid w:val="003C1504"/>
    <w:rsid w:val="003C19E7"/>
    <w:rsid w:val="003C1E06"/>
    <w:rsid w:val="003C1F30"/>
    <w:rsid w:val="003C2106"/>
    <w:rsid w:val="003C2645"/>
    <w:rsid w:val="003C26FC"/>
    <w:rsid w:val="003C29B3"/>
    <w:rsid w:val="003C30B2"/>
    <w:rsid w:val="003C3431"/>
    <w:rsid w:val="003C3524"/>
    <w:rsid w:val="003C39F7"/>
    <w:rsid w:val="003C3AF3"/>
    <w:rsid w:val="003C3E44"/>
    <w:rsid w:val="003C3E5A"/>
    <w:rsid w:val="003C4DD4"/>
    <w:rsid w:val="003C50D6"/>
    <w:rsid w:val="003C52B3"/>
    <w:rsid w:val="003C55D6"/>
    <w:rsid w:val="003C577D"/>
    <w:rsid w:val="003C5CC1"/>
    <w:rsid w:val="003C5D1B"/>
    <w:rsid w:val="003C6707"/>
    <w:rsid w:val="003C6ED2"/>
    <w:rsid w:val="003C70F7"/>
    <w:rsid w:val="003C71B4"/>
    <w:rsid w:val="003C727A"/>
    <w:rsid w:val="003C7865"/>
    <w:rsid w:val="003C78B9"/>
    <w:rsid w:val="003C7BC6"/>
    <w:rsid w:val="003D0057"/>
    <w:rsid w:val="003D0291"/>
    <w:rsid w:val="003D06F6"/>
    <w:rsid w:val="003D07D5"/>
    <w:rsid w:val="003D0838"/>
    <w:rsid w:val="003D0B1E"/>
    <w:rsid w:val="003D0D8F"/>
    <w:rsid w:val="003D1440"/>
    <w:rsid w:val="003D21BD"/>
    <w:rsid w:val="003D2244"/>
    <w:rsid w:val="003D242C"/>
    <w:rsid w:val="003D2AB9"/>
    <w:rsid w:val="003D2B3F"/>
    <w:rsid w:val="003D2DEB"/>
    <w:rsid w:val="003D2E79"/>
    <w:rsid w:val="003D30FC"/>
    <w:rsid w:val="003D327B"/>
    <w:rsid w:val="003D3838"/>
    <w:rsid w:val="003D3842"/>
    <w:rsid w:val="003D3C25"/>
    <w:rsid w:val="003D3D0F"/>
    <w:rsid w:val="003D3D5F"/>
    <w:rsid w:val="003D3ED9"/>
    <w:rsid w:val="003D3F79"/>
    <w:rsid w:val="003D3FE5"/>
    <w:rsid w:val="003D4677"/>
    <w:rsid w:val="003D4A1C"/>
    <w:rsid w:val="003D4F31"/>
    <w:rsid w:val="003D5204"/>
    <w:rsid w:val="003D539F"/>
    <w:rsid w:val="003D6105"/>
    <w:rsid w:val="003D64B2"/>
    <w:rsid w:val="003D6C88"/>
    <w:rsid w:val="003D6D60"/>
    <w:rsid w:val="003D6D6A"/>
    <w:rsid w:val="003D7B39"/>
    <w:rsid w:val="003D7C7A"/>
    <w:rsid w:val="003E02C7"/>
    <w:rsid w:val="003E03CB"/>
    <w:rsid w:val="003E055B"/>
    <w:rsid w:val="003E09BF"/>
    <w:rsid w:val="003E0AF1"/>
    <w:rsid w:val="003E10E4"/>
    <w:rsid w:val="003E11F4"/>
    <w:rsid w:val="003E163B"/>
    <w:rsid w:val="003E1ABC"/>
    <w:rsid w:val="003E1BC5"/>
    <w:rsid w:val="003E1CFC"/>
    <w:rsid w:val="003E1EF7"/>
    <w:rsid w:val="003E239E"/>
    <w:rsid w:val="003E26D1"/>
    <w:rsid w:val="003E2A14"/>
    <w:rsid w:val="003E2C17"/>
    <w:rsid w:val="003E316E"/>
    <w:rsid w:val="003E3AD0"/>
    <w:rsid w:val="003E3B2F"/>
    <w:rsid w:val="003E4078"/>
    <w:rsid w:val="003E43C3"/>
    <w:rsid w:val="003E45E5"/>
    <w:rsid w:val="003E47F2"/>
    <w:rsid w:val="003E5175"/>
    <w:rsid w:val="003E5536"/>
    <w:rsid w:val="003E5C62"/>
    <w:rsid w:val="003E5E3E"/>
    <w:rsid w:val="003E60C5"/>
    <w:rsid w:val="003E63CD"/>
    <w:rsid w:val="003E6A78"/>
    <w:rsid w:val="003E6B6A"/>
    <w:rsid w:val="003E6EED"/>
    <w:rsid w:val="003E735D"/>
    <w:rsid w:val="003E773A"/>
    <w:rsid w:val="003E7801"/>
    <w:rsid w:val="003E7976"/>
    <w:rsid w:val="003E7D98"/>
    <w:rsid w:val="003E7DFB"/>
    <w:rsid w:val="003E7F24"/>
    <w:rsid w:val="003F123D"/>
    <w:rsid w:val="003F165C"/>
    <w:rsid w:val="003F1843"/>
    <w:rsid w:val="003F1975"/>
    <w:rsid w:val="003F19F0"/>
    <w:rsid w:val="003F1EF7"/>
    <w:rsid w:val="003F2B70"/>
    <w:rsid w:val="003F2DC9"/>
    <w:rsid w:val="003F2F97"/>
    <w:rsid w:val="003F3793"/>
    <w:rsid w:val="003F3F26"/>
    <w:rsid w:val="003F41B5"/>
    <w:rsid w:val="003F4552"/>
    <w:rsid w:val="003F495B"/>
    <w:rsid w:val="003F4B09"/>
    <w:rsid w:val="003F4D48"/>
    <w:rsid w:val="003F5148"/>
    <w:rsid w:val="003F555E"/>
    <w:rsid w:val="003F56EA"/>
    <w:rsid w:val="003F5981"/>
    <w:rsid w:val="003F59DD"/>
    <w:rsid w:val="003F5B22"/>
    <w:rsid w:val="003F6216"/>
    <w:rsid w:val="003F6494"/>
    <w:rsid w:val="003F650C"/>
    <w:rsid w:val="003F6AF8"/>
    <w:rsid w:val="003F6BEB"/>
    <w:rsid w:val="003F6D4B"/>
    <w:rsid w:val="003F75FB"/>
    <w:rsid w:val="003F7838"/>
    <w:rsid w:val="003F78A1"/>
    <w:rsid w:val="003F799A"/>
    <w:rsid w:val="0040063D"/>
    <w:rsid w:val="00400D4A"/>
    <w:rsid w:val="00401439"/>
    <w:rsid w:val="0040151F"/>
    <w:rsid w:val="00401C22"/>
    <w:rsid w:val="00402097"/>
    <w:rsid w:val="004029BE"/>
    <w:rsid w:val="00402A22"/>
    <w:rsid w:val="00402B1B"/>
    <w:rsid w:val="00402C21"/>
    <w:rsid w:val="00402DF4"/>
    <w:rsid w:val="00403124"/>
    <w:rsid w:val="00403419"/>
    <w:rsid w:val="00403429"/>
    <w:rsid w:val="00403579"/>
    <w:rsid w:val="00403878"/>
    <w:rsid w:val="00403AD7"/>
    <w:rsid w:val="00403F61"/>
    <w:rsid w:val="0040479C"/>
    <w:rsid w:val="00404842"/>
    <w:rsid w:val="0040489D"/>
    <w:rsid w:val="004052B6"/>
    <w:rsid w:val="00405D26"/>
    <w:rsid w:val="00406830"/>
    <w:rsid w:val="0040686B"/>
    <w:rsid w:val="00406F7B"/>
    <w:rsid w:val="00407075"/>
    <w:rsid w:val="00407096"/>
    <w:rsid w:val="00407EA9"/>
    <w:rsid w:val="0041007B"/>
    <w:rsid w:val="0041018F"/>
    <w:rsid w:val="00410395"/>
    <w:rsid w:val="00410412"/>
    <w:rsid w:val="0041073D"/>
    <w:rsid w:val="0041163C"/>
    <w:rsid w:val="00411B2F"/>
    <w:rsid w:val="00411B64"/>
    <w:rsid w:val="00411C68"/>
    <w:rsid w:val="0041203A"/>
    <w:rsid w:val="0041281B"/>
    <w:rsid w:val="00412B93"/>
    <w:rsid w:val="00413528"/>
    <w:rsid w:val="004137F4"/>
    <w:rsid w:val="0041391F"/>
    <w:rsid w:val="00413B16"/>
    <w:rsid w:val="004142D3"/>
    <w:rsid w:val="004143A1"/>
    <w:rsid w:val="0041481D"/>
    <w:rsid w:val="004148AE"/>
    <w:rsid w:val="00414DA5"/>
    <w:rsid w:val="004157E2"/>
    <w:rsid w:val="00415811"/>
    <w:rsid w:val="00415974"/>
    <w:rsid w:val="00415A39"/>
    <w:rsid w:val="00415C11"/>
    <w:rsid w:val="00415D07"/>
    <w:rsid w:val="00415ECF"/>
    <w:rsid w:val="00416258"/>
    <w:rsid w:val="004164DE"/>
    <w:rsid w:val="00416653"/>
    <w:rsid w:val="00416884"/>
    <w:rsid w:val="00416B14"/>
    <w:rsid w:val="00417A96"/>
    <w:rsid w:val="00417CD1"/>
    <w:rsid w:val="00417D70"/>
    <w:rsid w:val="004206B4"/>
    <w:rsid w:val="004207AE"/>
    <w:rsid w:val="0042085A"/>
    <w:rsid w:val="00420AF3"/>
    <w:rsid w:val="0042107B"/>
    <w:rsid w:val="00421469"/>
    <w:rsid w:val="00421ABE"/>
    <w:rsid w:val="00421AFF"/>
    <w:rsid w:val="00421CFB"/>
    <w:rsid w:val="0042235A"/>
    <w:rsid w:val="00422436"/>
    <w:rsid w:val="004224AB"/>
    <w:rsid w:val="00422BD9"/>
    <w:rsid w:val="00422C20"/>
    <w:rsid w:val="00422E3F"/>
    <w:rsid w:val="00423056"/>
    <w:rsid w:val="00423478"/>
    <w:rsid w:val="00423C30"/>
    <w:rsid w:val="00423EC1"/>
    <w:rsid w:val="00424145"/>
    <w:rsid w:val="004244A6"/>
    <w:rsid w:val="004245AB"/>
    <w:rsid w:val="0042493B"/>
    <w:rsid w:val="00424992"/>
    <w:rsid w:val="00424A2C"/>
    <w:rsid w:val="00424BF0"/>
    <w:rsid w:val="00424C63"/>
    <w:rsid w:val="00424DFD"/>
    <w:rsid w:val="004250C2"/>
    <w:rsid w:val="004252F4"/>
    <w:rsid w:val="004257D9"/>
    <w:rsid w:val="00425972"/>
    <w:rsid w:val="00425CD2"/>
    <w:rsid w:val="004261A4"/>
    <w:rsid w:val="0042620A"/>
    <w:rsid w:val="00426291"/>
    <w:rsid w:val="004262B5"/>
    <w:rsid w:val="0042630B"/>
    <w:rsid w:val="004264B6"/>
    <w:rsid w:val="00426B96"/>
    <w:rsid w:val="00426BED"/>
    <w:rsid w:val="00426C0F"/>
    <w:rsid w:val="00426C10"/>
    <w:rsid w:val="00426E29"/>
    <w:rsid w:val="004271E7"/>
    <w:rsid w:val="0042761A"/>
    <w:rsid w:val="004277B7"/>
    <w:rsid w:val="00427B6C"/>
    <w:rsid w:val="00427FCA"/>
    <w:rsid w:val="004300A4"/>
    <w:rsid w:val="00430120"/>
    <w:rsid w:val="004304E8"/>
    <w:rsid w:val="004305D6"/>
    <w:rsid w:val="0043068C"/>
    <w:rsid w:val="004310CC"/>
    <w:rsid w:val="00431680"/>
    <w:rsid w:val="004316D6"/>
    <w:rsid w:val="004316FE"/>
    <w:rsid w:val="00431C6A"/>
    <w:rsid w:val="00432651"/>
    <w:rsid w:val="0043290E"/>
    <w:rsid w:val="004329D8"/>
    <w:rsid w:val="00432EFC"/>
    <w:rsid w:val="00432F68"/>
    <w:rsid w:val="00433070"/>
    <w:rsid w:val="0043312B"/>
    <w:rsid w:val="00433319"/>
    <w:rsid w:val="0043337E"/>
    <w:rsid w:val="004333B1"/>
    <w:rsid w:val="0043349F"/>
    <w:rsid w:val="00433CEC"/>
    <w:rsid w:val="004354B9"/>
    <w:rsid w:val="00435696"/>
    <w:rsid w:val="00435813"/>
    <w:rsid w:val="00435876"/>
    <w:rsid w:val="0043587B"/>
    <w:rsid w:val="00435AD0"/>
    <w:rsid w:val="0043618F"/>
    <w:rsid w:val="00436713"/>
    <w:rsid w:val="00436CBE"/>
    <w:rsid w:val="0043792D"/>
    <w:rsid w:val="004379EE"/>
    <w:rsid w:val="00437B28"/>
    <w:rsid w:val="00437B4D"/>
    <w:rsid w:val="00437D23"/>
    <w:rsid w:val="00437DDE"/>
    <w:rsid w:val="00437F8F"/>
    <w:rsid w:val="00440374"/>
    <w:rsid w:val="004405AB"/>
    <w:rsid w:val="00440BD5"/>
    <w:rsid w:val="00441065"/>
    <w:rsid w:val="004410F1"/>
    <w:rsid w:val="0044121A"/>
    <w:rsid w:val="00441FF9"/>
    <w:rsid w:val="00441FFC"/>
    <w:rsid w:val="00442436"/>
    <w:rsid w:val="0044285F"/>
    <w:rsid w:val="00442ECD"/>
    <w:rsid w:val="00442F69"/>
    <w:rsid w:val="00443314"/>
    <w:rsid w:val="00443999"/>
    <w:rsid w:val="00443CFF"/>
    <w:rsid w:val="0044415C"/>
    <w:rsid w:val="004448A6"/>
    <w:rsid w:val="00444924"/>
    <w:rsid w:val="00444CAB"/>
    <w:rsid w:val="0044536B"/>
    <w:rsid w:val="00445DFC"/>
    <w:rsid w:val="00445E4E"/>
    <w:rsid w:val="00446046"/>
    <w:rsid w:val="0044647C"/>
    <w:rsid w:val="0044648F"/>
    <w:rsid w:val="0044696C"/>
    <w:rsid w:val="00446C1F"/>
    <w:rsid w:val="00447CA0"/>
    <w:rsid w:val="00447D2D"/>
    <w:rsid w:val="004504B6"/>
    <w:rsid w:val="00450504"/>
    <w:rsid w:val="00450A05"/>
    <w:rsid w:val="00450A14"/>
    <w:rsid w:val="004510DC"/>
    <w:rsid w:val="00451852"/>
    <w:rsid w:val="00451F07"/>
    <w:rsid w:val="00451FB8"/>
    <w:rsid w:val="0045223B"/>
    <w:rsid w:val="0045235E"/>
    <w:rsid w:val="00452B5E"/>
    <w:rsid w:val="00452E8F"/>
    <w:rsid w:val="0045305E"/>
    <w:rsid w:val="0045326D"/>
    <w:rsid w:val="0045328D"/>
    <w:rsid w:val="0045334D"/>
    <w:rsid w:val="0045340A"/>
    <w:rsid w:val="004535B5"/>
    <w:rsid w:val="00454942"/>
    <w:rsid w:val="00454C66"/>
    <w:rsid w:val="00454F68"/>
    <w:rsid w:val="0045546D"/>
    <w:rsid w:val="00455A0F"/>
    <w:rsid w:val="00455DF1"/>
    <w:rsid w:val="00456085"/>
    <w:rsid w:val="004562FF"/>
    <w:rsid w:val="00456534"/>
    <w:rsid w:val="0045660E"/>
    <w:rsid w:val="00456673"/>
    <w:rsid w:val="00456D6E"/>
    <w:rsid w:val="00456EF4"/>
    <w:rsid w:val="00457313"/>
    <w:rsid w:val="0045771A"/>
    <w:rsid w:val="004578E6"/>
    <w:rsid w:val="004578FE"/>
    <w:rsid w:val="00460106"/>
    <w:rsid w:val="00460641"/>
    <w:rsid w:val="00460769"/>
    <w:rsid w:val="004607EB"/>
    <w:rsid w:val="004610A8"/>
    <w:rsid w:val="00461655"/>
    <w:rsid w:val="004616A5"/>
    <w:rsid w:val="00461CA9"/>
    <w:rsid w:val="0046200A"/>
    <w:rsid w:val="00462240"/>
    <w:rsid w:val="00462A2A"/>
    <w:rsid w:val="00462CF7"/>
    <w:rsid w:val="0046325D"/>
    <w:rsid w:val="00463371"/>
    <w:rsid w:val="00463544"/>
    <w:rsid w:val="00463989"/>
    <w:rsid w:val="00463C90"/>
    <w:rsid w:val="00463DFC"/>
    <w:rsid w:val="00463E73"/>
    <w:rsid w:val="00463F50"/>
    <w:rsid w:val="004646E5"/>
    <w:rsid w:val="0046475F"/>
    <w:rsid w:val="00464BA2"/>
    <w:rsid w:val="00464C23"/>
    <w:rsid w:val="00464CE5"/>
    <w:rsid w:val="00465104"/>
    <w:rsid w:val="0046523F"/>
    <w:rsid w:val="0046553C"/>
    <w:rsid w:val="00465647"/>
    <w:rsid w:val="00465767"/>
    <w:rsid w:val="004662E2"/>
    <w:rsid w:val="00466516"/>
    <w:rsid w:val="004665C2"/>
    <w:rsid w:val="004665F4"/>
    <w:rsid w:val="004666A7"/>
    <w:rsid w:val="004668BA"/>
    <w:rsid w:val="00467016"/>
    <w:rsid w:val="004675A4"/>
    <w:rsid w:val="004675D5"/>
    <w:rsid w:val="00467A67"/>
    <w:rsid w:val="00467AD9"/>
    <w:rsid w:val="00467C12"/>
    <w:rsid w:val="00470533"/>
    <w:rsid w:val="004706EF"/>
    <w:rsid w:val="00470949"/>
    <w:rsid w:val="00470E3F"/>
    <w:rsid w:val="00470E43"/>
    <w:rsid w:val="0047170A"/>
    <w:rsid w:val="004718F0"/>
    <w:rsid w:val="004719D9"/>
    <w:rsid w:val="00471A9F"/>
    <w:rsid w:val="00471D5E"/>
    <w:rsid w:val="00471EA1"/>
    <w:rsid w:val="0047242A"/>
    <w:rsid w:val="00472436"/>
    <w:rsid w:val="00472647"/>
    <w:rsid w:val="004728E5"/>
    <w:rsid w:val="00472A04"/>
    <w:rsid w:val="00472D9B"/>
    <w:rsid w:val="00472DBB"/>
    <w:rsid w:val="004738EA"/>
    <w:rsid w:val="00473DC5"/>
    <w:rsid w:val="004740D9"/>
    <w:rsid w:val="00474881"/>
    <w:rsid w:val="00475661"/>
    <w:rsid w:val="0047577B"/>
    <w:rsid w:val="00475A73"/>
    <w:rsid w:val="00475E7F"/>
    <w:rsid w:val="00475F93"/>
    <w:rsid w:val="004765E5"/>
    <w:rsid w:val="0047666A"/>
    <w:rsid w:val="00476AC8"/>
    <w:rsid w:val="00476C5F"/>
    <w:rsid w:val="004771C8"/>
    <w:rsid w:val="0047782E"/>
    <w:rsid w:val="004778C0"/>
    <w:rsid w:val="00477CDE"/>
    <w:rsid w:val="00477DDC"/>
    <w:rsid w:val="00477E42"/>
    <w:rsid w:val="00477F7B"/>
    <w:rsid w:val="0048013A"/>
    <w:rsid w:val="00480228"/>
    <w:rsid w:val="0048062B"/>
    <w:rsid w:val="00480887"/>
    <w:rsid w:val="00481DFA"/>
    <w:rsid w:val="00481F1E"/>
    <w:rsid w:val="004822E5"/>
    <w:rsid w:val="00482A5C"/>
    <w:rsid w:val="00482BDD"/>
    <w:rsid w:val="00482C01"/>
    <w:rsid w:val="00483340"/>
    <w:rsid w:val="00483B23"/>
    <w:rsid w:val="00483DB7"/>
    <w:rsid w:val="004847A6"/>
    <w:rsid w:val="00484A60"/>
    <w:rsid w:val="004850A6"/>
    <w:rsid w:val="00485A85"/>
    <w:rsid w:val="00486782"/>
    <w:rsid w:val="00486BCE"/>
    <w:rsid w:val="00487072"/>
    <w:rsid w:val="004873D8"/>
    <w:rsid w:val="00487459"/>
    <w:rsid w:val="0048748A"/>
    <w:rsid w:val="004875DB"/>
    <w:rsid w:val="0048769E"/>
    <w:rsid w:val="004879DF"/>
    <w:rsid w:val="00487AA3"/>
    <w:rsid w:val="00487F63"/>
    <w:rsid w:val="00490121"/>
    <w:rsid w:val="0049068E"/>
    <w:rsid w:val="0049179D"/>
    <w:rsid w:val="004917A5"/>
    <w:rsid w:val="004921E9"/>
    <w:rsid w:val="00492369"/>
    <w:rsid w:val="00492442"/>
    <w:rsid w:val="004925A8"/>
    <w:rsid w:val="00492767"/>
    <w:rsid w:val="0049276B"/>
    <w:rsid w:val="00492BE8"/>
    <w:rsid w:val="004930A3"/>
    <w:rsid w:val="00493424"/>
    <w:rsid w:val="00493775"/>
    <w:rsid w:val="00493AF5"/>
    <w:rsid w:val="004940DC"/>
    <w:rsid w:val="00494642"/>
    <w:rsid w:val="00494C64"/>
    <w:rsid w:val="00494D39"/>
    <w:rsid w:val="00494D82"/>
    <w:rsid w:val="004957C9"/>
    <w:rsid w:val="00495EC8"/>
    <w:rsid w:val="00496350"/>
    <w:rsid w:val="00496418"/>
    <w:rsid w:val="0049644B"/>
    <w:rsid w:val="00496B7D"/>
    <w:rsid w:val="00496BA9"/>
    <w:rsid w:val="00497379"/>
    <w:rsid w:val="004976EF"/>
    <w:rsid w:val="004977FE"/>
    <w:rsid w:val="00497B5E"/>
    <w:rsid w:val="00497CBF"/>
    <w:rsid w:val="00497DFB"/>
    <w:rsid w:val="00497E57"/>
    <w:rsid w:val="004A0184"/>
    <w:rsid w:val="004A07F5"/>
    <w:rsid w:val="004A0B53"/>
    <w:rsid w:val="004A0C48"/>
    <w:rsid w:val="004A0CF9"/>
    <w:rsid w:val="004A121A"/>
    <w:rsid w:val="004A1ADC"/>
    <w:rsid w:val="004A1FBD"/>
    <w:rsid w:val="004A21CE"/>
    <w:rsid w:val="004A2556"/>
    <w:rsid w:val="004A2857"/>
    <w:rsid w:val="004A2C1A"/>
    <w:rsid w:val="004A2CA6"/>
    <w:rsid w:val="004A329A"/>
    <w:rsid w:val="004A38A7"/>
    <w:rsid w:val="004A39C4"/>
    <w:rsid w:val="004A3B4F"/>
    <w:rsid w:val="004A3F06"/>
    <w:rsid w:val="004A4074"/>
    <w:rsid w:val="004A4136"/>
    <w:rsid w:val="004A426E"/>
    <w:rsid w:val="004A445D"/>
    <w:rsid w:val="004A45FF"/>
    <w:rsid w:val="004A52ED"/>
    <w:rsid w:val="004A54E0"/>
    <w:rsid w:val="004A55B1"/>
    <w:rsid w:val="004A5B28"/>
    <w:rsid w:val="004A6365"/>
    <w:rsid w:val="004A63B4"/>
    <w:rsid w:val="004A63DB"/>
    <w:rsid w:val="004A652F"/>
    <w:rsid w:val="004A6831"/>
    <w:rsid w:val="004A6C6B"/>
    <w:rsid w:val="004A7199"/>
    <w:rsid w:val="004A73E9"/>
    <w:rsid w:val="004A782A"/>
    <w:rsid w:val="004B007D"/>
    <w:rsid w:val="004B0244"/>
    <w:rsid w:val="004B024A"/>
    <w:rsid w:val="004B0364"/>
    <w:rsid w:val="004B079D"/>
    <w:rsid w:val="004B0899"/>
    <w:rsid w:val="004B0D38"/>
    <w:rsid w:val="004B0DA7"/>
    <w:rsid w:val="004B0EEC"/>
    <w:rsid w:val="004B11B3"/>
    <w:rsid w:val="004B170B"/>
    <w:rsid w:val="004B1C76"/>
    <w:rsid w:val="004B1E95"/>
    <w:rsid w:val="004B20FF"/>
    <w:rsid w:val="004B2D4B"/>
    <w:rsid w:val="004B2E1E"/>
    <w:rsid w:val="004B3551"/>
    <w:rsid w:val="004B35E8"/>
    <w:rsid w:val="004B3C3C"/>
    <w:rsid w:val="004B3C5F"/>
    <w:rsid w:val="004B3DC1"/>
    <w:rsid w:val="004B4784"/>
    <w:rsid w:val="004B4BAE"/>
    <w:rsid w:val="004B4E95"/>
    <w:rsid w:val="004B4F89"/>
    <w:rsid w:val="004B50B8"/>
    <w:rsid w:val="004B5130"/>
    <w:rsid w:val="004B543D"/>
    <w:rsid w:val="004B54E5"/>
    <w:rsid w:val="004B59AC"/>
    <w:rsid w:val="004B5E7B"/>
    <w:rsid w:val="004B5FB9"/>
    <w:rsid w:val="004B6018"/>
    <w:rsid w:val="004B624F"/>
    <w:rsid w:val="004B62B7"/>
    <w:rsid w:val="004B65D8"/>
    <w:rsid w:val="004B6D2C"/>
    <w:rsid w:val="004B7813"/>
    <w:rsid w:val="004B782C"/>
    <w:rsid w:val="004B78C6"/>
    <w:rsid w:val="004B7931"/>
    <w:rsid w:val="004B794A"/>
    <w:rsid w:val="004B7C53"/>
    <w:rsid w:val="004B7C59"/>
    <w:rsid w:val="004C032B"/>
    <w:rsid w:val="004C0931"/>
    <w:rsid w:val="004C0959"/>
    <w:rsid w:val="004C1A1D"/>
    <w:rsid w:val="004C20AA"/>
    <w:rsid w:val="004C2B2D"/>
    <w:rsid w:val="004C2C05"/>
    <w:rsid w:val="004C2C0A"/>
    <w:rsid w:val="004C2C8E"/>
    <w:rsid w:val="004C35DA"/>
    <w:rsid w:val="004C41E7"/>
    <w:rsid w:val="004C4340"/>
    <w:rsid w:val="004C436C"/>
    <w:rsid w:val="004C490E"/>
    <w:rsid w:val="004C4D20"/>
    <w:rsid w:val="004C5203"/>
    <w:rsid w:val="004C530B"/>
    <w:rsid w:val="004C5594"/>
    <w:rsid w:val="004C5E0A"/>
    <w:rsid w:val="004C6035"/>
    <w:rsid w:val="004C6102"/>
    <w:rsid w:val="004C6866"/>
    <w:rsid w:val="004C7450"/>
    <w:rsid w:val="004C7D9D"/>
    <w:rsid w:val="004D01D7"/>
    <w:rsid w:val="004D0247"/>
    <w:rsid w:val="004D06B5"/>
    <w:rsid w:val="004D07F5"/>
    <w:rsid w:val="004D0BA0"/>
    <w:rsid w:val="004D0C1B"/>
    <w:rsid w:val="004D1904"/>
    <w:rsid w:val="004D2420"/>
    <w:rsid w:val="004D253B"/>
    <w:rsid w:val="004D2685"/>
    <w:rsid w:val="004D27C4"/>
    <w:rsid w:val="004D2A32"/>
    <w:rsid w:val="004D2B13"/>
    <w:rsid w:val="004D2D06"/>
    <w:rsid w:val="004D2E12"/>
    <w:rsid w:val="004D35E7"/>
    <w:rsid w:val="004D36DE"/>
    <w:rsid w:val="004D4036"/>
    <w:rsid w:val="004D48E5"/>
    <w:rsid w:val="004D5094"/>
    <w:rsid w:val="004D5116"/>
    <w:rsid w:val="004D5203"/>
    <w:rsid w:val="004D53A6"/>
    <w:rsid w:val="004D54D8"/>
    <w:rsid w:val="004D5784"/>
    <w:rsid w:val="004D57FA"/>
    <w:rsid w:val="004D58B9"/>
    <w:rsid w:val="004D5901"/>
    <w:rsid w:val="004D5A4F"/>
    <w:rsid w:val="004D5F9B"/>
    <w:rsid w:val="004D65FE"/>
    <w:rsid w:val="004D6A69"/>
    <w:rsid w:val="004D6FFC"/>
    <w:rsid w:val="004D7023"/>
    <w:rsid w:val="004D707C"/>
    <w:rsid w:val="004D72E4"/>
    <w:rsid w:val="004D73A7"/>
    <w:rsid w:val="004D77B9"/>
    <w:rsid w:val="004D7926"/>
    <w:rsid w:val="004D7CA8"/>
    <w:rsid w:val="004D7DF9"/>
    <w:rsid w:val="004E1B7D"/>
    <w:rsid w:val="004E1DF4"/>
    <w:rsid w:val="004E246C"/>
    <w:rsid w:val="004E2714"/>
    <w:rsid w:val="004E2777"/>
    <w:rsid w:val="004E2BB3"/>
    <w:rsid w:val="004E2CA4"/>
    <w:rsid w:val="004E2E1E"/>
    <w:rsid w:val="004E2E93"/>
    <w:rsid w:val="004E33C8"/>
    <w:rsid w:val="004E392C"/>
    <w:rsid w:val="004E3A57"/>
    <w:rsid w:val="004E3C83"/>
    <w:rsid w:val="004E4C96"/>
    <w:rsid w:val="004E4D9C"/>
    <w:rsid w:val="004E531A"/>
    <w:rsid w:val="004E561F"/>
    <w:rsid w:val="004E5C11"/>
    <w:rsid w:val="004E5F37"/>
    <w:rsid w:val="004E629A"/>
    <w:rsid w:val="004E6674"/>
    <w:rsid w:val="004E68AD"/>
    <w:rsid w:val="004E69A3"/>
    <w:rsid w:val="004E6CCB"/>
    <w:rsid w:val="004E6D33"/>
    <w:rsid w:val="004E70C4"/>
    <w:rsid w:val="004E72EE"/>
    <w:rsid w:val="004E763A"/>
    <w:rsid w:val="004E7C46"/>
    <w:rsid w:val="004E7C84"/>
    <w:rsid w:val="004F0AF4"/>
    <w:rsid w:val="004F0D62"/>
    <w:rsid w:val="004F0F4C"/>
    <w:rsid w:val="004F1303"/>
    <w:rsid w:val="004F165A"/>
    <w:rsid w:val="004F1698"/>
    <w:rsid w:val="004F173B"/>
    <w:rsid w:val="004F1FA4"/>
    <w:rsid w:val="004F2118"/>
    <w:rsid w:val="004F213D"/>
    <w:rsid w:val="004F22C9"/>
    <w:rsid w:val="004F22CD"/>
    <w:rsid w:val="004F2493"/>
    <w:rsid w:val="004F2DAB"/>
    <w:rsid w:val="004F2EAF"/>
    <w:rsid w:val="004F2FDD"/>
    <w:rsid w:val="004F3056"/>
    <w:rsid w:val="004F3385"/>
    <w:rsid w:val="004F3679"/>
    <w:rsid w:val="004F385B"/>
    <w:rsid w:val="004F386A"/>
    <w:rsid w:val="004F3D2B"/>
    <w:rsid w:val="004F3E12"/>
    <w:rsid w:val="004F4080"/>
    <w:rsid w:val="004F40EC"/>
    <w:rsid w:val="004F41BC"/>
    <w:rsid w:val="004F4244"/>
    <w:rsid w:val="004F425E"/>
    <w:rsid w:val="004F4974"/>
    <w:rsid w:val="004F4DA0"/>
    <w:rsid w:val="004F4DD6"/>
    <w:rsid w:val="004F548F"/>
    <w:rsid w:val="004F5D08"/>
    <w:rsid w:val="004F6D50"/>
    <w:rsid w:val="004F764F"/>
    <w:rsid w:val="004F7B72"/>
    <w:rsid w:val="004F7C7F"/>
    <w:rsid w:val="005006C2"/>
    <w:rsid w:val="00500FB2"/>
    <w:rsid w:val="00501440"/>
    <w:rsid w:val="005016AE"/>
    <w:rsid w:val="005019CA"/>
    <w:rsid w:val="00501BC7"/>
    <w:rsid w:val="00501CE8"/>
    <w:rsid w:val="0050233E"/>
    <w:rsid w:val="00502BF9"/>
    <w:rsid w:val="00503290"/>
    <w:rsid w:val="0050339B"/>
    <w:rsid w:val="005037D1"/>
    <w:rsid w:val="00503A63"/>
    <w:rsid w:val="005044ED"/>
    <w:rsid w:val="00504513"/>
    <w:rsid w:val="005049B9"/>
    <w:rsid w:val="00504C0D"/>
    <w:rsid w:val="00504C9A"/>
    <w:rsid w:val="0050509D"/>
    <w:rsid w:val="005057F5"/>
    <w:rsid w:val="005059BB"/>
    <w:rsid w:val="00505EF7"/>
    <w:rsid w:val="005067F2"/>
    <w:rsid w:val="00506ECA"/>
    <w:rsid w:val="0050726D"/>
    <w:rsid w:val="005074B2"/>
    <w:rsid w:val="00507772"/>
    <w:rsid w:val="005079F5"/>
    <w:rsid w:val="00507B43"/>
    <w:rsid w:val="0051034E"/>
    <w:rsid w:val="005103B8"/>
    <w:rsid w:val="00510812"/>
    <w:rsid w:val="00510871"/>
    <w:rsid w:val="005116F7"/>
    <w:rsid w:val="00511974"/>
    <w:rsid w:val="00511D06"/>
    <w:rsid w:val="00511E10"/>
    <w:rsid w:val="00512126"/>
    <w:rsid w:val="0051238B"/>
    <w:rsid w:val="005129ED"/>
    <w:rsid w:val="00512C1A"/>
    <w:rsid w:val="00513279"/>
    <w:rsid w:val="0051372A"/>
    <w:rsid w:val="005137FB"/>
    <w:rsid w:val="00513CBE"/>
    <w:rsid w:val="00514042"/>
    <w:rsid w:val="00514104"/>
    <w:rsid w:val="00514498"/>
    <w:rsid w:val="005150A0"/>
    <w:rsid w:val="005156B6"/>
    <w:rsid w:val="0051632F"/>
    <w:rsid w:val="00516747"/>
    <w:rsid w:val="0051683E"/>
    <w:rsid w:val="0051695E"/>
    <w:rsid w:val="00516D93"/>
    <w:rsid w:val="00516EDA"/>
    <w:rsid w:val="00516F99"/>
    <w:rsid w:val="0051726A"/>
    <w:rsid w:val="00517BF9"/>
    <w:rsid w:val="005200FC"/>
    <w:rsid w:val="00520129"/>
    <w:rsid w:val="0052036F"/>
    <w:rsid w:val="0052092F"/>
    <w:rsid w:val="00520DB3"/>
    <w:rsid w:val="00521169"/>
    <w:rsid w:val="005217F8"/>
    <w:rsid w:val="00521EF4"/>
    <w:rsid w:val="005220BF"/>
    <w:rsid w:val="00522E58"/>
    <w:rsid w:val="00522F0A"/>
    <w:rsid w:val="0052324C"/>
    <w:rsid w:val="00523676"/>
    <w:rsid w:val="00523E30"/>
    <w:rsid w:val="00523F7F"/>
    <w:rsid w:val="005240D1"/>
    <w:rsid w:val="00524177"/>
    <w:rsid w:val="00524355"/>
    <w:rsid w:val="005244AB"/>
    <w:rsid w:val="005247AB"/>
    <w:rsid w:val="00524896"/>
    <w:rsid w:val="00524CDE"/>
    <w:rsid w:val="005250D5"/>
    <w:rsid w:val="0052513E"/>
    <w:rsid w:val="0052521D"/>
    <w:rsid w:val="00525910"/>
    <w:rsid w:val="00525942"/>
    <w:rsid w:val="00525A55"/>
    <w:rsid w:val="005265D4"/>
    <w:rsid w:val="005265DA"/>
    <w:rsid w:val="005268BA"/>
    <w:rsid w:val="005269E1"/>
    <w:rsid w:val="00526F19"/>
    <w:rsid w:val="005279AA"/>
    <w:rsid w:val="00527A0C"/>
    <w:rsid w:val="00527A33"/>
    <w:rsid w:val="00530048"/>
    <w:rsid w:val="00530A18"/>
    <w:rsid w:val="00530EB4"/>
    <w:rsid w:val="00530F23"/>
    <w:rsid w:val="005313E0"/>
    <w:rsid w:val="00531CBD"/>
    <w:rsid w:val="00532039"/>
    <w:rsid w:val="00532343"/>
    <w:rsid w:val="005323C4"/>
    <w:rsid w:val="0053240B"/>
    <w:rsid w:val="00532AD7"/>
    <w:rsid w:val="00532F8B"/>
    <w:rsid w:val="005332E0"/>
    <w:rsid w:val="005332E4"/>
    <w:rsid w:val="00533C0C"/>
    <w:rsid w:val="0053455B"/>
    <w:rsid w:val="005349A1"/>
    <w:rsid w:val="00534B73"/>
    <w:rsid w:val="00534D8B"/>
    <w:rsid w:val="00534F11"/>
    <w:rsid w:val="00535005"/>
    <w:rsid w:val="00535033"/>
    <w:rsid w:val="0053544C"/>
    <w:rsid w:val="00535591"/>
    <w:rsid w:val="005356A2"/>
    <w:rsid w:val="00535869"/>
    <w:rsid w:val="00535C97"/>
    <w:rsid w:val="005361D8"/>
    <w:rsid w:val="005364C8"/>
    <w:rsid w:val="00536A7F"/>
    <w:rsid w:val="00536D37"/>
    <w:rsid w:val="005370A5"/>
    <w:rsid w:val="005373DB"/>
    <w:rsid w:val="00537B35"/>
    <w:rsid w:val="00540199"/>
    <w:rsid w:val="0054045F"/>
    <w:rsid w:val="00540558"/>
    <w:rsid w:val="00540642"/>
    <w:rsid w:val="0054068A"/>
    <w:rsid w:val="0054094A"/>
    <w:rsid w:val="00540DE9"/>
    <w:rsid w:val="00540F56"/>
    <w:rsid w:val="0054105B"/>
    <w:rsid w:val="00541780"/>
    <w:rsid w:val="005420DF"/>
    <w:rsid w:val="005422BB"/>
    <w:rsid w:val="005423A5"/>
    <w:rsid w:val="00542609"/>
    <w:rsid w:val="00542827"/>
    <w:rsid w:val="0054288F"/>
    <w:rsid w:val="0054297C"/>
    <w:rsid w:val="00542ACE"/>
    <w:rsid w:val="00542D8D"/>
    <w:rsid w:val="00543414"/>
    <w:rsid w:val="00543633"/>
    <w:rsid w:val="00543E16"/>
    <w:rsid w:val="00543ED3"/>
    <w:rsid w:val="005440EE"/>
    <w:rsid w:val="0054485F"/>
    <w:rsid w:val="00544E7E"/>
    <w:rsid w:val="00544EB7"/>
    <w:rsid w:val="005453F6"/>
    <w:rsid w:val="00545D32"/>
    <w:rsid w:val="00546169"/>
    <w:rsid w:val="0054629F"/>
    <w:rsid w:val="0054657A"/>
    <w:rsid w:val="00546986"/>
    <w:rsid w:val="00546A94"/>
    <w:rsid w:val="00546C1A"/>
    <w:rsid w:val="00546D3D"/>
    <w:rsid w:val="0054722F"/>
    <w:rsid w:val="00547D7C"/>
    <w:rsid w:val="00550102"/>
    <w:rsid w:val="0055041A"/>
    <w:rsid w:val="0055082E"/>
    <w:rsid w:val="005508CC"/>
    <w:rsid w:val="00550A21"/>
    <w:rsid w:val="00550A4D"/>
    <w:rsid w:val="00550DD6"/>
    <w:rsid w:val="00550FD5"/>
    <w:rsid w:val="005511FD"/>
    <w:rsid w:val="00551A53"/>
    <w:rsid w:val="00551E2D"/>
    <w:rsid w:val="005521CF"/>
    <w:rsid w:val="005523AD"/>
    <w:rsid w:val="005524D8"/>
    <w:rsid w:val="0055262A"/>
    <w:rsid w:val="005526EF"/>
    <w:rsid w:val="005527DA"/>
    <w:rsid w:val="0055292F"/>
    <w:rsid w:val="00552A5D"/>
    <w:rsid w:val="00552B3A"/>
    <w:rsid w:val="00553297"/>
    <w:rsid w:val="005532C8"/>
    <w:rsid w:val="005535C9"/>
    <w:rsid w:val="00553B3F"/>
    <w:rsid w:val="005541EB"/>
    <w:rsid w:val="005543CA"/>
    <w:rsid w:val="0055477B"/>
    <w:rsid w:val="00554884"/>
    <w:rsid w:val="00554A53"/>
    <w:rsid w:val="00555128"/>
    <w:rsid w:val="005554B6"/>
    <w:rsid w:val="005559C1"/>
    <w:rsid w:val="00555CD4"/>
    <w:rsid w:val="00555D2D"/>
    <w:rsid w:val="00555EBF"/>
    <w:rsid w:val="00556498"/>
    <w:rsid w:val="00556840"/>
    <w:rsid w:val="005570F9"/>
    <w:rsid w:val="0055731E"/>
    <w:rsid w:val="005574A6"/>
    <w:rsid w:val="00557CBB"/>
    <w:rsid w:val="00557D81"/>
    <w:rsid w:val="00557E9B"/>
    <w:rsid w:val="00560338"/>
    <w:rsid w:val="005603B8"/>
    <w:rsid w:val="00560F10"/>
    <w:rsid w:val="00560FF1"/>
    <w:rsid w:val="005612FC"/>
    <w:rsid w:val="00562525"/>
    <w:rsid w:val="005628FD"/>
    <w:rsid w:val="00562B1C"/>
    <w:rsid w:val="00562C4A"/>
    <w:rsid w:val="005631C3"/>
    <w:rsid w:val="00563694"/>
    <w:rsid w:val="00563D6A"/>
    <w:rsid w:val="00563EDE"/>
    <w:rsid w:val="00563F2E"/>
    <w:rsid w:val="00564413"/>
    <w:rsid w:val="005645D2"/>
    <w:rsid w:val="00564620"/>
    <w:rsid w:val="005646B1"/>
    <w:rsid w:val="0056519C"/>
    <w:rsid w:val="005657DB"/>
    <w:rsid w:val="0056582E"/>
    <w:rsid w:val="00565972"/>
    <w:rsid w:val="00565D5A"/>
    <w:rsid w:val="00566872"/>
    <w:rsid w:val="005668AF"/>
    <w:rsid w:val="00566A06"/>
    <w:rsid w:val="00566F97"/>
    <w:rsid w:val="005671FC"/>
    <w:rsid w:val="005673F7"/>
    <w:rsid w:val="00567EEE"/>
    <w:rsid w:val="00567F64"/>
    <w:rsid w:val="005701BD"/>
    <w:rsid w:val="00570410"/>
    <w:rsid w:val="005704E8"/>
    <w:rsid w:val="005708E8"/>
    <w:rsid w:val="0057117E"/>
    <w:rsid w:val="005714E2"/>
    <w:rsid w:val="00571CBD"/>
    <w:rsid w:val="00571D88"/>
    <w:rsid w:val="00571F25"/>
    <w:rsid w:val="00572ABE"/>
    <w:rsid w:val="00572F9F"/>
    <w:rsid w:val="00573482"/>
    <w:rsid w:val="00573910"/>
    <w:rsid w:val="00573920"/>
    <w:rsid w:val="005739CB"/>
    <w:rsid w:val="00573B5C"/>
    <w:rsid w:val="00573CE0"/>
    <w:rsid w:val="00573EBE"/>
    <w:rsid w:val="00574812"/>
    <w:rsid w:val="00574C79"/>
    <w:rsid w:val="005752F7"/>
    <w:rsid w:val="005757EB"/>
    <w:rsid w:val="005757F7"/>
    <w:rsid w:val="005759D6"/>
    <w:rsid w:val="005759EA"/>
    <w:rsid w:val="00575CC0"/>
    <w:rsid w:val="00575D3A"/>
    <w:rsid w:val="005766B5"/>
    <w:rsid w:val="00576946"/>
    <w:rsid w:val="00576E7E"/>
    <w:rsid w:val="00577648"/>
    <w:rsid w:val="005779C0"/>
    <w:rsid w:val="0058074F"/>
    <w:rsid w:val="00580866"/>
    <w:rsid w:val="00580A6F"/>
    <w:rsid w:val="00580CA6"/>
    <w:rsid w:val="00580E53"/>
    <w:rsid w:val="005810E6"/>
    <w:rsid w:val="0058119F"/>
    <w:rsid w:val="0058138E"/>
    <w:rsid w:val="00581664"/>
    <w:rsid w:val="005816DC"/>
    <w:rsid w:val="00581820"/>
    <w:rsid w:val="00581D1A"/>
    <w:rsid w:val="005823E6"/>
    <w:rsid w:val="00582492"/>
    <w:rsid w:val="00582E01"/>
    <w:rsid w:val="00582F1B"/>
    <w:rsid w:val="00583843"/>
    <w:rsid w:val="00583935"/>
    <w:rsid w:val="00583B93"/>
    <w:rsid w:val="005843A8"/>
    <w:rsid w:val="00584A9B"/>
    <w:rsid w:val="00584B70"/>
    <w:rsid w:val="00584D66"/>
    <w:rsid w:val="00585078"/>
    <w:rsid w:val="005852E5"/>
    <w:rsid w:val="005857D8"/>
    <w:rsid w:val="00585847"/>
    <w:rsid w:val="005858D5"/>
    <w:rsid w:val="00585A11"/>
    <w:rsid w:val="0058621E"/>
    <w:rsid w:val="00586971"/>
    <w:rsid w:val="00586ECA"/>
    <w:rsid w:val="00586F38"/>
    <w:rsid w:val="00587003"/>
    <w:rsid w:val="00587501"/>
    <w:rsid w:val="005876D8"/>
    <w:rsid w:val="00587B7E"/>
    <w:rsid w:val="00590897"/>
    <w:rsid w:val="00590B13"/>
    <w:rsid w:val="00591656"/>
    <w:rsid w:val="00591997"/>
    <w:rsid w:val="00591AAE"/>
    <w:rsid w:val="00591E1F"/>
    <w:rsid w:val="00592904"/>
    <w:rsid w:val="00592AA2"/>
    <w:rsid w:val="00592D9E"/>
    <w:rsid w:val="00592FF7"/>
    <w:rsid w:val="00593023"/>
    <w:rsid w:val="00593549"/>
    <w:rsid w:val="0059357F"/>
    <w:rsid w:val="00593A98"/>
    <w:rsid w:val="00593FC4"/>
    <w:rsid w:val="005943BE"/>
    <w:rsid w:val="005948C9"/>
    <w:rsid w:val="00594B02"/>
    <w:rsid w:val="00594B25"/>
    <w:rsid w:val="0059506F"/>
    <w:rsid w:val="005952BD"/>
    <w:rsid w:val="005954E8"/>
    <w:rsid w:val="0059575E"/>
    <w:rsid w:val="00595895"/>
    <w:rsid w:val="00596046"/>
    <w:rsid w:val="005961B9"/>
    <w:rsid w:val="005965B3"/>
    <w:rsid w:val="005969A9"/>
    <w:rsid w:val="005A0107"/>
    <w:rsid w:val="005A01A5"/>
    <w:rsid w:val="005A08BC"/>
    <w:rsid w:val="005A0CDA"/>
    <w:rsid w:val="005A0D7D"/>
    <w:rsid w:val="005A10F1"/>
    <w:rsid w:val="005A15BA"/>
    <w:rsid w:val="005A1E37"/>
    <w:rsid w:val="005A210F"/>
    <w:rsid w:val="005A21BF"/>
    <w:rsid w:val="005A229F"/>
    <w:rsid w:val="005A23EE"/>
    <w:rsid w:val="005A267C"/>
    <w:rsid w:val="005A2825"/>
    <w:rsid w:val="005A29BB"/>
    <w:rsid w:val="005A2AB2"/>
    <w:rsid w:val="005A35A5"/>
    <w:rsid w:val="005A35C5"/>
    <w:rsid w:val="005A35F7"/>
    <w:rsid w:val="005A39DC"/>
    <w:rsid w:val="005A3B6A"/>
    <w:rsid w:val="005A3D84"/>
    <w:rsid w:val="005A3EB7"/>
    <w:rsid w:val="005A4C5F"/>
    <w:rsid w:val="005A4FA7"/>
    <w:rsid w:val="005A511D"/>
    <w:rsid w:val="005A584C"/>
    <w:rsid w:val="005A61BA"/>
    <w:rsid w:val="005A6268"/>
    <w:rsid w:val="005A64DB"/>
    <w:rsid w:val="005A6718"/>
    <w:rsid w:val="005A6888"/>
    <w:rsid w:val="005A6DB0"/>
    <w:rsid w:val="005A71DD"/>
    <w:rsid w:val="005A7461"/>
    <w:rsid w:val="005A7715"/>
    <w:rsid w:val="005A786B"/>
    <w:rsid w:val="005A7B87"/>
    <w:rsid w:val="005A7C03"/>
    <w:rsid w:val="005A7DBE"/>
    <w:rsid w:val="005B02A1"/>
    <w:rsid w:val="005B06CB"/>
    <w:rsid w:val="005B0B25"/>
    <w:rsid w:val="005B0F60"/>
    <w:rsid w:val="005B0FB2"/>
    <w:rsid w:val="005B1362"/>
    <w:rsid w:val="005B15B6"/>
    <w:rsid w:val="005B18FC"/>
    <w:rsid w:val="005B1B41"/>
    <w:rsid w:val="005B1F0A"/>
    <w:rsid w:val="005B2035"/>
    <w:rsid w:val="005B2298"/>
    <w:rsid w:val="005B22C4"/>
    <w:rsid w:val="005B2393"/>
    <w:rsid w:val="005B24EF"/>
    <w:rsid w:val="005B250B"/>
    <w:rsid w:val="005B2909"/>
    <w:rsid w:val="005B2EA6"/>
    <w:rsid w:val="005B3543"/>
    <w:rsid w:val="005B3611"/>
    <w:rsid w:val="005B3AA3"/>
    <w:rsid w:val="005B4B13"/>
    <w:rsid w:val="005B51D2"/>
    <w:rsid w:val="005B572B"/>
    <w:rsid w:val="005B6010"/>
    <w:rsid w:val="005B6D6F"/>
    <w:rsid w:val="005B7297"/>
    <w:rsid w:val="005B76B7"/>
    <w:rsid w:val="005B7BB3"/>
    <w:rsid w:val="005B7FD5"/>
    <w:rsid w:val="005C0191"/>
    <w:rsid w:val="005C02A3"/>
    <w:rsid w:val="005C0F6F"/>
    <w:rsid w:val="005C1026"/>
    <w:rsid w:val="005C1480"/>
    <w:rsid w:val="005C15C2"/>
    <w:rsid w:val="005C1802"/>
    <w:rsid w:val="005C1CFE"/>
    <w:rsid w:val="005C20E4"/>
    <w:rsid w:val="005C2389"/>
    <w:rsid w:val="005C2435"/>
    <w:rsid w:val="005C2444"/>
    <w:rsid w:val="005C2896"/>
    <w:rsid w:val="005C2A91"/>
    <w:rsid w:val="005C2EF5"/>
    <w:rsid w:val="005C31CD"/>
    <w:rsid w:val="005C3734"/>
    <w:rsid w:val="005C383B"/>
    <w:rsid w:val="005C3A95"/>
    <w:rsid w:val="005C4024"/>
    <w:rsid w:val="005C40C2"/>
    <w:rsid w:val="005C40FF"/>
    <w:rsid w:val="005C4228"/>
    <w:rsid w:val="005C4782"/>
    <w:rsid w:val="005C5689"/>
    <w:rsid w:val="005C5873"/>
    <w:rsid w:val="005C58D1"/>
    <w:rsid w:val="005C5DC7"/>
    <w:rsid w:val="005C5F6E"/>
    <w:rsid w:val="005C64DD"/>
    <w:rsid w:val="005C6DDD"/>
    <w:rsid w:val="005C75E4"/>
    <w:rsid w:val="005C7751"/>
    <w:rsid w:val="005C7E5C"/>
    <w:rsid w:val="005C7EAE"/>
    <w:rsid w:val="005C7F67"/>
    <w:rsid w:val="005D036C"/>
    <w:rsid w:val="005D0F4B"/>
    <w:rsid w:val="005D123F"/>
    <w:rsid w:val="005D12A7"/>
    <w:rsid w:val="005D17A9"/>
    <w:rsid w:val="005D1826"/>
    <w:rsid w:val="005D1B95"/>
    <w:rsid w:val="005D1DF0"/>
    <w:rsid w:val="005D1E0B"/>
    <w:rsid w:val="005D1EF5"/>
    <w:rsid w:val="005D2145"/>
    <w:rsid w:val="005D22F0"/>
    <w:rsid w:val="005D2464"/>
    <w:rsid w:val="005D254B"/>
    <w:rsid w:val="005D2759"/>
    <w:rsid w:val="005D28AF"/>
    <w:rsid w:val="005D28C6"/>
    <w:rsid w:val="005D29C9"/>
    <w:rsid w:val="005D2D48"/>
    <w:rsid w:val="005D2E33"/>
    <w:rsid w:val="005D333C"/>
    <w:rsid w:val="005D342C"/>
    <w:rsid w:val="005D3511"/>
    <w:rsid w:val="005D354B"/>
    <w:rsid w:val="005D3A93"/>
    <w:rsid w:val="005D3F05"/>
    <w:rsid w:val="005D4972"/>
    <w:rsid w:val="005D4DA4"/>
    <w:rsid w:val="005D51A4"/>
    <w:rsid w:val="005D5A05"/>
    <w:rsid w:val="005D5A1B"/>
    <w:rsid w:val="005D5C01"/>
    <w:rsid w:val="005D60DB"/>
    <w:rsid w:val="005D612B"/>
    <w:rsid w:val="005D626D"/>
    <w:rsid w:val="005D65F0"/>
    <w:rsid w:val="005D72EE"/>
    <w:rsid w:val="005D799B"/>
    <w:rsid w:val="005E07B7"/>
    <w:rsid w:val="005E0A1F"/>
    <w:rsid w:val="005E0F5B"/>
    <w:rsid w:val="005E1567"/>
    <w:rsid w:val="005E1824"/>
    <w:rsid w:val="005E1847"/>
    <w:rsid w:val="005E1B95"/>
    <w:rsid w:val="005E23E4"/>
    <w:rsid w:val="005E288B"/>
    <w:rsid w:val="005E336E"/>
    <w:rsid w:val="005E33E7"/>
    <w:rsid w:val="005E385B"/>
    <w:rsid w:val="005E3D1E"/>
    <w:rsid w:val="005E3D6C"/>
    <w:rsid w:val="005E4041"/>
    <w:rsid w:val="005E40FD"/>
    <w:rsid w:val="005E4352"/>
    <w:rsid w:val="005E535F"/>
    <w:rsid w:val="005E5749"/>
    <w:rsid w:val="005E5C34"/>
    <w:rsid w:val="005E5CDC"/>
    <w:rsid w:val="005E62C3"/>
    <w:rsid w:val="005E6977"/>
    <w:rsid w:val="005E69FA"/>
    <w:rsid w:val="005E6A17"/>
    <w:rsid w:val="005E6F24"/>
    <w:rsid w:val="005E752E"/>
    <w:rsid w:val="005E7FF8"/>
    <w:rsid w:val="005F0839"/>
    <w:rsid w:val="005F087B"/>
    <w:rsid w:val="005F0D82"/>
    <w:rsid w:val="005F0F4E"/>
    <w:rsid w:val="005F122A"/>
    <w:rsid w:val="005F1329"/>
    <w:rsid w:val="005F146E"/>
    <w:rsid w:val="005F1512"/>
    <w:rsid w:val="005F154A"/>
    <w:rsid w:val="005F1599"/>
    <w:rsid w:val="005F161C"/>
    <w:rsid w:val="005F1691"/>
    <w:rsid w:val="005F1BA7"/>
    <w:rsid w:val="005F1CC5"/>
    <w:rsid w:val="005F1D6F"/>
    <w:rsid w:val="005F2194"/>
    <w:rsid w:val="005F2B3D"/>
    <w:rsid w:val="005F2DB0"/>
    <w:rsid w:val="005F319F"/>
    <w:rsid w:val="005F3A0D"/>
    <w:rsid w:val="005F3C0B"/>
    <w:rsid w:val="005F3EBE"/>
    <w:rsid w:val="005F4252"/>
    <w:rsid w:val="005F4446"/>
    <w:rsid w:val="005F4F87"/>
    <w:rsid w:val="005F5120"/>
    <w:rsid w:val="005F560D"/>
    <w:rsid w:val="005F5715"/>
    <w:rsid w:val="005F58B0"/>
    <w:rsid w:val="005F5D24"/>
    <w:rsid w:val="005F5E98"/>
    <w:rsid w:val="005F61B4"/>
    <w:rsid w:val="005F6250"/>
    <w:rsid w:val="005F64C3"/>
    <w:rsid w:val="005F6BF3"/>
    <w:rsid w:val="005F6C1A"/>
    <w:rsid w:val="005F7378"/>
    <w:rsid w:val="005F7943"/>
    <w:rsid w:val="0060002A"/>
    <w:rsid w:val="00601111"/>
    <w:rsid w:val="006012D3"/>
    <w:rsid w:val="00601417"/>
    <w:rsid w:val="00601730"/>
    <w:rsid w:val="006018FC"/>
    <w:rsid w:val="0060229A"/>
    <w:rsid w:val="00602625"/>
    <w:rsid w:val="00602792"/>
    <w:rsid w:val="00602DA3"/>
    <w:rsid w:val="00603337"/>
    <w:rsid w:val="00603796"/>
    <w:rsid w:val="00603AAF"/>
    <w:rsid w:val="00604015"/>
    <w:rsid w:val="006043DF"/>
    <w:rsid w:val="00604D1C"/>
    <w:rsid w:val="00604DC0"/>
    <w:rsid w:val="00604F80"/>
    <w:rsid w:val="006052C8"/>
    <w:rsid w:val="006055BE"/>
    <w:rsid w:val="00605791"/>
    <w:rsid w:val="0060585E"/>
    <w:rsid w:val="006059A5"/>
    <w:rsid w:val="006059B1"/>
    <w:rsid w:val="00605CFB"/>
    <w:rsid w:val="00605F7E"/>
    <w:rsid w:val="0060601E"/>
    <w:rsid w:val="006061A8"/>
    <w:rsid w:val="0060620A"/>
    <w:rsid w:val="0060629B"/>
    <w:rsid w:val="006062A0"/>
    <w:rsid w:val="0060687A"/>
    <w:rsid w:val="00606ACD"/>
    <w:rsid w:val="0060725F"/>
    <w:rsid w:val="006072C9"/>
    <w:rsid w:val="00607B92"/>
    <w:rsid w:val="0061017E"/>
    <w:rsid w:val="00610259"/>
    <w:rsid w:val="00610565"/>
    <w:rsid w:val="006106A9"/>
    <w:rsid w:val="006106CA"/>
    <w:rsid w:val="006107A6"/>
    <w:rsid w:val="00610DDF"/>
    <w:rsid w:val="006116C5"/>
    <w:rsid w:val="00611C55"/>
    <w:rsid w:val="00611D35"/>
    <w:rsid w:val="006120AE"/>
    <w:rsid w:val="0061234D"/>
    <w:rsid w:val="00612410"/>
    <w:rsid w:val="00612608"/>
    <w:rsid w:val="00612830"/>
    <w:rsid w:val="00613440"/>
    <w:rsid w:val="0061382C"/>
    <w:rsid w:val="00614183"/>
    <w:rsid w:val="0061418A"/>
    <w:rsid w:val="0061453F"/>
    <w:rsid w:val="00614AF2"/>
    <w:rsid w:val="0061506A"/>
    <w:rsid w:val="00615537"/>
    <w:rsid w:val="00615E1D"/>
    <w:rsid w:val="00615F4C"/>
    <w:rsid w:val="0061618F"/>
    <w:rsid w:val="00617928"/>
    <w:rsid w:val="00617AA5"/>
    <w:rsid w:val="00617AB2"/>
    <w:rsid w:val="006201A8"/>
    <w:rsid w:val="00620605"/>
    <w:rsid w:val="006207FE"/>
    <w:rsid w:val="00620B3D"/>
    <w:rsid w:val="00621761"/>
    <w:rsid w:val="00621A2B"/>
    <w:rsid w:val="00621C6C"/>
    <w:rsid w:val="0062201C"/>
    <w:rsid w:val="006220E2"/>
    <w:rsid w:val="00622189"/>
    <w:rsid w:val="006221B7"/>
    <w:rsid w:val="00622317"/>
    <w:rsid w:val="0062257F"/>
    <w:rsid w:val="006227C5"/>
    <w:rsid w:val="006229DB"/>
    <w:rsid w:val="00622B8C"/>
    <w:rsid w:val="00622C34"/>
    <w:rsid w:val="00622EC9"/>
    <w:rsid w:val="00622F09"/>
    <w:rsid w:val="00623604"/>
    <w:rsid w:val="00623AC3"/>
    <w:rsid w:val="00623BAC"/>
    <w:rsid w:val="00623F10"/>
    <w:rsid w:val="00623FC4"/>
    <w:rsid w:val="0062404B"/>
    <w:rsid w:val="00624525"/>
    <w:rsid w:val="0062467E"/>
    <w:rsid w:val="00624B8E"/>
    <w:rsid w:val="00624C05"/>
    <w:rsid w:val="00624C18"/>
    <w:rsid w:val="00625052"/>
    <w:rsid w:val="006251C0"/>
    <w:rsid w:val="0062539F"/>
    <w:rsid w:val="0062562A"/>
    <w:rsid w:val="0062569C"/>
    <w:rsid w:val="00625DFB"/>
    <w:rsid w:val="00625F01"/>
    <w:rsid w:val="006265BB"/>
    <w:rsid w:val="006265C0"/>
    <w:rsid w:val="0062693F"/>
    <w:rsid w:val="0062699F"/>
    <w:rsid w:val="00626D69"/>
    <w:rsid w:val="00627116"/>
    <w:rsid w:val="006271B2"/>
    <w:rsid w:val="006271BD"/>
    <w:rsid w:val="00627A62"/>
    <w:rsid w:val="00627C2E"/>
    <w:rsid w:val="00627DC7"/>
    <w:rsid w:val="0063031E"/>
    <w:rsid w:val="00630349"/>
    <w:rsid w:val="00630B34"/>
    <w:rsid w:val="00630FD0"/>
    <w:rsid w:val="00631494"/>
    <w:rsid w:val="0063227D"/>
    <w:rsid w:val="006322D1"/>
    <w:rsid w:val="00632308"/>
    <w:rsid w:val="006326AB"/>
    <w:rsid w:val="006328F8"/>
    <w:rsid w:val="00633078"/>
    <w:rsid w:val="00633184"/>
    <w:rsid w:val="006331DF"/>
    <w:rsid w:val="0063335C"/>
    <w:rsid w:val="00633F4F"/>
    <w:rsid w:val="0063409B"/>
    <w:rsid w:val="00634A02"/>
    <w:rsid w:val="006352CC"/>
    <w:rsid w:val="00635330"/>
    <w:rsid w:val="00635B1E"/>
    <w:rsid w:val="00635D10"/>
    <w:rsid w:val="00635DE7"/>
    <w:rsid w:val="00636334"/>
    <w:rsid w:val="0063637F"/>
    <w:rsid w:val="00636BB5"/>
    <w:rsid w:val="00636E48"/>
    <w:rsid w:val="0063753F"/>
    <w:rsid w:val="00637594"/>
    <w:rsid w:val="00637728"/>
    <w:rsid w:val="006377B6"/>
    <w:rsid w:val="00637BEF"/>
    <w:rsid w:val="00637D0B"/>
    <w:rsid w:val="00637D5E"/>
    <w:rsid w:val="00640131"/>
    <w:rsid w:val="00640C4C"/>
    <w:rsid w:val="00640EBC"/>
    <w:rsid w:val="00641484"/>
    <w:rsid w:val="00641C45"/>
    <w:rsid w:val="00641C94"/>
    <w:rsid w:val="00641E7D"/>
    <w:rsid w:val="0064217C"/>
    <w:rsid w:val="0064261A"/>
    <w:rsid w:val="006428D3"/>
    <w:rsid w:val="00642A7B"/>
    <w:rsid w:val="00642A94"/>
    <w:rsid w:val="00642BA8"/>
    <w:rsid w:val="00642F69"/>
    <w:rsid w:val="00643113"/>
    <w:rsid w:val="0064320F"/>
    <w:rsid w:val="00643327"/>
    <w:rsid w:val="00643641"/>
    <w:rsid w:val="00643CFE"/>
    <w:rsid w:val="00643E22"/>
    <w:rsid w:val="00644277"/>
    <w:rsid w:val="006447B8"/>
    <w:rsid w:val="00644CED"/>
    <w:rsid w:val="00644E0E"/>
    <w:rsid w:val="006456CA"/>
    <w:rsid w:val="00645807"/>
    <w:rsid w:val="00645B4C"/>
    <w:rsid w:val="00645B56"/>
    <w:rsid w:val="0064622C"/>
    <w:rsid w:val="006464B1"/>
    <w:rsid w:val="0064661B"/>
    <w:rsid w:val="00646B25"/>
    <w:rsid w:val="00646B4E"/>
    <w:rsid w:val="00646F3C"/>
    <w:rsid w:val="0064748B"/>
    <w:rsid w:val="00647731"/>
    <w:rsid w:val="00647A35"/>
    <w:rsid w:val="00647B8B"/>
    <w:rsid w:val="006502C6"/>
    <w:rsid w:val="0065033C"/>
    <w:rsid w:val="00650467"/>
    <w:rsid w:val="0065074A"/>
    <w:rsid w:val="0065079C"/>
    <w:rsid w:val="00650D36"/>
    <w:rsid w:val="00650F20"/>
    <w:rsid w:val="006515F1"/>
    <w:rsid w:val="0065160E"/>
    <w:rsid w:val="00651D4F"/>
    <w:rsid w:val="0065262D"/>
    <w:rsid w:val="006526B0"/>
    <w:rsid w:val="006529E2"/>
    <w:rsid w:val="00652BE1"/>
    <w:rsid w:val="00652FB1"/>
    <w:rsid w:val="0065331F"/>
    <w:rsid w:val="0065398B"/>
    <w:rsid w:val="00653E2A"/>
    <w:rsid w:val="00653E44"/>
    <w:rsid w:val="00653EE5"/>
    <w:rsid w:val="0065411A"/>
    <w:rsid w:val="00654146"/>
    <w:rsid w:val="006541CE"/>
    <w:rsid w:val="006546A6"/>
    <w:rsid w:val="00654A1C"/>
    <w:rsid w:val="006550C4"/>
    <w:rsid w:val="00655276"/>
    <w:rsid w:val="00655312"/>
    <w:rsid w:val="0065545E"/>
    <w:rsid w:val="00655467"/>
    <w:rsid w:val="006556F3"/>
    <w:rsid w:val="0065678B"/>
    <w:rsid w:val="006567D1"/>
    <w:rsid w:val="006568FA"/>
    <w:rsid w:val="006577E0"/>
    <w:rsid w:val="00657DDB"/>
    <w:rsid w:val="00660353"/>
    <w:rsid w:val="006605C0"/>
    <w:rsid w:val="00660630"/>
    <w:rsid w:val="0066098F"/>
    <w:rsid w:val="00660A11"/>
    <w:rsid w:val="00660AB6"/>
    <w:rsid w:val="00660B2C"/>
    <w:rsid w:val="00660C28"/>
    <w:rsid w:val="00661578"/>
    <w:rsid w:val="0066185C"/>
    <w:rsid w:val="00661EB8"/>
    <w:rsid w:val="00661F35"/>
    <w:rsid w:val="00662977"/>
    <w:rsid w:val="006629FA"/>
    <w:rsid w:val="00662B2A"/>
    <w:rsid w:val="00662D8A"/>
    <w:rsid w:val="00662DE9"/>
    <w:rsid w:val="00662E4B"/>
    <w:rsid w:val="00663109"/>
    <w:rsid w:val="00663222"/>
    <w:rsid w:val="00663418"/>
    <w:rsid w:val="006634AD"/>
    <w:rsid w:val="00663715"/>
    <w:rsid w:val="00663818"/>
    <w:rsid w:val="00663BE3"/>
    <w:rsid w:val="00663ECA"/>
    <w:rsid w:val="00664433"/>
    <w:rsid w:val="00664625"/>
    <w:rsid w:val="00664997"/>
    <w:rsid w:val="00664F9F"/>
    <w:rsid w:val="00665057"/>
    <w:rsid w:val="006652CC"/>
    <w:rsid w:val="00665582"/>
    <w:rsid w:val="00665844"/>
    <w:rsid w:val="0066592D"/>
    <w:rsid w:val="00665AC9"/>
    <w:rsid w:val="00665AFF"/>
    <w:rsid w:val="00665D6A"/>
    <w:rsid w:val="00666476"/>
    <w:rsid w:val="006667EB"/>
    <w:rsid w:val="00666B8B"/>
    <w:rsid w:val="00666CA3"/>
    <w:rsid w:val="00667274"/>
    <w:rsid w:val="006672C4"/>
    <w:rsid w:val="0066734D"/>
    <w:rsid w:val="006673C6"/>
    <w:rsid w:val="00667652"/>
    <w:rsid w:val="0066779E"/>
    <w:rsid w:val="00667C94"/>
    <w:rsid w:val="0067035C"/>
    <w:rsid w:val="006705CF"/>
    <w:rsid w:val="0067069F"/>
    <w:rsid w:val="00670B17"/>
    <w:rsid w:val="00670B2D"/>
    <w:rsid w:val="00670DF1"/>
    <w:rsid w:val="00671290"/>
    <w:rsid w:val="006713FD"/>
    <w:rsid w:val="00671A3F"/>
    <w:rsid w:val="00671AA3"/>
    <w:rsid w:val="00671C9A"/>
    <w:rsid w:val="00671D44"/>
    <w:rsid w:val="00672116"/>
    <w:rsid w:val="006721F6"/>
    <w:rsid w:val="0067250C"/>
    <w:rsid w:val="00672945"/>
    <w:rsid w:val="00672C03"/>
    <w:rsid w:val="00672DAE"/>
    <w:rsid w:val="006731F9"/>
    <w:rsid w:val="00673926"/>
    <w:rsid w:val="00673C3B"/>
    <w:rsid w:val="00673C90"/>
    <w:rsid w:val="0067465F"/>
    <w:rsid w:val="0067472B"/>
    <w:rsid w:val="006747E9"/>
    <w:rsid w:val="00674A7E"/>
    <w:rsid w:val="00674C28"/>
    <w:rsid w:val="00674C79"/>
    <w:rsid w:val="00674D35"/>
    <w:rsid w:val="00674D6A"/>
    <w:rsid w:val="00675201"/>
    <w:rsid w:val="006759F7"/>
    <w:rsid w:val="006759F8"/>
    <w:rsid w:val="00675C0F"/>
    <w:rsid w:val="00675F13"/>
    <w:rsid w:val="0067670A"/>
    <w:rsid w:val="00677217"/>
    <w:rsid w:val="00677625"/>
    <w:rsid w:val="00677662"/>
    <w:rsid w:val="00677B6D"/>
    <w:rsid w:val="00677FE5"/>
    <w:rsid w:val="00680E1F"/>
    <w:rsid w:val="0068130B"/>
    <w:rsid w:val="00681883"/>
    <w:rsid w:val="00681D6F"/>
    <w:rsid w:val="00682036"/>
    <w:rsid w:val="006822FB"/>
    <w:rsid w:val="0068316B"/>
    <w:rsid w:val="006831C2"/>
    <w:rsid w:val="00683629"/>
    <w:rsid w:val="00683D91"/>
    <w:rsid w:val="00683DA5"/>
    <w:rsid w:val="006848C0"/>
    <w:rsid w:val="00684E92"/>
    <w:rsid w:val="00685094"/>
    <w:rsid w:val="0068519C"/>
    <w:rsid w:val="0068535D"/>
    <w:rsid w:val="0068561C"/>
    <w:rsid w:val="00686064"/>
    <w:rsid w:val="006864C7"/>
    <w:rsid w:val="0068659E"/>
    <w:rsid w:val="00686F5A"/>
    <w:rsid w:val="00687A21"/>
    <w:rsid w:val="00687C77"/>
    <w:rsid w:val="00690179"/>
    <w:rsid w:val="006904EB"/>
    <w:rsid w:val="006909D8"/>
    <w:rsid w:val="00691673"/>
    <w:rsid w:val="006917DB"/>
    <w:rsid w:val="00691BC2"/>
    <w:rsid w:val="00691BD4"/>
    <w:rsid w:val="00691BFB"/>
    <w:rsid w:val="00691C1C"/>
    <w:rsid w:val="00691FAA"/>
    <w:rsid w:val="00691FC6"/>
    <w:rsid w:val="00692715"/>
    <w:rsid w:val="0069276E"/>
    <w:rsid w:val="00692876"/>
    <w:rsid w:val="00692BB7"/>
    <w:rsid w:val="006933A4"/>
    <w:rsid w:val="006934A8"/>
    <w:rsid w:val="006934D2"/>
    <w:rsid w:val="006937E8"/>
    <w:rsid w:val="00693909"/>
    <w:rsid w:val="006939D2"/>
    <w:rsid w:val="00693B24"/>
    <w:rsid w:val="006950B8"/>
    <w:rsid w:val="0069601C"/>
    <w:rsid w:val="006960AD"/>
    <w:rsid w:val="006964B2"/>
    <w:rsid w:val="006964D1"/>
    <w:rsid w:val="006965A1"/>
    <w:rsid w:val="00696740"/>
    <w:rsid w:val="006968F6"/>
    <w:rsid w:val="00696CBE"/>
    <w:rsid w:val="00696DB4"/>
    <w:rsid w:val="00696EAA"/>
    <w:rsid w:val="00697500"/>
    <w:rsid w:val="00697552"/>
    <w:rsid w:val="00697ACE"/>
    <w:rsid w:val="006A0165"/>
    <w:rsid w:val="006A05C7"/>
    <w:rsid w:val="006A09F6"/>
    <w:rsid w:val="006A0E9B"/>
    <w:rsid w:val="006A1228"/>
    <w:rsid w:val="006A1B7D"/>
    <w:rsid w:val="006A1DDA"/>
    <w:rsid w:val="006A24E9"/>
    <w:rsid w:val="006A2568"/>
    <w:rsid w:val="006A2925"/>
    <w:rsid w:val="006A2AEA"/>
    <w:rsid w:val="006A2C73"/>
    <w:rsid w:val="006A3094"/>
    <w:rsid w:val="006A3155"/>
    <w:rsid w:val="006A3459"/>
    <w:rsid w:val="006A379E"/>
    <w:rsid w:val="006A3868"/>
    <w:rsid w:val="006A38EF"/>
    <w:rsid w:val="006A3D85"/>
    <w:rsid w:val="006A3EDB"/>
    <w:rsid w:val="006A44AB"/>
    <w:rsid w:val="006A4BB7"/>
    <w:rsid w:val="006A4DF5"/>
    <w:rsid w:val="006A5554"/>
    <w:rsid w:val="006A5563"/>
    <w:rsid w:val="006A55CF"/>
    <w:rsid w:val="006A5981"/>
    <w:rsid w:val="006A5DAF"/>
    <w:rsid w:val="006A6440"/>
    <w:rsid w:val="006A68AC"/>
    <w:rsid w:val="006A68DA"/>
    <w:rsid w:val="006A69AB"/>
    <w:rsid w:val="006A7025"/>
    <w:rsid w:val="006A7050"/>
    <w:rsid w:val="006A7739"/>
    <w:rsid w:val="006A7A26"/>
    <w:rsid w:val="006A7BA3"/>
    <w:rsid w:val="006A7D94"/>
    <w:rsid w:val="006A7E80"/>
    <w:rsid w:val="006A7EAD"/>
    <w:rsid w:val="006B0241"/>
    <w:rsid w:val="006B05F3"/>
    <w:rsid w:val="006B0D8A"/>
    <w:rsid w:val="006B0EAD"/>
    <w:rsid w:val="006B0FFC"/>
    <w:rsid w:val="006B1273"/>
    <w:rsid w:val="006B13BE"/>
    <w:rsid w:val="006B13D1"/>
    <w:rsid w:val="006B1A4D"/>
    <w:rsid w:val="006B22BA"/>
    <w:rsid w:val="006B235D"/>
    <w:rsid w:val="006B238D"/>
    <w:rsid w:val="006B23C9"/>
    <w:rsid w:val="006B2542"/>
    <w:rsid w:val="006B26CB"/>
    <w:rsid w:val="006B2881"/>
    <w:rsid w:val="006B28A4"/>
    <w:rsid w:val="006B29F9"/>
    <w:rsid w:val="006B2D64"/>
    <w:rsid w:val="006B2E75"/>
    <w:rsid w:val="006B2FEE"/>
    <w:rsid w:val="006B3365"/>
    <w:rsid w:val="006B33FD"/>
    <w:rsid w:val="006B39B2"/>
    <w:rsid w:val="006B3B50"/>
    <w:rsid w:val="006B3BE1"/>
    <w:rsid w:val="006B3F54"/>
    <w:rsid w:val="006B47BB"/>
    <w:rsid w:val="006B4F74"/>
    <w:rsid w:val="006B5114"/>
    <w:rsid w:val="006B5619"/>
    <w:rsid w:val="006B5667"/>
    <w:rsid w:val="006B56C7"/>
    <w:rsid w:val="006B5877"/>
    <w:rsid w:val="006B5996"/>
    <w:rsid w:val="006B5A3D"/>
    <w:rsid w:val="006B5ADB"/>
    <w:rsid w:val="006B5B69"/>
    <w:rsid w:val="006B5B77"/>
    <w:rsid w:val="006B6119"/>
    <w:rsid w:val="006B633A"/>
    <w:rsid w:val="006B687E"/>
    <w:rsid w:val="006B68FD"/>
    <w:rsid w:val="006B6994"/>
    <w:rsid w:val="006B7106"/>
    <w:rsid w:val="006B7383"/>
    <w:rsid w:val="006B7483"/>
    <w:rsid w:val="006B761E"/>
    <w:rsid w:val="006B772A"/>
    <w:rsid w:val="006B7EBD"/>
    <w:rsid w:val="006C0463"/>
    <w:rsid w:val="006C0464"/>
    <w:rsid w:val="006C0625"/>
    <w:rsid w:val="006C14D9"/>
    <w:rsid w:val="006C16E7"/>
    <w:rsid w:val="006C198D"/>
    <w:rsid w:val="006C1B45"/>
    <w:rsid w:val="006C20EB"/>
    <w:rsid w:val="006C275B"/>
    <w:rsid w:val="006C2CFF"/>
    <w:rsid w:val="006C2E60"/>
    <w:rsid w:val="006C33E6"/>
    <w:rsid w:val="006C41DF"/>
    <w:rsid w:val="006C45A5"/>
    <w:rsid w:val="006C49FD"/>
    <w:rsid w:val="006C4B18"/>
    <w:rsid w:val="006C5614"/>
    <w:rsid w:val="006C58BB"/>
    <w:rsid w:val="006C5D39"/>
    <w:rsid w:val="006C5D9F"/>
    <w:rsid w:val="006C5E93"/>
    <w:rsid w:val="006C5FD1"/>
    <w:rsid w:val="006C603B"/>
    <w:rsid w:val="006C619C"/>
    <w:rsid w:val="006C61B3"/>
    <w:rsid w:val="006C6CF7"/>
    <w:rsid w:val="006C6D94"/>
    <w:rsid w:val="006C75FC"/>
    <w:rsid w:val="006C78BB"/>
    <w:rsid w:val="006C7936"/>
    <w:rsid w:val="006C7A2D"/>
    <w:rsid w:val="006C7D94"/>
    <w:rsid w:val="006C7FD6"/>
    <w:rsid w:val="006D0CA8"/>
    <w:rsid w:val="006D1142"/>
    <w:rsid w:val="006D1638"/>
    <w:rsid w:val="006D181D"/>
    <w:rsid w:val="006D186B"/>
    <w:rsid w:val="006D18EF"/>
    <w:rsid w:val="006D1D16"/>
    <w:rsid w:val="006D1F41"/>
    <w:rsid w:val="006D21B7"/>
    <w:rsid w:val="006D2284"/>
    <w:rsid w:val="006D24AE"/>
    <w:rsid w:val="006D2515"/>
    <w:rsid w:val="006D2536"/>
    <w:rsid w:val="006D27FA"/>
    <w:rsid w:val="006D2935"/>
    <w:rsid w:val="006D2B02"/>
    <w:rsid w:val="006D2B4F"/>
    <w:rsid w:val="006D3B57"/>
    <w:rsid w:val="006D3D29"/>
    <w:rsid w:val="006D3DBA"/>
    <w:rsid w:val="006D3E54"/>
    <w:rsid w:val="006D3F84"/>
    <w:rsid w:val="006D4148"/>
    <w:rsid w:val="006D414A"/>
    <w:rsid w:val="006D4340"/>
    <w:rsid w:val="006D4C0A"/>
    <w:rsid w:val="006D4E15"/>
    <w:rsid w:val="006D4F2E"/>
    <w:rsid w:val="006D52BE"/>
    <w:rsid w:val="006D55A5"/>
    <w:rsid w:val="006D58CF"/>
    <w:rsid w:val="006D5D27"/>
    <w:rsid w:val="006D5DB8"/>
    <w:rsid w:val="006D5EA3"/>
    <w:rsid w:val="006D602D"/>
    <w:rsid w:val="006D640C"/>
    <w:rsid w:val="006D68E7"/>
    <w:rsid w:val="006D6CA7"/>
    <w:rsid w:val="006D7746"/>
    <w:rsid w:val="006D7786"/>
    <w:rsid w:val="006E020C"/>
    <w:rsid w:val="006E024B"/>
    <w:rsid w:val="006E0789"/>
    <w:rsid w:val="006E07D9"/>
    <w:rsid w:val="006E0990"/>
    <w:rsid w:val="006E0AE6"/>
    <w:rsid w:val="006E1063"/>
    <w:rsid w:val="006E1272"/>
    <w:rsid w:val="006E1AB6"/>
    <w:rsid w:val="006E2934"/>
    <w:rsid w:val="006E2A8F"/>
    <w:rsid w:val="006E2D2C"/>
    <w:rsid w:val="006E3124"/>
    <w:rsid w:val="006E33BC"/>
    <w:rsid w:val="006E425A"/>
    <w:rsid w:val="006E4B5B"/>
    <w:rsid w:val="006E53CA"/>
    <w:rsid w:val="006E54DB"/>
    <w:rsid w:val="006E5679"/>
    <w:rsid w:val="006E5D42"/>
    <w:rsid w:val="006E675F"/>
    <w:rsid w:val="006E6947"/>
    <w:rsid w:val="006E6F9F"/>
    <w:rsid w:val="006E7785"/>
    <w:rsid w:val="006E7825"/>
    <w:rsid w:val="006E787F"/>
    <w:rsid w:val="006E7DC9"/>
    <w:rsid w:val="006E7E32"/>
    <w:rsid w:val="006F0A7A"/>
    <w:rsid w:val="006F0C56"/>
    <w:rsid w:val="006F0F3C"/>
    <w:rsid w:val="006F101A"/>
    <w:rsid w:val="006F1336"/>
    <w:rsid w:val="006F18E9"/>
    <w:rsid w:val="006F1A4D"/>
    <w:rsid w:val="006F1FDB"/>
    <w:rsid w:val="006F23F6"/>
    <w:rsid w:val="006F24B4"/>
    <w:rsid w:val="006F2602"/>
    <w:rsid w:val="006F2788"/>
    <w:rsid w:val="006F2D05"/>
    <w:rsid w:val="006F2D56"/>
    <w:rsid w:val="006F32D6"/>
    <w:rsid w:val="006F358A"/>
    <w:rsid w:val="006F3B54"/>
    <w:rsid w:val="006F3E22"/>
    <w:rsid w:val="006F42C9"/>
    <w:rsid w:val="006F45A5"/>
    <w:rsid w:val="006F48DB"/>
    <w:rsid w:val="006F48EC"/>
    <w:rsid w:val="006F6075"/>
    <w:rsid w:val="006F63BC"/>
    <w:rsid w:val="006F6D39"/>
    <w:rsid w:val="006F714F"/>
    <w:rsid w:val="006F7983"/>
    <w:rsid w:val="006F79D5"/>
    <w:rsid w:val="006F7D49"/>
    <w:rsid w:val="0070026C"/>
    <w:rsid w:val="00700386"/>
    <w:rsid w:val="007003E8"/>
    <w:rsid w:val="00700441"/>
    <w:rsid w:val="00700B40"/>
    <w:rsid w:val="00700D81"/>
    <w:rsid w:val="00700D8C"/>
    <w:rsid w:val="00700EC4"/>
    <w:rsid w:val="007010AD"/>
    <w:rsid w:val="0070168C"/>
    <w:rsid w:val="00701BB7"/>
    <w:rsid w:val="00701FF1"/>
    <w:rsid w:val="00701FF3"/>
    <w:rsid w:val="00702726"/>
    <w:rsid w:val="00702ECB"/>
    <w:rsid w:val="00702F89"/>
    <w:rsid w:val="00703638"/>
    <w:rsid w:val="00703AC7"/>
    <w:rsid w:val="00703C69"/>
    <w:rsid w:val="00703C85"/>
    <w:rsid w:val="00703F8A"/>
    <w:rsid w:val="007047AD"/>
    <w:rsid w:val="0070492B"/>
    <w:rsid w:val="00704F49"/>
    <w:rsid w:val="00705470"/>
    <w:rsid w:val="00705857"/>
    <w:rsid w:val="00705ED8"/>
    <w:rsid w:val="007060D6"/>
    <w:rsid w:val="0070622E"/>
    <w:rsid w:val="0070686D"/>
    <w:rsid w:val="007068D3"/>
    <w:rsid w:val="00707008"/>
    <w:rsid w:val="00707114"/>
    <w:rsid w:val="007075F0"/>
    <w:rsid w:val="00707824"/>
    <w:rsid w:val="00707A7E"/>
    <w:rsid w:val="00707C37"/>
    <w:rsid w:val="00707E5B"/>
    <w:rsid w:val="00710925"/>
    <w:rsid w:val="007109F9"/>
    <w:rsid w:val="00710A50"/>
    <w:rsid w:val="00710C36"/>
    <w:rsid w:val="007110C5"/>
    <w:rsid w:val="007111C4"/>
    <w:rsid w:val="0071164E"/>
    <w:rsid w:val="00711757"/>
    <w:rsid w:val="00711772"/>
    <w:rsid w:val="0071208E"/>
    <w:rsid w:val="007121DA"/>
    <w:rsid w:val="007128AB"/>
    <w:rsid w:val="007128DD"/>
    <w:rsid w:val="00712F34"/>
    <w:rsid w:val="00713429"/>
    <w:rsid w:val="0071368F"/>
    <w:rsid w:val="0071385F"/>
    <w:rsid w:val="007140E8"/>
    <w:rsid w:val="007141A2"/>
    <w:rsid w:val="00714803"/>
    <w:rsid w:val="007153DB"/>
    <w:rsid w:val="00715F98"/>
    <w:rsid w:val="00716BC8"/>
    <w:rsid w:val="007170D0"/>
    <w:rsid w:val="007173CF"/>
    <w:rsid w:val="00717564"/>
    <w:rsid w:val="0071760E"/>
    <w:rsid w:val="00717C61"/>
    <w:rsid w:val="00717C69"/>
    <w:rsid w:val="00717CE5"/>
    <w:rsid w:val="00717DF3"/>
    <w:rsid w:val="0072003F"/>
    <w:rsid w:val="00720150"/>
    <w:rsid w:val="00720962"/>
    <w:rsid w:val="00720E68"/>
    <w:rsid w:val="0072113E"/>
    <w:rsid w:val="0072119C"/>
    <w:rsid w:val="007213D7"/>
    <w:rsid w:val="007214DE"/>
    <w:rsid w:val="007216EC"/>
    <w:rsid w:val="00721A70"/>
    <w:rsid w:val="00721DF9"/>
    <w:rsid w:val="00721FF3"/>
    <w:rsid w:val="00721FF5"/>
    <w:rsid w:val="00722636"/>
    <w:rsid w:val="00722838"/>
    <w:rsid w:val="00722B75"/>
    <w:rsid w:val="0072337D"/>
    <w:rsid w:val="007235F9"/>
    <w:rsid w:val="00723DCD"/>
    <w:rsid w:val="007240E0"/>
    <w:rsid w:val="0072469C"/>
    <w:rsid w:val="007247A6"/>
    <w:rsid w:val="00725161"/>
    <w:rsid w:val="007252C5"/>
    <w:rsid w:val="00726148"/>
    <w:rsid w:val="007263FE"/>
    <w:rsid w:val="00726687"/>
    <w:rsid w:val="007269D8"/>
    <w:rsid w:val="00726A69"/>
    <w:rsid w:val="00726CD4"/>
    <w:rsid w:val="00726FBE"/>
    <w:rsid w:val="0072732F"/>
    <w:rsid w:val="007277C0"/>
    <w:rsid w:val="007279CF"/>
    <w:rsid w:val="00727D0F"/>
    <w:rsid w:val="00727DDF"/>
    <w:rsid w:val="00727FFB"/>
    <w:rsid w:val="007301F6"/>
    <w:rsid w:val="00730560"/>
    <w:rsid w:val="00730A7E"/>
    <w:rsid w:val="00730DA8"/>
    <w:rsid w:val="00730DCF"/>
    <w:rsid w:val="00731299"/>
    <w:rsid w:val="0073173D"/>
    <w:rsid w:val="007318B8"/>
    <w:rsid w:val="00731B0C"/>
    <w:rsid w:val="00731F84"/>
    <w:rsid w:val="007326C5"/>
    <w:rsid w:val="007327EE"/>
    <w:rsid w:val="00732BA4"/>
    <w:rsid w:val="00732F50"/>
    <w:rsid w:val="00733063"/>
    <w:rsid w:val="007330A2"/>
    <w:rsid w:val="007337BE"/>
    <w:rsid w:val="00733A6C"/>
    <w:rsid w:val="007341C5"/>
    <w:rsid w:val="0073445D"/>
    <w:rsid w:val="00734482"/>
    <w:rsid w:val="00734EB4"/>
    <w:rsid w:val="00734ECD"/>
    <w:rsid w:val="007352EE"/>
    <w:rsid w:val="007354E8"/>
    <w:rsid w:val="00735A42"/>
    <w:rsid w:val="00735B10"/>
    <w:rsid w:val="00735F27"/>
    <w:rsid w:val="007361A0"/>
    <w:rsid w:val="007364D8"/>
    <w:rsid w:val="007368BC"/>
    <w:rsid w:val="00736978"/>
    <w:rsid w:val="00737274"/>
    <w:rsid w:val="00737613"/>
    <w:rsid w:val="00737953"/>
    <w:rsid w:val="00737A72"/>
    <w:rsid w:val="00737F0D"/>
    <w:rsid w:val="0074031D"/>
    <w:rsid w:val="00740422"/>
    <w:rsid w:val="007404CA"/>
    <w:rsid w:val="00740CA7"/>
    <w:rsid w:val="0074103E"/>
    <w:rsid w:val="0074116A"/>
    <w:rsid w:val="0074121C"/>
    <w:rsid w:val="007414A1"/>
    <w:rsid w:val="00741B1D"/>
    <w:rsid w:val="00741BEE"/>
    <w:rsid w:val="00741E19"/>
    <w:rsid w:val="00741FFF"/>
    <w:rsid w:val="00742752"/>
    <w:rsid w:val="00742837"/>
    <w:rsid w:val="00742D7B"/>
    <w:rsid w:val="00742EF8"/>
    <w:rsid w:val="007439F2"/>
    <w:rsid w:val="00743CE4"/>
    <w:rsid w:val="00743FD0"/>
    <w:rsid w:val="0074442F"/>
    <w:rsid w:val="0074444E"/>
    <w:rsid w:val="00744609"/>
    <w:rsid w:val="00744A69"/>
    <w:rsid w:val="00744B9F"/>
    <w:rsid w:val="00745296"/>
    <w:rsid w:val="007452B9"/>
    <w:rsid w:val="00745444"/>
    <w:rsid w:val="00745579"/>
    <w:rsid w:val="007457E4"/>
    <w:rsid w:val="00745AAE"/>
    <w:rsid w:val="00746650"/>
    <w:rsid w:val="00746657"/>
    <w:rsid w:val="00746782"/>
    <w:rsid w:val="00746A35"/>
    <w:rsid w:val="00746B53"/>
    <w:rsid w:val="00746CCB"/>
    <w:rsid w:val="00746F14"/>
    <w:rsid w:val="00747346"/>
    <w:rsid w:val="007475BC"/>
    <w:rsid w:val="00747BCC"/>
    <w:rsid w:val="00747C80"/>
    <w:rsid w:val="0075015E"/>
    <w:rsid w:val="00750608"/>
    <w:rsid w:val="0075061B"/>
    <w:rsid w:val="00750DD5"/>
    <w:rsid w:val="00750FB4"/>
    <w:rsid w:val="00751332"/>
    <w:rsid w:val="00751887"/>
    <w:rsid w:val="0075195A"/>
    <w:rsid w:val="007519E5"/>
    <w:rsid w:val="00751B37"/>
    <w:rsid w:val="00751EFC"/>
    <w:rsid w:val="00753122"/>
    <w:rsid w:val="00754044"/>
    <w:rsid w:val="00754625"/>
    <w:rsid w:val="00754973"/>
    <w:rsid w:val="00754AA5"/>
    <w:rsid w:val="00754EB5"/>
    <w:rsid w:val="0075516C"/>
    <w:rsid w:val="007552C8"/>
    <w:rsid w:val="007554C2"/>
    <w:rsid w:val="007554EB"/>
    <w:rsid w:val="0075575F"/>
    <w:rsid w:val="007558D6"/>
    <w:rsid w:val="007566B8"/>
    <w:rsid w:val="00756724"/>
    <w:rsid w:val="0075675A"/>
    <w:rsid w:val="00756FEE"/>
    <w:rsid w:val="007570F1"/>
    <w:rsid w:val="007577AD"/>
    <w:rsid w:val="007577C2"/>
    <w:rsid w:val="00760356"/>
    <w:rsid w:val="0076044A"/>
    <w:rsid w:val="00760593"/>
    <w:rsid w:val="007616D1"/>
    <w:rsid w:val="0076172E"/>
    <w:rsid w:val="007618FD"/>
    <w:rsid w:val="00761B92"/>
    <w:rsid w:val="00762184"/>
    <w:rsid w:val="007623EB"/>
    <w:rsid w:val="007628EA"/>
    <w:rsid w:val="00762A37"/>
    <w:rsid w:val="00762BD7"/>
    <w:rsid w:val="00762E7A"/>
    <w:rsid w:val="00762EA1"/>
    <w:rsid w:val="0076343F"/>
    <w:rsid w:val="0076389C"/>
    <w:rsid w:val="00763F1E"/>
    <w:rsid w:val="00764032"/>
    <w:rsid w:val="0076417F"/>
    <w:rsid w:val="00764443"/>
    <w:rsid w:val="00764AC9"/>
    <w:rsid w:val="00764B87"/>
    <w:rsid w:val="00765039"/>
    <w:rsid w:val="00765386"/>
    <w:rsid w:val="007653A6"/>
    <w:rsid w:val="00765464"/>
    <w:rsid w:val="0076546E"/>
    <w:rsid w:val="007655C1"/>
    <w:rsid w:val="00765754"/>
    <w:rsid w:val="00765DB1"/>
    <w:rsid w:val="00766025"/>
    <w:rsid w:val="007661D0"/>
    <w:rsid w:val="00766677"/>
    <w:rsid w:val="00766775"/>
    <w:rsid w:val="00766778"/>
    <w:rsid w:val="00766F68"/>
    <w:rsid w:val="00766FAD"/>
    <w:rsid w:val="00767186"/>
    <w:rsid w:val="00767427"/>
    <w:rsid w:val="0076771E"/>
    <w:rsid w:val="0076791C"/>
    <w:rsid w:val="0077058F"/>
    <w:rsid w:val="007705E6"/>
    <w:rsid w:val="00770605"/>
    <w:rsid w:val="00770B33"/>
    <w:rsid w:val="00770C6F"/>
    <w:rsid w:val="00770D61"/>
    <w:rsid w:val="00771219"/>
    <w:rsid w:val="00771288"/>
    <w:rsid w:val="00771865"/>
    <w:rsid w:val="00771FE1"/>
    <w:rsid w:val="00772786"/>
    <w:rsid w:val="007729CF"/>
    <w:rsid w:val="00773075"/>
    <w:rsid w:val="00773484"/>
    <w:rsid w:val="00773E18"/>
    <w:rsid w:val="007747D6"/>
    <w:rsid w:val="00774B54"/>
    <w:rsid w:val="00774FEB"/>
    <w:rsid w:val="0077500C"/>
    <w:rsid w:val="00775053"/>
    <w:rsid w:val="007751AD"/>
    <w:rsid w:val="00775553"/>
    <w:rsid w:val="0077561C"/>
    <w:rsid w:val="00775691"/>
    <w:rsid w:val="007758AF"/>
    <w:rsid w:val="007759FD"/>
    <w:rsid w:val="00775C34"/>
    <w:rsid w:val="00775F87"/>
    <w:rsid w:val="0077611B"/>
    <w:rsid w:val="007763A0"/>
    <w:rsid w:val="007766A8"/>
    <w:rsid w:val="007768FD"/>
    <w:rsid w:val="00776C29"/>
    <w:rsid w:val="00776E22"/>
    <w:rsid w:val="00776E98"/>
    <w:rsid w:val="00777ADE"/>
    <w:rsid w:val="00777DBC"/>
    <w:rsid w:val="0078043E"/>
    <w:rsid w:val="007808B2"/>
    <w:rsid w:val="00780983"/>
    <w:rsid w:val="00780AC1"/>
    <w:rsid w:val="00780D7C"/>
    <w:rsid w:val="00780EFE"/>
    <w:rsid w:val="0078133A"/>
    <w:rsid w:val="00781524"/>
    <w:rsid w:val="0078172C"/>
    <w:rsid w:val="00781955"/>
    <w:rsid w:val="00782053"/>
    <w:rsid w:val="0078227C"/>
    <w:rsid w:val="00782343"/>
    <w:rsid w:val="00782900"/>
    <w:rsid w:val="00782E72"/>
    <w:rsid w:val="007836EE"/>
    <w:rsid w:val="00783AA3"/>
    <w:rsid w:val="00783BD7"/>
    <w:rsid w:val="00783E6A"/>
    <w:rsid w:val="00783FF7"/>
    <w:rsid w:val="007847FB"/>
    <w:rsid w:val="007848AE"/>
    <w:rsid w:val="007848E4"/>
    <w:rsid w:val="00784970"/>
    <w:rsid w:val="00784DD7"/>
    <w:rsid w:val="00784E5C"/>
    <w:rsid w:val="00785548"/>
    <w:rsid w:val="007856BC"/>
    <w:rsid w:val="007857AA"/>
    <w:rsid w:val="0078618A"/>
    <w:rsid w:val="007861CF"/>
    <w:rsid w:val="00786508"/>
    <w:rsid w:val="007873C7"/>
    <w:rsid w:val="00787807"/>
    <w:rsid w:val="007879BC"/>
    <w:rsid w:val="00787F72"/>
    <w:rsid w:val="0079067F"/>
    <w:rsid w:val="0079091A"/>
    <w:rsid w:val="0079135A"/>
    <w:rsid w:val="00791369"/>
    <w:rsid w:val="007913B4"/>
    <w:rsid w:val="00791994"/>
    <w:rsid w:val="00791A64"/>
    <w:rsid w:val="00791AA0"/>
    <w:rsid w:val="00791C78"/>
    <w:rsid w:val="00791FC6"/>
    <w:rsid w:val="0079203E"/>
    <w:rsid w:val="007923A8"/>
    <w:rsid w:val="00792407"/>
    <w:rsid w:val="007927E9"/>
    <w:rsid w:val="00792A8E"/>
    <w:rsid w:val="00793039"/>
    <w:rsid w:val="007931F4"/>
    <w:rsid w:val="007936D4"/>
    <w:rsid w:val="007938BF"/>
    <w:rsid w:val="00793A11"/>
    <w:rsid w:val="00793B32"/>
    <w:rsid w:val="00793BEC"/>
    <w:rsid w:val="00793DA4"/>
    <w:rsid w:val="00794478"/>
    <w:rsid w:val="00795258"/>
    <w:rsid w:val="0079547A"/>
    <w:rsid w:val="007955EB"/>
    <w:rsid w:val="00795842"/>
    <w:rsid w:val="0079623E"/>
    <w:rsid w:val="007962CC"/>
    <w:rsid w:val="00796460"/>
    <w:rsid w:val="00796674"/>
    <w:rsid w:val="007967C7"/>
    <w:rsid w:val="00796B44"/>
    <w:rsid w:val="00797633"/>
    <w:rsid w:val="0079793C"/>
    <w:rsid w:val="00797A20"/>
    <w:rsid w:val="00797CAC"/>
    <w:rsid w:val="007A05BD"/>
    <w:rsid w:val="007A077B"/>
    <w:rsid w:val="007A0A32"/>
    <w:rsid w:val="007A0F1A"/>
    <w:rsid w:val="007A11F1"/>
    <w:rsid w:val="007A15C7"/>
    <w:rsid w:val="007A1697"/>
    <w:rsid w:val="007A1826"/>
    <w:rsid w:val="007A18EA"/>
    <w:rsid w:val="007A197B"/>
    <w:rsid w:val="007A1A16"/>
    <w:rsid w:val="007A1D6B"/>
    <w:rsid w:val="007A21F1"/>
    <w:rsid w:val="007A23DF"/>
    <w:rsid w:val="007A26A3"/>
    <w:rsid w:val="007A30A0"/>
    <w:rsid w:val="007A33DD"/>
    <w:rsid w:val="007A3524"/>
    <w:rsid w:val="007A39D6"/>
    <w:rsid w:val="007A3B11"/>
    <w:rsid w:val="007A3C21"/>
    <w:rsid w:val="007A4058"/>
    <w:rsid w:val="007A4A61"/>
    <w:rsid w:val="007A4AA9"/>
    <w:rsid w:val="007A5943"/>
    <w:rsid w:val="007A6A8F"/>
    <w:rsid w:val="007A7179"/>
    <w:rsid w:val="007A74C2"/>
    <w:rsid w:val="007A785A"/>
    <w:rsid w:val="007A7DC0"/>
    <w:rsid w:val="007B007F"/>
    <w:rsid w:val="007B02EB"/>
    <w:rsid w:val="007B0325"/>
    <w:rsid w:val="007B0671"/>
    <w:rsid w:val="007B0F7B"/>
    <w:rsid w:val="007B1374"/>
    <w:rsid w:val="007B1622"/>
    <w:rsid w:val="007B1883"/>
    <w:rsid w:val="007B1BA8"/>
    <w:rsid w:val="007B1F35"/>
    <w:rsid w:val="007B20B9"/>
    <w:rsid w:val="007B2D7C"/>
    <w:rsid w:val="007B30D8"/>
    <w:rsid w:val="007B38FA"/>
    <w:rsid w:val="007B3C53"/>
    <w:rsid w:val="007B3C97"/>
    <w:rsid w:val="007B3DBC"/>
    <w:rsid w:val="007B3E4B"/>
    <w:rsid w:val="007B3EB0"/>
    <w:rsid w:val="007B4306"/>
    <w:rsid w:val="007B4A37"/>
    <w:rsid w:val="007B4CEE"/>
    <w:rsid w:val="007B4D45"/>
    <w:rsid w:val="007B4D9F"/>
    <w:rsid w:val="007B55D1"/>
    <w:rsid w:val="007B57C8"/>
    <w:rsid w:val="007B5961"/>
    <w:rsid w:val="007B5B6A"/>
    <w:rsid w:val="007B6184"/>
    <w:rsid w:val="007B6584"/>
    <w:rsid w:val="007B6690"/>
    <w:rsid w:val="007B6AA5"/>
    <w:rsid w:val="007B6B87"/>
    <w:rsid w:val="007B78B1"/>
    <w:rsid w:val="007B7B13"/>
    <w:rsid w:val="007B7E03"/>
    <w:rsid w:val="007B7E66"/>
    <w:rsid w:val="007C0063"/>
    <w:rsid w:val="007C02DA"/>
    <w:rsid w:val="007C0794"/>
    <w:rsid w:val="007C07E8"/>
    <w:rsid w:val="007C090A"/>
    <w:rsid w:val="007C0A47"/>
    <w:rsid w:val="007C0BA9"/>
    <w:rsid w:val="007C0E84"/>
    <w:rsid w:val="007C13F3"/>
    <w:rsid w:val="007C1638"/>
    <w:rsid w:val="007C1AF8"/>
    <w:rsid w:val="007C205E"/>
    <w:rsid w:val="007C276B"/>
    <w:rsid w:val="007C2A37"/>
    <w:rsid w:val="007C3C25"/>
    <w:rsid w:val="007C3F51"/>
    <w:rsid w:val="007C4088"/>
    <w:rsid w:val="007C42E3"/>
    <w:rsid w:val="007C4BB6"/>
    <w:rsid w:val="007C4D35"/>
    <w:rsid w:val="007C4E6C"/>
    <w:rsid w:val="007C52EA"/>
    <w:rsid w:val="007C561E"/>
    <w:rsid w:val="007C5CBD"/>
    <w:rsid w:val="007C629C"/>
    <w:rsid w:val="007C65D3"/>
    <w:rsid w:val="007C69E9"/>
    <w:rsid w:val="007C6C09"/>
    <w:rsid w:val="007C7469"/>
    <w:rsid w:val="007C7577"/>
    <w:rsid w:val="007C77AF"/>
    <w:rsid w:val="007C7811"/>
    <w:rsid w:val="007C7A0D"/>
    <w:rsid w:val="007D065A"/>
    <w:rsid w:val="007D0C3E"/>
    <w:rsid w:val="007D0D75"/>
    <w:rsid w:val="007D178F"/>
    <w:rsid w:val="007D1981"/>
    <w:rsid w:val="007D1A27"/>
    <w:rsid w:val="007D2040"/>
    <w:rsid w:val="007D23B8"/>
    <w:rsid w:val="007D2813"/>
    <w:rsid w:val="007D2C92"/>
    <w:rsid w:val="007D30FE"/>
    <w:rsid w:val="007D3520"/>
    <w:rsid w:val="007D3554"/>
    <w:rsid w:val="007D35DA"/>
    <w:rsid w:val="007D3670"/>
    <w:rsid w:val="007D36AD"/>
    <w:rsid w:val="007D3815"/>
    <w:rsid w:val="007D3BDC"/>
    <w:rsid w:val="007D4156"/>
    <w:rsid w:val="007D438B"/>
    <w:rsid w:val="007D44FE"/>
    <w:rsid w:val="007D48C0"/>
    <w:rsid w:val="007D5A2B"/>
    <w:rsid w:val="007D5AF4"/>
    <w:rsid w:val="007D5DCA"/>
    <w:rsid w:val="007D5DDA"/>
    <w:rsid w:val="007D5E8D"/>
    <w:rsid w:val="007D6214"/>
    <w:rsid w:val="007D63B2"/>
    <w:rsid w:val="007D666A"/>
    <w:rsid w:val="007D6D3F"/>
    <w:rsid w:val="007D6E02"/>
    <w:rsid w:val="007D70B8"/>
    <w:rsid w:val="007D77F5"/>
    <w:rsid w:val="007D7C8A"/>
    <w:rsid w:val="007D7DD7"/>
    <w:rsid w:val="007E004E"/>
    <w:rsid w:val="007E02B9"/>
    <w:rsid w:val="007E0606"/>
    <w:rsid w:val="007E1160"/>
    <w:rsid w:val="007E149F"/>
    <w:rsid w:val="007E1B7D"/>
    <w:rsid w:val="007E1BEC"/>
    <w:rsid w:val="007E1CA6"/>
    <w:rsid w:val="007E1CED"/>
    <w:rsid w:val="007E2243"/>
    <w:rsid w:val="007E35C9"/>
    <w:rsid w:val="007E35F9"/>
    <w:rsid w:val="007E378D"/>
    <w:rsid w:val="007E3968"/>
    <w:rsid w:val="007E397C"/>
    <w:rsid w:val="007E39BF"/>
    <w:rsid w:val="007E39E2"/>
    <w:rsid w:val="007E3DEB"/>
    <w:rsid w:val="007E3F71"/>
    <w:rsid w:val="007E44B5"/>
    <w:rsid w:val="007E4652"/>
    <w:rsid w:val="007E466A"/>
    <w:rsid w:val="007E47DA"/>
    <w:rsid w:val="007E49F5"/>
    <w:rsid w:val="007E4A0B"/>
    <w:rsid w:val="007E4A80"/>
    <w:rsid w:val="007E51F4"/>
    <w:rsid w:val="007E5CF5"/>
    <w:rsid w:val="007E5FD3"/>
    <w:rsid w:val="007E6242"/>
    <w:rsid w:val="007E6856"/>
    <w:rsid w:val="007E6902"/>
    <w:rsid w:val="007E6A30"/>
    <w:rsid w:val="007E6A7E"/>
    <w:rsid w:val="007E6AE3"/>
    <w:rsid w:val="007E6AF3"/>
    <w:rsid w:val="007E6F30"/>
    <w:rsid w:val="007E768E"/>
    <w:rsid w:val="007E7789"/>
    <w:rsid w:val="007E790E"/>
    <w:rsid w:val="007E7F58"/>
    <w:rsid w:val="007E7FD0"/>
    <w:rsid w:val="007F05F0"/>
    <w:rsid w:val="007F0EF7"/>
    <w:rsid w:val="007F0EF9"/>
    <w:rsid w:val="007F159A"/>
    <w:rsid w:val="007F1BB8"/>
    <w:rsid w:val="007F207E"/>
    <w:rsid w:val="007F247E"/>
    <w:rsid w:val="007F26F2"/>
    <w:rsid w:val="007F2899"/>
    <w:rsid w:val="007F289C"/>
    <w:rsid w:val="007F2BFF"/>
    <w:rsid w:val="007F2D83"/>
    <w:rsid w:val="007F3088"/>
    <w:rsid w:val="007F35D6"/>
    <w:rsid w:val="007F3AF2"/>
    <w:rsid w:val="007F3AF9"/>
    <w:rsid w:val="007F3C36"/>
    <w:rsid w:val="007F3CCE"/>
    <w:rsid w:val="007F4776"/>
    <w:rsid w:val="007F4965"/>
    <w:rsid w:val="007F4CD4"/>
    <w:rsid w:val="007F4E99"/>
    <w:rsid w:val="007F543B"/>
    <w:rsid w:val="007F5538"/>
    <w:rsid w:val="007F587F"/>
    <w:rsid w:val="007F593C"/>
    <w:rsid w:val="007F5A05"/>
    <w:rsid w:val="007F5A21"/>
    <w:rsid w:val="007F5B56"/>
    <w:rsid w:val="007F5D83"/>
    <w:rsid w:val="007F61AA"/>
    <w:rsid w:val="007F6303"/>
    <w:rsid w:val="007F6F21"/>
    <w:rsid w:val="007F745C"/>
    <w:rsid w:val="007F7736"/>
    <w:rsid w:val="007F7AC3"/>
    <w:rsid w:val="007F7CE5"/>
    <w:rsid w:val="007F7EDE"/>
    <w:rsid w:val="008001C6"/>
    <w:rsid w:val="0080038D"/>
    <w:rsid w:val="00800D37"/>
    <w:rsid w:val="00801396"/>
    <w:rsid w:val="00801518"/>
    <w:rsid w:val="008015F2"/>
    <w:rsid w:val="00801A94"/>
    <w:rsid w:val="00801B9B"/>
    <w:rsid w:val="00801CB9"/>
    <w:rsid w:val="00801F65"/>
    <w:rsid w:val="00802459"/>
    <w:rsid w:val="00802520"/>
    <w:rsid w:val="0080282A"/>
    <w:rsid w:val="00802BC6"/>
    <w:rsid w:val="00802CC6"/>
    <w:rsid w:val="00803371"/>
    <w:rsid w:val="0080352A"/>
    <w:rsid w:val="0080375B"/>
    <w:rsid w:val="00803957"/>
    <w:rsid w:val="00803CE0"/>
    <w:rsid w:val="00803DE3"/>
    <w:rsid w:val="008047CB"/>
    <w:rsid w:val="008049DA"/>
    <w:rsid w:val="00805BB3"/>
    <w:rsid w:val="00805CE7"/>
    <w:rsid w:val="00805EB1"/>
    <w:rsid w:val="00805FD0"/>
    <w:rsid w:val="00806371"/>
    <w:rsid w:val="00806C07"/>
    <w:rsid w:val="00806C1B"/>
    <w:rsid w:val="00807057"/>
    <w:rsid w:val="008070C1"/>
    <w:rsid w:val="008071FB"/>
    <w:rsid w:val="0080731C"/>
    <w:rsid w:val="00807617"/>
    <w:rsid w:val="008077B2"/>
    <w:rsid w:val="0080780A"/>
    <w:rsid w:val="00807E59"/>
    <w:rsid w:val="00807FF4"/>
    <w:rsid w:val="008109F7"/>
    <w:rsid w:val="008111E8"/>
    <w:rsid w:val="0081164A"/>
    <w:rsid w:val="00811853"/>
    <w:rsid w:val="00811B34"/>
    <w:rsid w:val="00811EF3"/>
    <w:rsid w:val="00811F53"/>
    <w:rsid w:val="008121AD"/>
    <w:rsid w:val="008129FF"/>
    <w:rsid w:val="00812A98"/>
    <w:rsid w:val="008131D2"/>
    <w:rsid w:val="00813366"/>
    <w:rsid w:val="0081354C"/>
    <w:rsid w:val="008137F1"/>
    <w:rsid w:val="00813F9B"/>
    <w:rsid w:val="00814033"/>
    <w:rsid w:val="00814079"/>
    <w:rsid w:val="008144A1"/>
    <w:rsid w:val="00814F1E"/>
    <w:rsid w:val="00814F6C"/>
    <w:rsid w:val="00814F89"/>
    <w:rsid w:val="0081520F"/>
    <w:rsid w:val="00815287"/>
    <w:rsid w:val="0081596D"/>
    <w:rsid w:val="00815B65"/>
    <w:rsid w:val="00816B26"/>
    <w:rsid w:val="00817007"/>
    <w:rsid w:val="008174FA"/>
    <w:rsid w:val="00817631"/>
    <w:rsid w:val="00817C9E"/>
    <w:rsid w:val="00817FCC"/>
    <w:rsid w:val="008206BA"/>
    <w:rsid w:val="00820B23"/>
    <w:rsid w:val="00820D63"/>
    <w:rsid w:val="008213D6"/>
    <w:rsid w:val="0082178D"/>
    <w:rsid w:val="00821963"/>
    <w:rsid w:val="008222C5"/>
    <w:rsid w:val="00822502"/>
    <w:rsid w:val="008225D8"/>
    <w:rsid w:val="00822658"/>
    <w:rsid w:val="008226AC"/>
    <w:rsid w:val="0082278B"/>
    <w:rsid w:val="0082280A"/>
    <w:rsid w:val="008228B4"/>
    <w:rsid w:val="008231EE"/>
    <w:rsid w:val="00824952"/>
    <w:rsid w:val="00824AF0"/>
    <w:rsid w:val="00824D2E"/>
    <w:rsid w:val="00824D9C"/>
    <w:rsid w:val="00825141"/>
    <w:rsid w:val="00825300"/>
    <w:rsid w:val="0082562B"/>
    <w:rsid w:val="008263BC"/>
    <w:rsid w:val="00826637"/>
    <w:rsid w:val="00826834"/>
    <w:rsid w:val="008268F5"/>
    <w:rsid w:val="0082708C"/>
    <w:rsid w:val="008275DE"/>
    <w:rsid w:val="008275EC"/>
    <w:rsid w:val="008277CE"/>
    <w:rsid w:val="008277FE"/>
    <w:rsid w:val="008278A3"/>
    <w:rsid w:val="00827A9A"/>
    <w:rsid w:val="00827CD4"/>
    <w:rsid w:val="00827D0F"/>
    <w:rsid w:val="00827DF8"/>
    <w:rsid w:val="0083003A"/>
    <w:rsid w:val="0083069D"/>
    <w:rsid w:val="00830809"/>
    <w:rsid w:val="0083093D"/>
    <w:rsid w:val="00830AC7"/>
    <w:rsid w:val="008310A3"/>
    <w:rsid w:val="008311AF"/>
    <w:rsid w:val="0083124E"/>
    <w:rsid w:val="008315CD"/>
    <w:rsid w:val="00831BB1"/>
    <w:rsid w:val="00831EBC"/>
    <w:rsid w:val="00831EC8"/>
    <w:rsid w:val="0083206D"/>
    <w:rsid w:val="008320AB"/>
    <w:rsid w:val="00832188"/>
    <w:rsid w:val="00832698"/>
    <w:rsid w:val="008327AD"/>
    <w:rsid w:val="00832A22"/>
    <w:rsid w:val="00832AE8"/>
    <w:rsid w:val="00832F30"/>
    <w:rsid w:val="008330BC"/>
    <w:rsid w:val="00833E98"/>
    <w:rsid w:val="008341AF"/>
    <w:rsid w:val="0083426E"/>
    <w:rsid w:val="00834A1F"/>
    <w:rsid w:val="00834C47"/>
    <w:rsid w:val="00834E64"/>
    <w:rsid w:val="008353BE"/>
    <w:rsid w:val="00835A4A"/>
    <w:rsid w:val="00835E74"/>
    <w:rsid w:val="00835F3F"/>
    <w:rsid w:val="00835F5F"/>
    <w:rsid w:val="0083622F"/>
    <w:rsid w:val="0083676E"/>
    <w:rsid w:val="00836AC8"/>
    <w:rsid w:val="008373A5"/>
    <w:rsid w:val="0083797E"/>
    <w:rsid w:val="0084000B"/>
    <w:rsid w:val="00840117"/>
    <w:rsid w:val="0084017B"/>
    <w:rsid w:val="00840937"/>
    <w:rsid w:val="00840A65"/>
    <w:rsid w:val="00840C6D"/>
    <w:rsid w:val="008418DB"/>
    <w:rsid w:val="00841936"/>
    <w:rsid w:val="00841ABA"/>
    <w:rsid w:val="00841BF5"/>
    <w:rsid w:val="00841F08"/>
    <w:rsid w:val="00841FF6"/>
    <w:rsid w:val="008424B9"/>
    <w:rsid w:val="00842675"/>
    <w:rsid w:val="00842A0D"/>
    <w:rsid w:val="00843C9B"/>
    <w:rsid w:val="008444B5"/>
    <w:rsid w:val="008444F5"/>
    <w:rsid w:val="008446C5"/>
    <w:rsid w:val="008446D9"/>
    <w:rsid w:val="008449D5"/>
    <w:rsid w:val="0084511D"/>
    <w:rsid w:val="00845194"/>
    <w:rsid w:val="008455BB"/>
    <w:rsid w:val="008457E8"/>
    <w:rsid w:val="008461C1"/>
    <w:rsid w:val="0084668C"/>
    <w:rsid w:val="008468CC"/>
    <w:rsid w:val="008469E5"/>
    <w:rsid w:val="00846FE6"/>
    <w:rsid w:val="008471DA"/>
    <w:rsid w:val="008476A8"/>
    <w:rsid w:val="00847B52"/>
    <w:rsid w:val="00847B57"/>
    <w:rsid w:val="00847F79"/>
    <w:rsid w:val="0085008C"/>
    <w:rsid w:val="008502A7"/>
    <w:rsid w:val="008502E6"/>
    <w:rsid w:val="008513AA"/>
    <w:rsid w:val="008513B9"/>
    <w:rsid w:val="00851721"/>
    <w:rsid w:val="0085180D"/>
    <w:rsid w:val="00852364"/>
    <w:rsid w:val="0085262E"/>
    <w:rsid w:val="008528FB"/>
    <w:rsid w:val="0085297A"/>
    <w:rsid w:val="00852B0B"/>
    <w:rsid w:val="00852B6C"/>
    <w:rsid w:val="008531C1"/>
    <w:rsid w:val="00853F6B"/>
    <w:rsid w:val="008540A4"/>
    <w:rsid w:val="0085425B"/>
    <w:rsid w:val="0085427F"/>
    <w:rsid w:val="00854785"/>
    <w:rsid w:val="00855289"/>
    <w:rsid w:val="008553B7"/>
    <w:rsid w:val="00855784"/>
    <w:rsid w:val="00855B19"/>
    <w:rsid w:val="00855B95"/>
    <w:rsid w:val="00855E2E"/>
    <w:rsid w:val="008561FB"/>
    <w:rsid w:val="0085658B"/>
    <w:rsid w:val="00856B3A"/>
    <w:rsid w:val="00856FCE"/>
    <w:rsid w:val="00856FD7"/>
    <w:rsid w:val="0085771B"/>
    <w:rsid w:val="008579D8"/>
    <w:rsid w:val="00857C75"/>
    <w:rsid w:val="00860223"/>
    <w:rsid w:val="008603B4"/>
    <w:rsid w:val="008603D0"/>
    <w:rsid w:val="00860A63"/>
    <w:rsid w:val="0086142D"/>
    <w:rsid w:val="00861A49"/>
    <w:rsid w:val="00861BEE"/>
    <w:rsid w:val="00861D40"/>
    <w:rsid w:val="00862E3D"/>
    <w:rsid w:val="00863146"/>
    <w:rsid w:val="00863194"/>
    <w:rsid w:val="0086377C"/>
    <w:rsid w:val="00863B09"/>
    <w:rsid w:val="00863B44"/>
    <w:rsid w:val="00864257"/>
    <w:rsid w:val="008646B1"/>
    <w:rsid w:val="00864769"/>
    <w:rsid w:val="008647B3"/>
    <w:rsid w:val="00864DB6"/>
    <w:rsid w:val="0086521C"/>
    <w:rsid w:val="00865595"/>
    <w:rsid w:val="0086559D"/>
    <w:rsid w:val="00865E4F"/>
    <w:rsid w:val="00866374"/>
    <w:rsid w:val="008666BD"/>
    <w:rsid w:val="0086689B"/>
    <w:rsid w:val="00866C70"/>
    <w:rsid w:val="00866F93"/>
    <w:rsid w:val="00867244"/>
    <w:rsid w:val="008679BD"/>
    <w:rsid w:val="00867A70"/>
    <w:rsid w:val="00867C3A"/>
    <w:rsid w:val="00867CA8"/>
    <w:rsid w:val="00867CD8"/>
    <w:rsid w:val="00867F19"/>
    <w:rsid w:val="0087065B"/>
    <w:rsid w:val="00870BB0"/>
    <w:rsid w:val="00870CF0"/>
    <w:rsid w:val="00870DBE"/>
    <w:rsid w:val="00870DCE"/>
    <w:rsid w:val="00871414"/>
    <w:rsid w:val="00871806"/>
    <w:rsid w:val="00871C77"/>
    <w:rsid w:val="008720D5"/>
    <w:rsid w:val="008724BD"/>
    <w:rsid w:val="008725AA"/>
    <w:rsid w:val="00872625"/>
    <w:rsid w:val="00872E55"/>
    <w:rsid w:val="00872E90"/>
    <w:rsid w:val="0087352C"/>
    <w:rsid w:val="00873544"/>
    <w:rsid w:val="008737CE"/>
    <w:rsid w:val="00874912"/>
    <w:rsid w:val="00874F7D"/>
    <w:rsid w:val="0087526D"/>
    <w:rsid w:val="00875314"/>
    <w:rsid w:val="0087538B"/>
    <w:rsid w:val="00875454"/>
    <w:rsid w:val="008755EF"/>
    <w:rsid w:val="008757F5"/>
    <w:rsid w:val="008759D0"/>
    <w:rsid w:val="00875E2E"/>
    <w:rsid w:val="00876BF2"/>
    <w:rsid w:val="00876CB2"/>
    <w:rsid w:val="008775EF"/>
    <w:rsid w:val="00877771"/>
    <w:rsid w:val="008778B0"/>
    <w:rsid w:val="008779AF"/>
    <w:rsid w:val="008779CC"/>
    <w:rsid w:val="00877A3A"/>
    <w:rsid w:val="00877B2F"/>
    <w:rsid w:val="0088002F"/>
    <w:rsid w:val="00881435"/>
    <w:rsid w:val="0088190A"/>
    <w:rsid w:val="00881B9A"/>
    <w:rsid w:val="008822E5"/>
    <w:rsid w:val="00882754"/>
    <w:rsid w:val="008827ED"/>
    <w:rsid w:val="008829BD"/>
    <w:rsid w:val="00882B9F"/>
    <w:rsid w:val="00882D37"/>
    <w:rsid w:val="00882EA3"/>
    <w:rsid w:val="00883040"/>
    <w:rsid w:val="00883043"/>
    <w:rsid w:val="00883231"/>
    <w:rsid w:val="008833D0"/>
    <w:rsid w:val="008839D4"/>
    <w:rsid w:val="00883C2E"/>
    <w:rsid w:val="00883C54"/>
    <w:rsid w:val="00884002"/>
    <w:rsid w:val="008844E2"/>
    <w:rsid w:val="00884A11"/>
    <w:rsid w:val="00884DFE"/>
    <w:rsid w:val="00884F6D"/>
    <w:rsid w:val="00885105"/>
    <w:rsid w:val="0088514C"/>
    <w:rsid w:val="00885224"/>
    <w:rsid w:val="00885A9F"/>
    <w:rsid w:val="00885C25"/>
    <w:rsid w:val="00885CB6"/>
    <w:rsid w:val="0088637C"/>
    <w:rsid w:val="008863AC"/>
    <w:rsid w:val="008869E1"/>
    <w:rsid w:val="00886DF0"/>
    <w:rsid w:val="00886FF8"/>
    <w:rsid w:val="008875E1"/>
    <w:rsid w:val="00887D68"/>
    <w:rsid w:val="0089066A"/>
    <w:rsid w:val="00890AC7"/>
    <w:rsid w:val="00890B43"/>
    <w:rsid w:val="008910E4"/>
    <w:rsid w:val="00891CFD"/>
    <w:rsid w:val="00891E44"/>
    <w:rsid w:val="00891E78"/>
    <w:rsid w:val="008922E4"/>
    <w:rsid w:val="00892D41"/>
    <w:rsid w:val="008931BE"/>
    <w:rsid w:val="00893276"/>
    <w:rsid w:val="008933A5"/>
    <w:rsid w:val="00893881"/>
    <w:rsid w:val="00894138"/>
    <w:rsid w:val="00894332"/>
    <w:rsid w:val="00894925"/>
    <w:rsid w:val="0089499F"/>
    <w:rsid w:val="00894EF3"/>
    <w:rsid w:val="00895194"/>
    <w:rsid w:val="008953E6"/>
    <w:rsid w:val="0089556D"/>
    <w:rsid w:val="00895622"/>
    <w:rsid w:val="00895B75"/>
    <w:rsid w:val="00895E72"/>
    <w:rsid w:val="008968F8"/>
    <w:rsid w:val="008969FD"/>
    <w:rsid w:val="00896C82"/>
    <w:rsid w:val="00897196"/>
    <w:rsid w:val="008971F6"/>
    <w:rsid w:val="008973A6"/>
    <w:rsid w:val="00897B49"/>
    <w:rsid w:val="00897F27"/>
    <w:rsid w:val="008A0923"/>
    <w:rsid w:val="008A0B3D"/>
    <w:rsid w:val="008A0DBC"/>
    <w:rsid w:val="008A0DCA"/>
    <w:rsid w:val="008A0EFD"/>
    <w:rsid w:val="008A0FD6"/>
    <w:rsid w:val="008A134C"/>
    <w:rsid w:val="008A1366"/>
    <w:rsid w:val="008A1469"/>
    <w:rsid w:val="008A1A5F"/>
    <w:rsid w:val="008A1B6E"/>
    <w:rsid w:val="008A1E9A"/>
    <w:rsid w:val="008A1FD0"/>
    <w:rsid w:val="008A1FE7"/>
    <w:rsid w:val="008A2291"/>
    <w:rsid w:val="008A29F3"/>
    <w:rsid w:val="008A323E"/>
    <w:rsid w:val="008A352A"/>
    <w:rsid w:val="008A3574"/>
    <w:rsid w:val="008A361B"/>
    <w:rsid w:val="008A3AB5"/>
    <w:rsid w:val="008A3B24"/>
    <w:rsid w:val="008A3B79"/>
    <w:rsid w:val="008A4173"/>
    <w:rsid w:val="008A566C"/>
    <w:rsid w:val="008A5DB8"/>
    <w:rsid w:val="008A609F"/>
    <w:rsid w:val="008A6284"/>
    <w:rsid w:val="008A6A65"/>
    <w:rsid w:val="008A6A81"/>
    <w:rsid w:val="008A70FF"/>
    <w:rsid w:val="008A7730"/>
    <w:rsid w:val="008A7849"/>
    <w:rsid w:val="008A7A05"/>
    <w:rsid w:val="008A7D4E"/>
    <w:rsid w:val="008A7ECA"/>
    <w:rsid w:val="008B0560"/>
    <w:rsid w:val="008B0B7F"/>
    <w:rsid w:val="008B1216"/>
    <w:rsid w:val="008B16B3"/>
    <w:rsid w:val="008B1C91"/>
    <w:rsid w:val="008B2071"/>
    <w:rsid w:val="008B23EE"/>
    <w:rsid w:val="008B2F7A"/>
    <w:rsid w:val="008B3037"/>
    <w:rsid w:val="008B3270"/>
    <w:rsid w:val="008B3F11"/>
    <w:rsid w:val="008B3FE9"/>
    <w:rsid w:val="008B414A"/>
    <w:rsid w:val="008B436A"/>
    <w:rsid w:val="008B454F"/>
    <w:rsid w:val="008B4552"/>
    <w:rsid w:val="008B4717"/>
    <w:rsid w:val="008B4A15"/>
    <w:rsid w:val="008B4E3B"/>
    <w:rsid w:val="008B5060"/>
    <w:rsid w:val="008B5107"/>
    <w:rsid w:val="008B57DB"/>
    <w:rsid w:val="008B583B"/>
    <w:rsid w:val="008B5875"/>
    <w:rsid w:val="008B595D"/>
    <w:rsid w:val="008B6165"/>
    <w:rsid w:val="008B6319"/>
    <w:rsid w:val="008B6420"/>
    <w:rsid w:val="008B6574"/>
    <w:rsid w:val="008B67AC"/>
    <w:rsid w:val="008B67DD"/>
    <w:rsid w:val="008B7121"/>
    <w:rsid w:val="008B7598"/>
    <w:rsid w:val="008B7981"/>
    <w:rsid w:val="008C0A69"/>
    <w:rsid w:val="008C0F7A"/>
    <w:rsid w:val="008C12E6"/>
    <w:rsid w:val="008C167F"/>
    <w:rsid w:val="008C170F"/>
    <w:rsid w:val="008C1A2E"/>
    <w:rsid w:val="008C1AE2"/>
    <w:rsid w:val="008C1DC3"/>
    <w:rsid w:val="008C2001"/>
    <w:rsid w:val="008C26D3"/>
    <w:rsid w:val="008C2822"/>
    <w:rsid w:val="008C291D"/>
    <w:rsid w:val="008C2C37"/>
    <w:rsid w:val="008C2CFB"/>
    <w:rsid w:val="008C2D68"/>
    <w:rsid w:val="008C2E35"/>
    <w:rsid w:val="008C31FB"/>
    <w:rsid w:val="008C353B"/>
    <w:rsid w:val="008C4690"/>
    <w:rsid w:val="008C47D7"/>
    <w:rsid w:val="008C486F"/>
    <w:rsid w:val="008C524B"/>
    <w:rsid w:val="008C5420"/>
    <w:rsid w:val="008C55ED"/>
    <w:rsid w:val="008C5BF0"/>
    <w:rsid w:val="008C5C47"/>
    <w:rsid w:val="008C60C6"/>
    <w:rsid w:val="008C619D"/>
    <w:rsid w:val="008C61B0"/>
    <w:rsid w:val="008C637F"/>
    <w:rsid w:val="008C6767"/>
    <w:rsid w:val="008C6769"/>
    <w:rsid w:val="008C6969"/>
    <w:rsid w:val="008C6FD0"/>
    <w:rsid w:val="008C785F"/>
    <w:rsid w:val="008D0270"/>
    <w:rsid w:val="008D02B9"/>
    <w:rsid w:val="008D0592"/>
    <w:rsid w:val="008D0F90"/>
    <w:rsid w:val="008D0FDF"/>
    <w:rsid w:val="008D1026"/>
    <w:rsid w:val="008D16E2"/>
    <w:rsid w:val="008D1950"/>
    <w:rsid w:val="008D1BB4"/>
    <w:rsid w:val="008D1E0A"/>
    <w:rsid w:val="008D212C"/>
    <w:rsid w:val="008D2462"/>
    <w:rsid w:val="008D26CD"/>
    <w:rsid w:val="008D284F"/>
    <w:rsid w:val="008D2C84"/>
    <w:rsid w:val="008D3078"/>
    <w:rsid w:val="008D345D"/>
    <w:rsid w:val="008D3671"/>
    <w:rsid w:val="008D3DBB"/>
    <w:rsid w:val="008D47C7"/>
    <w:rsid w:val="008D4DD2"/>
    <w:rsid w:val="008D5277"/>
    <w:rsid w:val="008D59A9"/>
    <w:rsid w:val="008D60EB"/>
    <w:rsid w:val="008D61BE"/>
    <w:rsid w:val="008D659C"/>
    <w:rsid w:val="008D6756"/>
    <w:rsid w:val="008D6C20"/>
    <w:rsid w:val="008D6FC7"/>
    <w:rsid w:val="008D7068"/>
    <w:rsid w:val="008D714E"/>
    <w:rsid w:val="008D7808"/>
    <w:rsid w:val="008D7A23"/>
    <w:rsid w:val="008D7E39"/>
    <w:rsid w:val="008E06F6"/>
    <w:rsid w:val="008E07A4"/>
    <w:rsid w:val="008E07D7"/>
    <w:rsid w:val="008E0866"/>
    <w:rsid w:val="008E0901"/>
    <w:rsid w:val="008E0A4F"/>
    <w:rsid w:val="008E0FE0"/>
    <w:rsid w:val="008E1C5D"/>
    <w:rsid w:val="008E2410"/>
    <w:rsid w:val="008E2506"/>
    <w:rsid w:val="008E2A06"/>
    <w:rsid w:val="008E2B41"/>
    <w:rsid w:val="008E2B55"/>
    <w:rsid w:val="008E2B9B"/>
    <w:rsid w:val="008E3BF6"/>
    <w:rsid w:val="008E40FA"/>
    <w:rsid w:val="008E41F4"/>
    <w:rsid w:val="008E4239"/>
    <w:rsid w:val="008E4F36"/>
    <w:rsid w:val="008E5937"/>
    <w:rsid w:val="008E593E"/>
    <w:rsid w:val="008E5949"/>
    <w:rsid w:val="008E5A38"/>
    <w:rsid w:val="008E5B20"/>
    <w:rsid w:val="008E5F86"/>
    <w:rsid w:val="008E6364"/>
    <w:rsid w:val="008E647E"/>
    <w:rsid w:val="008E6552"/>
    <w:rsid w:val="008E685B"/>
    <w:rsid w:val="008E6BFE"/>
    <w:rsid w:val="008E76D4"/>
    <w:rsid w:val="008E7832"/>
    <w:rsid w:val="008E7D92"/>
    <w:rsid w:val="008F043D"/>
    <w:rsid w:val="008F060F"/>
    <w:rsid w:val="008F0DA7"/>
    <w:rsid w:val="008F0EFA"/>
    <w:rsid w:val="008F168A"/>
    <w:rsid w:val="008F1DFA"/>
    <w:rsid w:val="008F248C"/>
    <w:rsid w:val="008F25B0"/>
    <w:rsid w:val="008F26A1"/>
    <w:rsid w:val="008F273A"/>
    <w:rsid w:val="008F2C27"/>
    <w:rsid w:val="008F3216"/>
    <w:rsid w:val="008F324F"/>
    <w:rsid w:val="008F349A"/>
    <w:rsid w:val="008F365D"/>
    <w:rsid w:val="008F36DB"/>
    <w:rsid w:val="008F39A2"/>
    <w:rsid w:val="008F3AF2"/>
    <w:rsid w:val="008F4201"/>
    <w:rsid w:val="008F4AC5"/>
    <w:rsid w:val="008F4E87"/>
    <w:rsid w:val="008F5453"/>
    <w:rsid w:val="008F5CEF"/>
    <w:rsid w:val="008F5FA0"/>
    <w:rsid w:val="008F62E5"/>
    <w:rsid w:val="008F655F"/>
    <w:rsid w:val="008F66E7"/>
    <w:rsid w:val="008F67C1"/>
    <w:rsid w:val="008F6C71"/>
    <w:rsid w:val="008F6EB8"/>
    <w:rsid w:val="008F6F39"/>
    <w:rsid w:val="008F70E8"/>
    <w:rsid w:val="008F7310"/>
    <w:rsid w:val="008F773D"/>
    <w:rsid w:val="008F7783"/>
    <w:rsid w:val="008F799F"/>
    <w:rsid w:val="0090016C"/>
    <w:rsid w:val="00900297"/>
    <w:rsid w:val="009006CB"/>
    <w:rsid w:val="00900E78"/>
    <w:rsid w:val="009012FA"/>
    <w:rsid w:val="00901357"/>
    <w:rsid w:val="00901417"/>
    <w:rsid w:val="00901660"/>
    <w:rsid w:val="00901C4A"/>
    <w:rsid w:val="00901EA9"/>
    <w:rsid w:val="00901F0E"/>
    <w:rsid w:val="00901FCD"/>
    <w:rsid w:val="00902787"/>
    <w:rsid w:val="00902A3F"/>
    <w:rsid w:val="00902A4E"/>
    <w:rsid w:val="00902B1D"/>
    <w:rsid w:val="00902B3E"/>
    <w:rsid w:val="00902DCF"/>
    <w:rsid w:val="00902E2B"/>
    <w:rsid w:val="0090388C"/>
    <w:rsid w:val="00903A9D"/>
    <w:rsid w:val="00903D31"/>
    <w:rsid w:val="00903F5B"/>
    <w:rsid w:val="009041A8"/>
    <w:rsid w:val="0090423C"/>
    <w:rsid w:val="00904EBB"/>
    <w:rsid w:val="009053D3"/>
    <w:rsid w:val="0090594F"/>
    <w:rsid w:val="00905DE5"/>
    <w:rsid w:val="00905E56"/>
    <w:rsid w:val="00905EEA"/>
    <w:rsid w:val="0090658E"/>
    <w:rsid w:val="00906CA5"/>
    <w:rsid w:val="00906E71"/>
    <w:rsid w:val="0090708E"/>
    <w:rsid w:val="009075BD"/>
    <w:rsid w:val="00907869"/>
    <w:rsid w:val="009079F4"/>
    <w:rsid w:val="00907B1B"/>
    <w:rsid w:val="00907CAD"/>
    <w:rsid w:val="00907D60"/>
    <w:rsid w:val="00910114"/>
    <w:rsid w:val="009102CC"/>
    <w:rsid w:val="00910385"/>
    <w:rsid w:val="009104E3"/>
    <w:rsid w:val="00910525"/>
    <w:rsid w:val="00910EB4"/>
    <w:rsid w:val="00910F21"/>
    <w:rsid w:val="0091142E"/>
    <w:rsid w:val="00911827"/>
    <w:rsid w:val="0091199D"/>
    <w:rsid w:val="00911AA8"/>
    <w:rsid w:val="00911F6C"/>
    <w:rsid w:val="0091216E"/>
    <w:rsid w:val="0091222A"/>
    <w:rsid w:val="009125F4"/>
    <w:rsid w:val="009127E2"/>
    <w:rsid w:val="00912A1B"/>
    <w:rsid w:val="009133AB"/>
    <w:rsid w:val="00913C18"/>
    <w:rsid w:val="00913C4D"/>
    <w:rsid w:val="00913EF9"/>
    <w:rsid w:val="009140FA"/>
    <w:rsid w:val="0091448F"/>
    <w:rsid w:val="009148E9"/>
    <w:rsid w:val="00914AFD"/>
    <w:rsid w:val="00914EF2"/>
    <w:rsid w:val="0091511E"/>
    <w:rsid w:val="00915307"/>
    <w:rsid w:val="00915408"/>
    <w:rsid w:val="00915746"/>
    <w:rsid w:val="009165C3"/>
    <w:rsid w:val="009165D7"/>
    <w:rsid w:val="00916B0F"/>
    <w:rsid w:val="00916D94"/>
    <w:rsid w:val="00916EBC"/>
    <w:rsid w:val="0091701B"/>
    <w:rsid w:val="0091722F"/>
    <w:rsid w:val="009174F2"/>
    <w:rsid w:val="009176DA"/>
    <w:rsid w:val="00917E6D"/>
    <w:rsid w:val="009203D3"/>
    <w:rsid w:val="00920688"/>
    <w:rsid w:val="00920835"/>
    <w:rsid w:val="00920CF2"/>
    <w:rsid w:val="00921449"/>
    <w:rsid w:val="0092190C"/>
    <w:rsid w:val="00921C07"/>
    <w:rsid w:val="009220D5"/>
    <w:rsid w:val="00922228"/>
    <w:rsid w:val="009222FF"/>
    <w:rsid w:val="00922686"/>
    <w:rsid w:val="00923A59"/>
    <w:rsid w:val="009244CD"/>
    <w:rsid w:val="009247EA"/>
    <w:rsid w:val="00925214"/>
    <w:rsid w:val="00925440"/>
    <w:rsid w:val="00925710"/>
    <w:rsid w:val="00925A1D"/>
    <w:rsid w:val="009261AC"/>
    <w:rsid w:val="009267E8"/>
    <w:rsid w:val="00926973"/>
    <w:rsid w:val="00926B5D"/>
    <w:rsid w:val="00926E03"/>
    <w:rsid w:val="00926E7F"/>
    <w:rsid w:val="00927477"/>
    <w:rsid w:val="0093003D"/>
    <w:rsid w:val="00930908"/>
    <w:rsid w:val="00930B18"/>
    <w:rsid w:val="0093115A"/>
    <w:rsid w:val="009311D3"/>
    <w:rsid w:val="009312BC"/>
    <w:rsid w:val="00931831"/>
    <w:rsid w:val="00931CCD"/>
    <w:rsid w:val="0093225C"/>
    <w:rsid w:val="0093234E"/>
    <w:rsid w:val="009324EF"/>
    <w:rsid w:val="009326D6"/>
    <w:rsid w:val="00932A3F"/>
    <w:rsid w:val="00933309"/>
    <w:rsid w:val="0093366A"/>
    <w:rsid w:val="009342E8"/>
    <w:rsid w:val="0093439B"/>
    <w:rsid w:val="00934426"/>
    <w:rsid w:val="00934D68"/>
    <w:rsid w:val="00934FB6"/>
    <w:rsid w:val="00934FCE"/>
    <w:rsid w:val="009351F8"/>
    <w:rsid w:val="009356B5"/>
    <w:rsid w:val="00935C1C"/>
    <w:rsid w:val="009369DB"/>
    <w:rsid w:val="00936A48"/>
    <w:rsid w:val="00936C5B"/>
    <w:rsid w:val="009370C9"/>
    <w:rsid w:val="00937111"/>
    <w:rsid w:val="009371DB"/>
    <w:rsid w:val="009375E9"/>
    <w:rsid w:val="0093764C"/>
    <w:rsid w:val="0093768B"/>
    <w:rsid w:val="00937B74"/>
    <w:rsid w:val="00940460"/>
    <w:rsid w:val="00940833"/>
    <w:rsid w:val="00941142"/>
    <w:rsid w:val="0094126A"/>
    <w:rsid w:val="0094133E"/>
    <w:rsid w:val="00941ECA"/>
    <w:rsid w:val="00942281"/>
    <w:rsid w:val="009426A7"/>
    <w:rsid w:val="0094274B"/>
    <w:rsid w:val="00942832"/>
    <w:rsid w:val="00942891"/>
    <w:rsid w:val="009429CD"/>
    <w:rsid w:val="009432B2"/>
    <w:rsid w:val="00943765"/>
    <w:rsid w:val="00943900"/>
    <w:rsid w:val="00943C47"/>
    <w:rsid w:val="00943DB9"/>
    <w:rsid w:val="00943F06"/>
    <w:rsid w:val="009443A4"/>
    <w:rsid w:val="00944553"/>
    <w:rsid w:val="009448E0"/>
    <w:rsid w:val="00944A21"/>
    <w:rsid w:val="00944C09"/>
    <w:rsid w:val="00944D8F"/>
    <w:rsid w:val="00945243"/>
    <w:rsid w:val="00945259"/>
    <w:rsid w:val="0094573A"/>
    <w:rsid w:val="00946241"/>
    <w:rsid w:val="009463B5"/>
    <w:rsid w:val="00946C41"/>
    <w:rsid w:val="00946C47"/>
    <w:rsid w:val="00946CA3"/>
    <w:rsid w:val="00946F34"/>
    <w:rsid w:val="00946FA5"/>
    <w:rsid w:val="00947B84"/>
    <w:rsid w:val="00947D72"/>
    <w:rsid w:val="00947FD1"/>
    <w:rsid w:val="00950008"/>
    <w:rsid w:val="009500D1"/>
    <w:rsid w:val="00950162"/>
    <w:rsid w:val="009501CC"/>
    <w:rsid w:val="009503D4"/>
    <w:rsid w:val="009505C1"/>
    <w:rsid w:val="00950B6C"/>
    <w:rsid w:val="00951050"/>
    <w:rsid w:val="009512A2"/>
    <w:rsid w:val="00951456"/>
    <w:rsid w:val="0095163A"/>
    <w:rsid w:val="0095181C"/>
    <w:rsid w:val="009522AD"/>
    <w:rsid w:val="009526A2"/>
    <w:rsid w:val="00952A17"/>
    <w:rsid w:val="00952DC5"/>
    <w:rsid w:val="009535A8"/>
    <w:rsid w:val="009535F7"/>
    <w:rsid w:val="009537D6"/>
    <w:rsid w:val="00953874"/>
    <w:rsid w:val="00953995"/>
    <w:rsid w:val="00953FD8"/>
    <w:rsid w:val="00954973"/>
    <w:rsid w:val="00954AE1"/>
    <w:rsid w:val="0095599D"/>
    <w:rsid w:val="009568F0"/>
    <w:rsid w:val="00956ACA"/>
    <w:rsid w:val="00956AEC"/>
    <w:rsid w:val="00957358"/>
    <w:rsid w:val="00957722"/>
    <w:rsid w:val="0095777A"/>
    <w:rsid w:val="00960461"/>
    <w:rsid w:val="0096063F"/>
    <w:rsid w:val="00960CB0"/>
    <w:rsid w:val="009610CC"/>
    <w:rsid w:val="00961A88"/>
    <w:rsid w:val="00961BA2"/>
    <w:rsid w:val="009620A5"/>
    <w:rsid w:val="00962116"/>
    <w:rsid w:val="009626ED"/>
    <w:rsid w:val="0096271A"/>
    <w:rsid w:val="00962D7C"/>
    <w:rsid w:val="00962F0D"/>
    <w:rsid w:val="00962F5A"/>
    <w:rsid w:val="009635AB"/>
    <w:rsid w:val="0096388D"/>
    <w:rsid w:val="009638AB"/>
    <w:rsid w:val="00963BF2"/>
    <w:rsid w:val="00963D21"/>
    <w:rsid w:val="009641AB"/>
    <w:rsid w:val="009643B3"/>
    <w:rsid w:val="00964651"/>
    <w:rsid w:val="0096477B"/>
    <w:rsid w:val="00964885"/>
    <w:rsid w:val="00964A24"/>
    <w:rsid w:val="00964CBF"/>
    <w:rsid w:val="00964CF3"/>
    <w:rsid w:val="009652E3"/>
    <w:rsid w:val="0096532F"/>
    <w:rsid w:val="0096573F"/>
    <w:rsid w:val="00965CA8"/>
    <w:rsid w:val="009667C8"/>
    <w:rsid w:val="009668E4"/>
    <w:rsid w:val="00966E6B"/>
    <w:rsid w:val="00966EDB"/>
    <w:rsid w:val="00966EDC"/>
    <w:rsid w:val="00966FF8"/>
    <w:rsid w:val="009670EC"/>
    <w:rsid w:val="00967399"/>
    <w:rsid w:val="0096772E"/>
    <w:rsid w:val="00967920"/>
    <w:rsid w:val="00967C07"/>
    <w:rsid w:val="00970207"/>
    <w:rsid w:val="00970522"/>
    <w:rsid w:val="0097065B"/>
    <w:rsid w:val="0097090B"/>
    <w:rsid w:val="009710E9"/>
    <w:rsid w:val="0097113A"/>
    <w:rsid w:val="00971593"/>
    <w:rsid w:val="00971940"/>
    <w:rsid w:val="00971B18"/>
    <w:rsid w:val="00971B83"/>
    <w:rsid w:val="00971BB5"/>
    <w:rsid w:val="00971C03"/>
    <w:rsid w:val="00971D7D"/>
    <w:rsid w:val="00971EC0"/>
    <w:rsid w:val="00972020"/>
    <w:rsid w:val="009727C8"/>
    <w:rsid w:val="0097286A"/>
    <w:rsid w:val="00972C19"/>
    <w:rsid w:val="00972DAF"/>
    <w:rsid w:val="00973140"/>
    <w:rsid w:val="009732C1"/>
    <w:rsid w:val="009733DC"/>
    <w:rsid w:val="00973D93"/>
    <w:rsid w:val="009740E9"/>
    <w:rsid w:val="009743EE"/>
    <w:rsid w:val="00974598"/>
    <w:rsid w:val="00974D64"/>
    <w:rsid w:val="00974DE9"/>
    <w:rsid w:val="00974E1B"/>
    <w:rsid w:val="009753E2"/>
    <w:rsid w:val="00975B6D"/>
    <w:rsid w:val="00975B6E"/>
    <w:rsid w:val="00975CC9"/>
    <w:rsid w:val="009765B3"/>
    <w:rsid w:val="00976FF0"/>
    <w:rsid w:val="0097715E"/>
    <w:rsid w:val="0097722E"/>
    <w:rsid w:val="009773A3"/>
    <w:rsid w:val="00977832"/>
    <w:rsid w:val="009779E4"/>
    <w:rsid w:val="00977D49"/>
    <w:rsid w:val="009807C1"/>
    <w:rsid w:val="009808D6"/>
    <w:rsid w:val="00980A21"/>
    <w:rsid w:val="00980DF5"/>
    <w:rsid w:val="0098106E"/>
    <w:rsid w:val="00981304"/>
    <w:rsid w:val="009815A7"/>
    <w:rsid w:val="00981A87"/>
    <w:rsid w:val="00981A93"/>
    <w:rsid w:val="00982231"/>
    <w:rsid w:val="0098266B"/>
    <w:rsid w:val="00982C27"/>
    <w:rsid w:val="00983190"/>
    <w:rsid w:val="009838E9"/>
    <w:rsid w:val="00983F9C"/>
    <w:rsid w:val="00984252"/>
    <w:rsid w:val="00984734"/>
    <w:rsid w:val="00984A9A"/>
    <w:rsid w:val="00984D1B"/>
    <w:rsid w:val="0098576A"/>
    <w:rsid w:val="0098593A"/>
    <w:rsid w:val="0098594D"/>
    <w:rsid w:val="00985A3C"/>
    <w:rsid w:val="00985D3B"/>
    <w:rsid w:val="00985F61"/>
    <w:rsid w:val="00985FB8"/>
    <w:rsid w:val="009866A6"/>
    <w:rsid w:val="00987402"/>
    <w:rsid w:val="00987508"/>
    <w:rsid w:val="00987E2B"/>
    <w:rsid w:val="00987F12"/>
    <w:rsid w:val="00990370"/>
    <w:rsid w:val="00990BE3"/>
    <w:rsid w:val="0099141F"/>
    <w:rsid w:val="00991590"/>
    <w:rsid w:val="00991A52"/>
    <w:rsid w:val="00991BBA"/>
    <w:rsid w:val="00991D78"/>
    <w:rsid w:val="0099257E"/>
    <w:rsid w:val="00992B3B"/>
    <w:rsid w:val="00993721"/>
    <w:rsid w:val="00993993"/>
    <w:rsid w:val="00993C73"/>
    <w:rsid w:val="00993CA6"/>
    <w:rsid w:val="00994500"/>
    <w:rsid w:val="0099455B"/>
    <w:rsid w:val="00994680"/>
    <w:rsid w:val="00994BAA"/>
    <w:rsid w:val="00994E00"/>
    <w:rsid w:val="0099536F"/>
    <w:rsid w:val="00995476"/>
    <w:rsid w:val="009955C1"/>
    <w:rsid w:val="00995941"/>
    <w:rsid w:val="00995B56"/>
    <w:rsid w:val="00995CCE"/>
    <w:rsid w:val="00995DA4"/>
    <w:rsid w:val="009967A5"/>
    <w:rsid w:val="00996B1C"/>
    <w:rsid w:val="00996B9C"/>
    <w:rsid w:val="00996C03"/>
    <w:rsid w:val="00996D01"/>
    <w:rsid w:val="009970BA"/>
    <w:rsid w:val="00997224"/>
    <w:rsid w:val="00997386"/>
    <w:rsid w:val="009973CB"/>
    <w:rsid w:val="00997636"/>
    <w:rsid w:val="00997781"/>
    <w:rsid w:val="009A038B"/>
    <w:rsid w:val="009A0424"/>
    <w:rsid w:val="009A08EB"/>
    <w:rsid w:val="009A1294"/>
    <w:rsid w:val="009A17C9"/>
    <w:rsid w:val="009A18E8"/>
    <w:rsid w:val="009A1957"/>
    <w:rsid w:val="009A1AB9"/>
    <w:rsid w:val="009A21C6"/>
    <w:rsid w:val="009A26F5"/>
    <w:rsid w:val="009A2D71"/>
    <w:rsid w:val="009A2D89"/>
    <w:rsid w:val="009A3084"/>
    <w:rsid w:val="009A31D1"/>
    <w:rsid w:val="009A3488"/>
    <w:rsid w:val="009A46C9"/>
    <w:rsid w:val="009A4719"/>
    <w:rsid w:val="009A4996"/>
    <w:rsid w:val="009A4B37"/>
    <w:rsid w:val="009A4B4B"/>
    <w:rsid w:val="009A4C1F"/>
    <w:rsid w:val="009A4C94"/>
    <w:rsid w:val="009A50B7"/>
    <w:rsid w:val="009A50E3"/>
    <w:rsid w:val="009A6101"/>
    <w:rsid w:val="009A6111"/>
    <w:rsid w:val="009A611A"/>
    <w:rsid w:val="009A62B9"/>
    <w:rsid w:val="009A6434"/>
    <w:rsid w:val="009A657A"/>
    <w:rsid w:val="009A6C06"/>
    <w:rsid w:val="009A75C9"/>
    <w:rsid w:val="009A79F3"/>
    <w:rsid w:val="009A7AB5"/>
    <w:rsid w:val="009B02BC"/>
    <w:rsid w:val="009B07D2"/>
    <w:rsid w:val="009B0884"/>
    <w:rsid w:val="009B0A9F"/>
    <w:rsid w:val="009B0D9A"/>
    <w:rsid w:val="009B0DED"/>
    <w:rsid w:val="009B13AA"/>
    <w:rsid w:val="009B1724"/>
    <w:rsid w:val="009B18D2"/>
    <w:rsid w:val="009B1AF3"/>
    <w:rsid w:val="009B2544"/>
    <w:rsid w:val="009B285B"/>
    <w:rsid w:val="009B2CFE"/>
    <w:rsid w:val="009B30BE"/>
    <w:rsid w:val="009B3431"/>
    <w:rsid w:val="009B3843"/>
    <w:rsid w:val="009B41A3"/>
    <w:rsid w:val="009B4B97"/>
    <w:rsid w:val="009B5407"/>
    <w:rsid w:val="009B5B23"/>
    <w:rsid w:val="009B6294"/>
    <w:rsid w:val="009B6903"/>
    <w:rsid w:val="009B6BAE"/>
    <w:rsid w:val="009B6DCF"/>
    <w:rsid w:val="009B6E8A"/>
    <w:rsid w:val="009B72D3"/>
    <w:rsid w:val="009B7A66"/>
    <w:rsid w:val="009B7D1F"/>
    <w:rsid w:val="009C016E"/>
    <w:rsid w:val="009C0AA6"/>
    <w:rsid w:val="009C0DC1"/>
    <w:rsid w:val="009C15DD"/>
    <w:rsid w:val="009C15E4"/>
    <w:rsid w:val="009C18C3"/>
    <w:rsid w:val="009C1AC9"/>
    <w:rsid w:val="009C1B45"/>
    <w:rsid w:val="009C1CFA"/>
    <w:rsid w:val="009C1D33"/>
    <w:rsid w:val="009C1F96"/>
    <w:rsid w:val="009C2035"/>
    <w:rsid w:val="009C26A5"/>
    <w:rsid w:val="009C2AD7"/>
    <w:rsid w:val="009C2CF3"/>
    <w:rsid w:val="009C2E1F"/>
    <w:rsid w:val="009C2E23"/>
    <w:rsid w:val="009C2FC2"/>
    <w:rsid w:val="009C3090"/>
    <w:rsid w:val="009C3F34"/>
    <w:rsid w:val="009C4235"/>
    <w:rsid w:val="009C43FC"/>
    <w:rsid w:val="009C4413"/>
    <w:rsid w:val="009C5032"/>
    <w:rsid w:val="009C53B5"/>
    <w:rsid w:val="009C5843"/>
    <w:rsid w:val="009C5BB6"/>
    <w:rsid w:val="009C5D2B"/>
    <w:rsid w:val="009C5E79"/>
    <w:rsid w:val="009C602C"/>
    <w:rsid w:val="009C63DB"/>
    <w:rsid w:val="009C64B7"/>
    <w:rsid w:val="009C6D52"/>
    <w:rsid w:val="009C772E"/>
    <w:rsid w:val="009C78AA"/>
    <w:rsid w:val="009C7D4E"/>
    <w:rsid w:val="009D00A5"/>
    <w:rsid w:val="009D0228"/>
    <w:rsid w:val="009D0414"/>
    <w:rsid w:val="009D04E4"/>
    <w:rsid w:val="009D0614"/>
    <w:rsid w:val="009D0763"/>
    <w:rsid w:val="009D0CDD"/>
    <w:rsid w:val="009D0D0E"/>
    <w:rsid w:val="009D0D41"/>
    <w:rsid w:val="009D0EA6"/>
    <w:rsid w:val="009D14BB"/>
    <w:rsid w:val="009D1535"/>
    <w:rsid w:val="009D1CFA"/>
    <w:rsid w:val="009D1FBB"/>
    <w:rsid w:val="009D242F"/>
    <w:rsid w:val="009D2F61"/>
    <w:rsid w:val="009D3147"/>
    <w:rsid w:val="009D3602"/>
    <w:rsid w:val="009D3C3D"/>
    <w:rsid w:val="009D412B"/>
    <w:rsid w:val="009D4218"/>
    <w:rsid w:val="009D46B5"/>
    <w:rsid w:val="009D48B2"/>
    <w:rsid w:val="009D4971"/>
    <w:rsid w:val="009D498B"/>
    <w:rsid w:val="009D4CA8"/>
    <w:rsid w:val="009D4D5F"/>
    <w:rsid w:val="009D53AA"/>
    <w:rsid w:val="009D5680"/>
    <w:rsid w:val="009D5C59"/>
    <w:rsid w:val="009D68D0"/>
    <w:rsid w:val="009D68FF"/>
    <w:rsid w:val="009D6C51"/>
    <w:rsid w:val="009D6FC3"/>
    <w:rsid w:val="009D6FE9"/>
    <w:rsid w:val="009D7311"/>
    <w:rsid w:val="009D7477"/>
    <w:rsid w:val="009D7763"/>
    <w:rsid w:val="009E05F2"/>
    <w:rsid w:val="009E0E46"/>
    <w:rsid w:val="009E0FF7"/>
    <w:rsid w:val="009E1689"/>
    <w:rsid w:val="009E1A0F"/>
    <w:rsid w:val="009E1C83"/>
    <w:rsid w:val="009E1FC6"/>
    <w:rsid w:val="009E2161"/>
    <w:rsid w:val="009E25A0"/>
    <w:rsid w:val="009E395D"/>
    <w:rsid w:val="009E3990"/>
    <w:rsid w:val="009E40DD"/>
    <w:rsid w:val="009E44D6"/>
    <w:rsid w:val="009E4559"/>
    <w:rsid w:val="009E47EA"/>
    <w:rsid w:val="009E4EAF"/>
    <w:rsid w:val="009E520A"/>
    <w:rsid w:val="009E557E"/>
    <w:rsid w:val="009E5602"/>
    <w:rsid w:val="009E5C3B"/>
    <w:rsid w:val="009E5DF5"/>
    <w:rsid w:val="009E5F37"/>
    <w:rsid w:val="009E60B7"/>
    <w:rsid w:val="009E60C6"/>
    <w:rsid w:val="009E64C6"/>
    <w:rsid w:val="009E650F"/>
    <w:rsid w:val="009E6728"/>
    <w:rsid w:val="009E68E4"/>
    <w:rsid w:val="009E6A85"/>
    <w:rsid w:val="009E6D5C"/>
    <w:rsid w:val="009E6E4D"/>
    <w:rsid w:val="009E6ED6"/>
    <w:rsid w:val="009E7B21"/>
    <w:rsid w:val="009E7E16"/>
    <w:rsid w:val="009F0869"/>
    <w:rsid w:val="009F0897"/>
    <w:rsid w:val="009F0D8C"/>
    <w:rsid w:val="009F10CB"/>
    <w:rsid w:val="009F1140"/>
    <w:rsid w:val="009F1498"/>
    <w:rsid w:val="009F1694"/>
    <w:rsid w:val="009F212C"/>
    <w:rsid w:val="009F2349"/>
    <w:rsid w:val="009F2740"/>
    <w:rsid w:val="009F30BF"/>
    <w:rsid w:val="009F32FF"/>
    <w:rsid w:val="009F3920"/>
    <w:rsid w:val="009F46F7"/>
    <w:rsid w:val="009F4A16"/>
    <w:rsid w:val="009F4EE3"/>
    <w:rsid w:val="009F5417"/>
    <w:rsid w:val="009F54CC"/>
    <w:rsid w:val="009F5693"/>
    <w:rsid w:val="009F5A9D"/>
    <w:rsid w:val="009F5F90"/>
    <w:rsid w:val="009F62B8"/>
    <w:rsid w:val="009F69F7"/>
    <w:rsid w:val="009F6E45"/>
    <w:rsid w:val="009F7334"/>
    <w:rsid w:val="009F7DF0"/>
    <w:rsid w:val="009F7E27"/>
    <w:rsid w:val="00A00329"/>
    <w:rsid w:val="00A006CB"/>
    <w:rsid w:val="00A0095B"/>
    <w:rsid w:val="00A00A8A"/>
    <w:rsid w:val="00A00E56"/>
    <w:rsid w:val="00A00FD8"/>
    <w:rsid w:val="00A010C1"/>
    <w:rsid w:val="00A012BC"/>
    <w:rsid w:val="00A012DE"/>
    <w:rsid w:val="00A012EF"/>
    <w:rsid w:val="00A0131F"/>
    <w:rsid w:val="00A01668"/>
    <w:rsid w:val="00A01C6F"/>
    <w:rsid w:val="00A01F10"/>
    <w:rsid w:val="00A01F21"/>
    <w:rsid w:val="00A02862"/>
    <w:rsid w:val="00A0299B"/>
    <w:rsid w:val="00A02A20"/>
    <w:rsid w:val="00A02DE8"/>
    <w:rsid w:val="00A031E0"/>
    <w:rsid w:val="00A037C1"/>
    <w:rsid w:val="00A037D3"/>
    <w:rsid w:val="00A03B41"/>
    <w:rsid w:val="00A03BEE"/>
    <w:rsid w:val="00A041F9"/>
    <w:rsid w:val="00A05490"/>
    <w:rsid w:val="00A0563A"/>
    <w:rsid w:val="00A060D4"/>
    <w:rsid w:val="00A06193"/>
    <w:rsid w:val="00A067F1"/>
    <w:rsid w:val="00A06C16"/>
    <w:rsid w:val="00A07695"/>
    <w:rsid w:val="00A07BCF"/>
    <w:rsid w:val="00A10094"/>
    <w:rsid w:val="00A10204"/>
    <w:rsid w:val="00A10244"/>
    <w:rsid w:val="00A1075B"/>
    <w:rsid w:val="00A10817"/>
    <w:rsid w:val="00A10EF5"/>
    <w:rsid w:val="00A111D1"/>
    <w:rsid w:val="00A1130C"/>
    <w:rsid w:val="00A11673"/>
    <w:rsid w:val="00A12349"/>
    <w:rsid w:val="00A12468"/>
    <w:rsid w:val="00A12939"/>
    <w:rsid w:val="00A12C0B"/>
    <w:rsid w:val="00A12EE3"/>
    <w:rsid w:val="00A134FE"/>
    <w:rsid w:val="00A13840"/>
    <w:rsid w:val="00A13977"/>
    <w:rsid w:val="00A13D0E"/>
    <w:rsid w:val="00A13E2A"/>
    <w:rsid w:val="00A13E8C"/>
    <w:rsid w:val="00A141F7"/>
    <w:rsid w:val="00A1423C"/>
    <w:rsid w:val="00A14AC9"/>
    <w:rsid w:val="00A14CD9"/>
    <w:rsid w:val="00A152CE"/>
    <w:rsid w:val="00A153C9"/>
    <w:rsid w:val="00A159FC"/>
    <w:rsid w:val="00A15E25"/>
    <w:rsid w:val="00A15ED8"/>
    <w:rsid w:val="00A16116"/>
    <w:rsid w:val="00A16390"/>
    <w:rsid w:val="00A165C9"/>
    <w:rsid w:val="00A1674B"/>
    <w:rsid w:val="00A16F16"/>
    <w:rsid w:val="00A17095"/>
    <w:rsid w:val="00A173D0"/>
    <w:rsid w:val="00A17691"/>
    <w:rsid w:val="00A17CF6"/>
    <w:rsid w:val="00A17FC9"/>
    <w:rsid w:val="00A200E6"/>
    <w:rsid w:val="00A207AD"/>
    <w:rsid w:val="00A20FF5"/>
    <w:rsid w:val="00A210E1"/>
    <w:rsid w:val="00A21421"/>
    <w:rsid w:val="00A216C4"/>
    <w:rsid w:val="00A218EB"/>
    <w:rsid w:val="00A21B0A"/>
    <w:rsid w:val="00A21DFC"/>
    <w:rsid w:val="00A21EB9"/>
    <w:rsid w:val="00A220BD"/>
    <w:rsid w:val="00A223CF"/>
    <w:rsid w:val="00A22A10"/>
    <w:rsid w:val="00A22C1C"/>
    <w:rsid w:val="00A22C9C"/>
    <w:rsid w:val="00A233B6"/>
    <w:rsid w:val="00A234F1"/>
    <w:rsid w:val="00A2361B"/>
    <w:rsid w:val="00A23BC2"/>
    <w:rsid w:val="00A23EE0"/>
    <w:rsid w:val="00A2411D"/>
    <w:rsid w:val="00A24156"/>
    <w:rsid w:val="00A247BB"/>
    <w:rsid w:val="00A24A52"/>
    <w:rsid w:val="00A24D22"/>
    <w:rsid w:val="00A251AA"/>
    <w:rsid w:val="00A2537F"/>
    <w:rsid w:val="00A2549E"/>
    <w:rsid w:val="00A256C6"/>
    <w:rsid w:val="00A25A80"/>
    <w:rsid w:val="00A25BFC"/>
    <w:rsid w:val="00A26291"/>
    <w:rsid w:val="00A26450"/>
    <w:rsid w:val="00A265EF"/>
    <w:rsid w:val="00A26BF3"/>
    <w:rsid w:val="00A26DF8"/>
    <w:rsid w:val="00A26FEF"/>
    <w:rsid w:val="00A27478"/>
    <w:rsid w:val="00A27540"/>
    <w:rsid w:val="00A276AC"/>
    <w:rsid w:val="00A27853"/>
    <w:rsid w:val="00A2788F"/>
    <w:rsid w:val="00A278EA"/>
    <w:rsid w:val="00A2794C"/>
    <w:rsid w:val="00A2794F"/>
    <w:rsid w:val="00A2795C"/>
    <w:rsid w:val="00A27A13"/>
    <w:rsid w:val="00A27ACD"/>
    <w:rsid w:val="00A27B8D"/>
    <w:rsid w:val="00A27BDF"/>
    <w:rsid w:val="00A306E3"/>
    <w:rsid w:val="00A307F4"/>
    <w:rsid w:val="00A30AF4"/>
    <w:rsid w:val="00A30FC9"/>
    <w:rsid w:val="00A31007"/>
    <w:rsid w:val="00A312E0"/>
    <w:rsid w:val="00A314C5"/>
    <w:rsid w:val="00A3178F"/>
    <w:rsid w:val="00A31799"/>
    <w:rsid w:val="00A31859"/>
    <w:rsid w:val="00A319D0"/>
    <w:rsid w:val="00A319F8"/>
    <w:rsid w:val="00A31AF4"/>
    <w:rsid w:val="00A31DFE"/>
    <w:rsid w:val="00A32127"/>
    <w:rsid w:val="00A3238F"/>
    <w:rsid w:val="00A32496"/>
    <w:rsid w:val="00A3288E"/>
    <w:rsid w:val="00A32CCE"/>
    <w:rsid w:val="00A3318F"/>
    <w:rsid w:val="00A331C1"/>
    <w:rsid w:val="00A333C7"/>
    <w:rsid w:val="00A33483"/>
    <w:rsid w:val="00A33536"/>
    <w:rsid w:val="00A33920"/>
    <w:rsid w:val="00A33C72"/>
    <w:rsid w:val="00A343ED"/>
    <w:rsid w:val="00A34E1E"/>
    <w:rsid w:val="00A35F76"/>
    <w:rsid w:val="00A36263"/>
    <w:rsid w:val="00A36DCC"/>
    <w:rsid w:val="00A37C11"/>
    <w:rsid w:val="00A37F39"/>
    <w:rsid w:val="00A40A32"/>
    <w:rsid w:val="00A40A85"/>
    <w:rsid w:val="00A40E12"/>
    <w:rsid w:val="00A412BE"/>
    <w:rsid w:val="00A415CA"/>
    <w:rsid w:val="00A415E9"/>
    <w:rsid w:val="00A4175B"/>
    <w:rsid w:val="00A41781"/>
    <w:rsid w:val="00A417B8"/>
    <w:rsid w:val="00A41AEF"/>
    <w:rsid w:val="00A41B6A"/>
    <w:rsid w:val="00A41B9D"/>
    <w:rsid w:val="00A41F67"/>
    <w:rsid w:val="00A42113"/>
    <w:rsid w:val="00A426FC"/>
    <w:rsid w:val="00A42CC9"/>
    <w:rsid w:val="00A42CE3"/>
    <w:rsid w:val="00A42D83"/>
    <w:rsid w:val="00A430C0"/>
    <w:rsid w:val="00A43305"/>
    <w:rsid w:val="00A4336B"/>
    <w:rsid w:val="00A43D49"/>
    <w:rsid w:val="00A43E02"/>
    <w:rsid w:val="00A44055"/>
    <w:rsid w:val="00A4416D"/>
    <w:rsid w:val="00A441A0"/>
    <w:rsid w:val="00A4441C"/>
    <w:rsid w:val="00A44A83"/>
    <w:rsid w:val="00A44F25"/>
    <w:rsid w:val="00A45341"/>
    <w:rsid w:val="00A453E3"/>
    <w:rsid w:val="00A4597C"/>
    <w:rsid w:val="00A46944"/>
    <w:rsid w:val="00A47280"/>
    <w:rsid w:val="00A477B2"/>
    <w:rsid w:val="00A477D4"/>
    <w:rsid w:val="00A478FB"/>
    <w:rsid w:val="00A479A7"/>
    <w:rsid w:val="00A47E83"/>
    <w:rsid w:val="00A47E8D"/>
    <w:rsid w:val="00A47EAC"/>
    <w:rsid w:val="00A47F65"/>
    <w:rsid w:val="00A502AC"/>
    <w:rsid w:val="00A50C3F"/>
    <w:rsid w:val="00A50DB4"/>
    <w:rsid w:val="00A51848"/>
    <w:rsid w:val="00A51AF4"/>
    <w:rsid w:val="00A51B89"/>
    <w:rsid w:val="00A5245F"/>
    <w:rsid w:val="00A52AF6"/>
    <w:rsid w:val="00A52C19"/>
    <w:rsid w:val="00A52EE6"/>
    <w:rsid w:val="00A53095"/>
    <w:rsid w:val="00A530E1"/>
    <w:rsid w:val="00A5366B"/>
    <w:rsid w:val="00A53866"/>
    <w:rsid w:val="00A53EF3"/>
    <w:rsid w:val="00A54670"/>
    <w:rsid w:val="00A54859"/>
    <w:rsid w:val="00A54B8A"/>
    <w:rsid w:val="00A54B97"/>
    <w:rsid w:val="00A54C77"/>
    <w:rsid w:val="00A55045"/>
    <w:rsid w:val="00A551AD"/>
    <w:rsid w:val="00A55257"/>
    <w:rsid w:val="00A5539B"/>
    <w:rsid w:val="00A556FB"/>
    <w:rsid w:val="00A5578E"/>
    <w:rsid w:val="00A55BFF"/>
    <w:rsid w:val="00A55C2B"/>
    <w:rsid w:val="00A55E70"/>
    <w:rsid w:val="00A55F72"/>
    <w:rsid w:val="00A5628E"/>
    <w:rsid w:val="00A56424"/>
    <w:rsid w:val="00A56497"/>
    <w:rsid w:val="00A56C87"/>
    <w:rsid w:val="00A5707C"/>
    <w:rsid w:val="00A57084"/>
    <w:rsid w:val="00A570AD"/>
    <w:rsid w:val="00A571B1"/>
    <w:rsid w:val="00A573B2"/>
    <w:rsid w:val="00A57CE2"/>
    <w:rsid w:val="00A6029C"/>
    <w:rsid w:val="00A60491"/>
    <w:rsid w:val="00A605B6"/>
    <w:rsid w:val="00A60A31"/>
    <w:rsid w:val="00A60CD5"/>
    <w:rsid w:val="00A60CE6"/>
    <w:rsid w:val="00A60F9A"/>
    <w:rsid w:val="00A61205"/>
    <w:rsid w:val="00A6180B"/>
    <w:rsid w:val="00A61B3B"/>
    <w:rsid w:val="00A61BF7"/>
    <w:rsid w:val="00A61F83"/>
    <w:rsid w:val="00A62045"/>
    <w:rsid w:val="00A62ABB"/>
    <w:rsid w:val="00A62C68"/>
    <w:rsid w:val="00A62D8E"/>
    <w:rsid w:val="00A630AF"/>
    <w:rsid w:val="00A6320C"/>
    <w:rsid w:val="00A63221"/>
    <w:rsid w:val="00A6347D"/>
    <w:rsid w:val="00A63CFA"/>
    <w:rsid w:val="00A63ECD"/>
    <w:rsid w:val="00A6415B"/>
    <w:rsid w:val="00A642C6"/>
    <w:rsid w:val="00A645CF"/>
    <w:rsid w:val="00A64DF4"/>
    <w:rsid w:val="00A657DA"/>
    <w:rsid w:val="00A65AF0"/>
    <w:rsid w:val="00A66034"/>
    <w:rsid w:val="00A6619C"/>
    <w:rsid w:val="00A6665F"/>
    <w:rsid w:val="00A6679F"/>
    <w:rsid w:val="00A6693A"/>
    <w:rsid w:val="00A669B1"/>
    <w:rsid w:val="00A66A15"/>
    <w:rsid w:val="00A66E72"/>
    <w:rsid w:val="00A66F89"/>
    <w:rsid w:val="00A672E5"/>
    <w:rsid w:val="00A6734C"/>
    <w:rsid w:val="00A6780B"/>
    <w:rsid w:val="00A67B4D"/>
    <w:rsid w:val="00A67E52"/>
    <w:rsid w:val="00A7094F"/>
    <w:rsid w:val="00A717C9"/>
    <w:rsid w:val="00A719C2"/>
    <w:rsid w:val="00A71B6B"/>
    <w:rsid w:val="00A7207C"/>
    <w:rsid w:val="00A72702"/>
    <w:rsid w:val="00A72908"/>
    <w:rsid w:val="00A72B10"/>
    <w:rsid w:val="00A72C7A"/>
    <w:rsid w:val="00A72CBD"/>
    <w:rsid w:val="00A72EDC"/>
    <w:rsid w:val="00A73427"/>
    <w:rsid w:val="00A734DD"/>
    <w:rsid w:val="00A738C8"/>
    <w:rsid w:val="00A73ED4"/>
    <w:rsid w:val="00A74105"/>
    <w:rsid w:val="00A74126"/>
    <w:rsid w:val="00A745E5"/>
    <w:rsid w:val="00A74ECA"/>
    <w:rsid w:val="00A7503A"/>
    <w:rsid w:val="00A751BF"/>
    <w:rsid w:val="00A752E1"/>
    <w:rsid w:val="00A75730"/>
    <w:rsid w:val="00A757B1"/>
    <w:rsid w:val="00A75DD8"/>
    <w:rsid w:val="00A75F97"/>
    <w:rsid w:val="00A76604"/>
    <w:rsid w:val="00A76983"/>
    <w:rsid w:val="00A76B69"/>
    <w:rsid w:val="00A76C56"/>
    <w:rsid w:val="00A76EE1"/>
    <w:rsid w:val="00A77597"/>
    <w:rsid w:val="00A77713"/>
    <w:rsid w:val="00A77C72"/>
    <w:rsid w:val="00A77DE3"/>
    <w:rsid w:val="00A803B0"/>
    <w:rsid w:val="00A80582"/>
    <w:rsid w:val="00A80956"/>
    <w:rsid w:val="00A80CFB"/>
    <w:rsid w:val="00A80D38"/>
    <w:rsid w:val="00A80E8D"/>
    <w:rsid w:val="00A81081"/>
    <w:rsid w:val="00A81B2A"/>
    <w:rsid w:val="00A81E5B"/>
    <w:rsid w:val="00A81E8E"/>
    <w:rsid w:val="00A8273D"/>
    <w:rsid w:val="00A829AE"/>
    <w:rsid w:val="00A83476"/>
    <w:rsid w:val="00A83BEE"/>
    <w:rsid w:val="00A840AF"/>
    <w:rsid w:val="00A8422D"/>
    <w:rsid w:val="00A845D2"/>
    <w:rsid w:val="00A8479A"/>
    <w:rsid w:val="00A84824"/>
    <w:rsid w:val="00A849F7"/>
    <w:rsid w:val="00A84B4F"/>
    <w:rsid w:val="00A85624"/>
    <w:rsid w:val="00A856DC"/>
    <w:rsid w:val="00A85E3C"/>
    <w:rsid w:val="00A85F43"/>
    <w:rsid w:val="00A868C7"/>
    <w:rsid w:val="00A86FB4"/>
    <w:rsid w:val="00A87556"/>
    <w:rsid w:val="00A875CB"/>
    <w:rsid w:val="00A87641"/>
    <w:rsid w:val="00A87AAB"/>
    <w:rsid w:val="00A87C49"/>
    <w:rsid w:val="00A87D79"/>
    <w:rsid w:val="00A903AA"/>
    <w:rsid w:val="00A906B2"/>
    <w:rsid w:val="00A9073E"/>
    <w:rsid w:val="00A90A07"/>
    <w:rsid w:val="00A90A5B"/>
    <w:rsid w:val="00A90A68"/>
    <w:rsid w:val="00A90B01"/>
    <w:rsid w:val="00A90D01"/>
    <w:rsid w:val="00A90FA0"/>
    <w:rsid w:val="00A91020"/>
    <w:rsid w:val="00A91AE5"/>
    <w:rsid w:val="00A920E7"/>
    <w:rsid w:val="00A92A2F"/>
    <w:rsid w:val="00A92CD0"/>
    <w:rsid w:val="00A931F6"/>
    <w:rsid w:val="00A93504"/>
    <w:rsid w:val="00A939FA"/>
    <w:rsid w:val="00A93A04"/>
    <w:rsid w:val="00A9411E"/>
    <w:rsid w:val="00A948C5"/>
    <w:rsid w:val="00A94BFF"/>
    <w:rsid w:val="00A94CDB"/>
    <w:rsid w:val="00A94E2B"/>
    <w:rsid w:val="00A95535"/>
    <w:rsid w:val="00A957DC"/>
    <w:rsid w:val="00A95C1E"/>
    <w:rsid w:val="00A95F75"/>
    <w:rsid w:val="00A95FC5"/>
    <w:rsid w:val="00A96860"/>
    <w:rsid w:val="00A96B54"/>
    <w:rsid w:val="00A96B7B"/>
    <w:rsid w:val="00A97B6D"/>
    <w:rsid w:val="00A97E4B"/>
    <w:rsid w:val="00A97F48"/>
    <w:rsid w:val="00A97F7B"/>
    <w:rsid w:val="00A97FD0"/>
    <w:rsid w:val="00AA09D7"/>
    <w:rsid w:val="00AA0A7F"/>
    <w:rsid w:val="00AA0D5E"/>
    <w:rsid w:val="00AA0E3A"/>
    <w:rsid w:val="00AA11C5"/>
    <w:rsid w:val="00AA164B"/>
    <w:rsid w:val="00AA17BB"/>
    <w:rsid w:val="00AA1A99"/>
    <w:rsid w:val="00AA1C4C"/>
    <w:rsid w:val="00AA1FAC"/>
    <w:rsid w:val="00AA23A9"/>
    <w:rsid w:val="00AA271B"/>
    <w:rsid w:val="00AA2837"/>
    <w:rsid w:val="00AA2B6C"/>
    <w:rsid w:val="00AA33BD"/>
    <w:rsid w:val="00AA37B8"/>
    <w:rsid w:val="00AA3AD3"/>
    <w:rsid w:val="00AA410C"/>
    <w:rsid w:val="00AA447D"/>
    <w:rsid w:val="00AA4853"/>
    <w:rsid w:val="00AA4B2F"/>
    <w:rsid w:val="00AA4CD0"/>
    <w:rsid w:val="00AA4EB2"/>
    <w:rsid w:val="00AA5723"/>
    <w:rsid w:val="00AA57AC"/>
    <w:rsid w:val="00AA59C7"/>
    <w:rsid w:val="00AA5BE1"/>
    <w:rsid w:val="00AA5ECE"/>
    <w:rsid w:val="00AA600D"/>
    <w:rsid w:val="00AA615D"/>
    <w:rsid w:val="00AA66C2"/>
    <w:rsid w:val="00AA6EC8"/>
    <w:rsid w:val="00AA6EE0"/>
    <w:rsid w:val="00AA6FFA"/>
    <w:rsid w:val="00AA746A"/>
    <w:rsid w:val="00AA7659"/>
    <w:rsid w:val="00AA7C35"/>
    <w:rsid w:val="00AA7FF7"/>
    <w:rsid w:val="00AB03AA"/>
    <w:rsid w:val="00AB0558"/>
    <w:rsid w:val="00AB08AB"/>
    <w:rsid w:val="00AB0935"/>
    <w:rsid w:val="00AB0F7C"/>
    <w:rsid w:val="00AB10F8"/>
    <w:rsid w:val="00AB2440"/>
    <w:rsid w:val="00AB269F"/>
    <w:rsid w:val="00AB3092"/>
    <w:rsid w:val="00AB3680"/>
    <w:rsid w:val="00AB39F2"/>
    <w:rsid w:val="00AB3F1B"/>
    <w:rsid w:val="00AB3FA2"/>
    <w:rsid w:val="00AB4920"/>
    <w:rsid w:val="00AB4B53"/>
    <w:rsid w:val="00AB505E"/>
    <w:rsid w:val="00AB5087"/>
    <w:rsid w:val="00AB51B1"/>
    <w:rsid w:val="00AB535D"/>
    <w:rsid w:val="00AB59FB"/>
    <w:rsid w:val="00AB5BC9"/>
    <w:rsid w:val="00AB5C5B"/>
    <w:rsid w:val="00AB5EB5"/>
    <w:rsid w:val="00AB6A24"/>
    <w:rsid w:val="00AB73B9"/>
    <w:rsid w:val="00AB77E2"/>
    <w:rsid w:val="00AB782F"/>
    <w:rsid w:val="00AB7A43"/>
    <w:rsid w:val="00AB7B1E"/>
    <w:rsid w:val="00AB7E4B"/>
    <w:rsid w:val="00AB7ECD"/>
    <w:rsid w:val="00AC0170"/>
    <w:rsid w:val="00AC099A"/>
    <w:rsid w:val="00AC0C5F"/>
    <w:rsid w:val="00AC0EF3"/>
    <w:rsid w:val="00AC1058"/>
    <w:rsid w:val="00AC126F"/>
    <w:rsid w:val="00AC1578"/>
    <w:rsid w:val="00AC1681"/>
    <w:rsid w:val="00AC1A94"/>
    <w:rsid w:val="00AC279D"/>
    <w:rsid w:val="00AC2EB8"/>
    <w:rsid w:val="00AC2FF6"/>
    <w:rsid w:val="00AC3155"/>
    <w:rsid w:val="00AC3397"/>
    <w:rsid w:val="00AC33C2"/>
    <w:rsid w:val="00AC3980"/>
    <w:rsid w:val="00AC3EB3"/>
    <w:rsid w:val="00AC4125"/>
    <w:rsid w:val="00AC4296"/>
    <w:rsid w:val="00AC4606"/>
    <w:rsid w:val="00AC4BF2"/>
    <w:rsid w:val="00AC4BF9"/>
    <w:rsid w:val="00AC4D0A"/>
    <w:rsid w:val="00AC5000"/>
    <w:rsid w:val="00AC5095"/>
    <w:rsid w:val="00AC5364"/>
    <w:rsid w:val="00AC542B"/>
    <w:rsid w:val="00AC59D4"/>
    <w:rsid w:val="00AC5C38"/>
    <w:rsid w:val="00AC5D52"/>
    <w:rsid w:val="00AC5DF9"/>
    <w:rsid w:val="00AC652F"/>
    <w:rsid w:val="00AC6772"/>
    <w:rsid w:val="00AC731B"/>
    <w:rsid w:val="00AC7804"/>
    <w:rsid w:val="00AC78D6"/>
    <w:rsid w:val="00AC7A7F"/>
    <w:rsid w:val="00AD06A0"/>
    <w:rsid w:val="00AD10B9"/>
    <w:rsid w:val="00AD1A1A"/>
    <w:rsid w:val="00AD1B96"/>
    <w:rsid w:val="00AD20A0"/>
    <w:rsid w:val="00AD22B0"/>
    <w:rsid w:val="00AD2635"/>
    <w:rsid w:val="00AD28FF"/>
    <w:rsid w:val="00AD2919"/>
    <w:rsid w:val="00AD2B1D"/>
    <w:rsid w:val="00AD3016"/>
    <w:rsid w:val="00AD303F"/>
    <w:rsid w:val="00AD31BC"/>
    <w:rsid w:val="00AD3810"/>
    <w:rsid w:val="00AD3AE6"/>
    <w:rsid w:val="00AD4313"/>
    <w:rsid w:val="00AD44DF"/>
    <w:rsid w:val="00AD47DC"/>
    <w:rsid w:val="00AD484A"/>
    <w:rsid w:val="00AD4D5D"/>
    <w:rsid w:val="00AD4FA5"/>
    <w:rsid w:val="00AD514A"/>
    <w:rsid w:val="00AD53FD"/>
    <w:rsid w:val="00AD558C"/>
    <w:rsid w:val="00AD5F58"/>
    <w:rsid w:val="00AD6021"/>
    <w:rsid w:val="00AD61B9"/>
    <w:rsid w:val="00AD6B6C"/>
    <w:rsid w:val="00AD6FC6"/>
    <w:rsid w:val="00AD718E"/>
    <w:rsid w:val="00AE0B8C"/>
    <w:rsid w:val="00AE0DE1"/>
    <w:rsid w:val="00AE0F0C"/>
    <w:rsid w:val="00AE11C2"/>
    <w:rsid w:val="00AE13D4"/>
    <w:rsid w:val="00AE1831"/>
    <w:rsid w:val="00AE1A3F"/>
    <w:rsid w:val="00AE1C11"/>
    <w:rsid w:val="00AE1C67"/>
    <w:rsid w:val="00AE1CA1"/>
    <w:rsid w:val="00AE1E37"/>
    <w:rsid w:val="00AE2C26"/>
    <w:rsid w:val="00AE3068"/>
    <w:rsid w:val="00AE3189"/>
    <w:rsid w:val="00AE3270"/>
    <w:rsid w:val="00AE3A58"/>
    <w:rsid w:val="00AE3E44"/>
    <w:rsid w:val="00AE4134"/>
    <w:rsid w:val="00AE4367"/>
    <w:rsid w:val="00AE44DD"/>
    <w:rsid w:val="00AE4979"/>
    <w:rsid w:val="00AE49CC"/>
    <w:rsid w:val="00AE4AC8"/>
    <w:rsid w:val="00AE5013"/>
    <w:rsid w:val="00AE564E"/>
    <w:rsid w:val="00AE57B7"/>
    <w:rsid w:val="00AE59F4"/>
    <w:rsid w:val="00AE5A65"/>
    <w:rsid w:val="00AE5F5E"/>
    <w:rsid w:val="00AE6699"/>
    <w:rsid w:val="00AE67AB"/>
    <w:rsid w:val="00AE68C4"/>
    <w:rsid w:val="00AE6B62"/>
    <w:rsid w:val="00AE6C30"/>
    <w:rsid w:val="00AE76FA"/>
    <w:rsid w:val="00AE77E3"/>
    <w:rsid w:val="00AE7A9D"/>
    <w:rsid w:val="00AE7EFD"/>
    <w:rsid w:val="00AF049B"/>
    <w:rsid w:val="00AF051B"/>
    <w:rsid w:val="00AF0A63"/>
    <w:rsid w:val="00AF0C95"/>
    <w:rsid w:val="00AF170E"/>
    <w:rsid w:val="00AF1B4C"/>
    <w:rsid w:val="00AF1C6D"/>
    <w:rsid w:val="00AF225C"/>
    <w:rsid w:val="00AF2718"/>
    <w:rsid w:val="00AF273B"/>
    <w:rsid w:val="00AF370A"/>
    <w:rsid w:val="00AF3861"/>
    <w:rsid w:val="00AF39CF"/>
    <w:rsid w:val="00AF3C2C"/>
    <w:rsid w:val="00AF444E"/>
    <w:rsid w:val="00AF447F"/>
    <w:rsid w:val="00AF46DD"/>
    <w:rsid w:val="00AF4743"/>
    <w:rsid w:val="00AF48C2"/>
    <w:rsid w:val="00AF4B53"/>
    <w:rsid w:val="00AF53DA"/>
    <w:rsid w:val="00AF55CC"/>
    <w:rsid w:val="00AF5618"/>
    <w:rsid w:val="00AF5809"/>
    <w:rsid w:val="00AF593B"/>
    <w:rsid w:val="00AF60D5"/>
    <w:rsid w:val="00AF6177"/>
    <w:rsid w:val="00AF624E"/>
    <w:rsid w:val="00AF63C1"/>
    <w:rsid w:val="00AF669D"/>
    <w:rsid w:val="00AF6A42"/>
    <w:rsid w:val="00AF6BA8"/>
    <w:rsid w:val="00AF6BDB"/>
    <w:rsid w:val="00AF6D38"/>
    <w:rsid w:val="00AF6E4E"/>
    <w:rsid w:val="00AF6FE1"/>
    <w:rsid w:val="00AF76F3"/>
    <w:rsid w:val="00AF777A"/>
    <w:rsid w:val="00AF778E"/>
    <w:rsid w:val="00AF7B2C"/>
    <w:rsid w:val="00AF7CC0"/>
    <w:rsid w:val="00AF7D18"/>
    <w:rsid w:val="00B0043A"/>
    <w:rsid w:val="00B00E29"/>
    <w:rsid w:val="00B010E8"/>
    <w:rsid w:val="00B012E4"/>
    <w:rsid w:val="00B01C66"/>
    <w:rsid w:val="00B0235D"/>
    <w:rsid w:val="00B02662"/>
    <w:rsid w:val="00B028E0"/>
    <w:rsid w:val="00B02ACC"/>
    <w:rsid w:val="00B02BBD"/>
    <w:rsid w:val="00B02CF8"/>
    <w:rsid w:val="00B0329B"/>
    <w:rsid w:val="00B03448"/>
    <w:rsid w:val="00B034F4"/>
    <w:rsid w:val="00B0373B"/>
    <w:rsid w:val="00B03742"/>
    <w:rsid w:val="00B03AF2"/>
    <w:rsid w:val="00B03CB5"/>
    <w:rsid w:val="00B04900"/>
    <w:rsid w:val="00B04ED8"/>
    <w:rsid w:val="00B05101"/>
    <w:rsid w:val="00B0525F"/>
    <w:rsid w:val="00B057CF"/>
    <w:rsid w:val="00B05C9D"/>
    <w:rsid w:val="00B05FD5"/>
    <w:rsid w:val="00B061FB"/>
    <w:rsid w:val="00B0621D"/>
    <w:rsid w:val="00B0639F"/>
    <w:rsid w:val="00B06534"/>
    <w:rsid w:val="00B06566"/>
    <w:rsid w:val="00B06709"/>
    <w:rsid w:val="00B06897"/>
    <w:rsid w:val="00B068CC"/>
    <w:rsid w:val="00B06E5B"/>
    <w:rsid w:val="00B07299"/>
    <w:rsid w:val="00B0754E"/>
    <w:rsid w:val="00B07565"/>
    <w:rsid w:val="00B07C57"/>
    <w:rsid w:val="00B108A5"/>
    <w:rsid w:val="00B113FF"/>
    <w:rsid w:val="00B115EC"/>
    <w:rsid w:val="00B11921"/>
    <w:rsid w:val="00B12099"/>
    <w:rsid w:val="00B12311"/>
    <w:rsid w:val="00B12BC1"/>
    <w:rsid w:val="00B131E2"/>
    <w:rsid w:val="00B1325C"/>
    <w:rsid w:val="00B13466"/>
    <w:rsid w:val="00B13CAD"/>
    <w:rsid w:val="00B13E87"/>
    <w:rsid w:val="00B14057"/>
    <w:rsid w:val="00B14B59"/>
    <w:rsid w:val="00B14CB7"/>
    <w:rsid w:val="00B14CC6"/>
    <w:rsid w:val="00B14DED"/>
    <w:rsid w:val="00B14F72"/>
    <w:rsid w:val="00B150C5"/>
    <w:rsid w:val="00B15ACA"/>
    <w:rsid w:val="00B15C23"/>
    <w:rsid w:val="00B15EE0"/>
    <w:rsid w:val="00B16022"/>
    <w:rsid w:val="00B160D3"/>
    <w:rsid w:val="00B16165"/>
    <w:rsid w:val="00B16261"/>
    <w:rsid w:val="00B162C2"/>
    <w:rsid w:val="00B16479"/>
    <w:rsid w:val="00B168D0"/>
    <w:rsid w:val="00B168E8"/>
    <w:rsid w:val="00B16905"/>
    <w:rsid w:val="00B16BB1"/>
    <w:rsid w:val="00B16D3E"/>
    <w:rsid w:val="00B16D5A"/>
    <w:rsid w:val="00B16FF2"/>
    <w:rsid w:val="00B1775E"/>
    <w:rsid w:val="00B17939"/>
    <w:rsid w:val="00B179FF"/>
    <w:rsid w:val="00B17A6F"/>
    <w:rsid w:val="00B20653"/>
    <w:rsid w:val="00B2087E"/>
    <w:rsid w:val="00B20BAD"/>
    <w:rsid w:val="00B20F0B"/>
    <w:rsid w:val="00B212F6"/>
    <w:rsid w:val="00B2137C"/>
    <w:rsid w:val="00B216F0"/>
    <w:rsid w:val="00B217A2"/>
    <w:rsid w:val="00B21913"/>
    <w:rsid w:val="00B21ED3"/>
    <w:rsid w:val="00B222CB"/>
    <w:rsid w:val="00B22911"/>
    <w:rsid w:val="00B22A9E"/>
    <w:rsid w:val="00B22E90"/>
    <w:rsid w:val="00B2379B"/>
    <w:rsid w:val="00B23812"/>
    <w:rsid w:val="00B23C57"/>
    <w:rsid w:val="00B23D7C"/>
    <w:rsid w:val="00B24194"/>
    <w:rsid w:val="00B241C7"/>
    <w:rsid w:val="00B2437C"/>
    <w:rsid w:val="00B24AA0"/>
    <w:rsid w:val="00B24D8E"/>
    <w:rsid w:val="00B25119"/>
    <w:rsid w:val="00B2535F"/>
    <w:rsid w:val="00B25452"/>
    <w:rsid w:val="00B257AE"/>
    <w:rsid w:val="00B259C3"/>
    <w:rsid w:val="00B26522"/>
    <w:rsid w:val="00B26D3B"/>
    <w:rsid w:val="00B26E9F"/>
    <w:rsid w:val="00B26F90"/>
    <w:rsid w:val="00B26FCA"/>
    <w:rsid w:val="00B27168"/>
    <w:rsid w:val="00B274CE"/>
    <w:rsid w:val="00B279DD"/>
    <w:rsid w:val="00B27B72"/>
    <w:rsid w:val="00B27F2B"/>
    <w:rsid w:val="00B3034E"/>
    <w:rsid w:val="00B30843"/>
    <w:rsid w:val="00B30E96"/>
    <w:rsid w:val="00B30F8B"/>
    <w:rsid w:val="00B31324"/>
    <w:rsid w:val="00B31728"/>
    <w:rsid w:val="00B318A0"/>
    <w:rsid w:val="00B318C5"/>
    <w:rsid w:val="00B32B99"/>
    <w:rsid w:val="00B32CC0"/>
    <w:rsid w:val="00B33B56"/>
    <w:rsid w:val="00B34247"/>
    <w:rsid w:val="00B34E21"/>
    <w:rsid w:val="00B357A8"/>
    <w:rsid w:val="00B35B56"/>
    <w:rsid w:val="00B35C35"/>
    <w:rsid w:val="00B36106"/>
    <w:rsid w:val="00B369E3"/>
    <w:rsid w:val="00B37023"/>
    <w:rsid w:val="00B3781C"/>
    <w:rsid w:val="00B37CD2"/>
    <w:rsid w:val="00B37E07"/>
    <w:rsid w:val="00B37FCA"/>
    <w:rsid w:val="00B4023D"/>
    <w:rsid w:val="00B40479"/>
    <w:rsid w:val="00B40AE4"/>
    <w:rsid w:val="00B40EF6"/>
    <w:rsid w:val="00B410BD"/>
    <w:rsid w:val="00B41482"/>
    <w:rsid w:val="00B41EE2"/>
    <w:rsid w:val="00B421AE"/>
    <w:rsid w:val="00B421DD"/>
    <w:rsid w:val="00B421DE"/>
    <w:rsid w:val="00B428CE"/>
    <w:rsid w:val="00B43069"/>
    <w:rsid w:val="00B433EC"/>
    <w:rsid w:val="00B43998"/>
    <w:rsid w:val="00B43A08"/>
    <w:rsid w:val="00B43CD5"/>
    <w:rsid w:val="00B44067"/>
    <w:rsid w:val="00B4536A"/>
    <w:rsid w:val="00B4574E"/>
    <w:rsid w:val="00B4576D"/>
    <w:rsid w:val="00B4599F"/>
    <w:rsid w:val="00B459B3"/>
    <w:rsid w:val="00B459EB"/>
    <w:rsid w:val="00B468A2"/>
    <w:rsid w:val="00B46A2A"/>
    <w:rsid w:val="00B46BE5"/>
    <w:rsid w:val="00B46D68"/>
    <w:rsid w:val="00B46E11"/>
    <w:rsid w:val="00B46F88"/>
    <w:rsid w:val="00B46FDC"/>
    <w:rsid w:val="00B47174"/>
    <w:rsid w:val="00B4734D"/>
    <w:rsid w:val="00B473D1"/>
    <w:rsid w:val="00B47963"/>
    <w:rsid w:val="00B47A53"/>
    <w:rsid w:val="00B47B0A"/>
    <w:rsid w:val="00B5004C"/>
    <w:rsid w:val="00B50137"/>
    <w:rsid w:val="00B50670"/>
    <w:rsid w:val="00B50741"/>
    <w:rsid w:val="00B508AF"/>
    <w:rsid w:val="00B50BE0"/>
    <w:rsid w:val="00B50CB9"/>
    <w:rsid w:val="00B50DB4"/>
    <w:rsid w:val="00B50F5B"/>
    <w:rsid w:val="00B50FA3"/>
    <w:rsid w:val="00B51070"/>
    <w:rsid w:val="00B512B1"/>
    <w:rsid w:val="00B5149E"/>
    <w:rsid w:val="00B5195C"/>
    <w:rsid w:val="00B51A39"/>
    <w:rsid w:val="00B51D23"/>
    <w:rsid w:val="00B51D51"/>
    <w:rsid w:val="00B52426"/>
    <w:rsid w:val="00B52564"/>
    <w:rsid w:val="00B52FEB"/>
    <w:rsid w:val="00B533AE"/>
    <w:rsid w:val="00B53749"/>
    <w:rsid w:val="00B54190"/>
    <w:rsid w:val="00B54433"/>
    <w:rsid w:val="00B54749"/>
    <w:rsid w:val="00B54781"/>
    <w:rsid w:val="00B549F4"/>
    <w:rsid w:val="00B54C83"/>
    <w:rsid w:val="00B552D4"/>
    <w:rsid w:val="00B55863"/>
    <w:rsid w:val="00B558DD"/>
    <w:rsid w:val="00B558FF"/>
    <w:rsid w:val="00B55EC8"/>
    <w:rsid w:val="00B55EDF"/>
    <w:rsid w:val="00B56130"/>
    <w:rsid w:val="00B5628D"/>
    <w:rsid w:val="00B56A41"/>
    <w:rsid w:val="00B5709F"/>
    <w:rsid w:val="00B578F0"/>
    <w:rsid w:val="00B57E5A"/>
    <w:rsid w:val="00B60107"/>
    <w:rsid w:val="00B60C2D"/>
    <w:rsid w:val="00B60ECE"/>
    <w:rsid w:val="00B61F8C"/>
    <w:rsid w:val="00B62440"/>
    <w:rsid w:val="00B6266E"/>
    <w:rsid w:val="00B62BEC"/>
    <w:rsid w:val="00B6326B"/>
    <w:rsid w:val="00B63A7A"/>
    <w:rsid w:val="00B63AA5"/>
    <w:rsid w:val="00B63D69"/>
    <w:rsid w:val="00B63FCB"/>
    <w:rsid w:val="00B64493"/>
    <w:rsid w:val="00B647A4"/>
    <w:rsid w:val="00B64C83"/>
    <w:rsid w:val="00B65142"/>
    <w:rsid w:val="00B65674"/>
    <w:rsid w:val="00B6584E"/>
    <w:rsid w:val="00B658A9"/>
    <w:rsid w:val="00B65FC1"/>
    <w:rsid w:val="00B65FC2"/>
    <w:rsid w:val="00B665EC"/>
    <w:rsid w:val="00B669EA"/>
    <w:rsid w:val="00B66AA6"/>
    <w:rsid w:val="00B67174"/>
    <w:rsid w:val="00B6765C"/>
    <w:rsid w:val="00B678C2"/>
    <w:rsid w:val="00B679F2"/>
    <w:rsid w:val="00B67D48"/>
    <w:rsid w:val="00B7009C"/>
    <w:rsid w:val="00B7018F"/>
    <w:rsid w:val="00B70443"/>
    <w:rsid w:val="00B7066D"/>
    <w:rsid w:val="00B70B29"/>
    <w:rsid w:val="00B70D53"/>
    <w:rsid w:val="00B70DBF"/>
    <w:rsid w:val="00B70E4E"/>
    <w:rsid w:val="00B7109B"/>
    <w:rsid w:val="00B71972"/>
    <w:rsid w:val="00B71B80"/>
    <w:rsid w:val="00B7209F"/>
    <w:rsid w:val="00B722DC"/>
    <w:rsid w:val="00B72707"/>
    <w:rsid w:val="00B728E4"/>
    <w:rsid w:val="00B72AF4"/>
    <w:rsid w:val="00B72B27"/>
    <w:rsid w:val="00B72B73"/>
    <w:rsid w:val="00B73372"/>
    <w:rsid w:val="00B734A6"/>
    <w:rsid w:val="00B73C0A"/>
    <w:rsid w:val="00B73F0D"/>
    <w:rsid w:val="00B742DF"/>
    <w:rsid w:val="00B7439B"/>
    <w:rsid w:val="00B74AFF"/>
    <w:rsid w:val="00B750B4"/>
    <w:rsid w:val="00B757EB"/>
    <w:rsid w:val="00B758DE"/>
    <w:rsid w:val="00B760AF"/>
    <w:rsid w:val="00B7621E"/>
    <w:rsid w:val="00B7622A"/>
    <w:rsid w:val="00B7622B"/>
    <w:rsid w:val="00B76293"/>
    <w:rsid w:val="00B76403"/>
    <w:rsid w:val="00B7678D"/>
    <w:rsid w:val="00B768A1"/>
    <w:rsid w:val="00B770BE"/>
    <w:rsid w:val="00B77D57"/>
    <w:rsid w:val="00B8040A"/>
    <w:rsid w:val="00B804A8"/>
    <w:rsid w:val="00B80C4E"/>
    <w:rsid w:val="00B8131A"/>
    <w:rsid w:val="00B8154C"/>
    <w:rsid w:val="00B81577"/>
    <w:rsid w:val="00B81722"/>
    <w:rsid w:val="00B81B1A"/>
    <w:rsid w:val="00B81BE2"/>
    <w:rsid w:val="00B81C38"/>
    <w:rsid w:val="00B81FA5"/>
    <w:rsid w:val="00B82646"/>
    <w:rsid w:val="00B82F6E"/>
    <w:rsid w:val="00B830D1"/>
    <w:rsid w:val="00B8334E"/>
    <w:rsid w:val="00B834A9"/>
    <w:rsid w:val="00B837FE"/>
    <w:rsid w:val="00B8389C"/>
    <w:rsid w:val="00B83FC1"/>
    <w:rsid w:val="00B8438C"/>
    <w:rsid w:val="00B8521C"/>
    <w:rsid w:val="00B854F5"/>
    <w:rsid w:val="00B8561E"/>
    <w:rsid w:val="00B861A8"/>
    <w:rsid w:val="00B867B6"/>
    <w:rsid w:val="00B87419"/>
    <w:rsid w:val="00B87626"/>
    <w:rsid w:val="00B87CD2"/>
    <w:rsid w:val="00B9023B"/>
    <w:rsid w:val="00B90D43"/>
    <w:rsid w:val="00B90D75"/>
    <w:rsid w:val="00B90D76"/>
    <w:rsid w:val="00B90DA5"/>
    <w:rsid w:val="00B90E8B"/>
    <w:rsid w:val="00B9105F"/>
    <w:rsid w:val="00B91211"/>
    <w:rsid w:val="00B9174B"/>
    <w:rsid w:val="00B91B65"/>
    <w:rsid w:val="00B91D17"/>
    <w:rsid w:val="00B91DB2"/>
    <w:rsid w:val="00B92154"/>
    <w:rsid w:val="00B92391"/>
    <w:rsid w:val="00B9295C"/>
    <w:rsid w:val="00B92C84"/>
    <w:rsid w:val="00B931CE"/>
    <w:rsid w:val="00B935AD"/>
    <w:rsid w:val="00B93719"/>
    <w:rsid w:val="00B937BB"/>
    <w:rsid w:val="00B93918"/>
    <w:rsid w:val="00B93A6C"/>
    <w:rsid w:val="00B93CC3"/>
    <w:rsid w:val="00B940E1"/>
    <w:rsid w:val="00B94779"/>
    <w:rsid w:val="00B949AB"/>
    <w:rsid w:val="00B95308"/>
    <w:rsid w:val="00B95405"/>
    <w:rsid w:val="00B958C6"/>
    <w:rsid w:val="00B95D1F"/>
    <w:rsid w:val="00B967C7"/>
    <w:rsid w:val="00B96A3B"/>
    <w:rsid w:val="00B96ABD"/>
    <w:rsid w:val="00B96BDC"/>
    <w:rsid w:val="00B96ED4"/>
    <w:rsid w:val="00B971FF"/>
    <w:rsid w:val="00B97527"/>
    <w:rsid w:val="00B97971"/>
    <w:rsid w:val="00B97EC7"/>
    <w:rsid w:val="00B97FC0"/>
    <w:rsid w:val="00BA00CD"/>
    <w:rsid w:val="00BA046B"/>
    <w:rsid w:val="00BA05F0"/>
    <w:rsid w:val="00BA0BD5"/>
    <w:rsid w:val="00BA1228"/>
    <w:rsid w:val="00BA13C0"/>
    <w:rsid w:val="00BA1597"/>
    <w:rsid w:val="00BA1695"/>
    <w:rsid w:val="00BA16E3"/>
    <w:rsid w:val="00BA198C"/>
    <w:rsid w:val="00BA19A7"/>
    <w:rsid w:val="00BA1AFD"/>
    <w:rsid w:val="00BA1B6B"/>
    <w:rsid w:val="00BA1C37"/>
    <w:rsid w:val="00BA22B5"/>
    <w:rsid w:val="00BA22FB"/>
    <w:rsid w:val="00BA2444"/>
    <w:rsid w:val="00BA24EB"/>
    <w:rsid w:val="00BA2735"/>
    <w:rsid w:val="00BA2914"/>
    <w:rsid w:val="00BA2A41"/>
    <w:rsid w:val="00BA2E05"/>
    <w:rsid w:val="00BA2E8A"/>
    <w:rsid w:val="00BA3170"/>
    <w:rsid w:val="00BA32B2"/>
    <w:rsid w:val="00BA339A"/>
    <w:rsid w:val="00BA34C8"/>
    <w:rsid w:val="00BA3A0B"/>
    <w:rsid w:val="00BA3BE1"/>
    <w:rsid w:val="00BA3D48"/>
    <w:rsid w:val="00BA3DFE"/>
    <w:rsid w:val="00BA465F"/>
    <w:rsid w:val="00BA4E8F"/>
    <w:rsid w:val="00BA4EA5"/>
    <w:rsid w:val="00BA5241"/>
    <w:rsid w:val="00BA5892"/>
    <w:rsid w:val="00BA61D2"/>
    <w:rsid w:val="00BA6335"/>
    <w:rsid w:val="00BA6C26"/>
    <w:rsid w:val="00BA7504"/>
    <w:rsid w:val="00BA76E3"/>
    <w:rsid w:val="00BA7AE4"/>
    <w:rsid w:val="00BA7CAD"/>
    <w:rsid w:val="00BA7DF2"/>
    <w:rsid w:val="00BA7EDD"/>
    <w:rsid w:val="00BB03F5"/>
    <w:rsid w:val="00BB059A"/>
    <w:rsid w:val="00BB09EE"/>
    <w:rsid w:val="00BB0AB0"/>
    <w:rsid w:val="00BB0E3B"/>
    <w:rsid w:val="00BB0F85"/>
    <w:rsid w:val="00BB11D6"/>
    <w:rsid w:val="00BB1339"/>
    <w:rsid w:val="00BB182B"/>
    <w:rsid w:val="00BB1AEF"/>
    <w:rsid w:val="00BB1E03"/>
    <w:rsid w:val="00BB2387"/>
    <w:rsid w:val="00BB2E25"/>
    <w:rsid w:val="00BB32BA"/>
    <w:rsid w:val="00BB3920"/>
    <w:rsid w:val="00BB3CEE"/>
    <w:rsid w:val="00BB43AA"/>
    <w:rsid w:val="00BB4C3D"/>
    <w:rsid w:val="00BB4F18"/>
    <w:rsid w:val="00BB50B4"/>
    <w:rsid w:val="00BB5370"/>
    <w:rsid w:val="00BB55E4"/>
    <w:rsid w:val="00BB595C"/>
    <w:rsid w:val="00BB5E62"/>
    <w:rsid w:val="00BB6222"/>
    <w:rsid w:val="00BB63B4"/>
    <w:rsid w:val="00BB63C1"/>
    <w:rsid w:val="00BB6627"/>
    <w:rsid w:val="00BB6725"/>
    <w:rsid w:val="00BB6862"/>
    <w:rsid w:val="00BB6A95"/>
    <w:rsid w:val="00BB6B1D"/>
    <w:rsid w:val="00BB707C"/>
    <w:rsid w:val="00BB7480"/>
    <w:rsid w:val="00BB7790"/>
    <w:rsid w:val="00BB77C3"/>
    <w:rsid w:val="00BC08F8"/>
    <w:rsid w:val="00BC0CFC"/>
    <w:rsid w:val="00BC0E6A"/>
    <w:rsid w:val="00BC0EED"/>
    <w:rsid w:val="00BC101A"/>
    <w:rsid w:val="00BC113E"/>
    <w:rsid w:val="00BC127E"/>
    <w:rsid w:val="00BC1663"/>
    <w:rsid w:val="00BC1767"/>
    <w:rsid w:val="00BC1875"/>
    <w:rsid w:val="00BC1898"/>
    <w:rsid w:val="00BC198F"/>
    <w:rsid w:val="00BC2312"/>
    <w:rsid w:val="00BC2327"/>
    <w:rsid w:val="00BC33CF"/>
    <w:rsid w:val="00BC3449"/>
    <w:rsid w:val="00BC3667"/>
    <w:rsid w:val="00BC3AE1"/>
    <w:rsid w:val="00BC3D44"/>
    <w:rsid w:val="00BC4B65"/>
    <w:rsid w:val="00BC4DE7"/>
    <w:rsid w:val="00BC55D0"/>
    <w:rsid w:val="00BC6031"/>
    <w:rsid w:val="00BC677E"/>
    <w:rsid w:val="00BC6E01"/>
    <w:rsid w:val="00BC6FB3"/>
    <w:rsid w:val="00BC6FB9"/>
    <w:rsid w:val="00BC72F1"/>
    <w:rsid w:val="00BC7564"/>
    <w:rsid w:val="00BC7703"/>
    <w:rsid w:val="00BC788E"/>
    <w:rsid w:val="00BC79DE"/>
    <w:rsid w:val="00BC7E7A"/>
    <w:rsid w:val="00BD08A9"/>
    <w:rsid w:val="00BD0DE9"/>
    <w:rsid w:val="00BD0EF2"/>
    <w:rsid w:val="00BD18BD"/>
    <w:rsid w:val="00BD1D76"/>
    <w:rsid w:val="00BD2000"/>
    <w:rsid w:val="00BD20AB"/>
    <w:rsid w:val="00BD2C83"/>
    <w:rsid w:val="00BD3081"/>
    <w:rsid w:val="00BD31BC"/>
    <w:rsid w:val="00BD34CE"/>
    <w:rsid w:val="00BD395F"/>
    <w:rsid w:val="00BD3ADB"/>
    <w:rsid w:val="00BD3B66"/>
    <w:rsid w:val="00BD3EC0"/>
    <w:rsid w:val="00BD4082"/>
    <w:rsid w:val="00BD431E"/>
    <w:rsid w:val="00BD4356"/>
    <w:rsid w:val="00BD467D"/>
    <w:rsid w:val="00BD477B"/>
    <w:rsid w:val="00BD484A"/>
    <w:rsid w:val="00BD495A"/>
    <w:rsid w:val="00BD4D67"/>
    <w:rsid w:val="00BD5061"/>
    <w:rsid w:val="00BD5280"/>
    <w:rsid w:val="00BD5591"/>
    <w:rsid w:val="00BD56A6"/>
    <w:rsid w:val="00BD6867"/>
    <w:rsid w:val="00BD68B0"/>
    <w:rsid w:val="00BD6BDE"/>
    <w:rsid w:val="00BD742B"/>
    <w:rsid w:val="00BD7FB2"/>
    <w:rsid w:val="00BE01D5"/>
    <w:rsid w:val="00BE0D2C"/>
    <w:rsid w:val="00BE0E4E"/>
    <w:rsid w:val="00BE10FC"/>
    <w:rsid w:val="00BE1162"/>
    <w:rsid w:val="00BE145B"/>
    <w:rsid w:val="00BE18F2"/>
    <w:rsid w:val="00BE2715"/>
    <w:rsid w:val="00BE2BBA"/>
    <w:rsid w:val="00BE31F0"/>
    <w:rsid w:val="00BE4059"/>
    <w:rsid w:val="00BE418A"/>
    <w:rsid w:val="00BE43D1"/>
    <w:rsid w:val="00BE4BB1"/>
    <w:rsid w:val="00BE4E7A"/>
    <w:rsid w:val="00BE4EE4"/>
    <w:rsid w:val="00BE5C8D"/>
    <w:rsid w:val="00BE5D74"/>
    <w:rsid w:val="00BE6411"/>
    <w:rsid w:val="00BE7154"/>
    <w:rsid w:val="00BE7314"/>
    <w:rsid w:val="00BE733D"/>
    <w:rsid w:val="00BE7414"/>
    <w:rsid w:val="00BE74DE"/>
    <w:rsid w:val="00BE78A9"/>
    <w:rsid w:val="00BE78D0"/>
    <w:rsid w:val="00BE79DF"/>
    <w:rsid w:val="00BF035C"/>
    <w:rsid w:val="00BF036F"/>
    <w:rsid w:val="00BF0650"/>
    <w:rsid w:val="00BF07BC"/>
    <w:rsid w:val="00BF15D3"/>
    <w:rsid w:val="00BF18CF"/>
    <w:rsid w:val="00BF2837"/>
    <w:rsid w:val="00BF29C5"/>
    <w:rsid w:val="00BF2AED"/>
    <w:rsid w:val="00BF2AEE"/>
    <w:rsid w:val="00BF2B90"/>
    <w:rsid w:val="00BF2C22"/>
    <w:rsid w:val="00BF3096"/>
    <w:rsid w:val="00BF33DE"/>
    <w:rsid w:val="00BF3C0E"/>
    <w:rsid w:val="00BF3FAB"/>
    <w:rsid w:val="00BF44B7"/>
    <w:rsid w:val="00BF4A97"/>
    <w:rsid w:val="00BF4C71"/>
    <w:rsid w:val="00BF515B"/>
    <w:rsid w:val="00BF55F9"/>
    <w:rsid w:val="00BF5642"/>
    <w:rsid w:val="00BF56BB"/>
    <w:rsid w:val="00BF58B0"/>
    <w:rsid w:val="00BF598E"/>
    <w:rsid w:val="00BF600D"/>
    <w:rsid w:val="00BF65B7"/>
    <w:rsid w:val="00BF6CBB"/>
    <w:rsid w:val="00BF7E01"/>
    <w:rsid w:val="00C00149"/>
    <w:rsid w:val="00C004FB"/>
    <w:rsid w:val="00C0094F"/>
    <w:rsid w:val="00C00A92"/>
    <w:rsid w:val="00C00AFB"/>
    <w:rsid w:val="00C00CFC"/>
    <w:rsid w:val="00C012FC"/>
    <w:rsid w:val="00C01974"/>
    <w:rsid w:val="00C01E4E"/>
    <w:rsid w:val="00C021E5"/>
    <w:rsid w:val="00C023D6"/>
    <w:rsid w:val="00C02565"/>
    <w:rsid w:val="00C026D2"/>
    <w:rsid w:val="00C02A97"/>
    <w:rsid w:val="00C02BA7"/>
    <w:rsid w:val="00C0365D"/>
    <w:rsid w:val="00C03E2F"/>
    <w:rsid w:val="00C0433B"/>
    <w:rsid w:val="00C04350"/>
    <w:rsid w:val="00C05320"/>
    <w:rsid w:val="00C05396"/>
    <w:rsid w:val="00C05550"/>
    <w:rsid w:val="00C05FAB"/>
    <w:rsid w:val="00C0675A"/>
    <w:rsid w:val="00C06C57"/>
    <w:rsid w:val="00C07702"/>
    <w:rsid w:val="00C07764"/>
    <w:rsid w:val="00C078C6"/>
    <w:rsid w:val="00C07B9D"/>
    <w:rsid w:val="00C07E5C"/>
    <w:rsid w:val="00C100B4"/>
    <w:rsid w:val="00C10289"/>
    <w:rsid w:val="00C1047C"/>
    <w:rsid w:val="00C10799"/>
    <w:rsid w:val="00C107C8"/>
    <w:rsid w:val="00C109CA"/>
    <w:rsid w:val="00C10AA8"/>
    <w:rsid w:val="00C10AFE"/>
    <w:rsid w:val="00C10BEC"/>
    <w:rsid w:val="00C10C11"/>
    <w:rsid w:val="00C1107F"/>
    <w:rsid w:val="00C11554"/>
    <w:rsid w:val="00C11605"/>
    <w:rsid w:val="00C1173B"/>
    <w:rsid w:val="00C11A51"/>
    <w:rsid w:val="00C11B03"/>
    <w:rsid w:val="00C11B67"/>
    <w:rsid w:val="00C11B72"/>
    <w:rsid w:val="00C11FE4"/>
    <w:rsid w:val="00C12227"/>
    <w:rsid w:val="00C1245B"/>
    <w:rsid w:val="00C12602"/>
    <w:rsid w:val="00C127F7"/>
    <w:rsid w:val="00C12B4B"/>
    <w:rsid w:val="00C12C56"/>
    <w:rsid w:val="00C12DFF"/>
    <w:rsid w:val="00C12EBB"/>
    <w:rsid w:val="00C1303B"/>
    <w:rsid w:val="00C13240"/>
    <w:rsid w:val="00C137B2"/>
    <w:rsid w:val="00C137B4"/>
    <w:rsid w:val="00C13D02"/>
    <w:rsid w:val="00C14035"/>
    <w:rsid w:val="00C14418"/>
    <w:rsid w:val="00C1450B"/>
    <w:rsid w:val="00C14BAF"/>
    <w:rsid w:val="00C14DDA"/>
    <w:rsid w:val="00C14EA0"/>
    <w:rsid w:val="00C14FC6"/>
    <w:rsid w:val="00C15190"/>
    <w:rsid w:val="00C15605"/>
    <w:rsid w:val="00C15645"/>
    <w:rsid w:val="00C15667"/>
    <w:rsid w:val="00C15975"/>
    <w:rsid w:val="00C15C89"/>
    <w:rsid w:val="00C16201"/>
    <w:rsid w:val="00C166F7"/>
    <w:rsid w:val="00C1720C"/>
    <w:rsid w:val="00C17498"/>
    <w:rsid w:val="00C175FC"/>
    <w:rsid w:val="00C17C99"/>
    <w:rsid w:val="00C17E1C"/>
    <w:rsid w:val="00C20255"/>
    <w:rsid w:val="00C202DD"/>
    <w:rsid w:val="00C208DA"/>
    <w:rsid w:val="00C209B3"/>
    <w:rsid w:val="00C20C36"/>
    <w:rsid w:val="00C20D30"/>
    <w:rsid w:val="00C20F4E"/>
    <w:rsid w:val="00C210C9"/>
    <w:rsid w:val="00C2113C"/>
    <w:rsid w:val="00C2117F"/>
    <w:rsid w:val="00C21229"/>
    <w:rsid w:val="00C21340"/>
    <w:rsid w:val="00C21985"/>
    <w:rsid w:val="00C21AD4"/>
    <w:rsid w:val="00C21FA6"/>
    <w:rsid w:val="00C22058"/>
    <w:rsid w:val="00C2237F"/>
    <w:rsid w:val="00C224EE"/>
    <w:rsid w:val="00C22AC5"/>
    <w:rsid w:val="00C22E63"/>
    <w:rsid w:val="00C2329C"/>
    <w:rsid w:val="00C2329E"/>
    <w:rsid w:val="00C235C4"/>
    <w:rsid w:val="00C237DE"/>
    <w:rsid w:val="00C2415D"/>
    <w:rsid w:val="00C24DC5"/>
    <w:rsid w:val="00C24E71"/>
    <w:rsid w:val="00C24EDF"/>
    <w:rsid w:val="00C25682"/>
    <w:rsid w:val="00C2592C"/>
    <w:rsid w:val="00C2595A"/>
    <w:rsid w:val="00C264BD"/>
    <w:rsid w:val="00C26AAE"/>
    <w:rsid w:val="00C26CE3"/>
    <w:rsid w:val="00C26FC7"/>
    <w:rsid w:val="00C2712D"/>
    <w:rsid w:val="00C276D1"/>
    <w:rsid w:val="00C27C8B"/>
    <w:rsid w:val="00C30005"/>
    <w:rsid w:val="00C30029"/>
    <w:rsid w:val="00C30075"/>
    <w:rsid w:val="00C301AC"/>
    <w:rsid w:val="00C3061A"/>
    <w:rsid w:val="00C3073B"/>
    <w:rsid w:val="00C30AB8"/>
    <w:rsid w:val="00C30C92"/>
    <w:rsid w:val="00C30CAC"/>
    <w:rsid w:val="00C313B6"/>
    <w:rsid w:val="00C3164B"/>
    <w:rsid w:val="00C31D4C"/>
    <w:rsid w:val="00C31E5B"/>
    <w:rsid w:val="00C31ED3"/>
    <w:rsid w:val="00C32A48"/>
    <w:rsid w:val="00C32D4E"/>
    <w:rsid w:val="00C3369D"/>
    <w:rsid w:val="00C33C77"/>
    <w:rsid w:val="00C33F2F"/>
    <w:rsid w:val="00C3454A"/>
    <w:rsid w:val="00C34AFC"/>
    <w:rsid w:val="00C34E9F"/>
    <w:rsid w:val="00C35060"/>
    <w:rsid w:val="00C350D6"/>
    <w:rsid w:val="00C35386"/>
    <w:rsid w:val="00C354C8"/>
    <w:rsid w:val="00C359D1"/>
    <w:rsid w:val="00C35AE2"/>
    <w:rsid w:val="00C361F6"/>
    <w:rsid w:val="00C36703"/>
    <w:rsid w:val="00C36B4C"/>
    <w:rsid w:val="00C37692"/>
    <w:rsid w:val="00C378FE"/>
    <w:rsid w:val="00C37BB2"/>
    <w:rsid w:val="00C37C16"/>
    <w:rsid w:val="00C37E5C"/>
    <w:rsid w:val="00C408CE"/>
    <w:rsid w:val="00C40908"/>
    <w:rsid w:val="00C40920"/>
    <w:rsid w:val="00C40960"/>
    <w:rsid w:val="00C40F5F"/>
    <w:rsid w:val="00C40FEA"/>
    <w:rsid w:val="00C412E2"/>
    <w:rsid w:val="00C418A4"/>
    <w:rsid w:val="00C41A6F"/>
    <w:rsid w:val="00C41BA3"/>
    <w:rsid w:val="00C41C9B"/>
    <w:rsid w:val="00C41D22"/>
    <w:rsid w:val="00C41E3C"/>
    <w:rsid w:val="00C42B02"/>
    <w:rsid w:val="00C42B18"/>
    <w:rsid w:val="00C43294"/>
    <w:rsid w:val="00C435F3"/>
    <w:rsid w:val="00C4380C"/>
    <w:rsid w:val="00C439FA"/>
    <w:rsid w:val="00C43AE4"/>
    <w:rsid w:val="00C43B8E"/>
    <w:rsid w:val="00C43E93"/>
    <w:rsid w:val="00C443C0"/>
    <w:rsid w:val="00C445E4"/>
    <w:rsid w:val="00C445F8"/>
    <w:rsid w:val="00C4464E"/>
    <w:rsid w:val="00C44B41"/>
    <w:rsid w:val="00C45386"/>
    <w:rsid w:val="00C453D0"/>
    <w:rsid w:val="00C45576"/>
    <w:rsid w:val="00C457E4"/>
    <w:rsid w:val="00C45BE7"/>
    <w:rsid w:val="00C45ED1"/>
    <w:rsid w:val="00C4624A"/>
    <w:rsid w:val="00C4624F"/>
    <w:rsid w:val="00C466E4"/>
    <w:rsid w:val="00C466EC"/>
    <w:rsid w:val="00C467D4"/>
    <w:rsid w:val="00C476D9"/>
    <w:rsid w:val="00C500D2"/>
    <w:rsid w:val="00C5037B"/>
    <w:rsid w:val="00C5037D"/>
    <w:rsid w:val="00C506D7"/>
    <w:rsid w:val="00C50B69"/>
    <w:rsid w:val="00C50CCE"/>
    <w:rsid w:val="00C51739"/>
    <w:rsid w:val="00C51842"/>
    <w:rsid w:val="00C51CA8"/>
    <w:rsid w:val="00C51CF4"/>
    <w:rsid w:val="00C5210E"/>
    <w:rsid w:val="00C5214F"/>
    <w:rsid w:val="00C5227B"/>
    <w:rsid w:val="00C53030"/>
    <w:rsid w:val="00C531EF"/>
    <w:rsid w:val="00C53273"/>
    <w:rsid w:val="00C53765"/>
    <w:rsid w:val="00C53B82"/>
    <w:rsid w:val="00C53B89"/>
    <w:rsid w:val="00C53F36"/>
    <w:rsid w:val="00C541BD"/>
    <w:rsid w:val="00C5455B"/>
    <w:rsid w:val="00C54621"/>
    <w:rsid w:val="00C5477B"/>
    <w:rsid w:val="00C56ACC"/>
    <w:rsid w:val="00C56F89"/>
    <w:rsid w:val="00C57137"/>
    <w:rsid w:val="00C57331"/>
    <w:rsid w:val="00C57987"/>
    <w:rsid w:val="00C579BD"/>
    <w:rsid w:val="00C57A4D"/>
    <w:rsid w:val="00C603B0"/>
    <w:rsid w:val="00C607BC"/>
    <w:rsid w:val="00C613EB"/>
    <w:rsid w:val="00C61B47"/>
    <w:rsid w:val="00C622E6"/>
    <w:rsid w:val="00C62392"/>
    <w:rsid w:val="00C62461"/>
    <w:rsid w:val="00C62666"/>
    <w:rsid w:val="00C62A05"/>
    <w:rsid w:val="00C62BE8"/>
    <w:rsid w:val="00C62CCA"/>
    <w:rsid w:val="00C62D0D"/>
    <w:rsid w:val="00C634C1"/>
    <w:rsid w:val="00C63528"/>
    <w:rsid w:val="00C63ABF"/>
    <w:rsid w:val="00C63B3C"/>
    <w:rsid w:val="00C63B87"/>
    <w:rsid w:val="00C63FC7"/>
    <w:rsid w:val="00C64361"/>
    <w:rsid w:val="00C64471"/>
    <w:rsid w:val="00C64489"/>
    <w:rsid w:val="00C6488D"/>
    <w:rsid w:val="00C64B32"/>
    <w:rsid w:val="00C65012"/>
    <w:rsid w:val="00C65153"/>
    <w:rsid w:val="00C65BE9"/>
    <w:rsid w:val="00C65C04"/>
    <w:rsid w:val="00C6679F"/>
    <w:rsid w:val="00C66B0D"/>
    <w:rsid w:val="00C66F2F"/>
    <w:rsid w:val="00C67030"/>
    <w:rsid w:val="00C6717B"/>
    <w:rsid w:val="00C67663"/>
    <w:rsid w:val="00C678B6"/>
    <w:rsid w:val="00C67A6B"/>
    <w:rsid w:val="00C67A71"/>
    <w:rsid w:val="00C67C9D"/>
    <w:rsid w:val="00C67ED1"/>
    <w:rsid w:val="00C70240"/>
    <w:rsid w:val="00C70699"/>
    <w:rsid w:val="00C7086C"/>
    <w:rsid w:val="00C71052"/>
    <w:rsid w:val="00C71535"/>
    <w:rsid w:val="00C71CE8"/>
    <w:rsid w:val="00C71EBC"/>
    <w:rsid w:val="00C723BB"/>
    <w:rsid w:val="00C7253E"/>
    <w:rsid w:val="00C7258D"/>
    <w:rsid w:val="00C729FD"/>
    <w:rsid w:val="00C72DC0"/>
    <w:rsid w:val="00C72FAE"/>
    <w:rsid w:val="00C732DC"/>
    <w:rsid w:val="00C73502"/>
    <w:rsid w:val="00C7374E"/>
    <w:rsid w:val="00C73AC9"/>
    <w:rsid w:val="00C73AE4"/>
    <w:rsid w:val="00C73BDF"/>
    <w:rsid w:val="00C74751"/>
    <w:rsid w:val="00C7477C"/>
    <w:rsid w:val="00C74953"/>
    <w:rsid w:val="00C74F8C"/>
    <w:rsid w:val="00C75540"/>
    <w:rsid w:val="00C75A23"/>
    <w:rsid w:val="00C761DD"/>
    <w:rsid w:val="00C76206"/>
    <w:rsid w:val="00C76251"/>
    <w:rsid w:val="00C762E9"/>
    <w:rsid w:val="00C764C6"/>
    <w:rsid w:val="00C767A0"/>
    <w:rsid w:val="00C768E0"/>
    <w:rsid w:val="00C76951"/>
    <w:rsid w:val="00C769E1"/>
    <w:rsid w:val="00C76D56"/>
    <w:rsid w:val="00C77152"/>
    <w:rsid w:val="00C7715B"/>
    <w:rsid w:val="00C774FF"/>
    <w:rsid w:val="00C77A5C"/>
    <w:rsid w:val="00C77DF2"/>
    <w:rsid w:val="00C805FE"/>
    <w:rsid w:val="00C80725"/>
    <w:rsid w:val="00C80879"/>
    <w:rsid w:val="00C80D25"/>
    <w:rsid w:val="00C8137B"/>
    <w:rsid w:val="00C81446"/>
    <w:rsid w:val="00C81489"/>
    <w:rsid w:val="00C815A9"/>
    <w:rsid w:val="00C8162A"/>
    <w:rsid w:val="00C81926"/>
    <w:rsid w:val="00C821DD"/>
    <w:rsid w:val="00C82898"/>
    <w:rsid w:val="00C82EF3"/>
    <w:rsid w:val="00C82F78"/>
    <w:rsid w:val="00C83055"/>
    <w:rsid w:val="00C830F0"/>
    <w:rsid w:val="00C831E7"/>
    <w:rsid w:val="00C8345A"/>
    <w:rsid w:val="00C834E6"/>
    <w:rsid w:val="00C836E3"/>
    <w:rsid w:val="00C84605"/>
    <w:rsid w:val="00C8471E"/>
    <w:rsid w:val="00C8474B"/>
    <w:rsid w:val="00C849AF"/>
    <w:rsid w:val="00C849F2"/>
    <w:rsid w:val="00C85FC1"/>
    <w:rsid w:val="00C86C05"/>
    <w:rsid w:val="00C86D44"/>
    <w:rsid w:val="00C86E34"/>
    <w:rsid w:val="00C87229"/>
    <w:rsid w:val="00C87713"/>
    <w:rsid w:val="00C879C9"/>
    <w:rsid w:val="00C87CA2"/>
    <w:rsid w:val="00C87DB3"/>
    <w:rsid w:val="00C87FAD"/>
    <w:rsid w:val="00C87FB4"/>
    <w:rsid w:val="00C9009F"/>
    <w:rsid w:val="00C90A3B"/>
    <w:rsid w:val="00C90C41"/>
    <w:rsid w:val="00C90C92"/>
    <w:rsid w:val="00C90DBA"/>
    <w:rsid w:val="00C90EBB"/>
    <w:rsid w:val="00C914E6"/>
    <w:rsid w:val="00C91665"/>
    <w:rsid w:val="00C918BC"/>
    <w:rsid w:val="00C92060"/>
    <w:rsid w:val="00C926AE"/>
    <w:rsid w:val="00C92D21"/>
    <w:rsid w:val="00C92E7A"/>
    <w:rsid w:val="00C9318C"/>
    <w:rsid w:val="00C93BE8"/>
    <w:rsid w:val="00C93C50"/>
    <w:rsid w:val="00C940BD"/>
    <w:rsid w:val="00C9430B"/>
    <w:rsid w:val="00C9472A"/>
    <w:rsid w:val="00C9510B"/>
    <w:rsid w:val="00C9575B"/>
    <w:rsid w:val="00C96797"/>
    <w:rsid w:val="00C9694B"/>
    <w:rsid w:val="00C96A4F"/>
    <w:rsid w:val="00C96DB1"/>
    <w:rsid w:val="00C9732B"/>
    <w:rsid w:val="00C9744C"/>
    <w:rsid w:val="00C9758E"/>
    <w:rsid w:val="00C97601"/>
    <w:rsid w:val="00CA0054"/>
    <w:rsid w:val="00CA0733"/>
    <w:rsid w:val="00CA089B"/>
    <w:rsid w:val="00CA0B12"/>
    <w:rsid w:val="00CA16C5"/>
    <w:rsid w:val="00CA171A"/>
    <w:rsid w:val="00CA17B1"/>
    <w:rsid w:val="00CA197A"/>
    <w:rsid w:val="00CA1EEE"/>
    <w:rsid w:val="00CA21A6"/>
    <w:rsid w:val="00CA21F6"/>
    <w:rsid w:val="00CA2472"/>
    <w:rsid w:val="00CA288D"/>
    <w:rsid w:val="00CA2B1C"/>
    <w:rsid w:val="00CA2B4C"/>
    <w:rsid w:val="00CA2B88"/>
    <w:rsid w:val="00CA359A"/>
    <w:rsid w:val="00CA40CD"/>
    <w:rsid w:val="00CA420A"/>
    <w:rsid w:val="00CA47CC"/>
    <w:rsid w:val="00CA4933"/>
    <w:rsid w:val="00CA4FFC"/>
    <w:rsid w:val="00CA521F"/>
    <w:rsid w:val="00CA53B4"/>
    <w:rsid w:val="00CA5BB5"/>
    <w:rsid w:val="00CA5D3F"/>
    <w:rsid w:val="00CA5ED5"/>
    <w:rsid w:val="00CA5EDC"/>
    <w:rsid w:val="00CA5F98"/>
    <w:rsid w:val="00CA61EB"/>
    <w:rsid w:val="00CA61FB"/>
    <w:rsid w:val="00CA65B4"/>
    <w:rsid w:val="00CA6D88"/>
    <w:rsid w:val="00CA6E69"/>
    <w:rsid w:val="00CA728C"/>
    <w:rsid w:val="00CA7323"/>
    <w:rsid w:val="00CA74AB"/>
    <w:rsid w:val="00CA7C16"/>
    <w:rsid w:val="00CA7EC0"/>
    <w:rsid w:val="00CA7F09"/>
    <w:rsid w:val="00CB002A"/>
    <w:rsid w:val="00CB0316"/>
    <w:rsid w:val="00CB0691"/>
    <w:rsid w:val="00CB0977"/>
    <w:rsid w:val="00CB1741"/>
    <w:rsid w:val="00CB1852"/>
    <w:rsid w:val="00CB1C37"/>
    <w:rsid w:val="00CB1CE0"/>
    <w:rsid w:val="00CB1EBA"/>
    <w:rsid w:val="00CB225D"/>
    <w:rsid w:val="00CB271B"/>
    <w:rsid w:val="00CB2932"/>
    <w:rsid w:val="00CB2B64"/>
    <w:rsid w:val="00CB2D13"/>
    <w:rsid w:val="00CB3394"/>
    <w:rsid w:val="00CB3499"/>
    <w:rsid w:val="00CB3FAF"/>
    <w:rsid w:val="00CB4119"/>
    <w:rsid w:val="00CB465C"/>
    <w:rsid w:val="00CB4936"/>
    <w:rsid w:val="00CB4C84"/>
    <w:rsid w:val="00CB4FA2"/>
    <w:rsid w:val="00CB570B"/>
    <w:rsid w:val="00CB5A94"/>
    <w:rsid w:val="00CB5B8F"/>
    <w:rsid w:val="00CB5DE0"/>
    <w:rsid w:val="00CB5FE2"/>
    <w:rsid w:val="00CB67E0"/>
    <w:rsid w:val="00CB6B6C"/>
    <w:rsid w:val="00CB6ED5"/>
    <w:rsid w:val="00CB6F63"/>
    <w:rsid w:val="00CB73E3"/>
    <w:rsid w:val="00CB7511"/>
    <w:rsid w:val="00CB7BD3"/>
    <w:rsid w:val="00CB7E01"/>
    <w:rsid w:val="00CC0478"/>
    <w:rsid w:val="00CC09D8"/>
    <w:rsid w:val="00CC0ADB"/>
    <w:rsid w:val="00CC0C2E"/>
    <w:rsid w:val="00CC0D72"/>
    <w:rsid w:val="00CC0F6E"/>
    <w:rsid w:val="00CC1024"/>
    <w:rsid w:val="00CC110E"/>
    <w:rsid w:val="00CC1207"/>
    <w:rsid w:val="00CC1266"/>
    <w:rsid w:val="00CC1917"/>
    <w:rsid w:val="00CC1A1B"/>
    <w:rsid w:val="00CC1C20"/>
    <w:rsid w:val="00CC20C5"/>
    <w:rsid w:val="00CC21E6"/>
    <w:rsid w:val="00CC2402"/>
    <w:rsid w:val="00CC2443"/>
    <w:rsid w:val="00CC2513"/>
    <w:rsid w:val="00CC25F0"/>
    <w:rsid w:val="00CC2635"/>
    <w:rsid w:val="00CC2EA3"/>
    <w:rsid w:val="00CC3668"/>
    <w:rsid w:val="00CC3FF0"/>
    <w:rsid w:val="00CC45C2"/>
    <w:rsid w:val="00CC49F6"/>
    <w:rsid w:val="00CC4DCE"/>
    <w:rsid w:val="00CC4DDA"/>
    <w:rsid w:val="00CC620C"/>
    <w:rsid w:val="00CC664B"/>
    <w:rsid w:val="00CC7B24"/>
    <w:rsid w:val="00CC7BE5"/>
    <w:rsid w:val="00CC7D72"/>
    <w:rsid w:val="00CC7DAB"/>
    <w:rsid w:val="00CD0935"/>
    <w:rsid w:val="00CD0EFE"/>
    <w:rsid w:val="00CD1405"/>
    <w:rsid w:val="00CD1829"/>
    <w:rsid w:val="00CD1B10"/>
    <w:rsid w:val="00CD1C44"/>
    <w:rsid w:val="00CD1D50"/>
    <w:rsid w:val="00CD213A"/>
    <w:rsid w:val="00CD238C"/>
    <w:rsid w:val="00CD246C"/>
    <w:rsid w:val="00CD26C7"/>
    <w:rsid w:val="00CD299F"/>
    <w:rsid w:val="00CD2AFB"/>
    <w:rsid w:val="00CD30F4"/>
    <w:rsid w:val="00CD3F24"/>
    <w:rsid w:val="00CD4391"/>
    <w:rsid w:val="00CD50C2"/>
    <w:rsid w:val="00CD532E"/>
    <w:rsid w:val="00CD57A0"/>
    <w:rsid w:val="00CD585E"/>
    <w:rsid w:val="00CD592F"/>
    <w:rsid w:val="00CD5D39"/>
    <w:rsid w:val="00CD6138"/>
    <w:rsid w:val="00CD6303"/>
    <w:rsid w:val="00CD6935"/>
    <w:rsid w:val="00CD6F97"/>
    <w:rsid w:val="00CD71B4"/>
    <w:rsid w:val="00CD7456"/>
    <w:rsid w:val="00CD7556"/>
    <w:rsid w:val="00CD763F"/>
    <w:rsid w:val="00CD7F9F"/>
    <w:rsid w:val="00CE0631"/>
    <w:rsid w:val="00CE066F"/>
    <w:rsid w:val="00CE074C"/>
    <w:rsid w:val="00CE085C"/>
    <w:rsid w:val="00CE0AFA"/>
    <w:rsid w:val="00CE0E67"/>
    <w:rsid w:val="00CE161C"/>
    <w:rsid w:val="00CE1E9C"/>
    <w:rsid w:val="00CE22B5"/>
    <w:rsid w:val="00CE2693"/>
    <w:rsid w:val="00CE27BA"/>
    <w:rsid w:val="00CE2865"/>
    <w:rsid w:val="00CE2ABE"/>
    <w:rsid w:val="00CE31D6"/>
    <w:rsid w:val="00CE34AC"/>
    <w:rsid w:val="00CE34CC"/>
    <w:rsid w:val="00CE3BD3"/>
    <w:rsid w:val="00CE4A6F"/>
    <w:rsid w:val="00CE4AD7"/>
    <w:rsid w:val="00CE4EF1"/>
    <w:rsid w:val="00CE5401"/>
    <w:rsid w:val="00CE5707"/>
    <w:rsid w:val="00CE5D44"/>
    <w:rsid w:val="00CE5D46"/>
    <w:rsid w:val="00CE5E95"/>
    <w:rsid w:val="00CE60D3"/>
    <w:rsid w:val="00CE657C"/>
    <w:rsid w:val="00CE6ACC"/>
    <w:rsid w:val="00CE6C1B"/>
    <w:rsid w:val="00CE6C2E"/>
    <w:rsid w:val="00CE6E9C"/>
    <w:rsid w:val="00CE7241"/>
    <w:rsid w:val="00CE7334"/>
    <w:rsid w:val="00CE7636"/>
    <w:rsid w:val="00CE7710"/>
    <w:rsid w:val="00CE7B63"/>
    <w:rsid w:val="00CE7B71"/>
    <w:rsid w:val="00CE7C25"/>
    <w:rsid w:val="00CF014B"/>
    <w:rsid w:val="00CF0E81"/>
    <w:rsid w:val="00CF1082"/>
    <w:rsid w:val="00CF1188"/>
    <w:rsid w:val="00CF1347"/>
    <w:rsid w:val="00CF1370"/>
    <w:rsid w:val="00CF1482"/>
    <w:rsid w:val="00CF1D0D"/>
    <w:rsid w:val="00CF2515"/>
    <w:rsid w:val="00CF2A31"/>
    <w:rsid w:val="00CF2CA1"/>
    <w:rsid w:val="00CF320E"/>
    <w:rsid w:val="00CF344F"/>
    <w:rsid w:val="00CF35AE"/>
    <w:rsid w:val="00CF3617"/>
    <w:rsid w:val="00CF3C33"/>
    <w:rsid w:val="00CF3CFF"/>
    <w:rsid w:val="00CF3D1A"/>
    <w:rsid w:val="00CF3EAA"/>
    <w:rsid w:val="00CF438E"/>
    <w:rsid w:val="00CF459B"/>
    <w:rsid w:val="00CF461F"/>
    <w:rsid w:val="00CF46BA"/>
    <w:rsid w:val="00CF4CE4"/>
    <w:rsid w:val="00CF4E92"/>
    <w:rsid w:val="00CF4FC1"/>
    <w:rsid w:val="00CF55C9"/>
    <w:rsid w:val="00CF5D69"/>
    <w:rsid w:val="00CF6BF1"/>
    <w:rsid w:val="00CF6DA3"/>
    <w:rsid w:val="00CF7210"/>
    <w:rsid w:val="00CF76A7"/>
    <w:rsid w:val="00CF784A"/>
    <w:rsid w:val="00CF7C01"/>
    <w:rsid w:val="00CF7D5B"/>
    <w:rsid w:val="00D0022A"/>
    <w:rsid w:val="00D008A0"/>
    <w:rsid w:val="00D00B5B"/>
    <w:rsid w:val="00D00BDA"/>
    <w:rsid w:val="00D010A4"/>
    <w:rsid w:val="00D0133C"/>
    <w:rsid w:val="00D01557"/>
    <w:rsid w:val="00D01CAD"/>
    <w:rsid w:val="00D01ED3"/>
    <w:rsid w:val="00D03033"/>
    <w:rsid w:val="00D030B2"/>
    <w:rsid w:val="00D0311F"/>
    <w:rsid w:val="00D036C2"/>
    <w:rsid w:val="00D03ABC"/>
    <w:rsid w:val="00D03E0C"/>
    <w:rsid w:val="00D03F85"/>
    <w:rsid w:val="00D03FA5"/>
    <w:rsid w:val="00D047A6"/>
    <w:rsid w:val="00D04BE3"/>
    <w:rsid w:val="00D04C33"/>
    <w:rsid w:val="00D04F4F"/>
    <w:rsid w:val="00D05062"/>
    <w:rsid w:val="00D0568A"/>
    <w:rsid w:val="00D0580B"/>
    <w:rsid w:val="00D0588C"/>
    <w:rsid w:val="00D06479"/>
    <w:rsid w:val="00D06960"/>
    <w:rsid w:val="00D06CD2"/>
    <w:rsid w:val="00D07006"/>
    <w:rsid w:val="00D1048B"/>
    <w:rsid w:val="00D10985"/>
    <w:rsid w:val="00D10B74"/>
    <w:rsid w:val="00D10D90"/>
    <w:rsid w:val="00D10E68"/>
    <w:rsid w:val="00D10FBE"/>
    <w:rsid w:val="00D10FFA"/>
    <w:rsid w:val="00D117F5"/>
    <w:rsid w:val="00D1228C"/>
    <w:rsid w:val="00D12412"/>
    <w:rsid w:val="00D12593"/>
    <w:rsid w:val="00D127EA"/>
    <w:rsid w:val="00D1292D"/>
    <w:rsid w:val="00D129F8"/>
    <w:rsid w:val="00D12B3D"/>
    <w:rsid w:val="00D12EE7"/>
    <w:rsid w:val="00D12F0A"/>
    <w:rsid w:val="00D13137"/>
    <w:rsid w:val="00D1328B"/>
    <w:rsid w:val="00D140F2"/>
    <w:rsid w:val="00D14212"/>
    <w:rsid w:val="00D14F4B"/>
    <w:rsid w:val="00D15335"/>
    <w:rsid w:val="00D15ACF"/>
    <w:rsid w:val="00D15B3A"/>
    <w:rsid w:val="00D15C14"/>
    <w:rsid w:val="00D15F9E"/>
    <w:rsid w:val="00D163A2"/>
    <w:rsid w:val="00D16738"/>
    <w:rsid w:val="00D168DA"/>
    <w:rsid w:val="00D17141"/>
    <w:rsid w:val="00D17205"/>
    <w:rsid w:val="00D174DD"/>
    <w:rsid w:val="00D1760A"/>
    <w:rsid w:val="00D17B2E"/>
    <w:rsid w:val="00D17DAA"/>
    <w:rsid w:val="00D17FC6"/>
    <w:rsid w:val="00D202AC"/>
    <w:rsid w:val="00D205BE"/>
    <w:rsid w:val="00D20621"/>
    <w:rsid w:val="00D2084F"/>
    <w:rsid w:val="00D20BB3"/>
    <w:rsid w:val="00D20C28"/>
    <w:rsid w:val="00D20DB3"/>
    <w:rsid w:val="00D20EC0"/>
    <w:rsid w:val="00D20FB1"/>
    <w:rsid w:val="00D2107C"/>
    <w:rsid w:val="00D21308"/>
    <w:rsid w:val="00D21AB7"/>
    <w:rsid w:val="00D21FB5"/>
    <w:rsid w:val="00D22094"/>
    <w:rsid w:val="00D22211"/>
    <w:rsid w:val="00D228FD"/>
    <w:rsid w:val="00D23007"/>
    <w:rsid w:val="00D233AE"/>
    <w:rsid w:val="00D23558"/>
    <w:rsid w:val="00D23EB2"/>
    <w:rsid w:val="00D23EC6"/>
    <w:rsid w:val="00D24529"/>
    <w:rsid w:val="00D24768"/>
    <w:rsid w:val="00D2504D"/>
    <w:rsid w:val="00D25076"/>
    <w:rsid w:val="00D25941"/>
    <w:rsid w:val="00D25DB4"/>
    <w:rsid w:val="00D25ECF"/>
    <w:rsid w:val="00D26722"/>
    <w:rsid w:val="00D26881"/>
    <w:rsid w:val="00D26C84"/>
    <w:rsid w:val="00D26F54"/>
    <w:rsid w:val="00D273CA"/>
    <w:rsid w:val="00D275DD"/>
    <w:rsid w:val="00D27BA3"/>
    <w:rsid w:val="00D27C56"/>
    <w:rsid w:val="00D30545"/>
    <w:rsid w:val="00D30563"/>
    <w:rsid w:val="00D30C79"/>
    <w:rsid w:val="00D30C7E"/>
    <w:rsid w:val="00D310FB"/>
    <w:rsid w:val="00D31320"/>
    <w:rsid w:val="00D315FB"/>
    <w:rsid w:val="00D31C8A"/>
    <w:rsid w:val="00D3210A"/>
    <w:rsid w:val="00D32137"/>
    <w:rsid w:val="00D327AA"/>
    <w:rsid w:val="00D32CF7"/>
    <w:rsid w:val="00D3314E"/>
    <w:rsid w:val="00D33182"/>
    <w:rsid w:val="00D33260"/>
    <w:rsid w:val="00D332C7"/>
    <w:rsid w:val="00D336CA"/>
    <w:rsid w:val="00D3395D"/>
    <w:rsid w:val="00D33CE0"/>
    <w:rsid w:val="00D33EF0"/>
    <w:rsid w:val="00D3401B"/>
    <w:rsid w:val="00D34135"/>
    <w:rsid w:val="00D3429A"/>
    <w:rsid w:val="00D34345"/>
    <w:rsid w:val="00D34349"/>
    <w:rsid w:val="00D3436D"/>
    <w:rsid w:val="00D3516E"/>
    <w:rsid w:val="00D35284"/>
    <w:rsid w:val="00D35347"/>
    <w:rsid w:val="00D35358"/>
    <w:rsid w:val="00D3597D"/>
    <w:rsid w:val="00D35AE4"/>
    <w:rsid w:val="00D35CB5"/>
    <w:rsid w:val="00D35E82"/>
    <w:rsid w:val="00D35F54"/>
    <w:rsid w:val="00D368BD"/>
    <w:rsid w:val="00D36C49"/>
    <w:rsid w:val="00D36ECB"/>
    <w:rsid w:val="00D36FD9"/>
    <w:rsid w:val="00D3719A"/>
    <w:rsid w:val="00D373B9"/>
    <w:rsid w:val="00D37B83"/>
    <w:rsid w:val="00D37CF1"/>
    <w:rsid w:val="00D37E69"/>
    <w:rsid w:val="00D37FCD"/>
    <w:rsid w:val="00D40858"/>
    <w:rsid w:val="00D40E10"/>
    <w:rsid w:val="00D414FC"/>
    <w:rsid w:val="00D41812"/>
    <w:rsid w:val="00D41858"/>
    <w:rsid w:val="00D41A0A"/>
    <w:rsid w:val="00D41A7D"/>
    <w:rsid w:val="00D41E77"/>
    <w:rsid w:val="00D420C3"/>
    <w:rsid w:val="00D4243E"/>
    <w:rsid w:val="00D42A2E"/>
    <w:rsid w:val="00D43758"/>
    <w:rsid w:val="00D43ADC"/>
    <w:rsid w:val="00D43B3D"/>
    <w:rsid w:val="00D43EA7"/>
    <w:rsid w:val="00D44113"/>
    <w:rsid w:val="00D444AD"/>
    <w:rsid w:val="00D44506"/>
    <w:rsid w:val="00D44558"/>
    <w:rsid w:val="00D44701"/>
    <w:rsid w:val="00D4480E"/>
    <w:rsid w:val="00D44CFC"/>
    <w:rsid w:val="00D44D06"/>
    <w:rsid w:val="00D45369"/>
    <w:rsid w:val="00D4554B"/>
    <w:rsid w:val="00D45566"/>
    <w:rsid w:val="00D4562B"/>
    <w:rsid w:val="00D45D78"/>
    <w:rsid w:val="00D45F37"/>
    <w:rsid w:val="00D46F44"/>
    <w:rsid w:val="00D471F6"/>
    <w:rsid w:val="00D47452"/>
    <w:rsid w:val="00D4758C"/>
    <w:rsid w:val="00D47612"/>
    <w:rsid w:val="00D47AC4"/>
    <w:rsid w:val="00D47D37"/>
    <w:rsid w:val="00D47F98"/>
    <w:rsid w:val="00D500BE"/>
    <w:rsid w:val="00D50B8B"/>
    <w:rsid w:val="00D50D1F"/>
    <w:rsid w:val="00D518B1"/>
    <w:rsid w:val="00D519F5"/>
    <w:rsid w:val="00D51A56"/>
    <w:rsid w:val="00D51DFD"/>
    <w:rsid w:val="00D521BE"/>
    <w:rsid w:val="00D5225B"/>
    <w:rsid w:val="00D52783"/>
    <w:rsid w:val="00D52796"/>
    <w:rsid w:val="00D52F1E"/>
    <w:rsid w:val="00D53291"/>
    <w:rsid w:val="00D532F3"/>
    <w:rsid w:val="00D541CA"/>
    <w:rsid w:val="00D5423E"/>
    <w:rsid w:val="00D542D4"/>
    <w:rsid w:val="00D543DD"/>
    <w:rsid w:val="00D5445C"/>
    <w:rsid w:val="00D54490"/>
    <w:rsid w:val="00D54580"/>
    <w:rsid w:val="00D552FD"/>
    <w:rsid w:val="00D55431"/>
    <w:rsid w:val="00D557DC"/>
    <w:rsid w:val="00D55863"/>
    <w:rsid w:val="00D55957"/>
    <w:rsid w:val="00D55A67"/>
    <w:rsid w:val="00D56113"/>
    <w:rsid w:val="00D561D2"/>
    <w:rsid w:val="00D5622A"/>
    <w:rsid w:val="00D56412"/>
    <w:rsid w:val="00D56A30"/>
    <w:rsid w:val="00D56C22"/>
    <w:rsid w:val="00D56D3A"/>
    <w:rsid w:val="00D56EA2"/>
    <w:rsid w:val="00D57047"/>
    <w:rsid w:val="00D57106"/>
    <w:rsid w:val="00D57B3B"/>
    <w:rsid w:val="00D60224"/>
    <w:rsid w:val="00D61429"/>
    <w:rsid w:val="00D61478"/>
    <w:rsid w:val="00D6150A"/>
    <w:rsid w:val="00D61CF7"/>
    <w:rsid w:val="00D61EEE"/>
    <w:rsid w:val="00D62B96"/>
    <w:rsid w:val="00D62E49"/>
    <w:rsid w:val="00D637E3"/>
    <w:rsid w:val="00D63A57"/>
    <w:rsid w:val="00D63BA1"/>
    <w:rsid w:val="00D63C69"/>
    <w:rsid w:val="00D63DFE"/>
    <w:rsid w:val="00D63F81"/>
    <w:rsid w:val="00D6423F"/>
    <w:rsid w:val="00D644B8"/>
    <w:rsid w:val="00D646E6"/>
    <w:rsid w:val="00D6472F"/>
    <w:rsid w:val="00D64DF8"/>
    <w:rsid w:val="00D6504E"/>
    <w:rsid w:val="00D6571C"/>
    <w:rsid w:val="00D65852"/>
    <w:rsid w:val="00D65AB2"/>
    <w:rsid w:val="00D6603A"/>
    <w:rsid w:val="00D66A4C"/>
    <w:rsid w:val="00D675B2"/>
    <w:rsid w:val="00D70246"/>
    <w:rsid w:val="00D70316"/>
    <w:rsid w:val="00D70352"/>
    <w:rsid w:val="00D70699"/>
    <w:rsid w:val="00D7090D"/>
    <w:rsid w:val="00D70932"/>
    <w:rsid w:val="00D71158"/>
    <w:rsid w:val="00D7187F"/>
    <w:rsid w:val="00D71A32"/>
    <w:rsid w:val="00D71C60"/>
    <w:rsid w:val="00D71D98"/>
    <w:rsid w:val="00D722BC"/>
    <w:rsid w:val="00D72625"/>
    <w:rsid w:val="00D727EE"/>
    <w:rsid w:val="00D72A49"/>
    <w:rsid w:val="00D72B23"/>
    <w:rsid w:val="00D72FAE"/>
    <w:rsid w:val="00D734E2"/>
    <w:rsid w:val="00D73B4B"/>
    <w:rsid w:val="00D74136"/>
    <w:rsid w:val="00D745C9"/>
    <w:rsid w:val="00D74BB8"/>
    <w:rsid w:val="00D759E2"/>
    <w:rsid w:val="00D75B34"/>
    <w:rsid w:val="00D76237"/>
    <w:rsid w:val="00D764F8"/>
    <w:rsid w:val="00D76652"/>
    <w:rsid w:val="00D766FA"/>
    <w:rsid w:val="00D76B26"/>
    <w:rsid w:val="00D76B74"/>
    <w:rsid w:val="00D76F8B"/>
    <w:rsid w:val="00D76FD7"/>
    <w:rsid w:val="00D771D4"/>
    <w:rsid w:val="00D77329"/>
    <w:rsid w:val="00D77A3A"/>
    <w:rsid w:val="00D77A57"/>
    <w:rsid w:val="00D8008C"/>
    <w:rsid w:val="00D80207"/>
    <w:rsid w:val="00D80265"/>
    <w:rsid w:val="00D80426"/>
    <w:rsid w:val="00D80545"/>
    <w:rsid w:val="00D80838"/>
    <w:rsid w:val="00D80D55"/>
    <w:rsid w:val="00D80EBD"/>
    <w:rsid w:val="00D80EFA"/>
    <w:rsid w:val="00D81606"/>
    <w:rsid w:val="00D81917"/>
    <w:rsid w:val="00D81D8B"/>
    <w:rsid w:val="00D8233F"/>
    <w:rsid w:val="00D824FB"/>
    <w:rsid w:val="00D82A6E"/>
    <w:rsid w:val="00D82D93"/>
    <w:rsid w:val="00D83455"/>
    <w:rsid w:val="00D83927"/>
    <w:rsid w:val="00D83AF6"/>
    <w:rsid w:val="00D8409D"/>
    <w:rsid w:val="00D847DF"/>
    <w:rsid w:val="00D84C3A"/>
    <w:rsid w:val="00D84FC2"/>
    <w:rsid w:val="00D8519D"/>
    <w:rsid w:val="00D851AD"/>
    <w:rsid w:val="00D8582F"/>
    <w:rsid w:val="00D859CC"/>
    <w:rsid w:val="00D85B32"/>
    <w:rsid w:val="00D85D40"/>
    <w:rsid w:val="00D86760"/>
    <w:rsid w:val="00D8698E"/>
    <w:rsid w:val="00D86C79"/>
    <w:rsid w:val="00D86EE2"/>
    <w:rsid w:val="00D8774D"/>
    <w:rsid w:val="00D87A84"/>
    <w:rsid w:val="00D900A1"/>
    <w:rsid w:val="00D90122"/>
    <w:rsid w:val="00D9018D"/>
    <w:rsid w:val="00D90387"/>
    <w:rsid w:val="00D9063F"/>
    <w:rsid w:val="00D908DD"/>
    <w:rsid w:val="00D90BAD"/>
    <w:rsid w:val="00D90DC9"/>
    <w:rsid w:val="00D90EFC"/>
    <w:rsid w:val="00D90FE4"/>
    <w:rsid w:val="00D91A15"/>
    <w:rsid w:val="00D91C7B"/>
    <w:rsid w:val="00D91F04"/>
    <w:rsid w:val="00D9221B"/>
    <w:rsid w:val="00D9277B"/>
    <w:rsid w:val="00D9278E"/>
    <w:rsid w:val="00D92848"/>
    <w:rsid w:val="00D92C7B"/>
    <w:rsid w:val="00D92CAA"/>
    <w:rsid w:val="00D93055"/>
    <w:rsid w:val="00D93123"/>
    <w:rsid w:val="00D933EA"/>
    <w:rsid w:val="00D93D01"/>
    <w:rsid w:val="00D94090"/>
    <w:rsid w:val="00D94489"/>
    <w:rsid w:val="00D94657"/>
    <w:rsid w:val="00D94F8D"/>
    <w:rsid w:val="00D94F9B"/>
    <w:rsid w:val="00D953F8"/>
    <w:rsid w:val="00D95564"/>
    <w:rsid w:val="00D955E8"/>
    <w:rsid w:val="00D95786"/>
    <w:rsid w:val="00D95E1B"/>
    <w:rsid w:val="00D960DA"/>
    <w:rsid w:val="00D9623A"/>
    <w:rsid w:val="00D971EC"/>
    <w:rsid w:val="00D97584"/>
    <w:rsid w:val="00D97ABD"/>
    <w:rsid w:val="00D97E89"/>
    <w:rsid w:val="00D97F42"/>
    <w:rsid w:val="00DA009F"/>
    <w:rsid w:val="00DA05D8"/>
    <w:rsid w:val="00DA0A06"/>
    <w:rsid w:val="00DA1728"/>
    <w:rsid w:val="00DA25D8"/>
    <w:rsid w:val="00DA278F"/>
    <w:rsid w:val="00DA2DF8"/>
    <w:rsid w:val="00DA30B5"/>
    <w:rsid w:val="00DA332E"/>
    <w:rsid w:val="00DA347B"/>
    <w:rsid w:val="00DA3ADB"/>
    <w:rsid w:val="00DA3C32"/>
    <w:rsid w:val="00DA3D9B"/>
    <w:rsid w:val="00DA3DF8"/>
    <w:rsid w:val="00DA4138"/>
    <w:rsid w:val="00DA4A25"/>
    <w:rsid w:val="00DA4C8E"/>
    <w:rsid w:val="00DA52F8"/>
    <w:rsid w:val="00DA53A3"/>
    <w:rsid w:val="00DA5605"/>
    <w:rsid w:val="00DA566E"/>
    <w:rsid w:val="00DA5B9B"/>
    <w:rsid w:val="00DA61A3"/>
    <w:rsid w:val="00DA62E1"/>
    <w:rsid w:val="00DA65A7"/>
    <w:rsid w:val="00DA6A11"/>
    <w:rsid w:val="00DA760A"/>
    <w:rsid w:val="00DA7AAB"/>
    <w:rsid w:val="00DB033A"/>
    <w:rsid w:val="00DB0446"/>
    <w:rsid w:val="00DB1C65"/>
    <w:rsid w:val="00DB1E80"/>
    <w:rsid w:val="00DB2443"/>
    <w:rsid w:val="00DB29D1"/>
    <w:rsid w:val="00DB2BCD"/>
    <w:rsid w:val="00DB38B2"/>
    <w:rsid w:val="00DB3A36"/>
    <w:rsid w:val="00DB3F57"/>
    <w:rsid w:val="00DB4109"/>
    <w:rsid w:val="00DB436E"/>
    <w:rsid w:val="00DB43C8"/>
    <w:rsid w:val="00DB5326"/>
    <w:rsid w:val="00DB5538"/>
    <w:rsid w:val="00DB557F"/>
    <w:rsid w:val="00DB5C6E"/>
    <w:rsid w:val="00DB6047"/>
    <w:rsid w:val="00DB629C"/>
    <w:rsid w:val="00DB7098"/>
    <w:rsid w:val="00DB709B"/>
    <w:rsid w:val="00DB732C"/>
    <w:rsid w:val="00DB7B7F"/>
    <w:rsid w:val="00DB7F04"/>
    <w:rsid w:val="00DC0F72"/>
    <w:rsid w:val="00DC1450"/>
    <w:rsid w:val="00DC14A4"/>
    <w:rsid w:val="00DC16EC"/>
    <w:rsid w:val="00DC1885"/>
    <w:rsid w:val="00DC24B7"/>
    <w:rsid w:val="00DC2B37"/>
    <w:rsid w:val="00DC2F1D"/>
    <w:rsid w:val="00DC3184"/>
    <w:rsid w:val="00DC343F"/>
    <w:rsid w:val="00DC40DB"/>
    <w:rsid w:val="00DC509C"/>
    <w:rsid w:val="00DC5881"/>
    <w:rsid w:val="00DC58D0"/>
    <w:rsid w:val="00DC5C58"/>
    <w:rsid w:val="00DC6599"/>
    <w:rsid w:val="00DC6FCA"/>
    <w:rsid w:val="00DC715E"/>
    <w:rsid w:val="00DC7636"/>
    <w:rsid w:val="00DC7657"/>
    <w:rsid w:val="00DC7A6F"/>
    <w:rsid w:val="00DC7D05"/>
    <w:rsid w:val="00DD0D53"/>
    <w:rsid w:val="00DD1196"/>
    <w:rsid w:val="00DD1488"/>
    <w:rsid w:val="00DD14F5"/>
    <w:rsid w:val="00DD1928"/>
    <w:rsid w:val="00DD1B4C"/>
    <w:rsid w:val="00DD2456"/>
    <w:rsid w:val="00DD2EF4"/>
    <w:rsid w:val="00DD2F9E"/>
    <w:rsid w:val="00DD30D7"/>
    <w:rsid w:val="00DD33AA"/>
    <w:rsid w:val="00DD36A0"/>
    <w:rsid w:val="00DD3BE5"/>
    <w:rsid w:val="00DD3E72"/>
    <w:rsid w:val="00DD40A4"/>
    <w:rsid w:val="00DD43EC"/>
    <w:rsid w:val="00DD469D"/>
    <w:rsid w:val="00DD498D"/>
    <w:rsid w:val="00DD52C3"/>
    <w:rsid w:val="00DD5968"/>
    <w:rsid w:val="00DD5CE8"/>
    <w:rsid w:val="00DD633B"/>
    <w:rsid w:val="00DD6417"/>
    <w:rsid w:val="00DD643E"/>
    <w:rsid w:val="00DD6543"/>
    <w:rsid w:val="00DD65B5"/>
    <w:rsid w:val="00DD6CC0"/>
    <w:rsid w:val="00DD6DD4"/>
    <w:rsid w:val="00DD71A1"/>
    <w:rsid w:val="00DD75E4"/>
    <w:rsid w:val="00DD779D"/>
    <w:rsid w:val="00DD78E3"/>
    <w:rsid w:val="00DD7FD8"/>
    <w:rsid w:val="00DE055B"/>
    <w:rsid w:val="00DE05C3"/>
    <w:rsid w:val="00DE0857"/>
    <w:rsid w:val="00DE0914"/>
    <w:rsid w:val="00DE0996"/>
    <w:rsid w:val="00DE0B5D"/>
    <w:rsid w:val="00DE146C"/>
    <w:rsid w:val="00DE176E"/>
    <w:rsid w:val="00DE17E6"/>
    <w:rsid w:val="00DE198B"/>
    <w:rsid w:val="00DE1CA9"/>
    <w:rsid w:val="00DE2093"/>
    <w:rsid w:val="00DE20F4"/>
    <w:rsid w:val="00DE261E"/>
    <w:rsid w:val="00DE2A52"/>
    <w:rsid w:val="00DE3097"/>
    <w:rsid w:val="00DE352D"/>
    <w:rsid w:val="00DE3787"/>
    <w:rsid w:val="00DE3861"/>
    <w:rsid w:val="00DE3941"/>
    <w:rsid w:val="00DE3ABB"/>
    <w:rsid w:val="00DE3AF8"/>
    <w:rsid w:val="00DE3B82"/>
    <w:rsid w:val="00DE3C42"/>
    <w:rsid w:val="00DE5463"/>
    <w:rsid w:val="00DE5629"/>
    <w:rsid w:val="00DE5670"/>
    <w:rsid w:val="00DE5CE9"/>
    <w:rsid w:val="00DE600C"/>
    <w:rsid w:val="00DE603D"/>
    <w:rsid w:val="00DE61C5"/>
    <w:rsid w:val="00DE61EE"/>
    <w:rsid w:val="00DE668F"/>
    <w:rsid w:val="00DE7561"/>
    <w:rsid w:val="00DE757D"/>
    <w:rsid w:val="00DE78BC"/>
    <w:rsid w:val="00DE7DB1"/>
    <w:rsid w:val="00DF0192"/>
    <w:rsid w:val="00DF03F4"/>
    <w:rsid w:val="00DF06DC"/>
    <w:rsid w:val="00DF095A"/>
    <w:rsid w:val="00DF0A91"/>
    <w:rsid w:val="00DF1BCC"/>
    <w:rsid w:val="00DF1DC6"/>
    <w:rsid w:val="00DF20D5"/>
    <w:rsid w:val="00DF2334"/>
    <w:rsid w:val="00DF2A94"/>
    <w:rsid w:val="00DF3246"/>
    <w:rsid w:val="00DF38DE"/>
    <w:rsid w:val="00DF3B9E"/>
    <w:rsid w:val="00DF4162"/>
    <w:rsid w:val="00DF432A"/>
    <w:rsid w:val="00DF4339"/>
    <w:rsid w:val="00DF43F8"/>
    <w:rsid w:val="00DF46FA"/>
    <w:rsid w:val="00DF4C50"/>
    <w:rsid w:val="00DF5164"/>
    <w:rsid w:val="00DF6142"/>
    <w:rsid w:val="00DF62D0"/>
    <w:rsid w:val="00DF68FC"/>
    <w:rsid w:val="00DF6B68"/>
    <w:rsid w:val="00DF6CFE"/>
    <w:rsid w:val="00DF71D2"/>
    <w:rsid w:val="00DF7394"/>
    <w:rsid w:val="00DF7824"/>
    <w:rsid w:val="00DF7E6E"/>
    <w:rsid w:val="00DF7EDC"/>
    <w:rsid w:val="00DF7F7C"/>
    <w:rsid w:val="00E00971"/>
    <w:rsid w:val="00E00AEE"/>
    <w:rsid w:val="00E00D03"/>
    <w:rsid w:val="00E00DAA"/>
    <w:rsid w:val="00E01514"/>
    <w:rsid w:val="00E016D9"/>
    <w:rsid w:val="00E01B9A"/>
    <w:rsid w:val="00E01F2A"/>
    <w:rsid w:val="00E02267"/>
    <w:rsid w:val="00E024FC"/>
    <w:rsid w:val="00E02758"/>
    <w:rsid w:val="00E0296A"/>
    <w:rsid w:val="00E03235"/>
    <w:rsid w:val="00E032E1"/>
    <w:rsid w:val="00E036CA"/>
    <w:rsid w:val="00E03747"/>
    <w:rsid w:val="00E03839"/>
    <w:rsid w:val="00E03B96"/>
    <w:rsid w:val="00E0459C"/>
    <w:rsid w:val="00E045AF"/>
    <w:rsid w:val="00E04B89"/>
    <w:rsid w:val="00E04D4F"/>
    <w:rsid w:val="00E05091"/>
    <w:rsid w:val="00E05153"/>
    <w:rsid w:val="00E057AA"/>
    <w:rsid w:val="00E0598C"/>
    <w:rsid w:val="00E05B56"/>
    <w:rsid w:val="00E05ED2"/>
    <w:rsid w:val="00E05FD2"/>
    <w:rsid w:val="00E06299"/>
    <w:rsid w:val="00E0644C"/>
    <w:rsid w:val="00E06642"/>
    <w:rsid w:val="00E070B9"/>
    <w:rsid w:val="00E0733B"/>
    <w:rsid w:val="00E073F3"/>
    <w:rsid w:val="00E07536"/>
    <w:rsid w:val="00E078B5"/>
    <w:rsid w:val="00E10060"/>
    <w:rsid w:val="00E100CE"/>
    <w:rsid w:val="00E10323"/>
    <w:rsid w:val="00E106D7"/>
    <w:rsid w:val="00E10A53"/>
    <w:rsid w:val="00E10A7A"/>
    <w:rsid w:val="00E10CCB"/>
    <w:rsid w:val="00E117BD"/>
    <w:rsid w:val="00E119DD"/>
    <w:rsid w:val="00E11E29"/>
    <w:rsid w:val="00E11FE8"/>
    <w:rsid w:val="00E1204E"/>
    <w:rsid w:val="00E1232C"/>
    <w:rsid w:val="00E12976"/>
    <w:rsid w:val="00E12CEF"/>
    <w:rsid w:val="00E12ECA"/>
    <w:rsid w:val="00E130CD"/>
    <w:rsid w:val="00E13368"/>
    <w:rsid w:val="00E13470"/>
    <w:rsid w:val="00E1460B"/>
    <w:rsid w:val="00E14BFA"/>
    <w:rsid w:val="00E14E51"/>
    <w:rsid w:val="00E14F2E"/>
    <w:rsid w:val="00E15213"/>
    <w:rsid w:val="00E1573D"/>
    <w:rsid w:val="00E15ABE"/>
    <w:rsid w:val="00E15BCE"/>
    <w:rsid w:val="00E16850"/>
    <w:rsid w:val="00E169A0"/>
    <w:rsid w:val="00E16EA6"/>
    <w:rsid w:val="00E16F84"/>
    <w:rsid w:val="00E1724C"/>
    <w:rsid w:val="00E174B5"/>
    <w:rsid w:val="00E178C5"/>
    <w:rsid w:val="00E17BDC"/>
    <w:rsid w:val="00E17DE1"/>
    <w:rsid w:val="00E17E7F"/>
    <w:rsid w:val="00E200C1"/>
    <w:rsid w:val="00E20C1B"/>
    <w:rsid w:val="00E21403"/>
    <w:rsid w:val="00E21547"/>
    <w:rsid w:val="00E21648"/>
    <w:rsid w:val="00E22020"/>
    <w:rsid w:val="00E225F2"/>
    <w:rsid w:val="00E22722"/>
    <w:rsid w:val="00E2286B"/>
    <w:rsid w:val="00E232B1"/>
    <w:rsid w:val="00E2338F"/>
    <w:rsid w:val="00E23584"/>
    <w:rsid w:val="00E23957"/>
    <w:rsid w:val="00E23BE9"/>
    <w:rsid w:val="00E23DE9"/>
    <w:rsid w:val="00E24152"/>
    <w:rsid w:val="00E243F0"/>
    <w:rsid w:val="00E245EF"/>
    <w:rsid w:val="00E24769"/>
    <w:rsid w:val="00E24BF6"/>
    <w:rsid w:val="00E24EE5"/>
    <w:rsid w:val="00E25085"/>
    <w:rsid w:val="00E2510D"/>
    <w:rsid w:val="00E25927"/>
    <w:rsid w:val="00E25C45"/>
    <w:rsid w:val="00E25CFD"/>
    <w:rsid w:val="00E260C8"/>
    <w:rsid w:val="00E261AE"/>
    <w:rsid w:val="00E27705"/>
    <w:rsid w:val="00E27ACE"/>
    <w:rsid w:val="00E27BF8"/>
    <w:rsid w:val="00E27D25"/>
    <w:rsid w:val="00E30434"/>
    <w:rsid w:val="00E305F6"/>
    <w:rsid w:val="00E30738"/>
    <w:rsid w:val="00E3076A"/>
    <w:rsid w:val="00E307F7"/>
    <w:rsid w:val="00E309C8"/>
    <w:rsid w:val="00E30FC7"/>
    <w:rsid w:val="00E31149"/>
    <w:rsid w:val="00E314AB"/>
    <w:rsid w:val="00E317D8"/>
    <w:rsid w:val="00E31D40"/>
    <w:rsid w:val="00E32035"/>
    <w:rsid w:val="00E325D8"/>
    <w:rsid w:val="00E32AB1"/>
    <w:rsid w:val="00E32BA9"/>
    <w:rsid w:val="00E32E1F"/>
    <w:rsid w:val="00E3306D"/>
    <w:rsid w:val="00E33335"/>
    <w:rsid w:val="00E33BF6"/>
    <w:rsid w:val="00E33D0C"/>
    <w:rsid w:val="00E33EFC"/>
    <w:rsid w:val="00E3410D"/>
    <w:rsid w:val="00E34160"/>
    <w:rsid w:val="00E34296"/>
    <w:rsid w:val="00E34471"/>
    <w:rsid w:val="00E344A1"/>
    <w:rsid w:val="00E34598"/>
    <w:rsid w:val="00E349C1"/>
    <w:rsid w:val="00E3513D"/>
    <w:rsid w:val="00E351E3"/>
    <w:rsid w:val="00E353E1"/>
    <w:rsid w:val="00E357DE"/>
    <w:rsid w:val="00E3580B"/>
    <w:rsid w:val="00E35987"/>
    <w:rsid w:val="00E359E8"/>
    <w:rsid w:val="00E35D20"/>
    <w:rsid w:val="00E362A1"/>
    <w:rsid w:val="00E3661C"/>
    <w:rsid w:val="00E367AE"/>
    <w:rsid w:val="00E36B68"/>
    <w:rsid w:val="00E36DEE"/>
    <w:rsid w:val="00E3709A"/>
    <w:rsid w:val="00E370A0"/>
    <w:rsid w:val="00E37AD0"/>
    <w:rsid w:val="00E37B70"/>
    <w:rsid w:val="00E408F4"/>
    <w:rsid w:val="00E40AC1"/>
    <w:rsid w:val="00E411B9"/>
    <w:rsid w:val="00E41335"/>
    <w:rsid w:val="00E41617"/>
    <w:rsid w:val="00E416D4"/>
    <w:rsid w:val="00E42F99"/>
    <w:rsid w:val="00E43002"/>
    <w:rsid w:val="00E431E2"/>
    <w:rsid w:val="00E433EB"/>
    <w:rsid w:val="00E43467"/>
    <w:rsid w:val="00E43530"/>
    <w:rsid w:val="00E4371E"/>
    <w:rsid w:val="00E43802"/>
    <w:rsid w:val="00E43BF2"/>
    <w:rsid w:val="00E43EC3"/>
    <w:rsid w:val="00E43F3A"/>
    <w:rsid w:val="00E446D2"/>
    <w:rsid w:val="00E44AE2"/>
    <w:rsid w:val="00E44C8D"/>
    <w:rsid w:val="00E44DE9"/>
    <w:rsid w:val="00E452F3"/>
    <w:rsid w:val="00E454C5"/>
    <w:rsid w:val="00E45648"/>
    <w:rsid w:val="00E457F9"/>
    <w:rsid w:val="00E458C9"/>
    <w:rsid w:val="00E46716"/>
    <w:rsid w:val="00E46718"/>
    <w:rsid w:val="00E46777"/>
    <w:rsid w:val="00E46825"/>
    <w:rsid w:val="00E46872"/>
    <w:rsid w:val="00E46967"/>
    <w:rsid w:val="00E469A3"/>
    <w:rsid w:val="00E46C9B"/>
    <w:rsid w:val="00E46EE2"/>
    <w:rsid w:val="00E46F16"/>
    <w:rsid w:val="00E46F6F"/>
    <w:rsid w:val="00E471C1"/>
    <w:rsid w:val="00E4756D"/>
    <w:rsid w:val="00E47692"/>
    <w:rsid w:val="00E50A2A"/>
    <w:rsid w:val="00E519CB"/>
    <w:rsid w:val="00E51C39"/>
    <w:rsid w:val="00E51CA0"/>
    <w:rsid w:val="00E51DE9"/>
    <w:rsid w:val="00E523EA"/>
    <w:rsid w:val="00E523F7"/>
    <w:rsid w:val="00E525C8"/>
    <w:rsid w:val="00E527F6"/>
    <w:rsid w:val="00E52967"/>
    <w:rsid w:val="00E53072"/>
    <w:rsid w:val="00E5364B"/>
    <w:rsid w:val="00E5365F"/>
    <w:rsid w:val="00E536F9"/>
    <w:rsid w:val="00E537EF"/>
    <w:rsid w:val="00E53941"/>
    <w:rsid w:val="00E53A22"/>
    <w:rsid w:val="00E53BC8"/>
    <w:rsid w:val="00E54AD9"/>
    <w:rsid w:val="00E555E1"/>
    <w:rsid w:val="00E55CC4"/>
    <w:rsid w:val="00E55D52"/>
    <w:rsid w:val="00E55FC9"/>
    <w:rsid w:val="00E55FE3"/>
    <w:rsid w:val="00E5614C"/>
    <w:rsid w:val="00E56414"/>
    <w:rsid w:val="00E5651E"/>
    <w:rsid w:val="00E56630"/>
    <w:rsid w:val="00E56BA0"/>
    <w:rsid w:val="00E56D5A"/>
    <w:rsid w:val="00E5711A"/>
    <w:rsid w:val="00E57142"/>
    <w:rsid w:val="00E5717E"/>
    <w:rsid w:val="00E574D5"/>
    <w:rsid w:val="00E57858"/>
    <w:rsid w:val="00E578B2"/>
    <w:rsid w:val="00E57A07"/>
    <w:rsid w:val="00E57A6F"/>
    <w:rsid w:val="00E57C56"/>
    <w:rsid w:val="00E6014C"/>
    <w:rsid w:val="00E60644"/>
    <w:rsid w:val="00E60676"/>
    <w:rsid w:val="00E60739"/>
    <w:rsid w:val="00E60876"/>
    <w:rsid w:val="00E608E5"/>
    <w:rsid w:val="00E614B5"/>
    <w:rsid w:val="00E6183C"/>
    <w:rsid w:val="00E61C91"/>
    <w:rsid w:val="00E62183"/>
    <w:rsid w:val="00E62318"/>
    <w:rsid w:val="00E6246A"/>
    <w:rsid w:val="00E62482"/>
    <w:rsid w:val="00E626D7"/>
    <w:rsid w:val="00E62CDF"/>
    <w:rsid w:val="00E62CE8"/>
    <w:rsid w:val="00E62E69"/>
    <w:rsid w:val="00E63592"/>
    <w:rsid w:val="00E635F8"/>
    <w:rsid w:val="00E637B0"/>
    <w:rsid w:val="00E638E6"/>
    <w:rsid w:val="00E639DD"/>
    <w:rsid w:val="00E63A63"/>
    <w:rsid w:val="00E640DA"/>
    <w:rsid w:val="00E643AC"/>
    <w:rsid w:val="00E64571"/>
    <w:rsid w:val="00E6478E"/>
    <w:rsid w:val="00E64D69"/>
    <w:rsid w:val="00E6587B"/>
    <w:rsid w:val="00E65DE0"/>
    <w:rsid w:val="00E65F86"/>
    <w:rsid w:val="00E6665D"/>
    <w:rsid w:val="00E668F9"/>
    <w:rsid w:val="00E669DA"/>
    <w:rsid w:val="00E66C02"/>
    <w:rsid w:val="00E66F3D"/>
    <w:rsid w:val="00E6702B"/>
    <w:rsid w:val="00E67B2D"/>
    <w:rsid w:val="00E67B69"/>
    <w:rsid w:val="00E704B5"/>
    <w:rsid w:val="00E7106B"/>
    <w:rsid w:val="00E72278"/>
    <w:rsid w:val="00E729A9"/>
    <w:rsid w:val="00E72AAC"/>
    <w:rsid w:val="00E72CD9"/>
    <w:rsid w:val="00E72F93"/>
    <w:rsid w:val="00E7352D"/>
    <w:rsid w:val="00E73610"/>
    <w:rsid w:val="00E736BE"/>
    <w:rsid w:val="00E73DB8"/>
    <w:rsid w:val="00E73FE5"/>
    <w:rsid w:val="00E74367"/>
    <w:rsid w:val="00E74938"/>
    <w:rsid w:val="00E74EB0"/>
    <w:rsid w:val="00E74FFB"/>
    <w:rsid w:val="00E7538F"/>
    <w:rsid w:val="00E75886"/>
    <w:rsid w:val="00E76296"/>
    <w:rsid w:val="00E768DE"/>
    <w:rsid w:val="00E77235"/>
    <w:rsid w:val="00E77433"/>
    <w:rsid w:val="00E775D2"/>
    <w:rsid w:val="00E779B1"/>
    <w:rsid w:val="00E77C26"/>
    <w:rsid w:val="00E77D42"/>
    <w:rsid w:val="00E8015C"/>
    <w:rsid w:val="00E806F4"/>
    <w:rsid w:val="00E807EC"/>
    <w:rsid w:val="00E80DA5"/>
    <w:rsid w:val="00E8108A"/>
    <w:rsid w:val="00E816D5"/>
    <w:rsid w:val="00E81826"/>
    <w:rsid w:val="00E81BC2"/>
    <w:rsid w:val="00E81E3F"/>
    <w:rsid w:val="00E81EF3"/>
    <w:rsid w:val="00E81F90"/>
    <w:rsid w:val="00E8237B"/>
    <w:rsid w:val="00E82383"/>
    <w:rsid w:val="00E82AD4"/>
    <w:rsid w:val="00E82B50"/>
    <w:rsid w:val="00E8318D"/>
    <w:rsid w:val="00E8339D"/>
    <w:rsid w:val="00E834BA"/>
    <w:rsid w:val="00E83B06"/>
    <w:rsid w:val="00E83BBF"/>
    <w:rsid w:val="00E83CCB"/>
    <w:rsid w:val="00E84020"/>
    <w:rsid w:val="00E845AE"/>
    <w:rsid w:val="00E84641"/>
    <w:rsid w:val="00E84CFD"/>
    <w:rsid w:val="00E85855"/>
    <w:rsid w:val="00E85874"/>
    <w:rsid w:val="00E85C50"/>
    <w:rsid w:val="00E85C84"/>
    <w:rsid w:val="00E85F27"/>
    <w:rsid w:val="00E85FFF"/>
    <w:rsid w:val="00E86452"/>
    <w:rsid w:val="00E86A01"/>
    <w:rsid w:val="00E86D07"/>
    <w:rsid w:val="00E86D7F"/>
    <w:rsid w:val="00E86E63"/>
    <w:rsid w:val="00E86E99"/>
    <w:rsid w:val="00E86FB0"/>
    <w:rsid w:val="00E87914"/>
    <w:rsid w:val="00E87BDF"/>
    <w:rsid w:val="00E87CEA"/>
    <w:rsid w:val="00E90091"/>
    <w:rsid w:val="00E912C5"/>
    <w:rsid w:val="00E915BB"/>
    <w:rsid w:val="00E915D3"/>
    <w:rsid w:val="00E91A9A"/>
    <w:rsid w:val="00E91F7A"/>
    <w:rsid w:val="00E92164"/>
    <w:rsid w:val="00E923CC"/>
    <w:rsid w:val="00E929E7"/>
    <w:rsid w:val="00E92A5D"/>
    <w:rsid w:val="00E92BDB"/>
    <w:rsid w:val="00E932FA"/>
    <w:rsid w:val="00E93436"/>
    <w:rsid w:val="00E9398F"/>
    <w:rsid w:val="00E93C97"/>
    <w:rsid w:val="00E93F93"/>
    <w:rsid w:val="00E93FF4"/>
    <w:rsid w:val="00E9411F"/>
    <w:rsid w:val="00E94239"/>
    <w:rsid w:val="00E942D7"/>
    <w:rsid w:val="00E94AB7"/>
    <w:rsid w:val="00E95155"/>
    <w:rsid w:val="00E957C8"/>
    <w:rsid w:val="00E958C9"/>
    <w:rsid w:val="00E95905"/>
    <w:rsid w:val="00E95C9C"/>
    <w:rsid w:val="00E96D70"/>
    <w:rsid w:val="00E975E6"/>
    <w:rsid w:val="00E97A58"/>
    <w:rsid w:val="00E97B40"/>
    <w:rsid w:val="00E97C36"/>
    <w:rsid w:val="00E97FB3"/>
    <w:rsid w:val="00EA0350"/>
    <w:rsid w:val="00EA059B"/>
    <w:rsid w:val="00EA0660"/>
    <w:rsid w:val="00EA0676"/>
    <w:rsid w:val="00EA16F5"/>
    <w:rsid w:val="00EA1E04"/>
    <w:rsid w:val="00EA2015"/>
    <w:rsid w:val="00EA2507"/>
    <w:rsid w:val="00EA2591"/>
    <w:rsid w:val="00EA2BEE"/>
    <w:rsid w:val="00EA2C8C"/>
    <w:rsid w:val="00EA2E1A"/>
    <w:rsid w:val="00EA32B9"/>
    <w:rsid w:val="00EA32D8"/>
    <w:rsid w:val="00EA33D4"/>
    <w:rsid w:val="00EA37AA"/>
    <w:rsid w:val="00EA39F4"/>
    <w:rsid w:val="00EA3E49"/>
    <w:rsid w:val="00EA40C4"/>
    <w:rsid w:val="00EA45BA"/>
    <w:rsid w:val="00EA4691"/>
    <w:rsid w:val="00EA5252"/>
    <w:rsid w:val="00EA53CE"/>
    <w:rsid w:val="00EA55D8"/>
    <w:rsid w:val="00EA5B57"/>
    <w:rsid w:val="00EA5F4C"/>
    <w:rsid w:val="00EA62D1"/>
    <w:rsid w:val="00EA647A"/>
    <w:rsid w:val="00EA664E"/>
    <w:rsid w:val="00EA6810"/>
    <w:rsid w:val="00EA6D5B"/>
    <w:rsid w:val="00EA7454"/>
    <w:rsid w:val="00EA75AE"/>
    <w:rsid w:val="00EA7841"/>
    <w:rsid w:val="00EA786F"/>
    <w:rsid w:val="00EA7A19"/>
    <w:rsid w:val="00EA7C12"/>
    <w:rsid w:val="00EA7C27"/>
    <w:rsid w:val="00EB02C8"/>
    <w:rsid w:val="00EB066E"/>
    <w:rsid w:val="00EB0675"/>
    <w:rsid w:val="00EB074E"/>
    <w:rsid w:val="00EB0933"/>
    <w:rsid w:val="00EB0AE0"/>
    <w:rsid w:val="00EB0C64"/>
    <w:rsid w:val="00EB1089"/>
    <w:rsid w:val="00EB14D4"/>
    <w:rsid w:val="00EB1924"/>
    <w:rsid w:val="00EB1D94"/>
    <w:rsid w:val="00EB1FFA"/>
    <w:rsid w:val="00EB24A3"/>
    <w:rsid w:val="00EB24E0"/>
    <w:rsid w:val="00EB2578"/>
    <w:rsid w:val="00EB25E7"/>
    <w:rsid w:val="00EB2BFD"/>
    <w:rsid w:val="00EB2E89"/>
    <w:rsid w:val="00EB33DD"/>
    <w:rsid w:val="00EB3502"/>
    <w:rsid w:val="00EB3A1E"/>
    <w:rsid w:val="00EB42E2"/>
    <w:rsid w:val="00EB45B7"/>
    <w:rsid w:val="00EB4622"/>
    <w:rsid w:val="00EB4E06"/>
    <w:rsid w:val="00EB539D"/>
    <w:rsid w:val="00EB53BD"/>
    <w:rsid w:val="00EB59AF"/>
    <w:rsid w:val="00EB5D74"/>
    <w:rsid w:val="00EB6042"/>
    <w:rsid w:val="00EB65D7"/>
    <w:rsid w:val="00EB6664"/>
    <w:rsid w:val="00EB6678"/>
    <w:rsid w:val="00EB66F2"/>
    <w:rsid w:val="00EB6815"/>
    <w:rsid w:val="00EB6D5F"/>
    <w:rsid w:val="00EB6DA7"/>
    <w:rsid w:val="00EB7360"/>
    <w:rsid w:val="00EB74DA"/>
    <w:rsid w:val="00EB7637"/>
    <w:rsid w:val="00EB7A7A"/>
    <w:rsid w:val="00EB7AFB"/>
    <w:rsid w:val="00EB7EB1"/>
    <w:rsid w:val="00EC0016"/>
    <w:rsid w:val="00EC0145"/>
    <w:rsid w:val="00EC055C"/>
    <w:rsid w:val="00EC0707"/>
    <w:rsid w:val="00EC077E"/>
    <w:rsid w:val="00EC0A72"/>
    <w:rsid w:val="00EC0AFC"/>
    <w:rsid w:val="00EC0F50"/>
    <w:rsid w:val="00EC1330"/>
    <w:rsid w:val="00EC1B92"/>
    <w:rsid w:val="00EC1E04"/>
    <w:rsid w:val="00EC1F74"/>
    <w:rsid w:val="00EC21FA"/>
    <w:rsid w:val="00EC2283"/>
    <w:rsid w:val="00EC2539"/>
    <w:rsid w:val="00EC2813"/>
    <w:rsid w:val="00EC2936"/>
    <w:rsid w:val="00EC32E9"/>
    <w:rsid w:val="00EC3321"/>
    <w:rsid w:val="00EC39A7"/>
    <w:rsid w:val="00EC3BAB"/>
    <w:rsid w:val="00EC3CAB"/>
    <w:rsid w:val="00EC4020"/>
    <w:rsid w:val="00EC40C1"/>
    <w:rsid w:val="00EC4317"/>
    <w:rsid w:val="00EC474E"/>
    <w:rsid w:val="00EC4BDB"/>
    <w:rsid w:val="00EC4C36"/>
    <w:rsid w:val="00EC4CC2"/>
    <w:rsid w:val="00EC5360"/>
    <w:rsid w:val="00EC555A"/>
    <w:rsid w:val="00EC559C"/>
    <w:rsid w:val="00EC582C"/>
    <w:rsid w:val="00EC5CB4"/>
    <w:rsid w:val="00EC60C8"/>
    <w:rsid w:val="00EC6828"/>
    <w:rsid w:val="00EC6EF1"/>
    <w:rsid w:val="00EC7845"/>
    <w:rsid w:val="00EC7867"/>
    <w:rsid w:val="00EC7A91"/>
    <w:rsid w:val="00EC7B78"/>
    <w:rsid w:val="00ED0193"/>
    <w:rsid w:val="00ED0339"/>
    <w:rsid w:val="00ED105D"/>
    <w:rsid w:val="00ED1543"/>
    <w:rsid w:val="00ED1564"/>
    <w:rsid w:val="00ED1923"/>
    <w:rsid w:val="00ED19A1"/>
    <w:rsid w:val="00ED1CEC"/>
    <w:rsid w:val="00ED1F20"/>
    <w:rsid w:val="00ED2B1F"/>
    <w:rsid w:val="00ED2BE5"/>
    <w:rsid w:val="00ED32C3"/>
    <w:rsid w:val="00ED32D7"/>
    <w:rsid w:val="00ED350C"/>
    <w:rsid w:val="00ED3718"/>
    <w:rsid w:val="00ED38B3"/>
    <w:rsid w:val="00ED39D0"/>
    <w:rsid w:val="00ED39D7"/>
    <w:rsid w:val="00ED3ABD"/>
    <w:rsid w:val="00ED4071"/>
    <w:rsid w:val="00ED41AE"/>
    <w:rsid w:val="00ED50E6"/>
    <w:rsid w:val="00ED54B7"/>
    <w:rsid w:val="00ED5685"/>
    <w:rsid w:val="00ED5C64"/>
    <w:rsid w:val="00ED5E8A"/>
    <w:rsid w:val="00ED5F19"/>
    <w:rsid w:val="00ED61D9"/>
    <w:rsid w:val="00ED665D"/>
    <w:rsid w:val="00ED66FB"/>
    <w:rsid w:val="00ED679C"/>
    <w:rsid w:val="00ED6B7D"/>
    <w:rsid w:val="00ED725D"/>
    <w:rsid w:val="00ED7500"/>
    <w:rsid w:val="00ED75CD"/>
    <w:rsid w:val="00ED7F07"/>
    <w:rsid w:val="00ED7F0C"/>
    <w:rsid w:val="00EE01C9"/>
    <w:rsid w:val="00EE0758"/>
    <w:rsid w:val="00EE09D4"/>
    <w:rsid w:val="00EE0AC0"/>
    <w:rsid w:val="00EE0C50"/>
    <w:rsid w:val="00EE0FB3"/>
    <w:rsid w:val="00EE148A"/>
    <w:rsid w:val="00EE149E"/>
    <w:rsid w:val="00EE14ED"/>
    <w:rsid w:val="00EE1668"/>
    <w:rsid w:val="00EE16AB"/>
    <w:rsid w:val="00EE16B9"/>
    <w:rsid w:val="00EE1A3A"/>
    <w:rsid w:val="00EE1FB9"/>
    <w:rsid w:val="00EE2110"/>
    <w:rsid w:val="00EE2213"/>
    <w:rsid w:val="00EE2215"/>
    <w:rsid w:val="00EE2328"/>
    <w:rsid w:val="00EE23E2"/>
    <w:rsid w:val="00EE24BB"/>
    <w:rsid w:val="00EE2709"/>
    <w:rsid w:val="00EE2A44"/>
    <w:rsid w:val="00EE3248"/>
    <w:rsid w:val="00EE3C0B"/>
    <w:rsid w:val="00EE3C37"/>
    <w:rsid w:val="00EE4846"/>
    <w:rsid w:val="00EE4E70"/>
    <w:rsid w:val="00EE523C"/>
    <w:rsid w:val="00EE5421"/>
    <w:rsid w:val="00EE59AB"/>
    <w:rsid w:val="00EE5B0C"/>
    <w:rsid w:val="00EE5E5B"/>
    <w:rsid w:val="00EE5F70"/>
    <w:rsid w:val="00EE6559"/>
    <w:rsid w:val="00EE68C7"/>
    <w:rsid w:val="00EE6EC9"/>
    <w:rsid w:val="00EE6F7E"/>
    <w:rsid w:val="00EE6F93"/>
    <w:rsid w:val="00EE70EB"/>
    <w:rsid w:val="00EE7E3D"/>
    <w:rsid w:val="00EF005E"/>
    <w:rsid w:val="00EF0547"/>
    <w:rsid w:val="00EF1A44"/>
    <w:rsid w:val="00EF1B60"/>
    <w:rsid w:val="00EF1F70"/>
    <w:rsid w:val="00EF23B7"/>
    <w:rsid w:val="00EF23F7"/>
    <w:rsid w:val="00EF2473"/>
    <w:rsid w:val="00EF2705"/>
    <w:rsid w:val="00EF2779"/>
    <w:rsid w:val="00EF2897"/>
    <w:rsid w:val="00EF2ED8"/>
    <w:rsid w:val="00EF2F70"/>
    <w:rsid w:val="00EF302E"/>
    <w:rsid w:val="00EF30FF"/>
    <w:rsid w:val="00EF378F"/>
    <w:rsid w:val="00EF3A0A"/>
    <w:rsid w:val="00EF4D23"/>
    <w:rsid w:val="00EF4E11"/>
    <w:rsid w:val="00EF5390"/>
    <w:rsid w:val="00EF546F"/>
    <w:rsid w:val="00EF5C15"/>
    <w:rsid w:val="00EF63BD"/>
    <w:rsid w:val="00EF65D9"/>
    <w:rsid w:val="00EF736D"/>
    <w:rsid w:val="00EF73EC"/>
    <w:rsid w:val="00EF78FC"/>
    <w:rsid w:val="00EF7CB8"/>
    <w:rsid w:val="00F002EE"/>
    <w:rsid w:val="00F00482"/>
    <w:rsid w:val="00F00620"/>
    <w:rsid w:val="00F00D86"/>
    <w:rsid w:val="00F00E0F"/>
    <w:rsid w:val="00F00E37"/>
    <w:rsid w:val="00F01027"/>
    <w:rsid w:val="00F010D6"/>
    <w:rsid w:val="00F016BA"/>
    <w:rsid w:val="00F016C2"/>
    <w:rsid w:val="00F01956"/>
    <w:rsid w:val="00F01A12"/>
    <w:rsid w:val="00F01A46"/>
    <w:rsid w:val="00F02548"/>
    <w:rsid w:val="00F02578"/>
    <w:rsid w:val="00F02D26"/>
    <w:rsid w:val="00F03193"/>
    <w:rsid w:val="00F0329C"/>
    <w:rsid w:val="00F03B40"/>
    <w:rsid w:val="00F03D3D"/>
    <w:rsid w:val="00F04329"/>
    <w:rsid w:val="00F043A3"/>
    <w:rsid w:val="00F046CE"/>
    <w:rsid w:val="00F04A13"/>
    <w:rsid w:val="00F04C46"/>
    <w:rsid w:val="00F04C73"/>
    <w:rsid w:val="00F04E01"/>
    <w:rsid w:val="00F04EA0"/>
    <w:rsid w:val="00F0501B"/>
    <w:rsid w:val="00F0502E"/>
    <w:rsid w:val="00F054B4"/>
    <w:rsid w:val="00F054DD"/>
    <w:rsid w:val="00F05B33"/>
    <w:rsid w:val="00F05CD8"/>
    <w:rsid w:val="00F05E0F"/>
    <w:rsid w:val="00F060FF"/>
    <w:rsid w:val="00F065C9"/>
    <w:rsid w:val="00F068B0"/>
    <w:rsid w:val="00F06DB6"/>
    <w:rsid w:val="00F07749"/>
    <w:rsid w:val="00F07FC0"/>
    <w:rsid w:val="00F103BD"/>
    <w:rsid w:val="00F10703"/>
    <w:rsid w:val="00F10830"/>
    <w:rsid w:val="00F10E78"/>
    <w:rsid w:val="00F1102D"/>
    <w:rsid w:val="00F110C7"/>
    <w:rsid w:val="00F12135"/>
    <w:rsid w:val="00F12AD9"/>
    <w:rsid w:val="00F12C2E"/>
    <w:rsid w:val="00F12F39"/>
    <w:rsid w:val="00F133A5"/>
    <w:rsid w:val="00F1378F"/>
    <w:rsid w:val="00F13873"/>
    <w:rsid w:val="00F13C78"/>
    <w:rsid w:val="00F14444"/>
    <w:rsid w:val="00F14526"/>
    <w:rsid w:val="00F147A4"/>
    <w:rsid w:val="00F147F4"/>
    <w:rsid w:val="00F14BFE"/>
    <w:rsid w:val="00F150CA"/>
    <w:rsid w:val="00F150E5"/>
    <w:rsid w:val="00F156AC"/>
    <w:rsid w:val="00F1577F"/>
    <w:rsid w:val="00F15953"/>
    <w:rsid w:val="00F15DEF"/>
    <w:rsid w:val="00F16034"/>
    <w:rsid w:val="00F1640A"/>
    <w:rsid w:val="00F16642"/>
    <w:rsid w:val="00F16C79"/>
    <w:rsid w:val="00F1719C"/>
    <w:rsid w:val="00F17201"/>
    <w:rsid w:val="00F17509"/>
    <w:rsid w:val="00F179C5"/>
    <w:rsid w:val="00F17AEC"/>
    <w:rsid w:val="00F17D02"/>
    <w:rsid w:val="00F200BE"/>
    <w:rsid w:val="00F20F07"/>
    <w:rsid w:val="00F21A75"/>
    <w:rsid w:val="00F21E34"/>
    <w:rsid w:val="00F2223C"/>
    <w:rsid w:val="00F2225B"/>
    <w:rsid w:val="00F229CC"/>
    <w:rsid w:val="00F22B82"/>
    <w:rsid w:val="00F23177"/>
    <w:rsid w:val="00F2321E"/>
    <w:rsid w:val="00F23519"/>
    <w:rsid w:val="00F235BA"/>
    <w:rsid w:val="00F23683"/>
    <w:rsid w:val="00F236B5"/>
    <w:rsid w:val="00F23888"/>
    <w:rsid w:val="00F23CD1"/>
    <w:rsid w:val="00F23DD2"/>
    <w:rsid w:val="00F24817"/>
    <w:rsid w:val="00F24A9C"/>
    <w:rsid w:val="00F24AFC"/>
    <w:rsid w:val="00F24B9B"/>
    <w:rsid w:val="00F24D22"/>
    <w:rsid w:val="00F2521C"/>
    <w:rsid w:val="00F2522D"/>
    <w:rsid w:val="00F253E3"/>
    <w:rsid w:val="00F255A8"/>
    <w:rsid w:val="00F2591A"/>
    <w:rsid w:val="00F26088"/>
    <w:rsid w:val="00F26325"/>
    <w:rsid w:val="00F265A1"/>
    <w:rsid w:val="00F26CEE"/>
    <w:rsid w:val="00F26EBE"/>
    <w:rsid w:val="00F27848"/>
    <w:rsid w:val="00F27988"/>
    <w:rsid w:val="00F27D5B"/>
    <w:rsid w:val="00F301F4"/>
    <w:rsid w:val="00F307A5"/>
    <w:rsid w:val="00F308D8"/>
    <w:rsid w:val="00F30A63"/>
    <w:rsid w:val="00F30D40"/>
    <w:rsid w:val="00F30F68"/>
    <w:rsid w:val="00F3197C"/>
    <w:rsid w:val="00F31D45"/>
    <w:rsid w:val="00F321C8"/>
    <w:rsid w:val="00F32228"/>
    <w:rsid w:val="00F327B1"/>
    <w:rsid w:val="00F32B2A"/>
    <w:rsid w:val="00F32D64"/>
    <w:rsid w:val="00F32E7A"/>
    <w:rsid w:val="00F32FD0"/>
    <w:rsid w:val="00F3345F"/>
    <w:rsid w:val="00F3358D"/>
    <w:rsid w:val="00F33606"/>
    <w:rsid w:val="00F33CA1"/>
    <w:rsid w:val="00F33F4D"/>
    <w:rsid w:val="00F340BB"/>
    <w:rsid w:val="00F345FA"/>
    <w:rsid w:val="00F348BE"/>
    <w:rsid w:val="00F34CB5"/>
    <w:rsid w:val="00F3528C"/>
    <w:rsid w:val="00F353C5"/>
    <w:rsid w:val="00F35426"/>
    <w:rsid w:val="00F35650"/>
    <w:rsid w:val="00F35775"/>
    <w:rsid w:val="00F35E0F"/>
    <w:rsid w:val="00F360F8"/>
    <w:rsid w:val="00F36115"/>
    <w:rsid w:val="00F3639A"/>
    <w:rsid w:val="00F366AD"/>
    <w:rsid w:val="00F367B2"/>
    <w:rsid w:val="00F36801"/>
    <w:rsid w:val="00F36840"/>
    <w:rsid w:val="00F36864"/>
    <w:rsid w:val="00F369A6"/>
    <w:rsid w:val="00F36B43"/>
    <w:rsid w:val="00F36BF7"/>
    <w:rsid w:val="00F36F84"/>
    <w:rsid w:val="00F37166"/>
    <w:rsid w:val="00F37305"/>
    <w:rsid w:val="00F373B4"/>
    <w:rsid w:val="00F37882"/>
    <w:rsid w:val="00F37EC0"/>
    <w:rsid w:val="00F37EF3"/>
    <w:rsid w:val="00F4003D"/>
    <w:rsid w:val="00F40090"/>
    <w:rsid w:val="00F40138"/>
    <w:rsid w:val="00F40218"/>
    <w:rsid w:val="00F402F3"/>
    <w:rsid w:val="00F40738"/>
    <w:rsid w:val="00F40B1A"/>
    <w:rsid w:val="00F41057"/>
    <w:rsid w:val="00F41287"/>
    <w:rsid w:val="00F417D4"/>
    <w:rsid w:val="00F41829"/>
    <w:rsid w:val="00F41869"/>
    <w:rsid w:val="00F42265"/>
    <w:rsid w:val="00F4231B"/>
    <w:rsid w:val="00F4259B"/>
    <w:rsid w:val="00F4294B"/>
    <w:rsid w:val="00F42A99"/>
    <w:rsid w:val="00F42DD2"/>
    <w:rsid w:val="00F438CF"/>
    <w:rsid w:val="00F439A7"/>
    <w:rsid w:val="00F43B2A"/>
    <w:rsid w:val="00F43C39"/>
    <w:rsid w:val="00F44623"/>
    <w:rsid w:val="00F447D9"/>
    <w:rsid w:val="00F447E5"/>
    <w:rsid w:val="00F4498C"/>
    <w:rsid w:val="00F44A18"/>
    <w:rsid w:val="00F450CD"/>
    <w:rsid w:val="00F46081"/>
    <w:rsid w:val="00F4656B"/>
    <w:rsid w:val="00F46FBF"/>
    <w:rsid w:val="00F47AE2"/>
    <w:rsid w:val="00F47F2C"/>
    <w:rsid w:val="00F5014F"/>
    <w:rsid w:val="00F504A7"/>
    <w:rsid w:val="00F504F1"/>
    <w:rsid w:val="00F50560"/>
    <w:rsid w:val="00F50874"/>
    <w:rsid w:val="00F50ED3"/>
    <w:rsid w:val="00F5112B"/>
    <w:rsid w:val="00F52056"/>
    <w:rsid w:val="00F5223E"/>
    <w:rsid w:val="00F52303"/>
    <w:rsid w:val="00F52915"/>
    <w:rsid w:val="00F52FB6"/>
    <w:rsid w:val="00F52FF1"/>
    <w:rsid w:val="00F5306D"/>
    <w:rsid w:val="00F53255"/>
    <w:rsid w:val="00F532AD"/>
    <w:rsid w:val="00F5367A"/>
    <w:rsid w:val="00F53E55"/>
    <w:rsid w:val="00F53E76"/>
    <w:rsid w:val="00F5475D"/>
    <w:rsid w:val="00F5490D"/>
    <w:rsid w:val="00F54A68"/>
    <w:rsid w:val="00F54FE3"/>
    <w:rsid w:val="00F551D2"/>
    <w:rsid w:val="00F5532C"/>
    <w:rsid w:val="00F554E2"/>
    <w:rsid w:val="00F55634"/>
    <w:rsid w:val="00F55A3D"/>
    <w:rsid w:val="00F55A49"/>
    <w:rsid w:val="00F55BA2"/>
    <w:rsid w:val="00F55EB0"/>
    <w:rsid w:val="00F566D4"/>
    <w:rsid w:val="00F569B1"/>
    <w:rsid w:val="00F56C70"/>
    <w:rsid w:val="00F56F18"/>
    <w:rsid w:val="00F56F5A"/>
    <w:rsid w:val="00F57330"/>
    <w:rsid w:val="00F576BF"/>
    <w:rsid w:val="00F5778F"/>
    <w:rsid w:val="00F578A0"/>
    <w:rsid w:val="00F57BFC"/>
    <w:rsid w:val="00F57F52"/>
    <w:rsid w:val="00F60005"/>
    <w:rsid w:val="00F6001D"/>
    <w:rsid w:val="00F604D0"/>
    <w:rsid w:val="00F60872"/>
    <w:rsid w:val="00F60C3F"/>
    <w:rsid w:val="00F613E6"/>
    <w:rsid w:val="00F614A0"/>
    <w:rsid w:val="00F614E5"/>
    <w:rsid w:val="00F61528"/>
    <w:rsid w:val="00F61918"/>
    <w:rsid w:val="00F61BE9"/>
    <w:rsid w:val="00F61CD6"/>
    <w:rsid w:val="00F61E58"/>
    <w:rsid w:val="00F62975"/>
    <w:rsid w:val="00F62C85"/>
    <w:rsid w:val="00F62EF6"/>
    <w:rsid w:val="00F631D7"/>
    <w:rsid w:val="00F63280"/>
    <w:rsid w:val="00F636D2"/>
    <w:rsid w:val="00F63DC6"/>
    <w:rsid w:val="00F6409A"/>
    <w:rsid w:val="00F6458A"/>
    <w:rsid w:val="00F650CB"/>
    <w:rsid w:val="00F65157"/>
    <w:rsid w:val="00F65460"/>
    <w:rsid w:val="00F65944"/>
    <w:rsid w:val="00F65DAB"/>
    <w:rsid w:val="00F65FE4"/>
    <w:rsid w:val="00F66715"/>
    <w:rsid w:val="00F668DE"/>
    <w:rsid w:val="00F66E13"/>
    <w:rsid w:val="00F66E6B"/>
    <w:rsid w:val="00F675F0"/>
    <w:rsid w:val="00F6768D"/>
    <w:rsid w:val="00F67784"/>
    <w:rsid w:val="00F677EB"/>
    <w:rsid w:val="00F6799A"/>
    <w:rsid w:val="00F67E7C"/>
    <w:rsid w:val="00F67EF2"/>
    <w:rsid w:val="00F700C1"/>
    <w:rsid w:val="00F703C2"/>
    <w:rsid w:val="00F705F2"/>
    <w:rsid w:val="00F70AF4"/>
    <w:rsid w:val="00F70E34"/>
    <w:rsid w:val="00F7130E"/>
    <w:rsid w:val="00F713ED"/>
    <w:rsid w:val="00F713F3"/>
    <w:rsid w:val="00F71679"/>
    <w:rsid w:val="00F72C62"/>
    <w:rsid w:val="00F73028"/>
    <w:rsid w:val="00F73213"/>
    <w:rsid w:val="00F73325"/>
    <w:rsid w:val="00F7345C"/>
    <w:rsid w:val="00F73B0C"/>
    <w:rsid w:val="00F73CC8"/>
    <w:rsid w:val="00F73D5A"/>
    <w:rsid w:val="00F73DCF"/>
    <w:rsid w:val="00F74522"/>
    <w:rsid w:val="00F7462A"/>
    <w:rsid w:val="00F74CF7"/>
    <w:rsid w:val="00F74F47"/>
    <w:rsid w:val="00F7503D"/>
    <w:rsid w:val="00F75142"/>
    <w:rsid w:val="00F75238"/>
    <w:rsid w:val="00F75CBD"/>
    <w:rsid w:val="00F7614A"/>
    <w:rsid w:val="00F76257"/>
    <w:rsid w:val="00F76561"/>
    <w:rsid w:val="00F7660D"/>
    <w:rsid w:val="00F767DF"/>
    <w:rsid w:val="00F77044"/>
    <w:rsid w:val="00F77D1C"/>
    <w:rsid w:val="00F77D74"/>
    <w:rsid w:val="00F80703"/>
    <w:rsid w:val="00F809C9"/>
    <w:rsid w:val="00F80D18"/>
    <w:rsid w:val="00F81406"/>
    <w:rsid w:val="00F8146B"/>
    <w:rsid w:val="00F8169E"/>
    <w:rsid w:val="00F81723"/>
    <w:rsid w:val="00F81831"/>
    <w:rsid w:val="00F81846"/>
    <w:rsid w:val="00F81975"/>
    <w:rsid w:val="00F8197D"/>
    <w:rsid w:val="00F81C3D"/>
    <w:rsid w:val="00F81D36"/>
    <w:rsid w:val="00F81F76"/>
    <w:rsid w:val="00F829EF"/>
    <w:rsid w:val="00F82FBE"/>
    <w:rsid w:val="00F83130"/>
    <w:rsid w:val="00F83724"/>
    <w:rsid w:val="00F8378A"/>
    <w:rsid w:val="00F83940"/>
    <w:rsid w:val="00F83989"/>
    <w:rsid w:val="00F83B02"/>
    <w:rsid w:val="00F83DC7"/>
    <w:rsid w:val="00F83DED"/>
    <w:rsid w:val="00F84295"/>
    <w:rsid w:val="00F8473F"/>
    <w:rsid w:val="00F84745"/>
    <w:rsid w:val="00F84974"/>
    <w:rsid w:val="00F84B7E"/>
    <w:rsid w:val="00F84B83"/>
    <w:rsid w:val="00F84C25"/>
    <w:rsid w:val="00F84EF3"/>
    <w:rsid w:val="00F85019"/>
    <w:rsid w:val="00F8518E"/>
    <w:rsid w:val="00F85335"/>
    <w:rsid w:val="00F853B0"/>
    <w:rsid w:val="00F8549F"/>
    <w:rsid w:val="00F85758"/>
    <w:rsid w:val="00F857D8"/>
    <w:rsid w:val="00F85870"/>
    <w:rsid w:val="00F858CF"/>
    <w:rsid w:val="00F8648D"/>
    <w:rsid w:val="00F8676D"/>
    <w:rsid w:val="00F86DEB"/>
    <w:rsid w:val="00F86E76"/>
    <w:rsid w:val="00F874A0"/>
    <w:rsid w:val="00F87630"/>
    <w:rsid w:val="00F87A71"/>
    <w:rsid w:val="00F87D84"/>
    <w:rsid w:val="00F87F3E"/>
    <w:rsid w:val="00F9033A"/>
    <w:rsid w:val="00F9056F"/>
    <w:rsid w:val="00F90B43"/>
    <w:rsid w:val="00F90F98"/>
    <w:rsid w:val="00F91448"/>
    <w:rsid w:val="00F91532"/>
    <w:rsid w:val="00F917AD"/>
    <w:rsid w:val="00F918E7"/>
    <w:rsid w:val="00F92030"/>
    <w:rsid w:val="00F9248A"/>
    <w:rsid w:val="00F92DBF"/>
    <w:rsid w:val="00F92E48"/>
    <w:rsid w:val="00F92EF4"/>
    <w:rsid w:val="00F9314D"/>
    <w:rsid w:val="00F93229"/>
    <w:rsid w:val="00F93926"/>
    <w:rsid w:val="00F93F03"/>
    <w:rsid w:val="00F93F95"/>
    <w:rsid w:val="00F940CD"/>
    <w:rsid w:val="00F9476D"/>
    <w:rsid w:val="00F948D6"/>
    <w:rsid w:val="00F94BD1"/>
    <w:rsid w:val="00F94D93"/>
    <w:rsid w:val="00F94DD2"/>
    <w:rsid w:val="00F95084"/>
    <w:rsid w:val="00F954BD"/>
    <w:rsid w:val="00F954DA"/>
    <w:rsid w:val="00F958E5"/>
    <w:rsid w:val="00F95A00"/>
    <w:rsid w:val="00F96318"/>
    <w:rsid w:val="00F964DD"/>
    <w:rsid w:val="00F96A31"/>
    <w:rsid w:val="00F96B61"/>
    <w:rsid w:val="00F96C56"/>
    <w:rsid w:val="00F96CF3"/>
    <w:rsid w:val="00F97226"/>
    <w:rsid w:val="00F97C7B"/>
    <w:rsid w:val="00F97F2C"/>
    <w:rsid w:val="00FA025A"/>
    <w:rsid w:val="00FA03B4"/>
    <w:rsid w:val="00FA07AC"/>
    <w:rsid w:val="00FA08FF"/>
    <w:rsid w:val="00FA0A53"/>
    <w:rsid w:val="00FA1799"/>
    <w:rsid w:val="00FA19B0"/>
    <w:rsid w:val="00FA1E21"/>
    <w:rsid w:val="00FA218E"/>
    <w:rsid w:val="00FA21C0"/>
    <w:rsid w:val="00FA22BA"/>
    <w:rsid w:val="00FA2431"/>
    <w:rsid w:val="00FA2853"/>
    <w:rsid w:val="00FA294D"/>
    <w:rsid w:val="00FA2B7B"/>
    <w:rsid w:val="00FA2BA7"/>
    <w:rsid w:val="00FA3102"/>
    <w:rsid w:val="00FA3BE3"/>
    <w:rsid w:val="00FA3D93"/>
    <w:rsid w:val="00FA3E7E"/>
    <w:rsid w:val="00FA4A47"/>
    <w:rsid w:val="00FA4A5B"/>
    <w:rsid w:val="00FA50A9"/>
    <w:rsid w:val="00FA5B4C"/>
    <w:rsid w:val="00FA5D74"/>
    <w:rsid w:val="00FA5E9E"/>
    <w:rsid w:val="00FA61B3"/>
    <w:rsid w:val="00FA6ACB"/>
    <w:rsid w:val="00FA70F0"/>
    <w:rsid w:val="00FA7198"/>
    <w:rsid w:val="00FA72DF"/>
    <w:rsid w:val="00FA736A"/>
    <w:rsid w:val="00FA76E6"/>
    <w:rsid w:val="00FA79B2"/>
    <w:rsid w:val="00FA7D47"/>
    <w:rsid w:val="00FA7E52"/>
    <w:rsid w:val="00FA7FCC"/>
    <w:rsid w:val="00FB01C9"/>
    <w:rsid w:val="00FB01D4"/>
    <w:rsid w:val="00FB08AE"/>
    <w:rsid w:val="00FB0FF0"/>
    <w:rsid w:val="00FB1283"/>
    <w:rsid w:val="00FB146C"/>
    <w:rsid w:val="00FB15A0"/>
    <w:rsid w:val="00FB192C"/>
    <w:rsid w:val="00FB1955"/>
    <w:rsid w:val="00FB2360"/>
    <w:rsid w:val="00FB244E"/>
    <w:rsid w:val="00FB2BD4"/>
    <w:rsid w:val="00FB2EA5"/>
    <w:rsid w:val="00FB2F8B"/>
    <w:rsid w:val="00FB2FB2"/>
    <w:rsid w:val="00FB334A"/>
    <w:rsid w:val="00FB3C25"/>
    <w:rsid w:val="00FB3E25"/>
    <w:rsid w:val="00FB3EFB"/>
    <w:rsid w:val="00FB4B9A"/>
    <w:rsid w:val="00FB4C9A"/>
    <w:rsid w:val="00FB4DC0"/>
    <w:rsid w:val="00FB523B"/>
    <w:rsid w:val="00FB57B6"/>
    <w:rsid w:val="00FB58B5"/>
    <w:rsid w:val="00FB5AA5"/>
    <w:rsid w:val="00FB5C4D"/>
    <w:rsid w:val="00FB5E8C"/>
    <w:rsid w:val="00FB663A"/>
    <w:rsid w:val="00FB7161"/>
    <w:rsid w:val="00FB7839"/>
    <w:rsid w:val="00FB784E"/>
    <w:rsid w:val="00FC0222"/>
    <w:rsid w:val="00FC043D"/>
    <w:rsid w:val="00FC0992"/>
    <w:rsid w:val="00FC0C77"/>
    <w:rsid w:val="00FC0DD2"/>
    <w:rsid w:val="00FC1453"/>
    <w:rsid w:val="00FC1AF0"/>
    <w:rsid w:val="00FC1BAC"/>
    <w:rsid w:val="00FC1C55"/>
    <w:rsid w:val="00FC1D7E"/>
    <w:rsid w:val="00FC1FD9"/>
    <w:rsid w:val="00FC2343"/>
    <w:rsid w:val="00FC2765"/>
    <w:rsid w:val="00FC3075"/>
    <w:rsid w:val="00FC38C3"/>
    <w:rsid w:val="00FC4144"/>
    <w:rsid w:val="00FC432D"/>
    <w:rsid w:val="00FC47B5"/>
    <w:rsid w:val="00FC4942"/>
    <w:rsid w:val="00FC4C8E"/>
    <w:rsid w:val="00FC4D39"/>
    <w:rsid w:val="00FC4F1C"/>
    <w:rsid w:val="00FC559E"/>
    <w:rsid w:val="00FC55AE"/>
    <w:rsid w:val="00FC5A5F"/>
    <w:rsid w:val="00FC5D49"/>
    <w:rsid w:val="00FC5DAD"/>
    <w:rsid w:val="00FC5F2A"/>
    <w:rsid w:val="00FC60F1"/>
    <w:rsid w:val="00FC612C"/>
    <w:rsid w:val="00FC632B"/>
    <w:rsid w:val="00FC653B"/>
    <w:rsid w:val="00FC6897"/>
    <w:rsid w:val="00FC6918"/>
    <w:rsid w:val="00FC6DA2"/>
    <w:rsid w:val="00FC6F76"/>
    <w:rsid w:val="00FC6F93"/>
    <w:rsid w:val="00FC785B"/>
    <w:rsid w:val="00FD02A3"/>
    <w:rsid w:val="00FD04A4"/>
    <w:rsid w:val="00FD04C1"/>
    <w:rsid w:val="00FD0802"/>
    <w:rsid w:val="00FD08EA"/>
    <w:rsid w:val="00FD0E96"/>
    <w:rsid w:val="00FD0FAA"/>
    <w:rsid w:val="00FD1092"/>
    <w:rsid w:val="00FD153C"/>
    <w:rsid w:val="00FD1598"/>
    <w:rsid w:val="00FD17BE"/>
    <w:rsid w:val="00FD1A25"/>
    <w:rsid w:val="00FD2241"/>
    <w:rsid w:val="00FD2494"/>
    <w:rsid w:val="00FD271D"/>
    <w:rsid w:val="00FD29E9"/>
    <w:rsid w:val="00FD2D6B"/>
    <w:rsid w:val="00FD33BC"/>
    <w:rsid w:val="00FD358D"/>
    <w:rsid w:val="00FD35D2"/>
    <w:rsid w:val="00FD3F69"/>
    <w:rsid w:val="00FD4C29"/>
    <w:rsid w:val="00FD52CF"/>
    <w:rsid w:val="00FD628A"/>
    <w:rsid w:val="00FD62B4"/>
    <w:rsid w:val="00FD654B"/>
    <w:rsid w:val="00FD699E"/>
    <w:rsid w:val="00FD6DA6"/>
    <w:rsid w:val="00FD6FA3"/>
    <w:rsid w:val="00FD7CCA"/>
    <w:rsid w:val="00FE0181"/>
    <w:rsid w:val="00FE050A"/>
    <w:rsid w:val="00FE0B25"/>
    <w:rsid w:val="00FE0BC3"/>
    <w:rsid w:val="00FE0E88"/>
    <w:rsid w:val="00FE0EE3"/>
    <w:rsid w:val="00FE1105"/>
    <w:rsid w:val="00FE142D"/>
    <w:rsid w:val="00FE1738"/>
    <w:rsid w:val="00FE1B89"/>
    <w:rsid w:val="00FE1F5A"/>
    <w:rsid w:val="00FE20F0"/>
    <w:rsid w:val="00FE2345"/>
    <w:rsid w:val="00FE25DA"/>
    <w:rsid w:val="00FE2829"/>
    <w:rsid w:val="00FE2905"/>
    <w:rsid w:val="00FE31D4"/>
    <w:rsid w:val="00FE34B5"/>
    <w:rsid w:val="00FE357F"/>
    <w:rsid w:val="00FE3B4E"/>
    <w:rsid w:val="00FE3C9C"/>
    <w:rsid w:val="00FE40E2"/>
    <w:rsid w:val="00FE47CB"/>
    <w:rsid w:val="00FE4965"/>
    <w:rsid w:val="00FE4ADC"/>
    <w:rsid w:val="00FE4E40"/>
    <w:rsid w:val="00FE509B"/>
    <w:rsid w:val="00FE51DC"/>
    <w:rsid w:val="00FE5317"/>
    <w:rsid w:val="00FE5956"/>
    <w:rsid w:val="00FE5B9E"/>
    <w:rsid w:val="00FE5D68"/>
    <w:rsid w:val="00FE6080"/>
    <w:rsid w:val="00FE6685"/>
    <w:rsid w:val="00FE66EC"/>
    <w:rsid w:val="00FE676C"/>
    <w:rsid w:val="00FE682F"/>
    <w:rsid w:val="00FE6A74"/>
    <w:rsid w:val="00FE6DE2"/>
    <w:rsid w:val="00FE71E2"/>
    <w:rsid w:val="00FE750A"/>
    <w:rsid w:val="00FE7597"/>
    <w:rsid w:val="00FE766F"/>
    <w:rsid w:val="00FE7BF7"/>
    <w:rsid w:val="00FE7CC5"/>
    <w:rsid w:val="00FE7DD5"/>
    <w:rsid w:val="00FF01D7"/>
    <w:rsid w:val="00FF0673"/>
    <w:rsid w:val="00FF06A0"/>
    <w:rsid w:val="00FF070C"/>
    <w:rsid w:val="00FF09A8"/>
    <w:rsid w:val="00FF09D4"/>
    <w:rsid w:val="00FF0D5A"/>
    <w:rsid w:val="00FF0DF5"/>
    <w:rsid w:val="00FF0E0B"/>
    <w:rsid w:val="00FF10A1"/>
    <w:rsid w:val="00FF1235"/>
    <w:rsid w:val="00FF12C0"/>
    <w:rsid w:val="00FF187E"/>
    <w:rsid w:val="00FF18CC"/>
    <w:rsid w:val="00FF1C3C"/>
    <w:rsid w:val="00FF1EB0"/>
    <w:rsid w:val="00FF214E"/>
    <w:rsid w:val="00FF2801"/>
    <w:rsid w:val="00FF2B1F"/>
    <w:rsid w:val="00FF2B62"/>
    <w:rsid w:val="00FF2C33"/>
    <w:rsid w:val="00FF2F86"/>
    <w:rsid w:val="00FF4669"/>
    <w:rsid w:val="00FF4749"/>
    <w:rsid w:val="00FF4968"/>
    <w:rsid w:val="00FF4981"/>
    <w:rsid w:val="00FF4C1D"/>
    <w:rsid w:val="00FF5274"/>
    <w:rsid w:val="00FF5602"/>
    <w:rsid w:val="00FF56E4"/>
    <w:rsid w:val="00FF5A9B"/>
    <w:rsid w:val="00FF5ABB"/>
    <w:rsid w:val="00FF5EAD"/>
    <w:rsid w:val="00FF61DD"/>
    <w:rsid w:val="00FF6382"/>
    <w:rsid w:val="00FF63B1"/>
    <w:rsid w:val="00FF69E1"/>
    <w:rsid w:val="00FF6E4E"/>
    <w:rsid w:val="00FF7514"/>
    <w:rsid w:val="00FF7766"/>
    <w:rsid w:val="00FF7E91"/>
    <w:rsid w:val="00FF7EE0"/>
    <w:rsid w:val="00FF7F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3FE6FE0"/>
  <w15:docId w15:val="{C31A4AB4-AC96-4475-BB73-F79EA8AA8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E6F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73028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F73028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F73028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1"/>
    <w:qFormat/>
    <w:rsid w:val="00F73028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F730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43"/>
      <w:jc w:val="center"/>
      <w:outlineLvl w:val="4"/>
    </w:pPr>
    <w:rPr>
      <w:rFonts w:ascii="Times New Roman" w:hAnsi="Times New Roman" w:cs="EucrosiaUPC"/>
      <w:b/>
      <w:bCs/>
      <w:sz w:val="30"/>
      <w:szCs w:val="30"/>
      <w:u w:val="single"/>
    </w:rPr>
  </w:style>
  <w:style w:type="paragraph" w:styleId="Heading6">
    <w:name w:val="heading 6"/>
    <w:basedOn w:val="Normal"/>
    <w:next w:val="Normal"/>
    <w:link w:val="Heading6Char1"/>
    <w:qFormat/>
    <w:rsid w:val="00F730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F730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F730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1"/>
    <w:qFormat/>
    <w:rsid w:val="00F730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3D3838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7C629C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B52564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B52564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B52564"/>
    <w:rPr>
      <w:rFonts w:cs="EucrosiaUPC"/>
      <w:b/>
      <w:bCs/>
      <w:sz w:val="30"/>
      <w:szCs w:val="30"/>
      <w:u w:val="single"/>
    </w:rPr>
  </w:style>
  <w:style w:type="character" w:customStyle="1" w:styleId="Heading6Char1">
    <w:name w:val="Heading 6 Char1"/>
    <w:basedOn w:val="DefaultParagraphFont"/>
    <w:link w:val="Heading6"/>
    <w:rsid w:val="00B52564"/>
    <w:rPr>
      <w:rFonts w:cs="EucrosiaUPC"/>
      <w:b/>
      <w:bCs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EF65D9"/>
    <w:rPr>
      <w:rFonts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B52564"/>
    <w:rPr>
      <w:rFonts w:cs="EucrosiaUPC"/>
      <w:b/>
      <w:bCs/>
      <w:sz w:val="28"/>
      <w:szCs w:val="28"/>
    </w:rPr>
  </w:style>
  <w:style w:type="character" w:customStyle="1" w:styleId="Heading9Char1">
    <w:name w:val="Heading 9 Char1"/>
    <w:basedOn w:val="DefaultParagraphFont"/>
    <w:link w:val="Heading9"/>
    <w:rsid w:val="00B52564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uiPriority w:val="99"/>
    <w:rsid w:val="00F7302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E32BA9"/>
    <w:rPr>
      <w:rFonts w:ascii="Arial" w:hAnsi="Arial"/>
      <w:sz w:val="18"/>
      <w:szCs w:val="18"/>
    </w:rPr>
  </w:style>
  <w:style w:type="character" w:customStyle="1" w:styleId="AAAddress">
    <w:name w:val="AA Address"/>
    <w:basedOn w:val="DefaultParagraphFont"/>
    <w:rsid w:val="00F7302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F7302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F7302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83C2E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F73028"/>
    <w:rPr>
      <w:rFonts w:cs="Times New Roman"/>
      <w:b/>
      <w:bCs/>
    </w:rPr>
  </w:style>
  <w:style w:type="paragraph" w:styleId="ListBullet">
    <w:name w:val="List Bullet"/>
    <w:basedOn w:val="Normal"/>
    <w:rsid w:val="00F73028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F73028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F73028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F73028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F73028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F73028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F73028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F73028"/>
    <w:pPr>
      <w:ind w:left="284"/>
    </w:pPr>
  </w:style>
  <w:style w:type="paragraph" w:customStyle="1" w:styleId="AAFrameAddress">
    <w:name w:val="AA Frame Address"/>
    <w:basedOn w:val="Heading1"/>
    <w:rsid w:val="00F73028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F73028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F73028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F73028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F73028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F73028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F73028"/>
    <w:pPr>
      <w:ind w:left="851" w:hanging="284"/>
    </w:pPr>
  </w:style>
  <w:style w:type="paragraph" w:styleId="Index4">
    <w:name w:val="index 4"/>
    <w:basedOn w:val="Normal"/>
    <w:next w:val="Normal"/>
    <w:semiHidden/>
    <w:rsid w:val="00F73028"/>
    <w:pPr>
      <w:ind w:left="1135" w:hanging="284"/>
    </w:pPr>
  </w:style>
  <w:style w:type="paragraph" w:styleId="Index6">
    <w:name w:val="index 6"/>
    <w:basedOn w:val="Normal"/>
    <w:next w:val="Normal"/>
    <w:semiHidden/>
    <w:rsid w:val="00F73028"/>
    <w:pPr>
      <w:ind w:left="1702" w:hanging="284"/>
    </w:pPr>
  </w:style>
  <w:style w:type="paragraph" w:styleId="Index5">
    <w:name w:val="index 5"/>
    <w:basedOn w:val="Normal"/>
    <w:next w:val="Normal"/>
    <w:semiHidden/>
    <w:rsid w:val="00F73028"/>
    <w:pPr>
      <w:ind w:left="1418" w:hanging="284"/>
    </w:pPr>
  </w:style>
  <w:style w:type="paragraph" w:styleId="Index7">
    <w:name w:val="index 7"/>
    <w:basedOn w:val="Normal"/>
    <w:next w:val="Normal"/>
    <w:semiHidden/>
    <w:rsid w:val="00F73028"/>
    <w:pPr>
      <w:ind w:left="1985" w:hanging="284"/>
    </w:pPr>
  </w:style>
  <w:style w:type="paragraph" w:styleId="Index8">
    <w:name w:val="index 8"/>
    <w:basedOn w:val="Normal"/>
    <w:next w:val="Normal"/>
    <w:semiHidden/>
    <w:rsid w:val="00F73028"/>
    <w:pPr>
      <w:ind w:left="2269" w:hanging="284"/>
    </w:pPr>
  </w:style>
  <w:style w:type="paragraph" w:styleId="Index9">
    <w:name w:val="index 9"/>
    <w:basedOn w:val="Normal"/>
    <w:next w:val="Normal"/>
    <w:semiHidden/>
    <w:rsid w:val="00F73028"/>
    <w:pPr>
      <w:ind w:left="2552" w:hanging="284"/>
    </w:pPr>
  </w:style>
  <w:style w:type="paragraph" w:styleId="TOC2">
    <w:name w:val="toc 2"/>
    <w:basedOn w:val="Normal"/>
    <w:next w:val="Normal"/>
    <w:semiHidden/>
    <w:rsid w:val="00F730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F730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F73028"/>
    <w:pPr>
      <w:ind w:left="851"/>
    </w:pPr>
  </w:style>
  <w:style w:type="paragraph" w:styleId="TOC5">
    <w:name w:val="toc 5"/>
    <w:basedOn w:val="Normal"/>
    <w:next w:val="Normal"/>
    <w:semiHidden/>
    <w:rsid w:val="00F73028"/>
    <w:pPr>
      <w:ind w:left="1134"/>
    </w:pPr>
  </w:style>
  <w:style w:type="paragraph" w:styleId="TOC6">
    <w:name w:val="toc 6"/>
    <w:basedOn w:val="Normal"/>
    <w:next w:val="Normal"/>
    <w:semiHidden/>
    <w:rsid w:val="00F73028"/>
    <w:pPr>
      <w:ind w:left="1418"/>
    </w:pPr>
  </w:style>
  <w:style w:type="paragraph" w:styleId="TOC7">
    <w:name w:val="toc 7"/>
    <w:basedOn w:val="Normal"/>
    <w:next w:val="Normal"/>
    <w:semiHidden/>
    <w:rsid w:val="00F73028"/>
    <w:pPr>
      <w:ind w:left="1701"/>
    </w:pPr>
  </w:style>
  <w:style w:type="paragraph" w:styleId="TOC8">
    <w:name w:val="toc 8"/>
    <w:basedOn w:val="Normal"/>
    <w:next w:val="Normal"/>
    <w:semiHidden/>
    <w:rsid w:val="00F73028"/>
    <w:pPr>
      <w:ind w:left="1985"/>
    </w:pPr>
  </w:style>
  <w:style w:type="paragraph" w:styleId="TOC9">
    <w:name w:val="toc 9"/>
    <w:basedOn w:val="Normal"/>
    <w:next w:val="Normal"/>
    <w:semiHidden/>
    <w:rsid w:val="00F73028"/>
    <w:pPr>
      <w:ind w:left="2268"/>
    </w:pPr>
  </w:style>
  <w:style w:type="paragraph" w:styleId="TableofFigures">
    <w:name w:val="table of figures"/>
    <w:basedOn w:val="Normal"/>
    <w:next w:val="Normal"/>
    <w:semiHidden/>
    <w:rsid w:val="00F73028"/>
    <w:pPr>
      <w:ind w:left="567" w:hanging="567"/>
    </w:pPr>
  </w:style>
  <w:style w:type="paragraph" w:styleId="ListBullet5">
    <w:name w:val="List Bullet 5"/>
    <w:basedOn w:val="Normal"/>
    <w:rsid w:val="00F73028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99"/>
    <w:rsid w:val="00F73028"/>
    <w:pPr>
      <w:spacing w:after="12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0F5578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rsid w:val="00F73028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locked/>
    <w:rsid w:val="005E7FF8"/>
    <w:rPr>
      <w:rFonts w:ascii="Arial" w:hAnsi="Arial" w:cs="Angsana New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1"/>
    <w:rsid w:val="00F73028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B5256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F73028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B52564"/>
    <w:rPr>
      <w:rFonts w:ascii="Arial" w:hAnsi="Arial"/>
      <w:sz w:val="18"/>
      <w:szCs w:val="18"/>
    </w:rPr>
  </w:style>
  <w:style w:type="character" w:styleId="Strong">
    <w:name w:val="Strong"/>
    <w:basedOn w:val="DefaultParagraphFont"/>
    <w:qFormat/>
    <w:rsid w:val="00F73028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F7302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F73028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F73028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F73028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F730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F730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F730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F73028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F73028"/>
    <w:pPr>
      <w:framePr w:h="1054" w:wrap="around" w:y="5920"/>
    </w:pPr>
  </w:style>
  <w:style w:type="paragraph" w:customStyle="1" w:styleId="ReportHeading3">
    <w:name w:val="ReportHeading3"/>
    <w:basedOn w:val="ReportHeading2"/>
    <w:rsid w:val="00F73028"/>
    <w:pPr>
      <w:framePr w:h="443" w:wrap="around" w:y="8223"/>
    </w:pPr>
  </w:style>
  <w:style w:type="paragraph" w:customStyle="1" w:styleId="a">
    <w:name w:val="¢éÍ¤ÇÒÁ"/>
    <w:basedOn w:val="Normal"/>
    <w:rsid w:val="00F730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F730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F73028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F73028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F7302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73028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F73028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F730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rsid w:val="00F730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E85855"/>
    <w:rPr>
      <w:rFonts w:cs="EucrosiaUPC"/>
      <w:sz w:val="30"/>
      <w:szCs w:val="30"/>
    </w:rPr>
  </w:style>
  <w:style w:type="character" w:styleId="PageNumber">
    <w:name w:val="page number"/>
    <w:basedOn w:val="DefaultParagraphFont"/>
    <w:uiPriority w:val="99"/>
    <w:rsid w:val="00F73028"/>
  </w:style>
  <w:style w:type="paragraph" w:customStyle="1" w:styleId="a0">
    <w:name w:val="ºÇ¡"/>
    <w:basedOn w:val="Normal"/>
    <w:uiPriority w:val="99"/>
    <w:rsid w:val="00F730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rsid w:val="00F730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3">
    <w:name w:val="µÒÃÒ§3ªèÍ§"/>
    <w:basedOn w:val="Normal"/>
    <w:uiPriority w:val="99"/>
    <w:rsid w:val="00F730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F730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61B80"/>
    <w:rPr>
      <w:rFonts w:ascii="Book Antiqua" w:hAnsi="Book Antiqua"/>
      <w:sz w:val="22"/>
      <w:szCs w:val="22"/>
    </w:rPr>
  </w:style>
  <w:style w:type="paragraph" w:customStyle="1" w:styleId="a2">
    <w:name w:val="??"/>
    <w:basedOn w:val="Normal"/>
    <w:rsid w:val="00F730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table" w:styleId="TableGrid">
    <w:name w:val="Table Grid"/>
    <w:basedOn w:val="TableNormal"/>
    <w:uiPriority w:val="39"/>
    <w:rsid w:val="00051F2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policyheading"/>
    <w:basedOn w:val="Normal"/>
    <w:rsid w:val="00EF5C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eastAsia="MS Mincho" w:hAnsi="Times New Roman"/>
      <w:sz w:val="28"/>
      <w:szCs w:val="28"/>
      <w:lang w:eastAsia="ja-JP"/>
    </w:rPr>
  </w:style>
  <w:style w:type="paragraph" w:styleId="BodyText3">
    <w:name w:val="Body Text 3"/>
    <w:basedOn w:val="Normal"/>
    <w:link w:val="BodyText3Char1"/>
    <w:rsid w:val="00BD6BDE"/>
    <w:pPr>
      <w:spacing w:after="120"/>
    </w:pPr>
    <w:rPr>
      <w:sz w:val="16"/>
      <w:szCs w:val="16"/>
    </w:rPr>
  </w:style>
  <w:style w:type="character" w:customStyle="1" w:styleId="BodyText3Char1">
    <w:name w:val="Body Text 3 Char1"/>
    <w:basedOn w:val="DefaultParagraphFont"/>
    <w:link w:val="BodyText3"/>
    <w:rsid w:val="00B52564"/>
    <w:rPr>
      <w:rFonts w:ascii="Arial" w:hAnsi="Arial"/>
      <w:sz w:val="16"/>
      <w:szCs w:val="16"/>
    </w:rPr>
  </w:style>
  <w:style w:type="paragraph" w:customStyle="1" w:styleId="30">
    <w:name w:val="?????3????"/>
    <w:basedOn w:val="Normal"/>
    <w:uiPriority w:val="99"/>
    <w:rsid w:val="00BD6B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BD6B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7B18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52564"/>
    <w:rPr>
      <w:rFonts w:ascii="Tahoma" w:hAnsi="Tahoma" w:cs="Tahoma"/>
      <w:sz w:val="16"/>
      <w:szCs w:val="16"/>
    </w:rPr>
  </w:style>
  <w:style w:type="paragraph" w:customStyle="1" w:styleId="a4">
    <w:name w:val="???????"/>
    <w:basedOn w:val="Normal"/>
    <w:uiPriority w:val="99"/>
    <w:rsid w:val="00824A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183A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,Left:  0.38&quot;,H..."/>
    <w:basedOn w:val="BodyText"/>
    <w:link w:val="blockChar"/>
    <w:rsid w:val="008C291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basedOn w:val="BodyTextChar"/>
    <w:link w:val="block"/>
    <w:locked/>
    <w:rsid w:val="00261B80"/>
    <w:rPr>
      <w:rFonts w:ascii="Arial" w:hAnsi="Arial" w:cs="Angsana New"/>
      <w:sz w:val="22"/>
      <w:szCs w:val="18"/>
      <w:lang w:val="en-GB" w:eastAsia="en-US" w:bidi="ar-SA"/>
    </w:rPr>
  </w:style>
  <w:style w:type="paragraph" w:customStyle="1" w:styleId="index">
    <w:name w:val="index"/>
    <w:aliases w:val="ix"/>
    <w:basedOn w:val="BodyText"/>
    <w:rsid w:val="00984D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8170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10">
    <w:name w:val="10"/>
    <w:basedOn w:val="Normal"/>
    <w:rsid w:val="009F10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AE5A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315"/>
      </w:tabs>
      <w:spacing w:after="0" w:line="260" w:lineRule="atLeast"/>
      <w:ind w:left="540" w:right="389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AE5A65"/>
    <w:rPr>
      <w:rFonts w:ascii="Angsana New" w:eastAsia="Calibri" w:hAnsi="Angsana New"/>
      <w:i/>
      <w:iCs/>
      <w:sz w:val="30"/>
      <w:szCs w:val="30"/>
    </w:rPr>
  </w:style>
  <w:style w:type="paragraph" w:customStyle="1" w:styleId="a5">
    <w:name w:val="ลบ"/>
    <w:basedOn w:val="Normal"/>
    <w:rsid w:val="009E7B2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customStyle="1" w:styleId="AccPolicyHeading0">
    <w:name w:val="Acc Policy Heading"/>
    <w:basedOn w:val="BodyText"/>
    <w:link w:val="AccPolicyHeadingChar"/>
    <w:autoRedefine/>
    <w:rsid w:val="000E3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right="27"/>
      <w:jc w:val="thaiDistribute"/>
    </w:pPr>
    <w:rPr>
      <w:rFonts w:ascii="Angsana New" w:hAnsi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0"/>
    <w:rsid w:val="000E358F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E">
    <w:name w:val="?????? E"/>
    <w:basedOn w:val="Normal"/>
    <w:rsid w:val="00C15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 w:cs="Times New Roman"/>
      <w:sz w:val="22"/>
      <w:szCs w:val="22"/>
      <w:lang w:val="th-TH"/>
    </w:rPr>
  </w:style>
  <w:style w:type="paragraph" w:styleId="EnvelopeReturn">
    <w:name w:val="envelope return"/>
    <w:basedOn w:val="Normal"/>
    <w:rsid w:val="00125AF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Cordia New" w:hAnsi="Times New Roman"/>
      <w:sz w:val="24"/>
      <w:szCs w:val="24"/>
    </w:rPr>
  </w:style>
  <w:style w:type="paragraph" w:styleId="DocumentMap">
    <w:name w:val="Document Map"/>
    <w:basedOn w:val="Normal"/>
    <w:link w:val="DocumentMapChar"/>
    <w:rsid w:val="00770605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770605"/>
    <w:rPr>
      <w:rFonts w:ascii="Tahoma" w:hAnsi="Tahoma"/>
      <w:sz w:val="16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261B80"/>
    <w:pPr>
      <w:ind w:left="720"/>
    </w:pPr>
    <w:rPr>
      <w:szCs w:val="22"/>
    </w:rPr>
  </w:style>
  <w:style w:type="paragraph" w:styleId="PlainText">
    <w:name w:val="Plain Text"/>
    <w:basedOn w:val="Normal"/>
    <w:link w:val="PlainTextChar"/>
    <w:rsid w:val="00E858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rsid w:val="00E85855"/>
    <w:rPr>
      <w:rFonts w:ascii="Consolas" w:hAnsi="Consolas"/>
      <w:sz w:val="21"/>
      <w:szCs w:val="26"/>
    </w:rPr>
  </w:style>
  <w:style w:type="paragraph" w:customStyle="1" w:styleId="Default">
    <w:name w:val="Default"/>
    <w:rsid w:val="00406830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0235D"/>
    <w:pPr>
      <w:tabs>
        <w:tab w:val="clear" w:pos="9315"/>
        <w:tab w:val="left" w:pos="540"/>
      </w:tabs>
      <w:spacing w:line="240" w:lineRule="auto"/>
      <w:ind w:right="-43"/>
      <w:jc w:val="thaiDistribute"/>
    </w:pPr>
  </w:style>
  <w:style w:type="character" w:customStyle="1" w:styleId="AccPolicyalternativeChar">
    <w:name w:val="Acc Policy alternative Char"/>
    <w:basedOn w:val="AccPolicysubheadChar"/>
    <w:link w:val="AccPolicyalternative"/>
    <w:rsid w:val="00B0235D"/>
    <w:rPr>
      <w:rFonts w:ascii="Angsana New" w:eastAsia="Calibri" w:hAnsi="Angsana New"/>
      <w:i/>
      <w:iCs/>
      <w:sz w:val="30"/>
      <w:szCs w:val="30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D42A2E"/>
    <w:rPr>
      <w:rFonts w:ascii="Arial" w:hAnsi="Arial" w:cs="Angsana New"/>
      <w:sz w:val="22"/>
      <w:szCs w:val="22"/>
    </w:rPr>
  </w:style>
  <w:style w:type="paragraph" w:customStyle="1" w:styleId="acctmainheading">
    <w:name w:val="acct main heading"/>
    <w:aliases w:val="am"/>
    <w:basedOn w:val="Normal"/>
    <w:rsid w:val="00E32BA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b/>
      <w:sz w:val="28"/>
      <w:szCs w:val="20"/>
      <w:lang w:val="en-GB" w:bidi="ar-SA"/>
    </w:rPr>
  </w:style>
  <w:style w:type="character" w:customStyle="1" w:styleId="Heading1Char1">
    <w:name w:val="Heading 1 Char1"/>
    <w:basedOn w:val="DefaultParagraphFont"/>
    <w:uiPriority w:val="99"/>
    <w:rsid w:val="00B52564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rsid w:val="00B5256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7Char1">
    <w:name w:val="Heading 7 Char1"/>
    <w:basedOn w:val="DefaultParagraphFont"/>
    <w:rsid w:val="00B5256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basedOn w:val="DefaultParagraphFont"/>
    <w:rsid w:val="00B52564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B52564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B52564"/>
    <w:rPr>
      <w:rFonts w:ascii="Arial" w:eastAsia="Times New Roman" w:hAnsi="Arial" w:cs="Angsana New"/>
      <w:sz w:val="18"/>
      <w:szCs w:val="18"/>
    </w:rPr>
  </w:style>
  <w:style w:type="character" w:customStyle="1" w:styleId="BodyText2Char1">
    <w:name w:val="Body Text 2 Char1"/>
    <w:basedOn w:val="DefaultParagraphFont"/>
    <w:rsid w:val="00B52564"/>
    <w:rPr>
      <w:rFonts w:ascii="Book Antiqua" w:eastAsia="Times New Roman" w:hAnsi="Book Antiqua" w:cs="Times New Roman"/>
      <w:szCs w:val="22"/>
    </w:rPr>
  </w:style>
  <w:style w:type="paragraph" w:customStyle="1" w:styleId="T0">
    <w:name w:val="????? T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0">
    <w:name w:val="ª×èÍºÃÔÉÑ· E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character" w:customStyle="1" w:styleId="BodyTextIndent2Char1">
    <w:name w:val="Body Text Indent 2 Char1"/>
    <w:basedOn w:val="DefaultParagraphFont"/>
    <w:rsid w:val="00B52564"/>
    <w:rPr>
      <w:rFonts w:ascii="Times New Roman" w:eastAsia="Times New Roman" w:hAnsi="Times New Roman" w:cs="EucrosiaUPC"/>
      <w:sz w:val="30"/>
      <w:szCs w:val="30"/>
    </w:rPr>
  </w:style>
  <w:style w:type="paragraph" w:styleId="Signature">
    <w:name w:val="Signature"/>
    <w:basedOn w:val="Normal"/>
    <w:link w:val="SignatureChar1"/>
    <w:rsid w:val="00B52564"/>
    <w:pPr>
      <w:spacing w:line="240" w:lineRule="auto"/>
    </w:pPr>
    <w:rPr>
      <w:rFonts w:cs="Times New Roman"/>
    </w:rPr>
  </w:style>
  <w:style w:type="character" w:customStyle="1" w:styleId="SignatureChar1">
    <w:name w:val="Signature Char1"/>
    <w:basedOn w:val="DefaultParagraphFont"/>
    <w:link w:val="Signature"/>
    <w:rsid w:val="00B52564"/>
    <w:rPr>
      <w:rFonts w:ascii="Arial" w:hAnsi="Arial" w:cs="Times New Roman"/>
      <w:sz w:val="18"/>
      <w:szCs w:val="18"/>
    </w:rPr>
  </w:style>
  <w:style w:type="character" w:customStyle="1" w:styleId="SignatureChar">
    <w:name w:val="Signature Char"/>
    <w:basedOn w:val="DefaultParagraphFont"/>
    <w:rsid w:val="00B52564"/>
    <w:rPr>
      <w:rFonts w:ascii="Arial" w:hAnsi="Arial"/>
      <w:sz w:val="18"/>
      <w:szCs w:val="22"/>
    </w:rPr>
  </w:style>
  <w:style w:type="paragraph" w:styleId="FootnoteText">
    <w:name w:val="footnote text"/>
    <w:aliases w:val="ft"/>
    <w:basedOn w:val="Normal"/>
    <w:link w:val="FootnoteTextChar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B5256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B5256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B52564"/>
    <w:pPr>
      <w:spacing w:after="0"/>
    </w:pPr>
  </w:style>
  <w:style w:type="paragraph" w:customStyle="1" w:styleId="acctdividends">
    <w:name w:val="acct dividends"/>
    <w:aliases w:val="ad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B52564"/>
    <w:pPr>
      <w:spacing w:after="0"/>
    </w:pPr>
  </w:style>
  <w:style w:type="paragraph" w:customStyle="1" w:styleId="acctindent">
    <w:name w:val="acct indent"/>
    <w:aliases w:val="ai"/>
    <w:basedOn w:val="BodyText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B5256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B5256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B5256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B5256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B5256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B5256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B5256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B52564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B5256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B52564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B52564"/>
    <w:pPr>
      <w:spacing w:after="0"/>
    </w:pPr>
  </w:style>
  <w:style w:type="paragraph" w:customStyle="1" w:styleId="List1a">
    <w:name w:val="List 1a"/>
    <w:aliases w:val="1a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B5256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rsid w:val="00B52564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B5256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B52564"/>
    <w:rPr>
      <w:rFonts w:ascii="Times New Roman" w:hAnsi="Times New Roman" w:cs="Times New Roman"/>
    </w:rPr>
  </w:style>
  <w:style w:type="paragraph" w:customStyle="1" w:styleId="zreportaddinfo">
    <w:name w:val="zreport addinfo"/>
    <w:basedOn w:val="Normal"/>
    <w:rsid w:val="00B5256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B5256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B5256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B5256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B5256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B5256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B52564"/>
    <w:rPr>
      <w:b/>
      <w:bCs/>
    </w:rPr>
  </w:style>
  <w:style w:type="paragraph" w:customStyle="1" w:styleId="nineptbodytext">
    <w:name w:val="nine pt body text"/>
    <w:aliases w:val="9bt"/>
    <w:basedOn w:val="nineptnormal"/>
    <w:rsid w:val="00B52564"/>
    <w:pPr>
      <w:spacing w:after="220"/>
    </w:pPr>
  </w:style>
  <w:style w:type="paragraph" w:customStyle="1" w:styleId="nineptnormal">
    <w:name w:val="nine pt normal"/>
    <w:aliases w:val="9n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B52564"/>
    <w:pPr>
      <w:jc w:val="center"/>
    </w:pPr>
  </w:style>
  <w:style w:type="paragraph" w:customStyle="1" w:styleId="heading">
    <w:name w:val="heading"/>
    <w:aliases w:val="h"/>
    <w:basedOn w:val="BodyText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B5256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B52564"/>
  </w:style>
  <w:style w:type="paragraph" w:customStyle="1" w:styleId="nineptheadingcentredbold">
    <w:name w:val="nine pt heading centred bold"/>
    <w:aliases w:val="9hcb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B5256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B5256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B52564"/>
    <w:rPr>
      <w:b/>
    </w:rPr>
  </w:style>
  <w:style w:type="paragraph" w:customStyle="1" w:styleId="nineptcolumntab1">
    <w:name w:val="nine pt column tab1"/>
    <w:aliases w:val="a91"/>
    <w:basedOn w:val="nineptnormal"/>
    <w:rsid w:val="00B5256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B5256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B52564"/>
    <w:pPr>
      <w:jc w:val="center"/>
    </w:pPr>
  </w:style>
  <w:style w:type="paragraph" w:customStyle="1" w:styleId="Normalheading">
    <w:name w:val="Normal heading"/>
    <w:aliases w:val="nh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B52564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B5256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B5256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B5256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B5256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B5256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B5256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B5256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B5256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B5256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B5256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B5256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52564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B5256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B52564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B5256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B5256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B5256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B52564"/>
    <w:pPr>
      <w:spacing w:after="0"/>
    </w:pPr>
  </w:style>
  <w:style w:type="paragraph" w:customStyle="1" w:styleId="smallreturn">
    <w:name w:val="small return"/>
    <w:aliases w:val="sr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B52564"/>
    <w:pPr>
      <w:spacing w:after="0"/>
    </w:pPr>
  </w:style>
  <w:style w:type="paragraph" w:customStyle="1" w:styleId="headingbolditalic">
    <w:name w:val="heading bold italic"/>
    <w:aliases w:val="hbi"/>
    <w:basedOn w:val="heading"/>
    <w:rsid w:val="00B5256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B5256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B5256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B5256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B52564"/>
    <w:pPr>
      <w:spacing w:after="0"/>
    </w:pPr>
  </w:style>
  <w:style w:type="paragraph" w:customStyle="1" w:styleId="blockbullet">
    <w:name w:val="block bullet"/>
    <w:aliases w:val="bb"/>
    <w:basedOn w:val="block"/>
    <w:rsid w:val="00B52564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B5256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B52564"/>
    <w:pPr>
      <w:spacing w:after="0"/>
    </w:pPr>
  </w:style>
  <w:style w:type="paragraph" w:customStyle="1" w:styleId="eightptnormal">
    <w:name w:val="eight pt normal"/>
    <w:aliases w:val="8n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B5256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B5256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B5256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B52564"/>
    <w:rPr>
      <w:b/>
      <w:bCs/>
    </w:rPr>
  </w:style>
  <w:style w:type="paragraph" w:customStyle="1" w:styleId="eightptbodytext">
    <w:name w:val="eight pt body text"/>
    <w:aliases w:val="8bt"/>
    <w:basedOn w:val="eightptnormal"/>
    <w:rsid w:val="00B5256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B5256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B5256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B5256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B52564"/>
    <w:pPr>
      <w:spacing w:after="0"/>
    </w:pPr>
  </w:style>
  <w:style w:type="paragraph" w:customStyle="1" w:styleId="eightptblock">
    <w:name w:val="eight pt block"/>
    <w:aliases w:val="8b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B5256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B5256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B5256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B52564"/>
    <w:pPr>
      <w:spacing w:after="0"/>
    </w:pPr>
  </w:style>
  <w:style w:type="paragraph" w:customStyle="1" w:styleId="blockindent">
    <w:name w:val="block indent"/>
    <w:aliases w:val="bi"/>
    <w:basedOn w:val="block"/>
    <w:rsid w:val="00B52564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B52564"/>
    <w:pPr>
      <w:jc w:val="center"/>
    </w:pPr>
  </w:style>
  <w:style w:type="paragraph" w:customStyle="1" w:styleId="nineptcol">
    <w:name w:val="nine pt %col"/>
    <w:aliases w:val="9%"/>
    <w:basedOn w:val="nineptnormal"/>
    <w:rsid w:val="00B5256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B5256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B5256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B52564"/>
    <w:pPr>
      <w:spacing w:after="0"/>
    </w:pPr>
  </w:style>
  <w:style w:type="paragraph" w:customStyle="1" w:styleId="nineptblocklist">
    <w:name w:val="nine pt block list"/>
    <w:aliases w:val="9bl"/>
    <w:basedOn w:val="nineptblock"/>
    <w:rsid w:val="00B5256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B5256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B5256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B5256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B5256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B5256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B5256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B52564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B52564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B5256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B5256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B52564"/>
    <w:pPr>
      <w:spacing w:after="80"/>
    </w:pPr>
  </w:style>
  <w:style w:type="paragraph" w:customStyle="1" w:styleId="nineptratecol">
    <w:name w:val="nine pt rate col"/>
    <w:aliases w:val="a9r"/>
    <w:basedOn w:val="nineptnormal"/>
    <w:rsid w:val="00B5256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B5256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B5256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B5256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B5256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B5256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B5256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B5256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B5256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B5256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B5256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B52564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B5256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B5256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B5256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B5256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B5256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B5256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B5256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B52564"/>
    <w:pPr>
      <w:spacing w:after="80"/>
    </w:pPr>
  </w:style>
  <w:style w:type="paragraph" w:customStyle="1" w:styleId="blockbullet2">
    <w:name w:val="block bullet 2"/>
    <w:aliases w:val="bb2"/>
    <w:basedOn w:val="BodyText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B5256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B5256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B5256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B5256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basedOn w:val="DefaultParagraphFont"/>
    <w:rsid w:val="00B52564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B52564"/>
    <w:rPr>
      <w:sz w:val="29"/>
      <w:szCs w:val="29"/>
    </w:rPr>
  </w:style>
  <w:style w:type="character" w:customStyle="1" w:styleId="shorttext">
    <w:name w:val="short_text"/>
    <w:basedOn w:val="DefaultParagraphFont"/>
    <w:rsid w:val="00B52564"/>
  </w:style>
  <w:style w:type="paragraph" w:styleId="CommentText">
    <w:name w:val="annotation text"/>
    <w:basedOn w:val="Normal"/>
    <w:link w:val="CommentTextChar"/>
    <w:rsid w:val="00B52564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B52564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B5256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52564"/>
    <w:rPr>
      <w:rFonts w:ascii="Arial" w:hAnsi="Arial"/>
      <w:b/>
      <w:bCs/>
      <w:szCs w:val="25"/>
    </w:rPr>
  </w:style>
  <w:style w:type="character" w:customStyle="1" w:styleId="Heading3Char">
    <w:name w:val="Heading 3 Char"/>
    <w:basedOn w:val="BodyTextChar"/>
    <w:locked/>
    <w:rsid w:val="00B52564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B5256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B5256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B5256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8Char">
    <w:name w:val="Heading 8 Char"/>
    <w:basedOn w:val="DefaultParagraphFont"/>
    <w:locked/>
    <w:rsid w:val="00B5256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B52564"/>
    <w:rPr>
      <w:rFonts w:cs="EucrosiaUPC"/>
      <w:b/>
      <w:bCs/>
      <w:sz w:val="30"/>
      <w:szCs w:val="30"/>
      <w:lang w:bidi="th-TH"/>
    </w:rPr>
  </w:style>
  <w:style w:type="character" w:customStyle="1" w:styleId="BodyTextIndentChar">
    <w:name w:val="Body Text Indent Char"/>
    <w:aliases w:val="i Char"/>
    <w:basedOn w:val="DefaultParagraphFont"/>
    <w:locked/>
    <w:rsid w:val="00B52564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B52564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locked/>
    <w:rsid w:val="00B52564"/>
    <w:rPr>
      <w:rFonts w:cs="EucrosiaUPC"/>
      <w:sz w:val="30"/>
      <w:szCs w:val="30"/>
      <w:lang w:bidi="th-TH"/>
    </w:rPr>
  </w:style>
  <w:style w:type="character" w:customStyle="1" w:styleId="hps">
    <w:name w:val="hps"/>
    <w:basedOn w:val="DefaultParagraphFont"/>
    <w:rsid w:val="00B52564"/>
    <w:rPr>
      <w:rFonts w:cs="Times New Roman"/>
    </w:rPr>
  </w:style>
  <w:style w:type="character" w:customStyle="1" w:styleId="gt-icon-text1">
    <w:name w:val="gt-icon-text1"/>
    <w:basedOn w:val="DefaultParagraphFont"/>
    <w:rsid w:val="00B52564"/>
    <w:rPr>
      <w:rFonts w:cs="Times New Roman"/>
    </w:rPr>
  </w:style>
  <w:style w:type="character" w:customStyle="1" w:styleId="longtext">
    <w:name w:val="long_text"/>
    <w:basedOn w:val="DefaultParagraphFont"/>
    <w:rsid w:val="00B52564"/>
    <w:rPr>
      <w:rFonts w:cs="Times New Roman"/>
    </w:rPr>
  </w:style>
  <w:style w:type="character" w:styleId="CommentReference">
    <w:name w:val="annotation reference"/>
    <w:basedOn w:val="DefaultParagraphFont"/>
    <w:rsid w:val="00B52564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B5256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B5256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B5256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B52564"/>
  </w:style>
  <w:style w:type="character" w:styleId="Emphasis">
    <w:name w:val="Emphasis"/>
    <w:basedOn w:val="DefaultParagraphFont"/>
    <w:uiPriority w:val="20"/>
    <w:qFormat/>
    <w:rsid w:val="00B52564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B52564"/>
  </w:style>
  <w:style w:type="character" w:styleId="Hyperlink">
    <w:name w:val="Hyperlink"/>
    <w:basedOn w:val="DefaultParagraphFont"/>
    <w:uiPriority w:val="99"/>
    <w:unhideWhenUsed/>
    <w:rsid w:val="00B52564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B52564"/>
    <w:rPr>
      <w:color w:val="4D90F0"/>
    </w:rPr>
  </w:style>
  <w:style w:type="paragraph" w:styleId="NormalWeb">
    <w:name w:val="Normal (Web)"/>
    <w:basedOn w:val="Normal"/>
    <w:uiPriority w:val="99"/>
    <w:unhideWhenUsed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B5256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B52564"/>
    <w:rPr>
      <w:rFonts w:ascii="Univers 45 Light" w:eastAsia="MS Mincho" w:hAnsi="Univers 45 Light" w:cs="Univers 45 Light"/>
      <w:color w:val="000000"/>
      <w:lang w:val="en-GB" w:bidi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3C1E06"/>
    <w:rPr>
      <w:vertAlign w:val="superscript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D94657"/>
    <w:rPr>
      <w:rFonts w:ascii="Arial" w:hAnsi="Arial"/>
      <w:sz w:val="18"/>
      <w:szCs w:val="22"/>
    </w:rPr>
  </w:style>
  <w:style w:type="paragraph" w:styleId="NoSpacing">
    <w:name w:val="No Spacing"/>
    <w:uiPriority w:val="1"/>
    <w:qFormat/>
    <w:rsid w:val="001C071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646B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styleId="EndnoteText">
    <w:name w:val="endnote text"/>
    <w:basedOn w:val="Normal"/>
    <w:link w:val="EndnoteTextChar"/>
    <w:semiHidden/>
    <w:unhideWhenUsed/>
    <w:rsid w:val="004244A6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semiHidden/>
    <w:rsid w:val="004244A6"/>
    <w:rPr>
      <w:rFonts w:ascii="Arial" w:hAnsi="Arial"/>
      <w:szCs w:val="25"/>
    </w:rPr>
  </w:style>
  <w:style w:type="character" w:styleId="EndnoteReference">
    <w:name w:val="endnote reference"/>
    <w:basedOn w:val="DefaultParagraphFont"/>
    <w:semiHidden/>
    <w:unhideWhenUsed/>
    <w:rsid w:val="004244A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66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6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3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7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6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0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9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7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3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1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66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4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2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6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8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7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2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3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2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03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2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5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7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8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2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8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7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4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7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21" Type="http://schemas.openxmlformats.org/officeDocument/2006/relationships/footer" Target="footer7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23" Type="http://schemas.openxmlformats.org/officeDocument/2006/relationships/theme" Target="theme/theme1.xml"/><Relationship Id="rId10" Type="http://schemas.openxmlformats.org/officeDocument/2006/relationships/header" Target="header1.xml"/><Relationship Id="rId19" Type="http://schemas.openxmlformats.org/officeDocument/2006/relationships/header" Target="header5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3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359FE86-E799-4872-88DE-A9EF6615441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4B82958-6919-4D8F-A837-74B6C192F8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6BAE3A8-555B-4554-9288-FA661343B97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ed8881d-4062-46d6-b0ca-1cc939420954}" enabled="1" method="Privilege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3</TotalTime>
  <Pages>6</Pages>
  <Words>1555</Words>
  <Characters>8869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พฤกษา เรียลเอสเตท จำกัด</vt:lpstr>
    </vt:vector>
  </TitlesOfParts>
  <Company>KPMG</Company>
  <LinksUpToDate>false</LinksUpToDate>
  <CharactersWithSpaces>10404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พฤกษา เรียลเอสเตท จำกัด</dc:title>
  <dc:subject/>
  <dc:creator>Nanthawat Jan-on</dc:creator>
  <cp:keywords/>
  <dc:description/>
  <cp:lastModifiedBy>Rassarin, Wallapiphat</cp:lastModifiedBy>
  <cp:revision>3</cp:revision>
  <cp:lastPrinted>2024-02-13T15:06:00Z</cp:lastPrinted>
  <dcterms:created xsi:type="dcterms:W3CDTF">2024-02-15T20:28:00Z</dcterms:created>
  <dcterms:modified xsi:type="dcterms:W3CDTF">2024-02-16T07:18:00Z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ed8881d-4062-46d6-b0ca-1cc939420954_Enabled">
    <vt:lpwstr>true</vt:lpwstr>
  </property>
  <property fmtid="{D5CDD505-2E9C-101B-9397-08002B2CF9AE}" pid="3" name="MSIP_Label_4ed8881d-4062-46d6-b0ca-1cc939420954_SetDate">
    <vt:lpwstr>2021-12-21T06:22:15Z</vt:lpwstr>
  </property>
  <property fmtid="{D5CDD505-2E9C-101B-9397-08002B2CF9AE}" pid="4" name="MSIP_Label_4ed8881d-4062-46d6-b0ca-1cc939420954_Method">
    <vt:lpwstr>Privileged</vt:lpwstr>
  </property>
  <property fmtid="{D5CDD505-2E9C-101B-9397-08002B2CF9AE}" pid="5" name="MSIP_Label_4ed8881d-4062-46d6-b0ca-1cc939420954_Name">
    <vt:lpwstr>Public</vt:lpwstr>
  </property>
  <property fmtid="{D5CDD505-2E9C-101B-9397-08002B2CF9AE}" pid="6" name="MSIP_Label_4ed8881d-4062-46d6-b0ca-1cc939420954_SiteId">
    <vt:lpwstr>deff24bb-2089-4400-8c8e-f71e680378b2</vt:lpwstr>
  </property>
  <property fmtid="{D5CDD505-2E9C-101B-9397-08002B2CF9AE}" pid="7" name="MSIP_Label_4ed8881d-4062-46d6-b0ca-1cc939420954_ActionId">
    <vt:lpwstr>293db102-bb6a-42a6-b1bc-09a751f31478</vt:lpwstr>
  </property>
  <property fmtid="{D5CDD505-2E9C-101B-9397-08002B2CF9AE}" pid="8" name="MSIP_Label_4ed8881d-4062-46d6-b0ca-1cc939420954_ContentBits">
    <vt:lpwstr>0</vt:lpwstr>
  </property>
</Properties>
</file>