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7501E8" w:rsidRPr="007501E8" w14:paraId="2A6B0B29" w14:textId="77777777" w:rsidTr="004815B3">
        <w:trPr>
          <w:tblHeader/>
        </w:trPr>
        <w:tc>
          <w:tcPr>
            <w:tcW w:w="1458" w:type="dxa"/>
          </w:tcPr>
          <w:p w14:paraId="72A29F7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075" w:type="dxa"/>
          </w:tcPr>
          <w:p w14:paraId="63CC29C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7501E8" w:rsidRPr="007501E8" w14:paraId="61AF76B7" w14:textId="77777777" w:rsidTr="004815B3">
        <w:tc>
          <w:tcPr>
            <w:tcW w:w="1458" w:type="dxa"/>
          </w:tcPr>
          <w:p w14:paraId="6797FE42" w14:textId="77777777" w:rsidR="00AF5618" w:rsidRPr="007501E8" w:rsidRDefault="00AF5618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4D02061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ข้อมูลทั่วไป</w:t>
            </w:r>
          </w:p>
        </w:tc>
      </w:tr>
      <w:tr w:rsidR="007501E8" w:rsidRPr="007501E8" w14:paraId="0FFBC066" w14:textId="77777777" w:rsidTr="004815B3">
        <w:tc>
          <w:tcPr>
            <w:tcW w:w="1458" w:type="dxa"/>
          </w:tcPr>
          <w:p w14:paraId="236A41B2" w14:textId="77777777" w:rsidR="00AF5618" w:rsidRPr="007501E8" w:rsidRDefault="00AF5618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3E66FCC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tr w:rsidR="007501E8" w:rsidRPr="007501E8" w14:paraId="779E403E" w14:textId="77777777" w:rsidTr="004815B3">
        <w:tc>
          <w:tcPr>
            <w:tcW w:w="1458" w:type="dxa"/>
          </w:tcPr>
          <w:p w14:paraId="4810D0B0" w14:textId="77777777" w:rsidR="00AF5618" w:rsidRPr="007501E8" w:rsidRDefault="00AF5618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4822BC4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  <w:tr w:rsidR="007501E8" w:rsidRPr="007501E8" w14:paraId="1F358C9E" w14:textId="77777777" w:rsidTr="004815B3">
        <w:tc>
          <w:tcPr>
            <w:tcW w:w="1458" w:type="dxa"/>
          </w:tcPr>
          <w:p w14:paraId="0D1370CE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3DDB4010" w14:textId="07E6D7AF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</w:t>
            </w: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</w:tr>
      <w:tr w:rsidR="007501E8" w:rsidRPr="007501E8" w14:paraId="032A64F2" w14:textId="77777777" w:rsidTr="004815B3">
        <w:tc>
          <w:tcPr>
            <w:tcW w:w="1458" w:type="dxa"/>
          </w:tcPr>
          <w:p w14:paraId="646044F7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C42A114" w14:textId="3DED038E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501E8" w:rsidRPr="007501E8" w14:paraId="428D2145" w14:textId="77777777" w:rsidTr="004815B3">
        <w:tc>
          <w:tcPr>
            <w:tcW w:w="1458" w:type="dxa"/>
          </w:tcPr>
          <w:p w14:paraId="0C6F41E1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33EFD6E" w14:textId="48AE3427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</w:tr>
      <w:tr w:rsidR="007501E8" w:rsidRPr="007501E8" w14:paraId="04E3E0DD" w14:textId="77777777" w:rsidTr="004815B3">
        <w:tc>
          <w:tcPr>
            <w:tcW w:w="1458" w:type="dxa"/>
          </w:tcPr>
          <w:p w14:paraId="3B422720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73E3CAB1" w14:textId="5E13A6A4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</w:tr>
      <w:tr w:rsidR="007501E8" w:rsidRPr="007501E8" w14:paraId="48770354" w14:textId="77777777" w:rsidTr="004815B3">
        <w:tc>
          <w:tcPr>
            <w:tcW w:w="1458" w:type="dxa"/>
          </w:tcPr>
          <w:p w14:paraId="35363BCD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7CA1062E" w14:textId="32ECBFB0" w:rsidR="00891711" w:rsidRPr="007501E8" w:rsidRDefault="00891711" w:rsidP="00891711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สินค้าคงเหลือ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5B4DC4" w:rsidRPr="007501E8" w14:paraId="6CDA011C" w14:textId="77777777" w:rsidTr="004815B3">
        <w:tc>
          <w:tcPr>
            <w:tcW w:w="1458" w:type="dxa"/>
          </w:tcPr>
          <w:p w14:paraId="4BD20592" w14:textId="77777777" w:rsidR="005B4DC4" w:rsidRPr="007501E8" w:rsidRDefault="005B4DC4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32C7D91" w14:textId="754E8BE8" w:rsidR="005B4DC4" w:rsidRPr="007501E8" w:rsidRDefault="005B4DC4" w:rsidP="00891711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เงินให้กู้ยืมระยะยาวและดอกเบี้ยค้างรับ</w:t>
            </w:r>
          </w:p>
        </w:tc>
      </w:tr>
      <w:tr w:rsidR="007501E8" w:rsidRPr="007501E8" w14:paraId="166AA9E3" w14:textId="77777777" w:rsidTr="004815B3">
        <w:tc>
          <w:tcPr>
            <w:tcW w:w="1458" w:type="dxa"/>
          </w:tcPr>
          <w:p w14:paraId="18C787A8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39ABFF37" w14:textId="3F82A22C" w:rsidR="00891711" w:rsidRPr="007501E8" w:rsidRDefault="00891711" w:rsidP="00891711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501E8" w:rsidRPr="007501E8" w14:paraId="11EE23E1" w14:textId="77777777" w:rsidTr="004815B3">
        <w:tc>
          <w:tcPr>
            <w:tcW w:w="1458" w:type="dxa"/>
          </w:tcPr>
          <w:p w14:paraId="15043931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E12CA77" w14:textId="119446A8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บริษัทร่วมและ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501E8" w:rsidRPr="007501E8" w14:paraId="52D243D8" w14:textId="77777777" w:rsidTr="004815B3">
        <w:tc>
          <w:tcPr>
            <w:tcW w:w="1458" w:type="dxa"/>
          </w:tcPr>
          <w:p w14:paraId="77E330BF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61D21090" w14:textId="3FA84E3D" w:rsidR="00891711" w:rsidRPr="00711213" w:rsidRDefault="00711213" w:rsidP="00711213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</w:pPr>
            <w:r w:rsidRPr="0071121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สินทรัพย์ทางการเงินที่อยู่ในความต้องการของตลาด</w:t>
            </w:r>
          </w:p>
        </w:tc>
      </w:tr>
      <w:tr w:rsidR="007501E8" w:rsidRPr="007501E8" w14:paraId="3DA3B9C6" w14:textId="77777777" w:rsidTr="004815B3">
        <w:tc>
          <w:tcPr>
            <w:tcW w:w="1458" w:type="dxa"/>
          </w:tcPr>
          <w:p w14:paraId="6781A602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73CA942F" w14:textId="17B15217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7501E8" w:rsidRPr="007501E8" w14:paraId="7D46D5CA" w14:textId="77777777" w:rsidTr="004815B3">
        <w:tc>
          <w:tcPr>
            <w:tcW w:w="1458" w:type="dxa"/>
          </w:tcPr>
          <w:p w14:paraId="4D1AAD95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13820001" w14:textId="08A6F0BC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501E8" w:rsidRPr="007501E8" w14:paraId="10DB89DA" w14:textId="77777777" w:rsidTr="004815B3">
        <w:tc>
          <w:tcPr>
            <w:tcW w:w="1458" w:type="dxa"/>
          </w:tcPr>
          <w:p w14:paraId="2184A5C3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78D7FB95" w14:textId="076E1CDF" w:rsidR="00891711" w:rsidRPr="007501E8" w:rsidRDefault="00891711" w:rsidP="008917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สัญญาเช่า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7501E8" w:rsidRPr="007501E8" w14:paraId="5F9C49AE" w14:textId="77777777" w:rsidTr="004815B3">
        <w:tc>
          <w:tcPr>
            <w:tcW w:w="1458" w:type="dxa"/>
          </w:tcPr>
          <w:p w14:paraId="51443A73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418327D7" w14:textId="26564201" w:rsidR="00891711" w:rsidRPr="007501E8" w:rsidRDefault="00891711" w:rsidP="008917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7501E8" w:rsidRPr="007501E8" w14:paraId="07FABECD" w14:textId="77777777" w:rsidTr="004815B3">
        <w:tc>
          <w:tcPr>
            <w:tcW w:w="1458" w:type="dxa"/>
          </w:tcPr>
          <w:p w14:paraId="09C38B9B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DCF624C" w14:textId="562EE5BA" w:rsidR="00891711" w:rsidRPr="007501E8" w:rsidRDefault="00891711" w:rsidP="008917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หนี้สินที่มีภาระดอกเบี้ย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7501E8" w:rsidRPr="007501E8" w14:paraId="311B3623" w14:textId="77777777" w:rsidTr="004815B3">
        <w:tc>
          <w:tcPr>
            <w:tcW w:w="1458" w:type="dxa"/>
          </w:tcPr>
          <w:p w14:paraId="39767300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10268724" w14:textId="602FF9EB" w:rsidR="00891711" w:rsidRPr="007501E8" w:rsidRDefault="00891711" w:rsidP="008917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501E8" w:rsidRPr="007501E8" w14:paraId="27738FBD" w14:textId="77777777" w:rsidTr="004815B3">
        <w:tc>
          <w:tcPr>
            <w:tcW w:w="1458" w:type="dxa"/>
          </w:tcPr>
          <w:p w14:paraId="7BF8B02E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E8BE241" w14:textId="2B93950C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501E8" w:rsidRPr="007501E8" w14:paraId="6489579E" w14:textId="77777777" w:rsidTr="004815B3">
        <w:tc>
          <w:tcPr>
            <w:tcW w:w="1458" w:type="dxa"/>
          </w:tcPr>
          <w:p w14:paraId="175DFB03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B736228" w14:textId="57C9BDAE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ทุนเรือนหุ้น </w:t>
            </w:r>
          </w:p>
        </w:tc>
      </w:tr>
      <w:tr w:rsidR="007501E8" w:rsidRPr="007501E8" w14:paraId="4D17D711" w14:textId="77777777" w:rsidTr="004815B3">
        <w:tc>
          <w:tcPr>
            <w:tcW w:w="1458" w:type="dxa"/>
          </w:tcPr>
          <w:p w14:paraId="03F3465B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6DED180" w14:textId="2743119F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สำรองตามก</w:t>
            </w:r>
            <w:r w:rsidR="00A24847">
              <w:rPr>
                <w:rFonts w:asciiTheme="majorBidi" w:hAnsiTheme="majorBidi" w:cstheme="majorBidi" w:hint="cs"/>
                <w:sz w:val="28"/>
                <w:szCs w:val="28"/>
                <w:cs/>
              </w:rPr>
              <w:t>ฎ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 </w:t>
            </w:r>
          </w:p>
        </w:tc>
      </w:tr>
      <w:tr w:rsidR="007501E8" w:rsidRPr="007501E8" w14:paraId="25976C62" w14:textId="77777777" w:rsidTr="004815B3">
        <w:tc>
          <w:tcPr>
            <w:tcW w:w="1458" w:type="dxa"/>
          </w:tcPr>
          <w:p w14:paraId="26A29087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458F4D5B" w14:textId="247112CE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7501E8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7501E8" w:rsidRPr="007501E8" w14:paraId="37F46F58" w14:textId="77777777" w:rsidTr="004815B3">
        <w:tc>
          <w:tcPr>
            <w:tcW w:w="1458" w:type="dxa"/>
          </w:tcPr>
          <w:p w14:paraId="3D25BAA7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6B766458" w14:textId="20EB2DFF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ส่วนงานดำเนินงานและการจำแนกรายได้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501E8" w:rsidRPr="007501E8" w14:paraId="4EE181FB" w14:textId="77777777" w:rsidTr="004815B3">
        <w:tc>
          <w:tcPr>
            <w:tcW w:w="1458" w:type="dxa"/>
          </w:tcPr>
          <w:p w14:paraId="376041AF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2C4B1B1" w14:textId="79505C36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501E8" w:rsidRPr="007501E8" w14:paraId="2C43C0CF" w14:textId="77777777" w:rsidTr="004815B3">
        <w:tc>
          <w:tcPr>
            <w:tcW w:w="1458" w:type="dxa"/>
          </w:tcPr>
          <w:p w14:paraId="3C445A3F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546E81F" w14:textId="1AEE75E3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ค่าใช้จ่ายตามลักษณะ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501E8" w:rsidRPr="007501E8" w14:paraId="64701E13" w14:textId="77777777" w:rsidTr="004815B3">
        <w:tc>
          <w:tcPr>
            <w:tcW w:w="1458" w:type="dxa"/>
          </w:tcPr>
          <w:p w14:paraId="3E488CFB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055537A" w14:textId="492D3917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501E8" w:rsidRPr="007501E8" w14:paraId="581173FB" w14:textId="77777777" w:rsidTr="004815B3">
        <w:tc>
          <w:tcPr>
            <w:tcW w:w="1458" w:type="dxa"/>
          </w:tcPr>
          <w:p w14:paraId="3C3EA5EE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4A707A52" w14:textId="66F406F6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สิทธิประโยชน์จากการส่งเสริมการลงทุน</w:t>
            </w:r>
          </w:p>
        </w:tc>
      </w:tr>
      <w:tr w:rsidR="007501E8" w:rsidRPr="007501E8" w14:paraId="698E6B48" w14:textId="77777777" w:rsidTr="004815B3">
        <w:tc>
          <w:tcPr>
            <w:tcW w:w="1458" w:type="dxa"/>
          </w:tcPr>
          <w:p w14:paraId="309B3602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4D73ABB0" w14:textId="3ABC02E1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501E8" w:rsidRPr="007501E8" w14:paraId="49F6D192" w14:textId="77777777" w:rsidTr="004815B3">
        <w:tc>
          <w:tcPr>
            <w:tcW w:w="1458" w:type="dxa"/>
          </w:tcPr>
          <w:p w14:paraId="17B69C06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38C571D" w14:textId="59C740B6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501E8" w:rsidRPr="007501E8" w14:paraId="1743C9D5" w14:textId="77777777" w:rsidTr="004815B3">
        <w:tc>
          <w:tcPr>
            <w:tcW w:w="1458" w:type="dxa"/>
          </w:tcPr>
          <w:p w14:paraId="1CD2A64F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842D720" w14:textId="4C0A7130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501E8" w:rsidRPr="007501E8" w14:paraId="0B351F46" w14:textId="77777777" w:rsidTr="004815B3">
        <w:tc>
          <w:tcPr>
            <w:tcW w:w="1458" w:type="dxa"/>
          </w:tcPr>
          <w:p w14:paraId="1EA2B6BD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634939A3" w14:textId="47A52DEE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การบริหารจัดการทุน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501E8" w:rsidRPr="007501E8" w14:paraId="68C6572C" w14:textId="77777777" w:rsidTr="004815B3">
        <w:tc>
          <w:tcPr>
            <w:tcW w:w="1458" w:type="dxa"/>
          </w:tcPr>
          <w:p w14:paraId="0FFD79FA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A3D327B" w14:textId="26DFE817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ภาระผูกพันกับบุคคลหรือกิจการที่ไม่</w:t>
            </w:r>
            <w:r w:rsidRPr="007501E8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  <w:r w:rsidRPr="007501E8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501E8" w:rsidRPr="007501E8" w14:paraId="6429CE35" w14:textId="77777777" w:rsidTr="004815B3">
        <w:tc>
          <w:tcPr>
            <w:tcW w:w="1458" w:type="dxa"/>
          </w:tcPr>
          <w:p w14:paraId="1C0B1F8F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71C66BFD" w14:textId="76D79205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หนี้สินที่อาจเกิดขึ้น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501E8" w:rsidRPr="007501E8" w14:paraId="5D8F88D8" w14:textId="77777777" w:rsidTr="004815B3">
        <w:tc>
          <w:tcPr>
            <w:tcW w:w="1458" w:type="dxa"/>
          </w:tcPr>
          <w:p w14:paraId="32D8A67D" w14:textId="77777777" w:rsidR="00891711" w:rsidRPr="007501E8" w:rsidRDefault="0089171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3C77DE14" w14:textId="4709B796" w:rsidR="00891711" w:rsidRPr="007501E8" w:rsidRDefault="00891711" w:rsidP="008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</w:tbl>
    <w:p w14:paraId="152C4EB7" w14:textId="5E085846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FD46EE9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73AFD5D4" w14:textId="648B1586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="007501E8" w:rsidRPr="007501E8">
        <w:rPr>
          <w:rFonts w:asciiTheme="majorBidi" w:hAnsiTheme="majorBidi" w:cstheme="majorBidi"/>
          <w:sz w:val="28"/>
          <w:szCs w:val="28"/>
        </w:rPr>
        <w:t>16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7501E8" w:rsidRPr="007501E8">
        <w:rPr>
          <w:rFonts w:asciiTheme="majorBidi" w:hAnsiTheme="majorBidi" w:cstheme="majorBidi"/>
          <w:sz w:val="28"/>
          <w:szCs w:val="28"/>
        </w:rPr>
        <w:t>2567</w:t>
      </w:r>
    </w:p>
    <w:p w14:paraId="3BAB2984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30647E67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1A51F9E8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55ECED81" w14:textId="458CAD02" w:rsidR="00AF5618" w:rsidRPr="007501E8" w:rsidRDefault="00AF5618" w:rsidP="00AF5618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บริษัท พฤกษา โฮลดิ้ง จำกัด (มหาชน) “บริษัท” เป็นนิติบุคคลที่จัดตั้งขึ้นในประเทศไทย และจดทะเบียนกับตลาดหลักทรัพย์แห่งประเทศไทย โดยมีที่อยู่จดทะเบียนของบริษัทตั้งอยู่เลขที่ </w:t>
      </w:r>
      <w:r w:rsidR="007501E8" w:rsidRPr="007501E8">
        <w:rPr>
          <w:rFonts w:asciiTheme="majorBidi" w:hAnsiTheme="majorBidi" w:cstheme="majorBidi"/>
          <w:spacing w:val="-2"/>
          <w:sz w:val="28"/>
          <w:szCs w:val="28"/>
          <w:lang w:val="en-US"/>
        </w:rPr>
        <w:t>1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177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อาคารเพิร์ล แบงก์ค็อก ชั้น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24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ถนนพหลโยธิน แขวงพญาไท เขตพญาไท กรุงเทพมหานคร </w:t>
      </w:r>
      <w:r w:rsidR="008F5950">
        <w:rPr>
          <w:rFonts w:asciiTheme="majorBidi" w:hAnsiTheme="majorBidi" w:cstheme="majorBidi"/>
          <w:sz w:val="28"/>
          <w:szCs w:val="28"/>
          <w:lang w:val="en-US"/>
        </w:rPr>
        <w:t>10400</w:t>
      </w:r>
      <w:r w:rsidR="008F5950">
        <w:rPr>
          <w:rFonts w:asciiTheme="majorBidi" w:hAnsiTheme="majorBidi" w:cstheme="majorBidi" w:hint="cs"/>
          <w:sz w:val="28"/>
          <w:szCs w:val="28"/>
          <w:cs/>
        </w:rPr>
        <w:t xml:space="preserve"> ประเทศไทย</w:t>
      </w:r>
    </w:p>
    <w:p w14:paraId="7D605EDA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</w:p>
    <w:p w14:paraId="7523CE19" w14:textId="7D268E90" w:rsidR="00AF5618" w:rsidRPr="007501E8" w:rsidRDefault="00AF5618" w:rsidP="00AF5618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ผู้ถือหุ้นรายใหญ่ในระหว่างปีได้แก่ ครอบครัววิจิตรพงศ์พันธุ์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 xml:space="preserve"> (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>ถือหุ้นร้อยละ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40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79A68D7D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</w:p>
    <w:p w14:paraId="058EF0B8" w14:textId="62DE9FB3" w:rsidR="00AF5618" w:rsidRPr="007501E8" w:rsidRDefault="00AF5618" w:rsidP="00AF5618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บริษัทดำเนินธุรกิจหลักเกี่ยวกับการลงทุน กลุ่มบริษัทดำเนินธุรกิจหลักเกี่ยวกับการพัฒนาอสังหาริมทรัพย์ โดยรายละเอียดของบริษัทย่อย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บริษัทร่วม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และการร่วมค้า ณ วันที่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ได้เปิดเผยไว้ในหมายเหตุข้อ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E05D4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0E05D4">
        <w:rPr>
          <w:rFonts w:asciiTheme="majorBidi" w:hAnsiTheme="majorBidi" w:cstheme="majorBidi"/>
          <w:sz w:val="28"/>
          <w:szCs w:val="28"/>
          <w:lang w:val="en-US"/>
        </w:rPr>
        <w:t>1</w:t>
      </w:r>
    </w:p>
    <w:p w14:paraId="57B58381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</w:p>
    <w:p w14:paraId="6982E2B3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เกณฑ์การจัดทำงบการเงิน </w:t>
      </w:r>
    </w:p>
    <w:p w14:paraId="5D3FCA03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</w:p>
    <w:p w14:paraId="7335BEE3" w14:textId="25DE1639" w:rsidR="00AF5618" w:rsidRPr="007501E8" w:rsidRDefault="00AF5618" w:rsidP="00AF5618">
      <w:pPr>
        <w:pStyle w:val="AccPolicyalternative"/>
        <w:rPr>
          <w:rFonts w:eastAsia="Times New Roman"/>
          <w:i w:val="0"/>
          <w:iCs w:val="0"/>
          <w:sz w:val="28"/>
          <w:szCs w:val="28"/>
        </w:rPr>
      </w:pPr>
      <w:r w:rsidRPr="007501E8">
        <w:rPr>
          <w:rFonts w:eastAsia="Times New Roman"/>
          <w:i w:val="0"/>
          <w:iCs w:val="0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</w:t>
      </w:r>
      <w:r w:rsidRPr="007501E8">
        <w:rPr>
          <w:rFonts w:eastAsia="Times New Roman"/>
          <w:i w:val="0"/>
          <w:iCs w:val="0"/>
          <w:sz w:val="28"/>
          <w:szCs w:val="28"/>
          <w:cs/>
        </w:rPr>
        <w:br/>
        <w:t>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</w:t>
      </w:r>
      <w:r w:rsidR="006844B8">
        <w:rPr>
          <w:rFonts w:eastAsia="Times New Roman"/>
          <w:i w:val="0"/>
          <w:iCs w:val="0"/>
          <w:sz w:val="28"/>
          <w:szCs w:val="28"/>
        </w:rPr>
        <w:br/>
      </w:r>
      <w:r w:rsidRPr="007501E8">
        <w:rPr>
          <w:rFonts w:eastAsia="Times New Roman"/>
          <w:i w:val="0"/>
          <w:iCs w:val="0"/>
          <w:sz w:val="28"/>
          <w:szCs w:val="28"/>
          <w:cs/>
        </w:rPr>
        <w:t>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5D00E8">
        <w:rPr>
          <w:rFonts w:eastAsia="Times New Roman"/>
          <w:i w:val="0"/>
          <w:iCs w:val="0"/>
          <w:sz w:val="28"/>
          <w:szCs w:val="28"/>
        </w:rPr>
        <w:t xml:space="preserve"> 3 </w:t>
      </w:r>
      <w:r w:rsidRPr="007501E8">
        <w:rPr>
          <w:rFonts w:eastAsia="Times New Roman"/>
          <w:i w:val="0"/>
          <w:iCs w:val="0"/>
          <w:sz w:val="28"/>
          <w:szCs w:val="28"/>
          <w:cs/>
        </w:rPr>
        <w:t>ได้ถือปฏิบัติ</w:t>
      </w:r>
      <w:r w:rsidR="006844B8">
        <w:rPr>
          <w:rFonts w:eastAsia="Times New Roman"/>
          <w:i w:val="0"/>
          <w:iCs w:val="0"/>
          <w:sz w:val="28"/>
          <w:szCs w:val="28"/>
        </w:rPr>
        <w:br/>
      </w:r>
      <w:r w:rsidRPr="007501E8">
        <w:rPr>
          <w:rFonts w:eastAsia="Times New Roman"/>
          <w:i w:val="0"/>
          <w:iCs w:val="0"/>
          <w:sz w:val="28"/>
          <w:szCs w:val="28"/>
          <w:cs/>
        </w:rPr>
        <w:t>โดยสม่ำเสมอสำหรับงบการเงินทุกรอบระยะเวลาที่รายงาน</w:t>
      </w:r>
    </w:p>
    <w:p w14:paraId="6FE8F695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5748B687" w14:textId="6E0557A7" w:rsidR="00AF5618" w:rsidRPr="007501E8" w:rsidRDefault="00AF5618" w:rsidP="00AF5618">
      <w:pPr>
        <w:pStyle w:val="AccPolicyalternative"/>
        <w:rPr>
          <w:rFonts w:eastAsia="Times New Roman"/>
          <w:i w:val="0"/>
          <w:iCs w:val="0"/>
          <w:sz w:val="28"/>
          <w:szCs w:val="28"/>
        </w:rPr>
      </w:pPr>
      <w:r w:rsidRPr="007501E8">
        <w:rPr>
          <w:rFonts w:eastAsia="Times New Roman"/>
          <w:i w:val="0"/>
          <w:iCs w:val="0"/>
          <w:sz w:val="28"/>
          <w:szCs w:val="28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และส่วนได้เสียของกลุ่มบริษัทในบริษัทร่วมและการร่วมค้า</w:t>
      </w:r>
      <w:r w:rsidR="008F2DDF">
        <w:rPr>
          <w:rFonts w:eastAsia="Times New Roman"/>
          <w:i w:val="0"/>
          <w:iCs w:val="0"/>
          <w:sz w:val="28"/>
          <w:szCs w:val="28"/>
        </w:rPr>
        <w:t xml:space="preserve"> </w:t>
      </w:r>
      <w:r w:rsidRPr="007501E8">
        <w:rPr>
          <w:rFonts w:eastAsia="Times New Roman"/>
          <w:i w:val="0"/>
          <w:iCs w:val="0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1B8F3163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3664F3D4" w14:textId="271096FA" w:rsidR="00AF5618" w:rsidRPr="006844B8" w:rsidRDefault="00AF5618" w:rsidP="00684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</w:rPr>
        <w:br w:type="page"/>
      </w:r>
    </w:p>
    <w:p w14:paraId="59EACE1A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3D58809A" w14:textId="77777777" w:rsidR="00AF5618" w:rsidRPr="007501E8" w:rsidRDefault="00AF5618" w:rsidP="00AF5618">
      <w:pPr>
        <w:pStyle w:val="BodyText2"/>
        <w:jc w:val="thaiDistribute"/>
        <w:rPr>
          <w:rFonts w:asciiTheme="majorBidi" w:hAnsiTheme="majorBidi" w:cstheme="majorBidi"/>
          <w:sz w:val="28"/>
          <w:szCs w:val="28"/>
        </w:rPr>
      </w:pPr>
    </w:p>
    <w:p w14:paraId="074A6386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4BD8BB69" w14:textId="77777777" w:rsidR="00AF5618" w:rsidRPr="007501E8" w:rsidRDefault="00AF5618" w:rsidP="00AF5618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9A79AB" w14:textId="60686791" w:rsidR="00AF5618" w:rsidRDefault="00AF5618" w:rsidP="00AF5618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งบการเงินรวมประกอบด้วยงบการเงินของบริษัทและบริษัทย่อย (รวมกันเรียกว่า</w:t>
      </w:r>
      <w:r w:rsidRPr="007501E8">
        <w:rPr>
          <w:rFonts w:asciiTheme="majorBidi" w:hAnsiTheme="majorBidi" w:cstheme="majorBidi"/>
          <w:sz w:val="28"/>
          <w:szCs w:val="28"/>
        </w:rPr>
        <w:t xml:space="preserve"> “</w:t>
      </w:r>
      <w:r w:rsidRPr="007501E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501E8">
        <w:rPr>
          <w:rFonts w:asciiTheme="majorBidi" w:hAnsiTheme="majorBidi" w:cstheme="majorBidi"/>
          <w:sz w:val="28"/>
          <w:szCs w:val="28"/>
        </w:rPr>
        <w:t>”</w:t>
      </w:r>
      <w:r w:rsidRPr="007501E8">
        <w:rPr>
          <w:rFonts w:asciiTheme="majorBidi" w:hAnsiTheme="majorBidi" w:cstheme="majorBidi"/>
          <w:sz w:val="28"/>
          <w:szCs w:val="28"/>
          <w:cs/>
        </w:rPr>
        <w:t>) และส่วนได้เสียของ</w:t>
      </w:r>
      <w:r w:rsidR="006844B8">
        <w:rPr>
          <w:rFonts w:asciiTheme="majorBidi" w:hAnsiTheme="majorBidi" w:cstheme="majorBidi"/>
          <w:sz w:val="28"/>
          <w:szCs w:val="28"/>
        </w:rPr>
        <w:br/>
      </w:r>
      <w:r w:rsidRPr="007501E8">
        <w:rPr>
          <w:rFonts w:asciiTheme="majorBidi" w:hAnsiTheme="majorBidi" w:cstheme="majorBidi"/>
          <w:sz w:val="28"/>
          <w:szCs w:val="28"/>
          <w:cs/>
        </w:rPr>
        <w:t>กลุ่มบริษัทใน</w:t>
      </w:r>
      <w:r w:rsidRPr="007501E8">
        <w:rPr>
          <w:rFonts w:asciiTheme="majorBidi" w:hAnsiTheme="majorBidi"/>
          <w:sz w:val="28"/>
          <w:szCs w:val="28"/>
          <w:cs/>
        </w:rPr>
        <w:t>บริษัทร่วม</w:t>
      </w:r>
      <w:r w:rsidRPr="007501E8">
        <w:rPr>
          <w:rFonts w:asciiTheme="majorBidi" w:hAnsiTheme="majorBidi" w:hint="cs"/>
          <w:sz w:val="28"/>
          <w:szCs w:val="28"/>
          <w:cs/>
        </w:rPr>
        <w:t>และ</w:t>
      </w:r>
      <w:r w:rsidRPr="007501E8">
        <w:rPr>
          <w:rFonts w:asciiTheme="majorBidi" w:hAnsiTheme="majorBidi" w:cstheme="majorBidi"/>
          <w:sz w:val="28"/>
          <w:szCs w:val="28"/>
          <w:cs/>
        </w:rPr>
        <w:t>การร่วมค้า</w:t>
      </w:r>
    </w:p>
    <w:p w14:paraId="205A1C70" w14:textId="3C01CAB5" w:rsidR="006844B8" w:rsidRDefault="006844B8" w:rsidP="00AF5618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CA4950" w14:textId="24DEA9A3" w:rsidR="006844B8" w:rsidRPr="006844B8" w:rsidRDefault="006844B8" w:rsidP="00AF5618">
      <w:pPr>
        <w:pStyle w:val="BodyText2"/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844B8">
        <w:rPr>
          <w:rFonts w:asciiTheme="majorBidi" w:hAnsiTheme="majorBidi" w:cstheme="majorBidi" w:hint="cs"/>
          <w:i/>
          <w:iCs/>
          <w:sz w:val="28"/>
          <w:szCs w:val="28"/>
          <w:cs/>
        </w:rPr>
        <w:t>บริษัทย่อย</w:t>
      </w:r>
    </w:p>
    <w:p w14:paraId="453A7CBF" w14:textId="77777777" w:rsidR="00AF5618" w:rsidRPr="007501E8" w:rsidRDefault="00AF5618" w:rsidP="00AF5618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D08D3E" w14:textId="1193B3F4" w:rsidR="00AF5618" w:rsidRDefault="00AF5618" w:rsidP="00AF5618">
      <w:pPr>
        <w:pStyle w:val="BodyText2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7501E8">
        <w:rPr>
          <w:rFonts w:asciiTheme="majorBidi" w:hAnsi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6A6B615E" w14:textId="63C9C061" w:rsidR="006844B8" w:rsidRDefault="006844B8" w:rsidP="00AF5618">
      <w:pPr>
        <w:pStyle w:val="BodyText2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</w:p>
    <w:p w14:paraId="4DE623C0" w14:textId="5DCD2C8E" w:rsidR="006844B8" w:rsidRPr="006844B8" w:rsidRDefault="006844B8" w:rsidP="00AF5618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6844B8">
        <w:rPr>
          <w:rFonts w:asciiTheme="majorBidi" w:hAnsiTheme="majorBidi" w:hint="cs"/>
          <w:i/>
          <w:iCs/>
          <w:sz w:val="28"/>
          <w:szCs w:val="28"/>
          <w:cs/>
        </w:rPr>
        <w:t>ส่วนได้เสียที่ไม่มีอำนาจควบคุม</w:t>
      </w:r>
    </w:p>
    <w:p w14:paraId="2EC765E8" w14:textId="77777777" w:rsidR="00AF5618" w:rsidRPr="007501E8" w:rsidRDefault="00AF5618" w:rsidP="00AF5618">
      <w:pPr>
        <w:pStyle w:val="BodyText2"/>
        <w:tabs>
          <w:tab w:val="left" w:pos="540"/>
        </w:tabs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E4CFD6" w14:textId="768D47AC" w:rsidR="006844B8" w:rsidRPr="00C47DEE" w:rsidRDefault="00C47DEE" w:rsidP="00AF561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47DEE">
        <w:rPr>
          <w:rFonts w:asciiTheme="majorBidi" w:hAnsiTheme="majorBidi" w:cstheme="majorBidi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        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19ADEF35" w14:textId="77777777" w:rsidR="00C47DEE" w:rsidRDefault="00C47DEE" w:rsidP="00AF561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62A534" w14:textId="38A15CCE" w:rsidR="006844B8" w:rsidRPr="006844B8" w:rsidRDefault="006844B8" w:rsidP="00AF561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844B8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การสูญเสียอำนาจการควบคุม</w:t>
      </w:r>
    </w:p>
    <w:p w14:paraId="550B8B4C" w14:textId="77777777" w:rsidR="00AF5618" w:rsidRPr="007501E8" w:rsidRDefault="00AF5618" w:rsidP="00AF5618">
      <w:pPr>
        <w:pStyle w:val="BodyText2"/>
        <w:ind w:left="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6EBD76C" w14:textId="04B8321B" w:rsidR="00AF5618" w:rsidRDefault="00AF5618" w:rsidP="00AF561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966ED42" w14:textId="6CA8C056" w:rsidR="006844B8" w:rsidRDefault="006844B8" w:rsidP="00AF561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E78866" w14:textId="6B0E915F" w:rsidR="006844B8" w:rsidRPr="006844B8" w:rsidRDefault="006844B8" w:rsidP="00AF561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844B8">
        <w:rPr>
          <w:rFonts w:asciiTheme="majorBidi" w:hAnsiTheme="majorBidi" w:cstheme="majorBidi" w:hint="cs"/>
          <w:i/>
          <w:iCs/>
          <w:sz w:val="28"/>
          <w:szCs w:val="28"/>
          <w:cs/>
        </w:rPr>
        <w:t>ส่วนได้เสียในเงินลงทุนที่บันทึกตามวิธีส่วนได้เสีย</w:t>
      </w:r>
    </w:p>
    <w:p w14:paraId="10B42AE5" w14:textId="77777777" w:rsidR="00AF5618" w:rsidRPr="007501E8" w:rsidRDefault="00AF5618" w:rsidP="00AF5618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ADE52CE" w14:textId="77777777" w:rsidR="00AF5618" w:rsidRPr="007501E8" w:rsidRDefault="00AF5618" w:rsidP="00AF56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/>
          <w:sz w:val="28"/>
          <w:szCs w:val="28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  <w:r w:rsidRPr="007501E8">
        <w:rPr>
          <w:rFonts w:asciiTheme="majorBidi" w:hAnsiTheme="majorBidi" w:cstheme="majorBidi"/>
          <w:sz w:val="28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1AA4A6D" w14:textId="28EBD662" w:rsidR="00AF561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lastRenderedPageBreak/>
        <w:t>กลุ่มบริษัทรับรู้เงินลงทุนใน</w:t>
      </w:r>
      <w:r w:rsidRPr="007501E8">
        <w:rPr>
          <w:rFonts w:asciiTheme="majorBidi" w:hAnsiTheme="majorBidi"/>
          <w:sz w:val="28"/>
          <w:szCs w:val="28"/>
          <w:cs/>
        </w:rPr>
        <w:t>บริษัทร่วม</w:t>
      </w:r>
      <w:r w:rsidRPr="007501E8">
        <w:rPr>
          <w:rFonts w:asciiTheme="majorBidi" w:hAnsiTheme="majorBidi" w:hint="cs"/>
          <w:sz w:val="28"/>
          <w:szCs w:val="28"/>
          <w:cs/>
        </w:rPr>
        <w:t>และ</w:t>
      </w:r>
      <w:r w:rsidRPr="007501E8">
        <w:rPr>
          <w:rFonts w:ascii="Angsana New" w:hAnsi="Angsana New"/>
          <w:sz w:val="28"/>
          <w:szCs w:val="28"/>
          <w:cs/>
        </w:rPr>
        <w:t>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</w:t>
      </w:r>
      <w:r w:rsidRPr="007501E8">
        <w:rPr>
          <w:rFonts w:ascii="Angsana New" w:hAnsi="Angsana New" w:hint="cs"/>
          <w:sz w:val="28"/>
          <w:szCs w:val="28"/>
          <w:cs/>
        </w:rPr>
        <w:t>รับ</w:t>
      </w:r>
      <w:r w:rsidRPr="007501E8">
        <w:rPr>
          <w:rFonts w:ascii="Angsana New" w:hAnsi="Angsana New"/>
          <w:sz w:val="28"/>
          <w:szCs w:val="28"/>
          <w:cs/>
        </w:rPr>
        <w:t xml:space="preserve">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</w:t>
      </w:r>
      <w:r w:rsidRPr="007501E8">
        <w:rPr>
          <w:rFonts w:ascii="Angsana New" w:hAnsi="Angsana New" w:hint="cs"/>
          <w:sz w:val="28"/>
          <w:szCs w:val="28"/>
          <w:cs/>
        </w:rPr>
        <w:t>หรือ</w:t>
      </w:r>
      <w:r w:rsidRPr="007501E8">
        <w:rPr>
          <w:rFonts w:ascii="Angsana New" w:hAnsi="Angsana New"/>
          <w:sz w:val="28"/>
          <w:szCs w:val="28"/>
          <w:cs/>
        </w:rPr>
        <w:t>การควบคุมร่วมสิ้นสุดลง</w:t>
      </w:r>
    </w:p>
    <w:p w14:paraId="7A8C4497" w14:textId="7B749C95" w:rsidR="006844B8" w:rsidRDefault="006844B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43A7E881" w14:textId="6BF1A91A" w:rsidR="006844B8" w:rsidRPr="006844B8" w:rsidRDefault="006844B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6844B8">
        <w:rPr>
          <w:rFonts w:ascii="Angsana New" w:hAnsi="Angsana New" w:hint="cs"/>
          <w:i/>
          <w:iCs/>
          <w:sz w:val="28"/>
          <w:szCs w:val="28"/>
          <w:cs/>
        </w:rPr>
        <w:t>การตัดรายการในงบการเงินรวม</w:t>
      </w:r>
    </w:p>
    <w:p w14:paraId="6CF5F5DC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32E5F6F4" w14:textId="30AD57F3" w:rsidR="00AF5618" w:rsidRPr="007501E8" w:rsidRDefault="00AF5618" w:rsidP="00AF561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eastAsia="EucrosiaUPCBold" w:hAnsiTheme="majorBidi" w:cstheme="majorBidi"/>
          <w:spacing w:val="-2"/>
          <w:sz w:val="28"/>
          <w:szCs w:val="28"/>
        </w:rPr>
      </w:pPr>
      <w:r w:rsidRPr="007501E8">
        <w:rPr>
          <w:rFonts w:asciiTheme="majorBidi" w:hAnsiTheme="majorBidi" w:cstheme="majorBidi"/>
          <w:spacing w:val="-2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</w:t>
      </w:r>
      <w:r w:rsidRPr="007501E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pacing w:val="-2"/>
          <w:sz w:val="28"/>
          <w:szCs w:val="28"/>
          <w:cs/>
        </w:rPr>
        <w:t>ถูกตัดรายการในการจัดทำงบการเงินรวม</w:t>
      </w:r>
      <w:r w:rsidRPr="007501E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pacing w:val="-2"/>
          <w:sz w:val="28"/>
          <w:szCs w:val="28"/>
          <w:cs/>
        </w:rPr>
        <w:t>กำไรที่ยังไม่เกิดขึ้นจริงซึ่งเป็นผลมาจากรายการกับ</w:t>
      </w:r>
      <w:r w:rsidR="006844B8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7501E8">
        <w:rPr>
          <w:rFonts w:asciiTheme="majorBidi" w:hAnsiTheme="majorBidi" w:cstheme="majorBidi"/>
          <w:spacing w:val="-2"/>
          <w:sz w:val="28"/>
          <w:szCs w:val="28"/>
          <w:cs/>
        </w:rPr>
        <w:t>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 w:rsidRPr="007501E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pacing w:val="-2"/>
          <w:sz w:val="28"/>
          <w:szCs w:val="28"/>
          <w:cs/>
        </w:rPr>
        <w:t>ขาดทุนที่ยังไม่เกิดขึ้นจริงถูก</w:t>
      </w:r>
      <w:r w:rsidR="006844B8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7501E8">
        <w:rPr>
          <w:rFonts w:asciiTheme="majorBidi" w:hAnsiTheme="majorBidi" w:cstheme="majorBidi"/>
          <w:spacing w:val="-2"/>
          <w:sz w:val="28"/>
          <w:szCs w:val="28"/>
          <w:cs/>
        </w:rPr>
        <w:t>ตัดรายการในลักษณะเดียวกับกำไรที่ยังไม่เกิดขึ้นจริง แต่เท่าที่</w:t>
      </w:r>
      <w:r w:rsidRPr="007501E8">
        <w:rPr>
          <w:rFonts w:asciiTheme="majorBidi" w:eastAsia="EucrosiaUPCBold" w:hAnsiTheme="majorBidi" w:cstheme="majorBidi"/>
          <w:spacing w:val="-2"/>
          <w:sz w:val="28"/>
          <w:szCs w:val="28"/>
          <w:cs/>
        </w:rPr>
        <w:t>เมื่อไม่มีหลักฐานการด้อยค่าเกิดขึ้น</w:t>
      </w:r>
    </w:p>
    <w:p w14:paraId="3B3FB633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163D87EA" w14:textId="77777777" w:rsidR="00AF5618" w:rsidRPr="007501E8" w:rsidRDefault="00AF5618" w:rsidP="00AF5618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 w:cs="Angsana New"/>
          <w:b w:val="0"/>
          <w:bCs w:val="0"/>
          <w:i/>
          <w:iCs/>
          <w:cs/>
          <w:lang w:val="th-TH"/>
        </w:rPr>
      </w:pPr>
      <w:r w:rsidRPr="007501E8">
        <w:rPr>
          <w:rFonts w:asciiTheme="majorBidi" w:hAnsiTheme="majorBidi" w:cstheme="majorBidi"/>
          <w:b w:val="0"/>
          <w:bCs w:val="0"/>
          <w:i/>
          <w:iCs/>
          <w:cs/>
          <w:lang w:val="th-TH"/>
        </w:rPr>
        <w:t>การรวมธุรกิจ</w:t>
      </w:r>
    </w:p>
    <w:p w14:paraId="5193D720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2FB0CC87" w14:textId="77777777" w:rsidR="00AF5618" w:rsidRPr="007501E8" w:rsidRDefault="00AF5618" w:rsidP="00AF5618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501E8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CA33215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BC51DB5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24116692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A98C342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28"/>
          <w:szCs w:val="28"/>
          <w:shd w:val="clear" w:color="auto" w:fill="E0E0E0"/>
        </w:rPr>
      </w:pPr>
      <w:r w:rsidRPr="007501E8">
        <w:rPr>
          <w:rFonts w:ascii="Angsana New" w:hAnsi="Angsana New"/>
          <w:sz w:val="28"/>
          <w:szCs w:val="28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>และส่วนได้เสียในส่วนของเจ้าของที่ออกโดยกลุ่มบริษัท</w:t>
      </w:r>
    </w:p>
    <w:p w14:paraId="61879B1C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A565CBC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เงินลงทุนในบริษัทย่อย</w:t>
      </w:r>
      <w:r w:rsidRPr="007501E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บริษัทร่วม</w:t>
      </w: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และการร่วมค้า</w:t>
      </w:r>
    </w:p>
    <w:p w14:paraId="4E3070C9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3363BCB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7501E8">
        <w:rPr>
          <w:rFonts w:asciiTheme="majorBidi" w:hAnsiTheme="majorBidi"/>
          <w:sz w:val="28"/>
          <w:szCs w:val="28"/>
          <w:cs/>
        </w:rPr>
        <w:t xml:space="preserve"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</w:t>
      </w:r>
      <w:r w:rsidRPr="007501E8">
        <w:rPr>
          <w:rFonts w:asciiTheme="majorBidi" w:hAnsiTheme="majorBidi"/>
          <w:sz w:val="28"/>
          <w:szCs w:val="28"/>
        </w:rPr>
        <w:br/>
      </w:r>
      <w:r w:rsidRPr="007501E8">
        <w:rPr>
          <w:rFonts w:asciiTheme="majorBidi" w:hAnsiTheme="majorBidi"/>
          <w:sz w:val="28"/>
          <w:szCs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144B8F53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7501E8">
        <w:rPr>
          <w:rFonts w:ascii="Angsana New" w:hAnsi="Angsana New"/>
          <w:i/>
          <w:iCs/>
          <w:sz w:val="28"/>
          <w:szCs w:val="28"/>
        </w:rPr>
        <w:br w:type="page"/>
      </w:r>
    </w:p>
    <w:p w14:paraId="31C62AA3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เงินตราต่างประเทศ </w:t>
      </w:r>
    </w:p>
    <w:p w14:paraId="1A5E6DA2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3A09F18" w14:textId="77777777" w:rsidR="00AF5618" w:rsidRPr="007501E8" w:rsidRDefault="00AF5618" w:rsidP="00AF5618">
      <w:pPr>
        <w:pStyle w:val="BodyText2"/>
        <w:ind w:left="540" w:firstLine="0"/>
        <w:jc w:val="thaiDistribute"/>
        <w:rPr>
          <w:rFonts w:asciiTheme="majorBidi" w:hAnsiTheme="majorBidi"/>
          <w:sz w:val="28"/>
          <w:szCs w:val="28"/>
        </w:rPr>
      </w:pPr>
      <w:r w:rsidRPr="007501E8">
        <w:rPr>
          <w:rFonts w:asciiTheme="majorBidi" w:hAnsiTheme="majorBidi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34041AE2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</w:rPr>
      </w:pPr>
    </w:p>
    <w:p w14:paraId="1C882EAA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7501E8">
        <w:rPr>
          <w:rFonts w:asciiTheme="majorBidi" w:hAnsiTheme="majorBidi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  </w:t>
      </w:r>
    </w:p>
    <w:p w14:paraId="2F72EC14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</w:rPr>
      </w:pPr>
    </w:p>
    <w:p w14:paraId="66D77735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/>
          <w:sz w:val="28"/>
          <w:szCs w:val="28"/>
          <w:cs/>
        </w:rPr>
        <w:t>-</w:t>
      </w:r>
      <w:r w:rsidRPr="007501E8">
        <w:rPr>
          <w:rFonts w:asciiTheme="majorBidi" w:hAnsiTheme="majorBidi"/>
          <w:sz w:val="28"/>
          <w:szCs w:val="28"/>
          <w:cs/>
        </w:rPr>
        <w:tab/>
        <w:t>เงินลงทุนในตราสารทุนที่กำหนดให้วัดมูลค่าด้วยมูลค่ายุติธรรมผ่านกำไรขาดทุนเบ็ดเสร็จอื่น 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73051214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</w:rPr>
      </w:pPr>
    </w:p>
    <w:p w14:paraId="249383B3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หน่วยงานในต่างประเทศ  </w:t>
      </w:r>
    </w:p>
    <w:p w14:paraId="4A303C60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</w:rPr>
      </w:pPr>
    </w:p>
    <w:p w14:paraId="3788FA41" w14:textId="77777777" w:rsidR="00AF5618" w:rsidRPr="007501E8" w:rsidRDefault="00AF5618" w:rsidP="00AF5618">
      <w:pPr>
        <w:pStyle w:val="BodyText2"/>
        <w:ind w:left="547" w:right="43" w:firstLine="0"/>
        <w:jc w:val="thaiDistribute"/>
        <w:rPr>
          <w:rFonts w:asciiTheme="majorBidi" w:hAnsiTheme="majorBidi"/>
          <w:sz w:val="28"/>
          <w:szCs w:val="28"/>
        </w:rPr>
      </w:pPr>
      <w:r w:rsidRPr="007501E8">
        <w:rPr>
          <w:rFonts w:asciiTheme="majorBidi" w:hAnsi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1CF55F1D" w14:textId="77777777" w:rsidR="00AF5618" w:rsidRPr="007501E8" w:rsidRDefault="00AF5618" w:rsidP="00AF5618">
      <w:pPr>
        <w:pStyle w:val="BodyText2"/>
        <w:ind w:left="547" w:right="43" w:firstLine="0"/>
        <w:jc w:val="thaiDistribute"/>
        <w:rPr>
          <w:rFonts w:asciiTheme="majorBidi" w:hAnsiTheme="majorBidi"/>
          <w:sz w:val="28"/>
          <w:szCs w:val="28"/>
        </w:rPr>
      </w:pPr>
    </w:p>
    <w:p w14:paraId="0C4EAAAA" w14:textId="0513E33E" w:rsidR="00AF5618" w:rsidRPr="007501E8" w:rsidRDefault="00AF5618" w:rsidP="00AF5618">
      <w:pPr>
        <w:pStyle w:val="BodyText2"/>
        <w:ind w:left="547" w:right="43" w:firstLine="0"/>
        <w:jc w:val="thaiDistribute"/>
        <w:rPr>
          <w:rFonts w:asciiTheme="majorBidi" w:hAnsiTheme="majorBidi"/>
          <w:sz w:val="28"/>
          <w:szCs w:val="28"/>
        </w:rPr>
      </w:pPr>
      <w:r w:rsidRPr="007501E8">
        <w:rPr>
          <w:rFonts w:asciiTheme="majorBidi" w:hAnsiTheme="majorBidi"/>
          <w:sz w:val="28"/>
          <w:szCs w:val="28"/>
          <w:cs/>
        </w:rPr>
        <w:t>ผลต่างจากอัตราแลกเปลี่ยนที่เกิดจากการแปลงค่า จะรับรู้ในกำไรขาดทุนเบ็ดเสร็จอื่น และแสดงเป็นสำรองการแปลงค่า</w:t>
      </w:r>
      <w:r w:rsidR="006844B8">
        <w:rPr>
          <w:rFonts w:asciiTheme="majorBidi" w:hAnsiTheme="majorBidi"/>
          <w:sz w:val="28"/>
          <w:szCs w:val="28"/>
          <w:cs/>
        </w:rPr>
        <w:br/>
      </w:r>
      <w:r w:rsidRPr="007501E8">
        <w:rPr>
          <w:rFonts w:asciiTheme="majorBidi" w:hAnsiTheme="majorBidi"/>
          <w:sz w:val="28"/>
          <w:szCs w:val="28"/>
          <w:cs/>
        </w:rPr>
        <w:t>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40F5E80A" w14:textId="77777777" w:rsidR="00AF5618" w:rsidRPr="007501E8" w:rsidRDefault="00AF5618" w:rsidP="00AF5618">
      <w:pPr>
        <w:pStyle w:val="BodyText2"/>
        <w:ind w:left="547" w:right="43" w:firstLine="0"/>
        <w:jc w:val="thaiDistribute"/>
        <w:rPr>
          <w:rFonts w:asciiTheme="majorBidi" w:hAnsiTheme="majorBidi"/>
          <w:sz w:val="28"/>
          <w:szCs w:val="28"/>
        </w:rPr>
      </w:pPr>
    </w:p>
    <w:p w14:paraId="34D3AEE3" w14:textId="77777777" w:rsidR="00AF5618" w:rsidRPr="007501E8" w:rsidRDefault="00AF5618" w:rsidP="00AF5618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37E8F97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  <w:r w:rsidRPr="007501E8">
        <w:rPr>
          <w:rFonts w:asciiTheme="majorBidi" w:hAnsiTheme="majorBidi"/>
          <w:sz w:val="28"/>
          <w:szCs w:val="28"/>
        </w:rPr>
        <w:br w:type="page"/>
      </w:r>
    </w:p>
    <w:p w14:paraId="7FB7B44E" w14:textId="77777777" w:rsidR="00AF5618" w:rsidRPr="007501E8" w:rsidRDefault="00AF5618" w:rsidP="00AF5618">
      <w:pPr>
        <w:pStyle w:val="BodyText2"/>
        <w:ind w:left="547" w:right="43" w:firstLine="0"/>
        <w:jc w:val="thaiDistribute"/>
        <w:rPr>
          <w:rFonts w:asciiTheme="majorBidi" w:hAnsiTheme="majorBidi"/>
          <w:sz w:val="28"/>
          <w:szCs w:val="28"/>
        </w:rPr>
      </w:pPr>
      <w:r w:rsidRPr="007501E8">
        <w:rPr>
          <w:rFonts w:asciiTheme="majorBidi" w:hAnsiTheme="majorBidi"/>
          <w:sz w:val="28"/>
          <w:szCs w:val="28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458CFF42" w14:textId="77777777" w:rsidR="00AF5618" w:rsidRPr="007501E8" w:rsidRDefault="00AF5618" w:rsidP="00AF5618">
      <w:pPr>
        <w:pStyle w:val="BodyText2"/>
        <w:ind w:left="547" w:right="43" w:firstLine="0"/>
        <w:jc w:val="thaiDistribute"/>
        <w:rPr>
          <w:rFonts w:asciiTheme="majorBidi" w:hAnsiTheme="majorBidi"/>
          <w:sz w:val="28"/>
          <w:szCs w:val="28"/>
        </w:rPr>
      </w:pPr>
    </w:p>
    <w:p w14:paraId="4D29689C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489EF626" w14:textId="77777777" w:rsidR="00AF5618" w:rsidRPr="007501E8" w:rsidRDefault="00AF5618" w:rsidP="00AF5618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555E29A" w14:textId="77777777" w:rsidR="00AF5618" w:rsidRPr="007501E8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  <w:r w:rsidRPr="007501E8">
        <w:rPr>
          <w:rFonts w:ascii="Angsana New" w:eastAsia="EucrosiaUPCBold" w:hAnsi="Angsana New"/>
          <w:i/>
          <w:iCs/>
          <w:sz w:val="28"/>
          <w:szCs w:val="28"/>
          <w:cs/>
        </w:rPr>
        <w:t>การจัดประเภทและการวัดมูลค่า</w:t>
      </w:r>
    </w:p>
    <w:p w14:paraId="1AE2FCC6" w14:textId="77777777" w:rsidR="00AF5618" w:rsidRPr="007501E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/>
          <w:i/>
          <w:iCs/>
          <w:sz w:val="22"/>
          <w:szCs w:val="22"/>
        </w:rPr>
      </w:pPr>
      <w:r w:rsidRPr="007501E8">
        <w:rPr>
          <w:rFonts w:ascii="Angsana New" w:eastAsia="EucrosiaUPCBold" w:hAnsi="Angsana New"/>
          <w:i/>
          <w:iCs/>
          <w:sz w:val="22"/>
          <w:szCs w:val="22"/>
          <w:cs/>
        </w:rPr>
        <w:t xml:space="preserve"> </w:t>
      </w:r>
    </w:p>
    <w:p w14:paraId="1107EEB5" w14:textId="1E6BCA99" w:rsidR="00AF5618" w:rsidRPr="007501E8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  <w:r w:rsidRPr="007501E8">
        <w:rPr>
          <w:rFonts w:ascii="Angsana New" w:hAnsi="Angsana New"/>
          <w:sz w:val="28"/>
          <w:szCs w:val="28"/>
          <w:cs/>
          <w:lang w:val="en-GB"/>
        </w:rPr>
        <w:t xml:space="preserve">ตราสารหนี้ที่ออกโดยกลุ่มบริษัทรับรู้รายการเมื่อเริ่มแรกเมื่อมีการออกตราสารหนี้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7501E8" w:rsidRPr="007501E8">
        <w:rPr>
          <w:rFonts w:ascii="Angsana New" w:hAnsi="Angsana New"/>
          <w:sz w:val="28"/>
          <w:szCs w:val="28"/>
        </w:rPr>
        <w:t>3</w:t>
      </w:r>
      <w:r w:rsidRPr="007501E8">
        <w:rPr>
          <w:rFonts w:ascii="Angsana New" w:hAnsi="Angsana New"/>
          <w:sz w:val="28"/>
          <w:szCs w:val="28"/>
          <w:cs/>
          <w:lang w:val="en-GB"/>
        </w:rPr>
        <w:t>(ฉ)))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785D40C2" w14:textId="77777777" w:rsidR="00AF5618" w:rsidRPr="007501E8" w:rsidRDefault="00AF5618" w:rsidP="00AF5618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2C8A5CB9" w14:textId="77777777" w:rsidR="00AF5618" w:rsidRPr="007501E8" w:rsidRDefault="00AF5618" w:rsidP="00AF5618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313DDA1" w14:textId="77777777" w:rsidR="00AF5618" w:rsidRPr="007501E8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3C2A3AB6" w14:textId="77777777" w:rsidR="00AF5618" w:rsidRPr="007501E8" w:rsidRDefault="00AF5618" w:rsidP="00AF5618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3B1B2E10" w14:textId="77777777" w:rsidR="00AF5618" w:rsidRPr="007501E8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1CC2DC67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A8E24EB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A2B52D8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  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B15EB88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2F989B1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A23F124" w14:textId="77777777" w:rsidR="00AF5618" w:rsidRPr="007501E8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  <w:r w:rsidRPr="007501E8">
        <w:rPr>
          <w:rFonts w:ascii="Angsana New" w:eastAsia="EucrosiaUPCBold" w:hAnsi="Angsana New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0FE6C182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229A5106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52320E2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7FB13F6F" w14:textId="12B40369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AB1C36">
        <w:rPr>
          <w:rFonts w:ascii="Angsana New" w:hAnsi="Angsana New"/>
          <w:sz w:val="28"/>
          <w:szCs w:val="28"/>
        </w:rPr>
        <w:br/>
      </w:r>
      <w:r w:rsidRPr="007501E8">
        <w:rPr>
          <w:rFonts w:ascii="Angsana New" w:hAnsi="Angsana New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AB1C36">
        <w:rPr>
          <w:rFonts w:ascii="Angsana New" w:hAnsi="Angsana New"/>
          <w:sz w:val="28"/>
          <w:szCs w:val="28"/>
        </w:rPr>
        <w:br/>
      </w:r>
      <w:r w:rsidRPr="007501E8">
        <w:rPr>
          <w:rFonts w:ascii="Angsana New" w:hAnsi="Angsana New"/>
          <w:sz w:val="28"/>
          <w:szCs w:val="28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DDB9483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7BDD43EC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283A8DF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3FF261D5" w14:textId="77777777" w:rsidR="00AF5618" w:rsidRPr="007501E8" w:rsidRDefault="00AF5618" w:rsidP="00AF561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09FF4BB" w14:textId="77777777" w:rsidR="00AF5618" w:rsidRPr="007501E8" w:rsidRDefault="00AF5618" w:rsidP="00AF561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237C874C" w14:textId="77777777" w:rsidR="00AF5618" w:rsidRPr="007501E8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อนุพันธ์</w:t>
      </w:r>
    </w:p>
    <w:p w14:paraId="7B5F2E85" w14:textId="77777777" w:rsidR="00AF5618" w:rsidRPr="007501E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2"/>
          <w:szCs w:val="22"/>
        </w:rPr>
      </w:pPr>
    </w:p>
    <w:p w14:paraId="0D88A233" w14:textId="77777777" w:rsidR="00AF5618" w:rsidRPr="007501E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4DC337FF" w14:textId="77777777" w:rsidR="00AF5618" w:rsidRPr="007501E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554817B0" w14:textId="77777777" w:rsidR="00AF5618" w:rsidRPr="007501E8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49C1A3E9" w14:textId="77777777" w:rsidR="00AF5618" w:rsidRPr="007501E8" w:rsidRDefault="00AF5618" w:rsidP="00AF5618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</w:rPr>
      </w:pPr>
    </w:p>
    <w:p w14:paraId="24BA0DD8" w14:textId="77777777" w:rsidR="00AF5618" w:rsidRPr="007501E8" w:rsidRDefault="00AF5618" w:rsidP="00AF5618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10B1D609" w14:textId="77777777" w:rsidR="00AF5618" w:rsidRPr="007501E8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6CE473" w14:textId="77777777" w:rsidR="00AF5618" w:rsidRPr="007501E8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การป้องกันความเสี่ยงในกระแสเงินสด</w:t>
      </w:r>
    </w:p>
    <w:p w14:paraId="1984C6B4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15C7A057" w14:textId="77777777" w:rsidR="00AF5618" w:rsidRPr="007501E8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265EDEE2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20993D33" w14:textId="77777777" w:rsidR="00AF5618" w:rsidRPr="007501E8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7501E8">
        <w:rPr>
          <w:rFonts w:asciiTheme="majorBidi" w:hAnsiTheme="majorBidi" w:cstheme="majorBidi"/>
          <w:sz w:val="28"/>
          <w:szCs w:val="28"/>
        </w:rPr>
        <w:t xml:space="preserve">(Spot element) </w:t>
      </w:r>
      <w:r w:rsidRPr="007501E8">
        <w:rPr>
          <w:rFonts w:asciiTheme="majorBidi" w:hAnsiTheme="majorBidi" w:cstheme="majorBidi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31CD90BD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363679E1" w14:textId="77777777" w:rsidR="00AF5618" w:rsidRPr="007501E8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62EE70B2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70665333" w14:textId="77777777" w:rsidR="00AF5618" w:rsidRPr="007501E8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2092B301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0"/>
          <w:szCs w:val="20"/>
        </w:rPr>
      </w:pPr>
    </w:p>
    <w:p w14:paraId="36EA015C" w14:textId="77777777" w:rsidR="00AF5618" w:rsidRPr="007501E8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</w:t>
      </w:r>
      <w:r w:rsidRPr="007501E8">
        <w:rPr>
          <w:rFonts w:asciiTheme="majorBidi" w:eastAsia="Calibri" w:hAnsiTheme="majorBidi" w:cstheme="majorBidi"/>
          <w:sz w:val="28"/>
          <w:szCs w:val="28"/>
          <w:cs/>
        </w:rPr>
        <w:t xml:space="preserve">ถูกขาย หมดอายุ ถูกยกเลิก หรือถูกใช้สิทธิ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A42F1A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0"/>
          <w:szCs w:val="20"/>
        </w:rPr>
      </w:pPr>
    </w:p>
    <w:p w14:paraId="053D553C" w14:textId="77777777" w:rsidR="00AF5618" w:rsidRPr="007501E8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1CFB8FCD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79C87D5E" w14:textId="77777777" w:rsidR="00AF5618" w:rsidRPr="007501E8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i/>
          <w:iCs/>
          <w:sz w:val="28"/>
          <w:szCs w:val="28"/>
        </w:rPr>
      </w:pPr>
      <w:r w:rsidRPr="007501E8">
        <w:rPr>
          <w:rFonts w:ascii="Angsana New" w:hAnsi="Angsana New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1B7E6D72" w14:textId="77777777" w:rsidR="00AF5618" w:rsidRPr="007501E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  <w:cs/>
        </w:rPr>
      </w:pPr>
    </w:p>
    <w:p w14:paraId="5C39704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ลูกหนี้สัญญาเช่าซึ่งไม่ได้วัดมูลค่าด้วยมูลค่ายุติธรรมผ่านกำไรหรือขาดทุน</w:t>
      </w:r>
    </w:p>
    <w:p w14:paraId="229520AC" w14:textId="29F4011A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lastRenderedPageBreak/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501E8" w:rsidRPr="007501E8">
        <w:rPr>
          <w:rFonts w:ascii="Angsana New" w:hAnsi="Angsana New"/>
          <w:sz w:val="28"/>
          <w:szCs w:val="28"/>
        </w:rPr>
        <w:t>12</w:t>
      </w:r>
      <w:r w:rsidRPr="007501E8">
        <w:rPr>
          <w:rFonts w:ascii="Angsana New" w:hAnsi="Angsana New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E1327E5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4FEE6BFC" w14:textId="77777777" w:rsidR="00AF5618" w:rsidRPr="007501E8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8B17CB0" w14:textId="77777777" w:rsidR="00AF5618" w:rsidRPr="007501E8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1C09331F" w14:textId="3FD07A1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501E8" w:rsidRPr="007501E8">
        <w:rPr>
          <w:rFonts w:ascii="Angsana New" w:hAnsi="Angsana New"/>
          <w:sz w:val="28"/>
          <w:szCs w:val="28"/>
        </w:rPr>
        <w:t>12</w:t>
      </w:r>
      <w:r w:rsidRPr="007501E8">
        <w:rPr>
          <w:rFonts w:ascii="Angsana New" w:hAnsi="Angsana New"/>
          <w:sz w:val="28"/>
          <w:szCs w:val="28"/>
          <w:cs/>
        </w:rPr>
        <w:t xml:space="preserve"> เดือนข้างหน้า</w:t>
      </w:r>
    </w:p>
    <w:p w14:paraId="27FAF52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619C4258" w14:textId="5B6B55BF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501E8" w:rsidRPr="007501E8">
        <w:rPr>
          <w:rFonts w:ascii="Angsana New" w:hAnsi="Angsana New"/>
          <w:sz w:val="28"/>
          <w:szCs w:val="28"/>
        </w:rPr>
        <w:t>90</w:t>
      </w:r>
      <w:r w:rsidRPr="007501E8">
        <w:rPr>
          <w:rFonts w:ascii="Angsana New" w:hAnsi="Angsana New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2AA0E00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10E7DC49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14702D7A" w14:textId="64006FA5" w:rsidR="009C653C" w:rsidRDefault="00AF5618" w:rsidP="009C653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260" w:hanging="270"/>
        <w:jc w:val="thaiDistribute"/>
        <w:rPr>
          <w:rFonts w:ascii="Angsana New" w:hAnsi="Angsana New"/>
          <w:sz w:val="28"/>
          <w:szCs w:val="28"/>
        </w:rPr>
      </w:pPr>
      <w:r w:rsidRPr="009C653C">
        <w:rPr>
          <w:rFonts w:ascii="Angsana New" w:hAnsi="Angsana New"/>
          <w:sz w:val="28"/>
          <w:szCs w:val="28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9C653C">
        <w:rPr>
          <w:rFonts w:ascii="Angsana New" w:hAnsi="Angsana New"/>
          <w:sz w:val="28"/>
          <w:szCs w:val="28"/>
        </w:rPr>
        <w:t xml:space="preserve"> </w:t>
      </w:r>
      <w:r w:rsidRPr="009C653C">
        <w:rPr>
          <w:rFonts w:ascii="Angsana New" w:hAnsi="Angsana New"/>
          <w:sz w:val="28"/>
          <w:szCs w:val="28"/>
          <w:cs/>
        </w:rPr>
        <w:t>อีกทั้งกลุ่มบริษัทไม่มีสิทธิในการ</w:t>
      </w:r>
      <w:r w:rsidR="00B91F54">
        <w:rPr>
          <w:rFonts w:ascii="Angsana New" w:hAnsi="Angsana New"/>
          <w:sz w:val="28"/>
          <w:szCs w:val="28"/>
          <w:cs/>
        </w:rPr>
        <w:br/>
      </w:r>
      <w:r w:rsidRPr="009C653C">
        <w:rPr>
          <w:rFonts w:ascii="Angsana New" w:hAnsi="Angsana New"/>
          <w:sz w:val="28"/>
          <w:szCs w:val="28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0EA0A239" w14:textId="2D7C4BAE" w:rsidR="00AF5618" w:rsidRPr="009C653C" w:rsidRDefault="00AF5618" w:rsidP="009C653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260" w:hanging="270"/>
        <w:jc w:val="thaiDistribute"/>
        <w:rPr>
          <w:rFonts w:ascii="Angsana New" w:hAnsi="Angsana New"/>
          <w:sz w:val="28"/>
          <w:szCs w:val="28"/>
        </w:rPr>
      </w:pPr>
      <w:r w:rsidRPr="009C653C">
        <w:rPr>
          <w:rFonts w:ascii="Angsana New" w:hAnsi="Angsana New"/>
          <w:sz w:val="28"/>
          <w:szCs w:val="28"/>
          <w:cs/>
        </w:rPr>
        <w:t xml:space="preserve">สินทรัพย์ทางการเงินค้างชำระเกินกว่า </w:t>
      </w:r>
      <w:r w:rsidR="007501E8" w:rsidRPr="009C653C">
        <w:rPr>
          <w:rFonts w:ascii="Angsana New" w:hAnsi="Angsana New"/>
          <w:sz w:val="28"/>
          <w:szCs w:val="28"/>
        </w:rPr>
        <w:t>90</w:t>
      </w:r>
      <w:r w:rsidRPr="009C653C">
        <w:rPr>
          <w:rFonts w:ascii="Angsana New" w:hAnsi="Angsana New"/>
          <w:sz w:val="28"/>
          <w:szCs w:val="28"/>
          <w:cs/>
        </w:rPr>
        <w:t xml:space="preserve"> วัน</w:t>
      </w:r>
    </w:p>
    <w:p w14:paraId="437C1DE1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0B930AEC" w14:textId="77777777" w:rsidR="00AF5618" w:rsidRPr="007501E8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i/>
          <w:iCs/>
          <w:sz w:val="28"/>
          <w:szCs w:val="28"/>
          <w:cs/>
        </w:rPr>
        <w:t xml:space="preserve">การตัดจำหน่าย </w:t>
      </w:r>
    </w:p>
    <w:p w14:paraId="2316AC78" w14:textId="77777777" w:rsidR="00AF5618" w:rsidRPr="007501E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37E33BEE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37EE61D" w14:textId="77777777" w:rsidR="00AF5618" w:rsidRPr="007501E8" w:rsidRDefault="00AF5618" w:rsidP="00AF5618">
      <w:pPr>
        <w:pStyle w:val="BodyText2"/>
        <w:ind w:left="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4EB968" w14:textId="77777777" w:rsidR="00AF5618" w:rsidRPr="007501E8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i/>
          <w:iCs/>
          <w:sz w:val="28"/>
          <w:szCs w:val="28"/>
          <w:cs/>
        </w:rPr>
        <w:t>ดอกเบี้ย</w:t>
      </w:r>
    </w:p>
    <w:p w14:paraId="252BA093" w14:textId="77777777" w:rsidR="00AF5618" w:rsidRPr="007501E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15BC006C" w14:textId="77777777" w:rsidR="00AF5618" w:rsidRPr="007501E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868DA9E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1997BFC2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DA43F94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rial Unicode MS" w:hAnsiTheme="majorBidi"/>
          <w:sz w:val="28"/>
          <w:szCs w:val="28"/>
        </w:rPr>
      </w:pPr>
      <w:r w:rsidRPr="007501E8">
        <w:rPr>
          <w:rFonts w:asciiTheme="majorBidi" w:eastAsia="Arial Unicode MS" w:hAnsi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 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51280341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rial Unicode MS" w:hAnsiTheme="majorBidi"/>
          <w:sz w:val="24"/>
          <w:szCs w:val="24"/>
        </w:rPr>
      </w:pPr>
    </w:p>
    <w:p w14:paraId="0711C370" w14:textId="0D85F0E0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ลูกหนี้การค้า</w:t>
      </w:r>
      <w:r w:rsidR="00754BC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และลูกหนี้อื่น</w:t>
      </w:r>
    </w:p>
    <w:p w14:paraId="4F83459A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7A11FB5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7501E8">
        <w:rPr>
          <w:rFonts w:asciiTheme="majorBidi" w:hAnsiTheme="majorBidi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และลูกหนี้อื่น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Pr="007501E8">
        <w:rPr>
          <w:rFonts w:asciiTheme="majorBidi" w:hAnsiTheme="majorBidi"/>
          <w:sz w:val="28"/>
          <w:szCs w:val="28"/>
        </w:rPr>
        <w:t xml:space="preserve"> </w:t>
      </w:r>
    </w:p>
    <w:p w14:paraId="1EE3FCA5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2B5FF6B9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7501E8">
        <w:rPr>
          <w:rFonts w:asciiTheme="majorBidi" w:hAnsiTheme="majorBidi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B88D434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24"/>
          <w:szCs w:val="24"/>
        </w:rPr>
      </w:pPr>
    </w:p>
    <w:p w14:paraId="6B417CD2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อสังหาริมทรัพย์พัฒนาเพื่อขาย</w:t>
      </w:r>
    </w:p>
    <w:p w14:paraId="4A5E6B64" w14:textId="77777777" w:rsidR="00AF5618" w:rsidRPr="007501E8" w:rsidRDefault="00AF5618" w:rsidP="00AF56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34AB2C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อสังหาริมทรัพย์ที่ถือไว้ด้วยความตั้งใจในการพัฒนาเพื่อขายในการดำเนินธุรกิจปกติ      อสังหาริมทรัพย์นี้วัดมูลค่าด้วยราคาทุนหรือมูลค่าสุทธิที่จะได้รับแล้วแต่ราคาใดจะต่ำกว่า</w:t>
      </w:r>
    </w:p>
    <w:p w14:paraId="03B9086F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854E22" w14:textId="67016C75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</w:t>
      </w:r>
      <w:r w:rsidR="006844B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ๆ ที่เกี่ยวข้อง</w:t>
      </w:r>
      <w:r w:rsidRPr="007501E8" w:rsidDel="00CF123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511356F3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DFB97FE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6802E4CE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210A4A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63897122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AC616B8" w14:textId="77777777" w:rsidR="00AF5618" w:rsidRPr="007501E8" w:rsidRDefault="00AF5618" w:rsidP="00AF56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501E8">
        <w:rPr>
          <w:rFonts w:asciiTheme="majorBidi" w:hAnsiTheme="majorBidi" w:cstheme="majorBidi"/>
          <w:b/>
          <w:sz w:val="28"/>
          <w:szCs w:val="28"/>
          <w:cs/>
        </w:rPr>
        <w:t>ต้นทุนของวัสดุก่อสร้างคำนวณโดยใช้วิธีถัวเฉลี่ยถ่วงน้ำหนักเคลื่อนที่</w:t>
      </w:r>
    </w:p>
    <w:p w14:paraId="0C6263DE" w14:textId="77777777" w:rsidR="00AF5618" w:rsidRPr="007501E8" w:rsidRDefault="00AF5618" w:rsidP="00AF56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59DF904" w14:textId="77777777" w:rsidR="00AF5618" w:rsidRPr="007501E8" w:rsidRDefault="00AF5618" w:rsidP="00AF56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501E8">
        <w:rPr>
          <w:rFonts w:asciiTheme="majorBidi" w:hAnsiTheme="majorBidi" w:cstheme="majorBidi"/>
          <w:b/>
          <w:sz w:val="28"/>
          <w:szCs w:val="28"/>
          <w:cs/>
        </w:rPr>
        <w:t>ต้นทุนของที่ดินคำนวณโดยใช้วิธีเฉพาะเจาะจง</w:t>
      </w:r>
    </w:p>
    <w:p w14:paraId="0866DF3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  <w:r w:rsidRPr="007501E8">
        <w:rPr>
          <w:rFonts w:asciiTheme="majorBidi" w:hAnsiTheme="majorBidi" w:cstheme="majorBidi"/>
          <w:b/>
          <w:sz w:val="28"/>
          <w:szCs w:val="28"/>
        </w:rPr>
        <w:br w:type="page"/>
      </w:r>
    </w:p>
    <w:p w14:paraId="6D8E8690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สินค้าคงเหลือ</w:t>
      </w:r>
    </w:p>
    <w:p w14:paraId="0FCD41FE" w14:textId="77777777" w:rsidR="00AF5618" w:rsidRPr="007501E8" w:rsidRDefault="00AF5618" w:rsidP="00AF5618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697488" w14:textId="77777777" w:rsidR="00AF5618" w:rsidRPr="007501E8" w:rsidRDefault="00AF5618" w:rsidP="00AF5618">
      <w:pPr>
        <w:spacing w:line="26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8A85547" w14:textId="77777777" w:rsidR="00AF5618" w:rsidRPr="007501E8" w:rsidRDefault="00AF5618" w:rsidP="00AF5618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DC76C2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ต้นทุนในการได้มาซึ่งสัญญาที่ทำกับลูกค้า</w:t>
      </w:r>
    </w:p>
    <w:p w14:paraId="60C4D4F4" w14:textId="77777777" w:rsidR="00AF5618" w:rsidRPr="007501E8" w:rsidRDefault="00AF5618" w:rsidP="00AF5618">
      <w:pPr>
        <w:spacing w:line="26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A2A84CE" w14:textId="77777777" w:rsidR="00AF5618" w:rsidRPr="007501E8" w:rsidRDefault="00AF5618" w:rsidP="00AF5618">
      <w:pPr>
        <w:spacing w:line="26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ต้นทุนในการได้มาซึ่งสัญญาที่ทำกับลูกค้า 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4C35CFD1" w14:textId="77777777" w:rsidR="00AF5618" w:rsidRPr="007501E8" w:rsidRDefault="00AF5618" w:rsidP="00AF5618">
      <w:pPr>
        <w:spacing w:line="26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7725DDE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0987D86E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B86B214" w14:textId="77777777" w:rsidR="00AF5618" w:rsidRPr="007501E8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396A72FF" w14:textId="77777777" w:rsidR="00AF5618" w:rsidRPr="007501E8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3CA7049" w14:textId="0A009135" w:rsidR="00AF5618" w:rsidRPr="007501E8" w:rsidRDefault="00AF5618" w:rsidP="00AF561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ค่าเสื่อมราคาคำนวณโดยวิธีเส้นตรงตามอายุการให้ประโยชน์โดยประมาณของอาคารเพื่อให้เช่าจำนวน </w:t>
      </w:r>
      <w:r w:rsidR="007501E8" w:rsidRPr="007501E8">
        <w:rPr>
          <w:rFonts w:ascii="Angsana New" w:hAnsi="Angsana New"/>
          <w:sz w:val="28"/>
          <w:szCs w:val="28"/>
        </w:rPr>
        <w:t>20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48427D95" w14:textId="77777777" w:rsidR="00AF5618" w:rsidRPr="007501E8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9D88789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2D45468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6B6F81D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ที่ดิน อาคารและอุปกรณ์</w:t>
      </w:r>
    </w:p>
    <w:p w14:paraId="145964AD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478092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C0401DF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C8A6A5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3CADF19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781A0C0A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1A4CC1D6" w14:textId="3396A0E1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lastRenderedPageBreak/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0DB4FF4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73B29DD6" w14:textId="540F12D2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</w:t>
      </w:r>
    </w:p>
    <w:p w14:paraId="265E006C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F42F570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7501E8">
        <w:rPr>
          <w:rFonts w:ascii="Angsana New" w:hAnsi="Angsana New"/>
          <w:i/>
          <w:iCs/>
          <w:sz w:val="28"/>
          <w:szCs w:val="28"/>
          <w:cs/>
        </w:rPr>
        <w:t>การจัดประเภทไปยังอสังหาริมทรัพย์เพื่อการลงทุน</w:t>
      </w:r>
    </w:p>
    <w:p w14:paraId="46CED175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7465471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30222BD9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29F8F189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4E56D61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460B2A1" w14:textId="77777777" w:rsidR="00AF5618" w:rsidRPr="007501E8" w:rsidRDefault="00AF5618" w:rsidP="00AF5618">
      <w:pPr>
        <w:pStyle w:val="Default"/>
        <w:ind w:left="547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bookmarkStart w:id="0" w:name="_Hlk93187453"/>
      <w:r w:rsidRPr="007501E8">
        <w:rPr>
          <w:rFonts w:ascii="Angsana New" w:eastAsia="Times New Roman" w:hAnsi="Angsana New" w:cs="Angsana New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3CB1CF1D" w14:textId="77777777" w:rsidR="00AF5618" w:rsidRPr="007501E8" w:rsidRDefault="00AF5618" w:rsidP="00AF5618">
      <w:pPr>
        <w:pStyle w:val="Default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cs/>
        </w:rPr>
      </w:pPr>
    </w:p>
    <w:bookmarkEnd w:id="0"/>
    <w:p w14:paraId="0C63527F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7501E8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59608623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</w:p>
    <w:p w14:paraId="6706C8CD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7501E8">
        <w:rPr>
          <w:rFonts w:ascii="Angsana New" w:eastAsia="Arial Unicode MS" w:hAnsi="Angsana New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A524362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7920" w:type="dxa"/>
        <w:tblInd w:w="450" w:type="dxa"/>
        <w:tblLook w:val="01E0" w:firstRow="1" w:lastRow="1" w:firstColumn="1" w:lastColumn="1" w:noHBand="0" w:noVBand="0"/>
      </w:tblPr>
      <w:tblGrid>
        <w:gridCol w:w="6480"/>
        <w:gridCol w:w="900"/>
        <w:gridCol w:w="540"/>
      </w:tblGrid>
      <w:tr w:rsidR="007501E8" w:rsidRPr="007501E8" w14:paraId="36F1E5A9" w14:textId="77777777" w:rsidTr="004815B3">
        <w:tc>
          <w:tcPr>
            <w:tcW w:w="6480" w:type="dxa"/>
          </w:tcPr>
          <w:p w14:paraId="10EFB11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ประมาณการอายุการให้ประโยชน์ของสินทรัพย์แสดงได้ดังนี้</w:t>
            </w:r>
          </w:p>
        </w:tc>
        <w:tc>
          <w:tcPr>
            <w:tcW w:w="900" w:type="dxa"/>
          </w:tcPr>
          <w:p w14:paraId="5669727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2658C7B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</w:tr>
      <w:tr w:rsidR="007501E8" w:rsidRPr="007501E8" w14:paraId="46B34E04" w14:textId="77777777" w:rsidTr="004815B3">
        <w:tc>
          <w:tcPr>
            <w:tcW w:w="6480" w:type="dxa"/>
          </w:tcPr>
          <w:p w14:paraId="790450B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900" w:type="dxa"/>
          </w:tcPr>
          <w:p w14:paraId="359A8CC0" w14:textId="76A782CB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  <w:r w:rsidR="00AF5618"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540" w:type="dxa"/>
          </w:tcPr>
          <w:p w14:paraId="051661D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501E8" w:rsidRPr="007501E8" w14:paraId="24275BFD" w14:textId="77777777" w:rsidTr="004815B3">
        <w:tc>
          <w:tcPr>
            <w:tcW w:w="6480" w:type="dxa"/>
          </w:tcPr>
          <w:p w14:paraId="67C4C70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อาคารและส่วนตกแต่ง</w:t>
            </w:r>
          </w:p>
        </w:tc>
        <w:tc>
          <w:tcPr>
            <w:tcW w:w="900" w:type="dxa"/>
          </w:tcPr>
          <w:p w14:paraId="0314D7CD" w14:textId="3B614F2B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  <w:r w:rsidR="00AF5618"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540" w:type="dxa"/>
          </w:tcPr>
          <w:p w14:paraId="51A78F0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501E8" w:rsidRPr="007501E8" w14:paraId="6860C01D" w14:textId="77777777" w:rsidTr="004815B3">
        <w:tc>
          <w:tcPr>
            <w:tcW w:w="6480" w:type="dxa"/>
          </w:tcPr>
          <w:p w14:paraId="1500ABD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/>
                <w:sz w:val="28"/>
                <w:szCs w:val="28"/>
                <w:cs/>
              </w:rPr>
            </w:pPr>
            <w:r w:rsidRPr="007501E8">
              <w:rPr>
                <w:rFonts w:asciiTheme="majorBidi" w:eastAsia="Arial Unicode MS" w:hAnsiTheme="majorBidi"/>
                <w:sz w:val="28"/>
                <w:szCs w:val="28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900" w:type="dxa"/>
          </w:tcPr>
          <w:p w14:paraId="55CE048A" w14:textId="64D4CF93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  <w:r w:rsidR="00AF5618"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540" w:type="dxa"/>
          </w:tcPr>
          <w:p w14:paraId="5B91185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501E8" w:rsidRPr="007501E8" w14:paraId="47432411" w14:textId="77777777" w:rsidTr="004815B3">
        <w:tc>
          <w:tcPr>
            <w:tcW w:w="6480" w:type="dxa"/>
          </w:tcPr>
          <w:p w14:paraId="62B6FCF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00" w:type="dxa"/>
          </w:tcPr>
          <w:p w14:paraId="21126C50" w14:textId="334805B5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  <w:r w:rsidR="00AF5618"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540" w:type="dxa"/>
          </w:tcPr>
          <w:p w14:paraId="5AD20CD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501E8" w:rsidRPr="007501E8" w14:paraId="4F62CD4F" w14:textId="77777777" w:rsidTr="004815B3">
        <w:tc>
          <w:tcPr>
            <w:tcW w:w="6480" w:type="dxa"/>
          </w:tcPr>
          <w:p w14:paraId="75CB6E1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900" w:type="dxa"/>
          </w:tcPr>
          <w:p w14:paraId="184BB1B1" w14:textId="5EA98DD4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>3</w:t>
            </w:r>
            <w:r w:rsidR="00AF5618"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, </w:t>
            </w: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14:paraId="2AEC897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501E8" w:rsidRPr="007501E8" w14:paraId="1DF247DF" w14:textId="77777777" w:rsidTr="004815B3">
        <w:tc>
          <w:tcPr>
            <w:tcW w:w="6480" w:type="dxa"/>
          </w:tcPr>
          <w:p w14:paraId="1C6B2E3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สาธารณูปโภคส่วนกลาง</w:t>
            </w: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6D79CC9" w14:textId="1126E30B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540" w:type="dxa"/>
          </w:tcPr>
          <w:p w14:paraId="28A6B17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F5618" w:rsidRPr="007501E8" w14:paraId="4D580CF5" w14:textId="77777777" w:rsidTr="004815B3">
        <w:tc>
          <w:tcPr>
            <w:tcW w:w="6480" w:type="dxa"/>
          </w:tcPr>
          <w:p w14:paraId="72BBE73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00" w:type="dxa"/>
          </w:tcPr>
          <w:p w14:paraId="2DA2F5F7" w14:textId="51488D9A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14:paraId="5FC2C04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45F5FBAE" w14:textId="564CF350" w:rsidR="00AF5618" w:rsidRDefault="005F668B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</w:p>
    <w:p w14:paraId="611F1B81" w14:textId="37D661F6" w:rsidR="005F668B" w:rsidRPr="005F668B" w:rsidRDefault="005F668B" w:rsidP="001C4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</w:p>
    <w:p w14:paraId="0B64E0D3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3811A3F8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สินทรัพย์ไม่มีตัวตน</w:t>
      </w:r>
    </w:p>
    <w:p w14:paraId="17CC261B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DDE9874" w14:textId="194613AB" w:rsidR="00AF5618" w:rsidRPr="007501E8" w:rsidRDefault="00AF5618" w:rsidP="00AF5618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1" w:name="_Hlk93187432"/>
      <w:r w:rsidRPr="007501E8">
        <w:rPr>
          <w:rFonts w:ascii="Angsana New" w:hAnsi="Angsana New"/>
          <w:sz w:val="28"/>
          <w:szCs w:val="28"/>
          <w:cs/>
        </w:rPr>
        <w:t>ลิขสิทธิ์ซอฟต์แวร์วัดมูลค่าด้วยราคาทุนหักค่าตัดจำหน่ายสะสมและขาดทุนจากการด้อยค่า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ค่าตัดจำหน่ายคำนวณโดยวิธีเส้นตรงตามระยะเวลาที่คาดว่าจะได้รับประโยชน์จากลิขสิทธิ์ซอฟต์แวร์</w:t>
      </w:r>
      <w:r w:rsidRPr="007501E8">
        <w:rPr>
          <w:rFonts w:ascii="Angsana New" w:eastAsia="Calibri" w:hAnsi="Angsana New"/>
          <w:sz w:val="28"/>
          <w:szCs w:val="28"/>
          <w:cs/>
          <w:lang w:eastAsia="en-GB"/>
        </w:rPr>
        <w:t>และรับรู้ในกำไรหรือขาดทุน</w:t>
      </w:r>
      <w:r w:rsidRPr="007501E8">
        <w:rPr>
          <w:rFonts w:ascii="Angsana New" w:eastAsia="Calibri" w:hAnsi="Angsana New"/>
          <w:sz w:val="28"/>
          <w:szCs w:val="28"/>
          <w:lang w:eastAsia="en-GB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 xml:space="preserve">ประมาณการระยะเวลาที่คาดว่าจะได้รับประโยชน์คือ </w:t>
      </w:r>
      <w:r w:rsidR="007501E8" w:rsidRPr="007501E8">
        <w:rPr>
          <w:rFonts w:ascii="Angsana New" w:hAnsi="Angsana New"/>
          <w:sz w:val="28"/>
          <w:szCs w:val="28"/>
        </w:rPr>
        <w:t>10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>ปี</w:t>
      </w:r>
    </w:p>
    <w:bookmarkEnd w:id="1"/>
    <w:p w14:paraId="2F8B47EC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D5301E7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</w:t>
      </w:r>
    </w:p>
    <w:p w14:paraId="447CB43D" w14:textId="77777777" w:rsidR="00AF5618" w:rsidRPr="007501E8" w:rsidRDefault="00AF5618" w:rsidP="00AF5618">
      <w:pPr>
        <w:tabs>
          <w:tab w:val="clear" w:pos="680"/>
        </w:tabs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7F1B6046" w14:textId="77777777" w:rsidR="00AF5618" w:rsidRPr="007501E8" w:rsidRDefault="00AF5618" w:rsidP="00AF5618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8494EA5" w14:textId="77777777" w:rsidR="00AF5618" w:rsidRPr="007501E8" w:rsidRDefault="00AF5618" w:rsidP="00AF561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  <w:r w:rsidRPr="007501E8" w:rsidDel="005868E9">
        <w:rPr>
          <w:rFonts w:asciiTheme="majorBidi" w:hAnsiTheme="majorBidi" w:cstheme="majorBidi"/>
          <w:sz w:val="28"/>
          <w:szCs w:val="28"/>
          <w:shd w:val="clear" w:color="auto" w:fill="CCCCCC"/>
        </w:rPr>
        <w:t xml:space="preserve"> </w:t>
      </w:r>
    </w:p>
    <w:p w14:paraId="0F5AFB78" w14:textId="77777777" w:rsidR="00AF5618" w:rsidRPr="007501E8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306DD0CF" w14:textId="77777777" w:rsidR="00AF5618" w:rsidRPr="007501E8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F06119" w14:textId="77777777" w:rsidR="00AF5618" w:rsidRPr="007501E8" w:rsidRDefault="00AF5618" w:rsidP="00AF5618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3C9FC5C" w14:textId="77777777" w:rsidR="00AF5618" w:rsidRPr="007501E8" w:rsidRDefault="00AF5618" w:rsidP="00AF5618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36E32E10" w14:textId="77777777" w:rsidR="00AF5618" w:rsidRPr="007501E8" w:rsidRDefault="00AF5618" w:rsidP="00AF5618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46AF115" w14:textId="77777777" w:rsidR="00AF5618" w:rsidRPr="007501E8" w:rsidRDefault="00AF5618" w:rsidP="00AF5618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5AF813A" w14:textId="77777777" w:rsidR="00AF5618" w:rsidRPr="007501E8" w:rsidRDefault="00AF5618" w:rsidP="00AF5618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8FD7CAA" w14:textId="77777777" w:rsidR="00AF5618" w:rsidRPr="007501E8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FA4637E" w14:textId="77777777" w:rsidR="00AF5618" w:rsidRPr="007501E8" w:rsidRDefault="00AF5618" w:rsidP="00AF561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7501E8">
        <w:rPr>
          <w:rFonts w:ascii="Angsana New" w:hAnsi="Angsana New"/>
          <w:sz w:val="28"/>
          <w:szCs w:val="28"/>
        </w:rPr>
        <w:t xml:space="preserve"> </w:t>
      </w:r>
    </w:p>
    <w:p w14:paraId="2089BB88" w14:textId="77777777" w:rsidR="00AF5618" w:rsidRPr="007501E8" w:rsidRDefault="00AF5618" w:rsidP="00AF5618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7501E8">
        <w:rPr>
          <w:rFonts w:ascii="Angsana New" w:hAnsi="Angsana New"/>
          <w:b/>
          <w:sz w:val="28"/>
          <w:szCs w:val="28"/>
          <w:cs/>
        </w:rPr>
        <w:lastRenderedPageBreak/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EEC1351" w14:textId="77777777" w:rsidR="00AF5618" w:rsidRPr="007501E8" w:rsidRDefault="00AF5618" w:rsidP="00AF5618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1ADEC22" w14:textId="77777777" w:rsidR="00AF5618" w:rsidRPr="007501E8" w:rsidRDefault="00AF5618" w:rsidP="00AF5618">
      <w:pPr>
        <w:pStyle w:val="BodyText"/>
        <w:spacing w:after="0"/>
        <w:ind w:left="540"/>
        <w:jc w:val="thaiDistribute"/>
        <w:rPr>
          <w:rFonts w:ascii="Angsana New" w:hAnsi="Angsana New"/>
          <w:b/>
          <w:i/>
          <w:iCs/>
          <w:sz w:val="28"/>
          <w:szCs w:val="28"/>
        </w:rPr>
      </w:pPr>
      <w:r w:rsidRPr="007501E8">
        <w:rPr>
          <w:rFonts w:ascii="Angsana New" w:hAnsi="Angsana New"/>
          <w:b/>
          <w:i/>
          <w:iCs/>
          <w:sz w:val="28"/>
          <w:szCs w:val="28"/>
          <w:cs/>
        </w:rPr>
        <w:t>ในฐานะผู้ให้เช่า</w:t>
      </w:r>
    </w:p>
    <w:p w14:paraId="2848A8CC" w14:textId="77777777" w:rsidR="00AF5618" w:rsidRPr="007501E8" w:rsidRDefault="00AF5618" w:rsidP="00AF5618">
      <w:pPr>
        <w:pStyle w:val="BodyText"/>
        <w:spacing w:after="0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068068CA" w14:textId="77777777" w:rsidR="00AF5618" w:rsidRPr="007501E8" w:rsidRDefault="00AF5618" w:rsidP="00AF561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0740B639" w14:textId="77777777" w:rsidR="00AF5618" w:rsidRPr="007501E8" w:rsidRDefault="00AF5618" w:rsidP="00AF561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589B5BF5" w14:textId="77777777" w:rsidR="00AF5618" w:rsidRPr="007501E8" w:rsidRDefault="00AF5618" w:rsidP="00AF5618">
      <w:pPr>
        <w:pStyle w:val="BodyText"/>
        <w:spacing w:after="0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7501E8">
        <w:rPr>
          <w:rFonts w:ascii="Angsana New" w:hAnsi="Angsana New"/>
          <w:b/>
          <w:sz w:val="28"/>
          <w:szCs w:val="28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55FD41A5" w14:textId="77777777" w:rsidR="00AA7E47" w:rsidRDefault="00AA7E47" w:rsidP="00AF561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5B23A922" w14:textId="3AFEA498" w:rsidR="00AF5618" w:rsidRPr="007501E8" w:rsidRDefault="00AF5618" w:rsidP="00AF561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7501E8">
        <w:rPr>
          <w:rFonts w:ascii="Angsana New" w:hAnsi="Angsana New"/>
          <w:b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021C631C" w14:textId="77777777" w:rsidR="00AF5618" w:rsidRPr="007501E8" w:rsidRDefault="00AF5618" w:rsidP="00AF561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1612CFEA" w14:textId="4AC2D59F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7501E8">
        <w:rPr>
          <w:rFonts w:ascii="Angsana New" w:hAnsi="Angsana New"/>
          <w:b/>
          <w:sz w:val="28"/>
          <w:szCs w:val="28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7501E8" w:rsidRPr="007501E8">
        <w:rPr>
          <w:rFonts w:ascii="Angsana New" w:hAnsi="Angsana New"/>
          <w:bCs/>
          <w:sz w:val="28"/>
          <w:szCs w:val="28"/>
        </w:rPr>
        <w:t>3</w:t>
      </w:r>
      <w:r w:rsidRPr="007501E8">
        <w:rPr>
          <w:rFonts w:ascii="Angsana New" w:hAnsi="Angsana New"/>
          <w:b/>
          <w:sz w:val="28"/>
          <w:szCs w:val="28"/>
          <w:cs/>
        </w:rPr>
        <w:t xml:space="preserve">(ง) </w:t>
      </w:r>
    </w:p>
    <w:p w14:paraId="6ABEF3F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3AA21ECD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การด้อยค่าสินทรัพย์ที่ไม่ใช่สินทรัพย์ทางการเงิน</w:t>
      </w:r>
    </w:p>
    <w:p w14:paraId="788470AA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E333EE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264BE2D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84A207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5ECCE85F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CF384E" w14:textId="2754E6F5" w:rsidR="00AF5618" w:rsidRPr="00324869" w:rsidRDefault="00AF5618" w:rsidP="00324869">
      <w:pPr>
        <w:spacing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7501E8">
        <w:rPr>
          <w:rFonts w:ascii="Angsana New" w:eastAsia="Arial Unicode MS" w:hAnsi="Angsana New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DAFD5E3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7501E8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4DAD3F3A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A5F8524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หนี้สินที่เกิดจากสัญญา</w:t>
      </w:r>
    </w:p>
    <w:p w14:paraId="0D836D3B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0217ED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8"/>
          <w:szCs w:val="28"/>
        </w:rPr>
      </w:pPr>
      <w:bookmarkStart w:id="2" w:name="_Hlk94262011"/>
      <w:r w:rsidRPr="007501E8">
        <w:rPr>
          <w:rFonts w:asciiTheme="majorBidi" w:hAnsiTheme="majorBidi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95C8803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2"/>
          <w:szCs w:val="32"/>
        </w:rPr>
      </w:pPr>
    </w:p>
    <w:bookmarkEnd w:id="2"/>
    <w:p w14:paraId="0DDA9550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ผลประโยชน์ของพนักงาน</w:t>
      </w:r>
    </w:p>
    <w:p w14:paraId="159ED6B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099FC3E3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7501E8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512A7EAE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664AC149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7501E8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CE5F2D2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7CA1524E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7501E8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53DF6961" w14:textId="77777777" w:rsidR="00AF5618" w:rsidRPr="007501E8" w:rsidRDefault="00AF5618" w:rsidP="00AF5618">
      <w:pPr>
        <w:spacing w:line="240" w:lineRule="auto"/>
        <w:ind w:left="540"/>
        <w:rPr>
          <w:rFonts w:asciiTheme="majorBidi" w:hAnsiTheme="majorBidi" w:cstheme="majorBidi"/>
          <w:i/>
          <w:sz w:val="24"/>
          <w:szCs w:val="24"/>
        </w:rPr>
      </w:pPr>
    </w:p>
    <w:p w14:paraId="3CDA8F92" w14:textId="77777777" w:rsidR="00AF5618" w:rsidRPr="007501E8" w:rsidRDefault="00AF5618" w:rsidP="00AF5618">
      <w:pPr>
        <w:spacing w:line="240" w:lineRule="auto"/>
        <w:ind w:left="540"/>
        <w:jc w:val="thaiDistribute"/>
        <w:rPr>
          <w:rFonts w:asciiTheme="majorBidi" w:hAnsiTheme="majorBidi"/>
          <w:i/>
          <w:sz w:val="28"/>
          <w:szCs w:val="28"/>
        </w:rPr>
      </w:pPr>
      <w:r w:rsidRPr="007501E8">
        <w:rPr>
          <w:rFonts w:asciiTheme="majorBidi" w:hAnsi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 ผลประโยชน์ดังกล่าวได้มีการคิดลดกระแสเงินสดเพื่อให้เป็นมูลค่าปัจจุบัน 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14:paraId="27C2AC02" w14:textId="77777777" w:rsidR="00AF5618" w:rsidRPr="007501E8" w:rsidRDefault="00AF5618" w:rsidP="00AF5618">
      <w:pPr>
        <w:spacing w:line="240" w:lineRule="auto"/>
        <w:ind w:left="540"/>
        <w:jc w:val="thaiDistribute"/>
        <w:rPr>
          <w:rFonts w:asciiTheme="majorBidi" w:hAnsiTheme="majorBidi"/>
          <w:i/>
          <w:sz w:val="32"/>
          <w:szCs w:val="32"/>
        </w:rPr>
      </w:pPr>
    </w:p>
    <w:p w14:paraId="724D85A4" w14:textId="77777777" w:rsidR="00AF5618" w:rsidRPr="007501E8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7501E8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7501E8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501E8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sz w:val="28"/>
          <w:szCs w:val="28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 </w:t>
      </w:r>
    </w:p>
    <w:p w14:paraId="230CD845" w14:textId="77777777" w:rsidR="00AF5618" w:rsidRPr="007501E8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3ED193ED" w14:textId="77777777" w:rsidR="00AF5618" w:rsidRPr="007501E8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7501E8">
        <w:rPr>
          <w:rFonts w:asciiTheme="majorBidi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0924C22B" w14:textId="77777777" w:rsidR="00AF5618" w:rsidRPr="007501E8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6239A1A5" w14:textId="77777777" w:rsidR="00AF5618" w:rsidRPr="007501E8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57FB0F5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8"/>
          <w:szCs w:val="28"/>
        </w:rPr>
      </w:pPr>
      <w:r w:rsidRPr="007501E8">
        <w:rPr>
          <w:rFonts w:ascii="Angsana New" w:hAnsi="Angsana New"/>
          <w:iCs/>
          <w:sz w:val="28"/>
          <w:szCs w:val="28"/>
          <w:cs/>
        </w:rPr>
        <w:lastRenderedPageBreak/>
        <w:t xml:space="preserve">ผลประโยชน์ระยะยาวอื่น </w:t>
      </w:r>
    </w:p>
    <w:p w14:paraId="5588FCC9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35685FD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7501E8">
        <w:rPr>
          <w:rFonts w:ascii="Angsana New" w:hAnsi="Angsana New"/>
          <w:i/>
          <w:sz w:val="28"/>
          <w:szCs w:val="28"/>
          <w:cs/>
        </w:rPr>
        <w:t>ภาระผูกพันสุทธิของ</w:t>
      </w:r>
      <w:r w:rsidRPr="007501E8">
        <w:rPr>
          <w:rFonts w:ascii="Angsana New" w:hAnsi="Angsana New"/>
          <w:sz w:val="28"/>
          <w:szCs w:val="28"/>
          <w:cs/>
        </w:rPr>
        <w:t>กลุ่มบริษัท</w:t>
      </w:r>
      <w:r w:rsidRPr="007501E8">
        <w:rPr>
          <w:rFonts w:ascii="Angsana New" w:hAnsi="Angsana New"/>
          <w:i/>
          <w:sz w:val="28"/>
          <w:szCs w:val="28"/>
          <w:cs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95EDBA8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</w:rPr>
      </w:pPr>
    </w:p>
    <w:p w14:paraId="371D7DF8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  <w:r w:rsidRPr="007501E8">
        <w:rPr>
          <w:rFonts w:ascii="Angsana New" w:hAnsi="Angsana New"/>
          <w:iCs/>
          <w:sz w:val="28"/>
          <w:szCs w:val="28"/>
          <w:cs/>
        </w:rPr>
        <w:t>ผลประโยชน์ระยะสั้นของพนักงาน</w:t>
      </w:r>
    </w:p>
    <w:p w14:paraId="017666F1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</w:p>
    <w:p w14:paraId="3657E8D8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501E8">
        <w:rPr>
          <w:rFonts w:ascii="Angsana New" w:hAnsi="Angsana New"/>
          <w:i/>
          <w:sz w:val="28"/>
          <w:szCs w:val="28"/>
        </w:rPr>
        <w:t xml:space="preserve"> </w:t>
      </w:r>
      <w:r w:rsidRPr="007501E8">
        <w:rPr>
          <w:rFonts w:ascii="Angsana New" w:hAnsi="Angsana New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7501E8">
        <w:rPr>
          <w:rFonts w:ascii="Angsana New" w:hAnsi="Angsana New"/>
          <w:sz w:val="28"/>
          <w:szCs w:val="28"/>
        </w:rPr>
        <w:t xml:space="preserve"> </w:t>
      </w:r>
    </w:p>
    <w:p w14:paraId="658C704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7BC0F82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64ABE583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190B30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730BE41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FF8B9F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iCs/>
          <w:sz w:val="28"/>
          <w:szCs w:val="28"/>
          <w:cs/>
        </w:rPr>
        <w:t>ประมาณการค่าประกันความเสียหาย</w:t>
      </w:r>
    </w:p>
    <w:p w14:paraId="3D9C1B98" w14:textId="77777777" w:rsidR="00AF5618" w:rsidRPr="007501E8" w:rsidRDefault="00AF5618" w:rsidP="00AF561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DB5EFA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ประมาณการค่าประกันความเสียหายจะบันทึกเมื่อได้ขายสินค้าแก่ลูกค้าแล้ว  ประมาณการค่าใช้จ่ายพิจารณาจากประวัติการจ่ายค่าประกันความเสียหาย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และปัจจัยต่าง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ๆ ที่อาจเกี่ยวข้องกับความน่าจะเป็นที่จะเกิดความเสียหายดังกล่าว</w:t>
      </w:r>
    </w:p>
    <w:p w14:paraId="02D75E9D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554C95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การวัดมูลค่ายุติธรรม</w:t>
      </w:r>
    </w:p>
    <w:p w14:paraId="3267B5AA" w14:textId="77777777" w:rsidR="00AF5618" w:rsidRPr="007501E8" w:rsidRDefault="00AF5618" w:rsidP="00AF561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B11AD1" w14:textId="77777777" w:rsidR="00AF5618" w:rsidRPr="007501E8" w:rsidDel="001A6CC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Times New Roman" w:hAnsi="Times New Roman"/>
          <w:b/>
          <w:bCs/>
          <w:sz w:val="28"/>
          <w:szCs w:val="28"/>
        </w:rPr>
      </w:pPr>
      <w:r w:rsidRPr="007501E8" w:rsidDel="001A6CC8">
        <w:rPr>
          <w:rFonts w:ascii="Angsana New" w:hAnsi="Angsana New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85E9885" w14:textId="77777777" w:rsidR="00AF5618" w:rsidRPr="007501E8" w:rsidRDefault="00AF5618" w:rsidP="00AF5618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00E02EE" w14:textId="77777777" w:rsidR="00AF5618" w:rsidRPr="007501E8" w:rsidRDefault="00AF5618" w:rsidP="00AF5618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4932B6A" w14:textId="77777777" w:rsidR="00AF5618" w:rsidRPr="007501E8" w:rsidRDefault="00AF5618" w:rsidP="00AF5618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  <w:r w:rsidRPr="007501E8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</w:p>
    <w:p w14:paraId="4CF5823C" w14:textId="3750BE32" w:rsidR="00AF5618" w:rsidRPr="007501E8" w:rsidRDefault="00AF5618">
      <w:pPr>
        <w:pStyle w:val="NoSpacing"/>
        <w:numPr>
          <w:ilvl w:val="0"/>
          <w:numId w:val="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ข้อมูลระดับ </w:t>
      </w:r>
      <w:r w:rsidR="007501E8" w:rsidRPr="007501E8">
        <w:rPr>
          <w:rFonts w:asciiTheme="majorBidi" w:hAnsiTheme="majorBidi" w:cstheme="majorBidi"/>
          <w:sz w:val="28"/>
          <w:szCs w:val="28"/>
        </w:rPr>
        <w:t>1</w:t>
      </w:r>
      <w:r w:rsidRPr="007501E8">
        <w:rPr>
          <w:rFonts w:asciiTheme="majorBidi" w:hAnsiTheme="majorBidi" w:cstheme="majorBidi"/>
          <w:sz w:val="28"/>
          <w:szCs w:val="28"/>
        </w:rPr>
        <w:t xml:space="preserve">  </w:t>
      </w:r>
      <w:r w:rsidRPr="007501E8">
        <w:rPr>
          <w:rFonts w:asciiTheme="majorBidi" w:hAnsiTheme="majorBidi" w:cstheme="majorBidi"/>
          <w:sz w:val="28"/>
          <w:szCs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192140A" w14:textId="2E21EF0D" w:rsidR="00AF5618" w:rsidRPr="007501E8" w:rsidRDefault="00AF5618">
      <w:pPr>
        <w:pStyle w:val="NoSpacing"/>
        <w:numPr>
          <w:ilvl w:val="0"/>
          <w:numId w:val="7"/>
        </w:numPr>
        <w:tabs>
          <w:tab w:val="clear" w:pos="454"/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ข้อมูลระดับ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="007501E8" w:rsidRPr="007501E8">
        <w:rPr>
          <w:rFonts w:asciiTheme="majorBidi" w:hAnsiTheme="majorBidi" w:cstheme="majorBidi"/>
          <w:sz w:val="28"/>
          <w:szCs w:val="28"/>
        </w:rPr>
        <w:t>2</w:t>
      </w:r>
      <w:r w:rsidRPr="007501E8">
        <w:rPr>
          <w:rFonts w:asciiTheme="majorBidi" w:hAnsiTheme="majorBidi" w:cstheme="majorBidi"/>
          <w:sz w:val="28"/>
          <w:szCs w:val="28"/>
        </w:rPr>
        <w:t xml:space="preserve">  </w:t>
      </w:r>
      <w:r w:rsidRPr="007501E8">
        <w:rPr>
          <w:rFonts w:asciiTheme="majorBidi" w:hAnsiTheme="majorBidi" w:cstheme="majorBidi"/>
          <w:sz w:val="28"/>
          <w:szCs w:val="28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</w:t>
      </w:r>
      <w:r w:rsidRPr="007501E8">
        <w:rPr>
          <w:rFonts w:asciiTheme="majorBidi" w:hAnsiTheme="majorBidi" w:cstheme="majorBidi"/>
          <w:sz w:val="28"/>
          <w:szCs w:val="28"/>
        </w:rPr>
        <w:br/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เสนอซื้อขายซึ่งรวมอยู่ในข้อมูลระดับ </w:t>
      </w:r>
      <w:r w:rsidR="007501E8" w:rsidRPr="007501E8">
        <w:rPr>
          <w:rFonts w:asciiTheme="majorBidi" w:hAnsiTheme="majorBidi" w:cstheme="majorBidi"/>
          <w:sz w:val="28"/>
          <w:szCs w:val="28"/>
        </w:rPr>
        <w:t>1</w:t>
      </w:r>
    </w:p>
    <w:p w14:paraId="5C1767BF" w14:textId="607E432C" w:rsidR="00AF5618" w:rsidRPr="007501E8" w:rsidRDefault="00AF5618">
      <w:pPr>
        <w:pStyle w:val="NoSpacing"/>
        <w:numPr>
          <w:ilvl w:val="0"/>
          <w:numId w:val="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ข้อมูลระดับ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="007501E8" w:rsidRPr="007501E8">
        <w:rPr>
          <w:rFonts w:asciiTheme="majorBidi" w:hAnsiTheme="majorBidi" w:cstheme="majorBidi"/>
          <w:sz w:val="28"/>
          <w:szCs w:val="28"/>
        </w:rPr>
        <w:t>3</w:t>
      </w:r>
      <w:r w:rsidRPr="007501E8">
        <w:rPr>
          <w:rFonts w:asciiTheme="majorBidi" w:hAnsiTheme="majorBidi" w:cstheme="majorBidi"/>
          <w:sz w:val="28"/>
          <w:szCs w:val="28"/>
        </w:rPr>
        <w:t xml:space="preserve">  </w:t>
      </w:r>
      <w:r w:rsidRPr="007501E8">
        <w:rPr>
          <w:rFonts w:asciiTheme="majorBidi" w:hAnsiTheme="majorBidi" w:cstheme="majorBidi"/>
          <w:sz w:val="28"/>
          <w:szCs w:val="28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8F3F95C" w14:textId="77777777" w:rsidR="00AF5618" w:rsidRPr="007501E8" w:rsidRDefault="00AF5618" w:rsidP="00AF5618">
      <w:pPr>
        <w:pStyle w:val="BodyText2"/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B1FDBD" w14:textId="77777777" w:rsidR="00AF5618" w:rsidRPr="007501E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7501E8" w:rsidDel="001A6CC8">
        <w:rPr>
          <w:rFonts w:ascii="Angsana New" w:hAnsi="Angsana New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16001CB" w14:textId="77777777" w:rsidR="00AF5618" w:rsidRPr="007501E8" w:rsidDel="001A6CC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B31A32F" w14:textId="77777777" w:rsidR="00AF5618" w:rsidRPr="007501E8" w:rsidDel="001A6CC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501E8" w:rsidDel="001A6CC8">
        <w:rPr>
          <w:rFonts w:ascii="Angsana New" w:hAnsi="Angsana New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7501E8">
        <w:rPr>
          <w:rFonts w:ascii="Angsana New" w:hAnsi="Angsana New"/>
          <w:sz w:val="28"/>
          <w:szCs w:val="28"/>
          <w:cs/>
        </w:rPr>
        <w:t xml:space="preserve"> </w:t>
      </w:r>
      <w:r w:rsidRPr="007501E8" w:rsidDel="001A6CC8">
        <w:rPr>
          <w:rFonts w:ascii="Angsana New" w:hAnsi="Angsana New"/>
          <w:sz w:val="28"/>
          <w:szCs w:val="28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7501E8" w:rsidDel="001A6CC8">
        <w:rPr>
          <w:sz w:val="28"/>
          <w:szCs w:val="28"/>
          <w:cs/>
        </w:rPr>
        <w:t xml:space="preserve"> </w:t>
      </w:r>
    </w:p>
    <w:p w14:paraId="6A4E2521" w14:textId="77777777" w:rsidR="00AF5618" w:rsidRPr="007501E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2F341EC" w14:textId="4F8D0AEE" w:rsidR="00AF5618" w:rsidRPr="007501E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501E8" w:rsidDel="001A6CC8">
        <w:rPr>
          <w:rFonts w:ascii="Angsana New" w:hAnsi="Angsana New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501E8" w:rsidRPr="007501E8">
        <w:rPr>
          <w:rFonts w:ascii="Angsana New" w:hAnsi="Angsana New"/>
          <w:sz w:val="28"/>
          <w:szCs w:val="28"/>
        </w:rPr>
        <w:t>3</w:t>
      </w:r>
      <w:r w:rsidRPr="007501E8" w:rsidDel="001A6CC8">
        <w:rPr>
          <w:rFonts w:ascii="Angsana New" w:hAnsi="Angsana New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934D9E4" w14:textId="77777777" w:rsidR="00AF5618" w:rsidRPr="007501E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B97F3E4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</w:t>
      </w:r>
    </w:p>
    <w:p w14:paraId="6F745987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9B78DE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ภาษีขายอื่นๆและแสดงสุทธิจากส่วนลดการค้า</w:t>
      </w:r>
    </w:p>
    <w:p w14:paraId="3078BAFC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2AA2353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7501E8">
        <w:rPr>
          <w:rFonts w:ascii="Angsana New" w:hAnsi="Angsana New"/>
          <w:sz w:val="28"/>
          <w:szCs w:val="28"/>
          <w:cs/>
        </w:rPr>
        <w:t>รายได้จากการขายสินค้ารับรู้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 w:hint="cs"/>
          <w:sz w:val="28"/>
          <w:szCs w:val="28"/>
          <w:cs/>
        </w:rPr>
        <w:t>ณ วันที่มีการส่งมอบสินค้าให้กับลูกค้า</w:t>
      </w:r>
    </w:p>
    <w:p w14:paraId="7419EF75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2204403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</w:t>
      </w:r>
      <w:r w:rsidRPr="007501E8">
        <w:rPr>
          <w:rFonts w:ascii="Angsana New" w:hAnsi="Angsana New" w:hint="cs"/>
          <w:sz w:val="28"/>
          <w:szCs w:val="28"/>
          <w:cs/>
        </w:rPr>
        <w:t xml:space="preserve"> ณ เวลาใดเวลาหนึ่งคือเมื่อโอนกรรมสิทธิ์ให้ลูกค้า</w:t>
      </w:r>
      <w:r w:rsidRPr="007501E8">
        <w:rPr>
          <w:rFonts w:ascii="Angsana New" w:hAnsi="Angsana New"/>
          <w:sz w:val="28"/>
          <w:szCs w:val="28"/>
          <w:cs/>
        </w:rPr>
        <w:t>ด้วยจำนวนเงินที่สะท้อนถึงสิ่งตอบแทนที่กลุ่มบริษัทคาดว่าจะมีสิทธิได้รับ ซึ่งไม่รวมจำนวนเงินที่เก็บแทนบุคคลที่สาม หรือภาษีขายอื่น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>ๆ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>และแสดงสุทธิจากส่วนลดและสิ่งตอบแทนที่กลุ่มบริษัทจ่ายให้กับลูกค้า</w:t>
      </w:r>
    </w:p>
    <w:p w14:paraId="18200FE4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10E611E" w14:textId="0C150985" w:rsidR="00AF561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E1AFA47" w14:textId="77777777" w:rsidR="002A5A25" w:rsidRPr="007501E8" w:rsidRDefault="002A5A25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FB073B8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7501E8">
        <w:rPr>
          <w:rFonts w:ascii="Angsana New" w:hAnsi="Angsana New"/>
          <w:sz w:val="28"/>
          <w:szCs w:val="28"/>
          <w:cs/>
          <w:lang w:val="en-GB"/>
        </w:rPr>
        <w:lastRenderedPageBreak/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 ๆ</w:t>
      </w:r>
    </w:p>
    <w:p w14:paraId="6F54400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0E29DCE9" w14:textId="3697C35E" w:rsidR="00AF5618" w:rsidRPr="007501E8" w:rsidRDefault="00AF5618" w:rsidP="00AF5618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งบแสดงฐานะการเงิน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</w:t>
      </w:r>
      <w:r w:rsidRPr="007501E8">
        <w:rPr>
          <w:rFonts w:ascii="Angsana New" w:hAnsi="Angsana New"/>
          <w:sz w:val="28"/>
          <w:szCs w:val="28"/>
        </w:rPr>
        <w:t> </w:t>
      </w:r>
      <w:r w:rsidRPr="007501E8">
        <w:rPr>
          <w:rFonts w:ascii="Angsana New" w:hAnsi="Angsana New"/>
          <w:sz w:val="28"/>
          <w:szCs w:val="28"/>
          <w:cs/>
        </w:rPr>
        <w:t xml:space="preserve">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7501E8" w:rsidRPr="007501E8">
        <w:rPr>
          <w:rFonts w:ascii="Angsana New" w:hAnsi="Angsana New"/>
          <w:sz w:val="28"/>
          <w:szCs w:val="28"/>
        </w:rPr>
        <w:t>12</w:t>
      </w:r>
      <w:r w:rsidRPr="007501E8">
        <w:rPr>
          <w:rFonts w:ascii="Angsana New" w:hAnsi="Angsana New"/>
          <w:sz w:val="28"/>
          <w:szCs w:val="28"/>
          <w:cs/>
        </w:rPr>
        <w:t xml:space="preserve"> เดือน</w:t>
      </w:r>
    </w:p>
    <w:p w14:paraId="770C944F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38A28759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7501E8">
        <w:rPr>
          <w:rFonts w:ascii="Angsana New" w:hAnsi="Angsana New"/>
          <w:sz w:val="28"/>
          <w:szCs w:val="28"/>
          <w:cs/>
          <w:lang w:val="en-GB"/>
        </w:rPr>
        <w:t>รายได้จากการประกอบกิจการโรงพยาบาลโดยส่วนใหญ่ประกอบด้วยรายได้ค่ารักษาพยาบาล ค่าห้องพัก ค่ายา โดยจะรับรู้</w:t>
      </w:r>
      <w:r w:rsidRPr="007501E8">
        <w:rPr>
          <w:rFonts w:ascii="Angsana New" w:hAnsi="Angsana New" w:hint="cs"/>
          <w:sz w:val="28"/>
          <w:szCs w:val="28"/>
          <w:cs/>
          <w:lang w:val="en-GB"/>
        </w:rPr>
        <w:t>เมื่อได้ให้บริการหรือจัดจำหน่ายแล้ว</w:t>
      </w:r>
    </w:p>
    <w:p w14:paraId="4E2F237E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01718187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รายได้เงินปันผล</w:t>
      </w:r>
    </w:p>
    <w:p w14:paraId="7A82C8F8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0664C364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7501E8">
        <w:rPr>
          <w:rFonts w:ascii="Angsana New" w:eastAsia="Calibri" w:hAnsi="Angsana New" w:hint="cs"/>
          <w:sz w:val="28"/>
          <w:szCs w:val="28"/>
          <w:cs/>
        </w:rPr>
        <w:t>รายได้เงินปันผผลบันทึกในกำไรขาดทุนในวันที่กลุ่มบริษัท มีสิทธิได้รับเงินปันผล</w:t>
      </w:r>
    </w:p>
    <w:p w14:paraId="62A8848E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75F22262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ภาษีเงินได้</w:t>
      </w:r>
    </w:p>
    <w:p w14:paraId="651E11E5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4DA1679D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7501E8">
        <w:rPr>
          <w:rFonts w:ascii="Angsana New" w:eastAsia="Calibri"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410E1AE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56AE9C69" w14:textId="0C0029CC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7501E8">
        <w:rPr>
          <w:rFonts w:ascii="Angsana New" w:eastAsia="Calibri" w:hAnsi="Angsana New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2A5A25">
        <w:rPr>
          <w:rFonts w:ascii="Angsana New" w:eastAsia="Calibri" w:hAnsi="Angsana New"/>
          <w:sz w:val="28"/>
          <w:szCs w:val="28"/>
        </w:rPr>
        <w:t xml:space="preserve"> </w:t>
      </w:r>
      <w:r w:rsidRPr="007501E8">
        <w:rPr>
          <w:rFonts w:ascii="Angsana New" w:eastAsia="Calibri" w:hAnsi="Angsana New"/>
          <w:sz w:val="28"/>
          <w:szCs w:val="28"/>
          <w:cs/>
        </w:rPr>
        <w:t>ๆ</w:t>
      </w:r>
    </w:p>
    <w:p w14:paraId="03B35DF0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132761FC" w14:textId="49E884B4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7501E8">
        <w:rPr>
          <w:rFonts w:ascii="Angsana New" w:eastAsia="Calibri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2A5A25">
        <w:rPr>
          <w:rFonts w:ascii="Angsana New" w:eastAsia="Calibri" w:hAnsi="Angsana New" w:hint="cs"/>
          <w:sz w:val="28"/>
          <w:szCs w:val="28"/>
          <w:cs/>
        </w:rPr>
        <w:t>บริษัทร่วม</w:t>
      </w:r>
      <w:r w:rsidRPr="007501E8">
        <w:rPr>
          <w:rFonts w:ascii="Angsana New" w:eastAsia="Calibri" w:hAnsi="Angsana New"/>
          <w:sz w:val="28"/>
          <w:szCs w:val="28"/>
          <w:cs/>
        </w:rPr>
        <w:t>และการร่วมค้าหากเป็นไปได้ว่าจะไม่มีการกลับรายการในอนาคตอันใกล้</w:t>
      </w:r>
    </w:p>
    <w:p w14:paraId="68E6B0F3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751F412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4B135E11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7501E8">
        <w:rPr>
          <w:rFonts w:ascii="Angsana New" w:eastAsia="Calibri" w:hAnsi="Angsana New"/>
          <w:sz w:val="28"/>
          <w:szCs w:val="28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10C976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1B193378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7501E8">
        <w:rPr>
          <w:rFonts w:ascii="Angsana New" w:eastAsia="Calibri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0D84F6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756AB67F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กำไรต่อหุ้น</w:t>
      </w:r>
    </w:p>
    <w:p w14:paraId="19E81A0E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  <w:cs/>
        </w:rPr>
      </w:pPr>
    </w:p>
    <w:p w14:paraId="783C3E8F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7501E8">
        <w:rPr>
          <w:rFonts w:ascii="Angsana New" w:eastAsia="Calibri" w:hAnsi="Angsana New"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3A38EBFC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4C1FC16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บุคคลหรือกิจการที่เกี่ยวข้องกัน</w:t>
      </w:r>
    </w:p>
    <w:p w14:paraId="10F0B428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D3C260A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8"/>
          <w:szCs w:val="28"/>
        </w:rPr>
      </w:pPr>
      <w:r w:rsidRPr="007501E8">
        <w:rPr>
          <w:rFonts w:asciiTheme="majorBidi" w:hAnsiTheme="maj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78C40BA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9BD30C" w14:textId="77777777" w:rsidR="00AF5618" w:rsidRPr="007501E8" w:rsidRDefault="00AF5618">
      <w:pPr>
        <w:pStyle w:val="BodyText2"/>
        <w:numPr>
          <w:ilvl w:val="0"/>
          <w:numId w:val="5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36FC4508" w14:textId="77777777" w:rsidR="00AF5618" w:rsidRPr="007501E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6F11D4D" w14:textId="77777777" w:rsidR="00AF5618" w:rsidRPr="007501E8" w:rsidRDefault="00AF5618" w:rsidP="00AF5618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รายการที่ไม่สามารถปันส่วนได้ส่วนใหญ่เป็นรายการทรัพย์สินสำนักงานใหญ่ ค่าใช้จ่ายสำนักงานใหญ่ และสินทรัพย์หรือหนี้สินภาษีเงินได้</w:t>
      </w:r>
    </w:p>
    <w:p w14:paraId="6AFDBAD5" w14:textId="77777777" w:rsidR="00AF5618" w:rsidRPr="007501E8" w:rsidRDefault="00AF5618" w:rsidP="00AF5618">
      <w:pPr>
        <w:spacing w:line="240" w:lineRule="auto"/>
        <w:ind w:left="518"/>
        <w:jc w:val="thaiDistribute"/>
        <w:rPr>
          <w:rFonts w:ascii="Cordia New" w:hAnsi="Cordia New" w:cs="Cordia New"/>
          <w:sz w:val="28"/>
          <w:szCs w:val="28"/>
        </w:rPr>
      </w:pPr>
    </w:p>
    <w:p w14:paraId="4F1F9B48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</w:rPr>
        <w:br w:type="page"/>
      </w:r>
    </w:p>
    <w:p w14:paraId="0A94EF2D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0EA858E8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B6781AA" w14:textId="19FC2713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ความสัมพันธ์ที่มีกับบริษัทย่อย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="000B196B" w:rsidRPr="007501E8">
        <w:rPr>
          <w:rFonts w:asciiTheme="majorBidi" w:hAnsiTheme="majorBidi"/>
          <w:sz w:val="28"/>
          <w:szCs w:val="28"/>
          <w:cs/>
        </w:rPr>
        <w:t>บริษัทร่วมและการร่วมค้า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ได้เปิดเผยในหมายเหตุข้อ </w:t>
      </w:r>
      <w:r w:rsidR="000E05D4">
        <w:rPr>
          <w:rFonts w:asciiTheme="majorBidi" w:hAnsiTheme="majorBidi" w:cstheme="majorBidi"/>
          <w:sz w:val="28"/>
          <w:szCs w:val="28"/>
        </w:rPr>
        <w:t>1</w:t>
      </w:r>
      <w:r w:rsidR="00324869">
        <w:rPr>
          <w:rFonts w:asciiTheme="majorBidi" w:hAnsiTheme="majorBidi" w:cstheme="majorBidi"/>
          <w:sz w:val="28"/>
          <w:szCs w:val="28"/>
        </w:rPr>
        <w:t>0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501E8" w:rsidRPr="007501E8">
        <w:rPr>
          <w:rFonts w:asciiTheme="majorBidi" w:hAnsiTheme="majorBidi" w:cstheme="majorBidi"/>
          <w:sz w:val="28"/>
          <w:szCs w:val="28"/>
        </w:rPr>
        <w:t>1</w:t>
      </w:r>
      <w:r w:rsidR="00324869">
        <w:rPr>
          <w:rFonts w:asciiTheme="majorBidi" w:hAnsiTheme="majorBidi" w:cstheme="majorBidi"/>
          <w:sz w:val="28"/>
          <w:szCs w:val="28"/>
        </w:rPr>
        <w:t>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7CE6383C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530"/>
        <w:gridCol w:w="4410"/>
      </w:tblGrid>
      <w:tr w:rsidR="007501E8" w:rsidRPr="007501E8" w14:paraId="03181458" w14:textId="77777777" w:rsidTr="004815B3">
        <w:trPr>
          <w:trHeight w:val="20"/>
          <w:tblHeader/>
        </w:trPr>
        <w:tc>
          <w:tcPr>
            <w:tcW w:w="3348" w:type="dxa"/>
          </w:tcPr>
          <w:p w14:paraId="27086224" w14:textId="77777777" w:rsidR="00AF5618" w:rsidRPr="007501E8" w:rsidRDefault="00AF5618" w:rsidP="004815B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7A9BAC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4410" w:type="dxa"/>
          </w:tcPr>
          <w:p w14:paraId="156FF509" w14:textId="77777777" w:rsidR="00AF5618" w:rsidRPr="007501E8" w:rsidRDefault="00AF5618" w:rsidP="004815B3">
            <w:pPr>
              <w:tabs>
                <w:tab w:val="clear" w:pos="227"/>
              </w:tabs>
              <w:spacing w:line="240" w:lineRule="auto"/>
              <w:ind w:left="162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01E8" w:rsidRPr="007501E8" w14:paraId="1E9BE167" w14:textId="77777777" w:rsidTr="004815B3">
        <w:trPr>
          <w:trHeight w:val="20"/>
          <w:tblHeader/>
        </w:trPr>
        <w:tc>
          <w:tcPr>
            <w:tcW w:w="3348" w:type="dxa"/>
          </w:tcPr>
          <w:p w14:paraId="4DD11EAD" w14:textId="77777777" w:rsidR="00AF5618" w:rsidRPr="007501E8" w:rsidRDefault="00AF5618" w:rsidP="004815B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6A92C13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410" w:type="dxa"/>
          </w:tcPr>
          <w:p w14:paraId="1B0B612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72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501E8" w:rsidRPr="007501E8" w14:paraId="46BCCC08" w14:textId="77777777" w:rsidTr="004815B3">
        <w:trPr>
          <w:trHeight w:val="20"/>
          <w:tblHeader/>
        </w:trPr>
        <w:tc>
          <w:tcPr>
            <w:tcW w:w="3348" w:type="dxa"/>
          </w:tcPr>
          <w:p w14:paraId="5D22EF0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038CBBE" w14:textId="77777777" w:rsidR="00AF5618" w:rsidRPr="007501E8" w:rsidRDefault="00AF5618" w:rsidP="004815B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DECF697" w14:textId="77777777" w:rsidR="00AF5618" w:rsidRPr="007501E8" w:rsidRDefault="00AF5618" w:rsidP="004815B3">
            <w:pPr>
              <w:tabs>
                <w:tab w:val="clear" w:pos="227"/>
              </w:tabs>
              <w:spacing w:line="240" w:lineRule="auto"/>
              <w:ind w:left="72"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501E8" w:rsidRPr="007501E8" w14:paraId="1033888A" w14:textId="77777777" w:rsidTr="004815B3">
        <w:trPr>
          <w:trHeight w:val="20"/>
        </w:trPr>
        <w:tc>
          <w:tcPr>
            <w:tcW w:w="3348" w:type="dxa"/>
          </w:tcPr>
          <w:p w14:paraId="38CD1E9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นาย ทองมา วิจิตรพงศ์พันธุ์</w:t>
            </w:r>
          </w:p>
        </w:tc>
        <w:tc>
          <w:tcPr>
            <w:tcW w:w="1530" w:type="dxa"/>
          </w:tcPr>
          <w:p w14:paraId="301BF787" w14:textId="77777777" w:rsidR="00AF5618" w:rsidRPr="007501E8" w:rsidRDefault="00AF5618" w:rsidP="004815B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BF3BA01" w14:textId="1F4B68B4" w:rsidR="00AF5618" w:rsidRPr="007501E8" w:rsidRDefault="00AF5618" w:rsidP="004815B3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เป็นผู้ถือหุ้นรายใหญ่ ถือหุ้นในบริษัทตั้งแต่ร้อยละ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ขึ้นไปและเป็นกรรมการของบริษัท</w:t>
            </w:r>
          </w:p>
        </w:tc>
      </w:tr>
      <w:tr w:rsidR="007501E8" w:rsidRPr="007501E8" w14:paraId="03B5108E" w14:textId="77777777" w:rsidTr="004815B3">
        <w:trPr>
          <w:trHeight w:val="20"/>
        </w:trPr>
        <w:tc>
          <w:tcPr>
            <w:tcW w:w="3348" w:type="dxa"/>
          </w:tcPr>
          <w:p w14:paraId="2409D73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 ซี ที จำกัด</w:t>
            </w:r>
          </w:p>
        </w:tc>
        <w:tc>
          <w:tcPr>
            <w:tcW w:w="1530" w:type="dxa"/>
          </w:tcPr>
          <w:p w14:paraId="28935FCF" w14:textId="77777777" w:rsidR="00AF5618" w:rsidRPr="007501E8" w:rsidRDefault="00AF5618" w:rsidP="004815B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8CF4C76" w14:textId="77777777" w:rsidR="00AF5618" w:rsidRPr="007501E8" w:rsidRDefault="00AF5618" w:rsidP="004815B3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F5618" w:rsidRPr="007501E8" w14:paraId="7B19CB34" w14:textId="77777777" w:rsidTr="004815B3">
        <w:trPr>
          <w:trHeight w:val="20"/>
        </w:trPr>
        <w:tc>
          <w:tcPr>
            <w:tcW w:w="3348" w:type="dxa"/>
          </w:tcPr>
          <w:p w14:paraId="5448C83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0735BB67" w14:textId="77777777" w:rsidR="00AF5618" w:rsidRPr="007501E8" w:rsidRDefault="00AF5618" w:rsidP="004815B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3631498" w14:textId="77777777" w:rsidR="00AF5618" w:rsidRPr="007501E8" w:rsidRDefault="00AF5618" w:rsidP="004815B3">
            <w:pPr>
              <w:tabs>
                <w:tab w:val="clear" w:pos="227"/>
              </w:tabs>
              <w:spacing w:line="240" w:lineRule="auto"/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27958EBE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4"/>
        <w:gridCol w:w="1130"/>
        <w:gridCol w:w="269"/>
        <w:gridCol w:w="1094"/>
        <w:gridCol w:w="269"/>
        <w:gridCol w:w="1078"/>
        <w:gridCol w:w="256"/>
        <w:gridCol w:w="1032"/>
      </w:tblGrid>
      <w:tr w:rsidR="007501E8" w:rsidRPr="007501E8" w14:paraId="57EB78CA" w14:textId="77777777" w:rsidTr="003B5787">
        <w:tc>
          <w:tcPr>
            <w:tcW w:w="2174" w:type="pct"/>
          </w:tcPr>
          <w:p w14:paraId="2F91C47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74" w:type="pct"/>
            <w:gridSpan w:val="3"/>
          </w:tcPr>
          <w:p w14:paraId="062A36D0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1C858489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pct"/>
            <w:gridSpan w:val="3"/>
          </w:tcPr>
          <w:p w14:paraId="493A2D5F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1E8" w:rsidRPr="007501E8" w14:paraId="611ED7E1" w14:textId="77777777" w:rsidTr="003B5787">
        <w:tc>
          <w:tcPr>
            <w:tcW w:w="2174" w:type="pct"/>
          </w:tcPr>
          <w:p w14:paraId="7F85D112" w14:textId="3D0FF6E5" w:rsidR="00A21DFC" w:rsidRPr="007501E8" w:rsidRDefault="00A21DFC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23" w:type="pct"/>
            <w:vAlign w:val="center"/>
          </w:tcPr>
          <w:p w14:paraId="4BB28AC3" w14:textId="6FF54D13" w:rsidR="00A21DFC" w:rsidRPr="007501E8" w:rsidRDefault="007501E8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" w:type="pct"/>
            <w:vAlign w:val="center"/>
          </w:tcPr>
          <w:p w14:paraId="1B8231FC" w14:textId="77777777" w:rsidR="00A21DFC" w:rsidRPr="007501E8" w:rsidRDefault="00A21DFC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 w14:paraId="6CC44D89" w14:textId="3C282240" w:rsidR="00A21DFC" w:rsidRPr="007501E8" w:rsidRDefault="007501E8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41DF7B6D" w14:textId="77777777" w:rsidR="00A21DFC" w:rsidRPr="007501E8" w:rsidRDefault="00A21DFC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vAlign w:val="center"/>
          </w:tcPr>
          <w:p w14:paraId="358EEBC6" w14:textId="2DA6325F" w:rsidR="00A21DFC" w:rsidRPr="007501E8" w:rsidRDefault="007501E8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pct"/>
            <w:vAlign w:val="center"/>
          </w:tcPr>
          <w:p w14:paraId="46F7E957" w14:textId="77777777" w:rsidR="00A21DFC" w:rsidRPr="007501E8" w:rsidRDefault="00A21DFC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vAlign w:val="center"/>
          </w:tcPr>
          <w:p w14:paraId="2FBF835A" w14:textId="4FBF63D6" w:rsidR="00A21DFC" w:rsidRPr="007501E8" w:rsidRDefault="007501E8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601F5CAD" w14:textId="77777777" w:rsidTr="003B5787">
        <w:tc>
          <w:tcPr>
            <w:tcW w:w="2174" w:type="pct"/>
          </w:tcPr>
          <w:p w14:paraId="774CB7D0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6" w:type="pct"/>
            <w:gridSpan w:val="7"/>
          </w:tcPr>
          <w:p w14:paraId="5534A80A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0450A656" w14:textId="77777777" w:rsidTr="003B5787">
        <w:tc>
          <w:tcPr>
            <w:tcW w:w="2174" w:type="pct"/>
          </w:tcPr>
          <w:p w14:paraId="2E3338E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3" w:type="pct"/>
          </w:tcPr>
          <w:p w14:paraId="7E1AF0D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A979DFC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5594B9DE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5AB5403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58C2D32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452C4841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</w:tcPr>
          <w:p w14:paraId="4EDCB676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77B734D3" w14:textId="77777777" w:rsidTr="003B5787">
        <w:tc>
          <w:tcPr>
            <w:tcW w:w="2174" w:type="pct"/>
          </w:tcPr>
          <w:p w14:paraId="2509E013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23" w:type="pct"/>
          </w:tcPr>
          <w:p w14:paraId="06E6008A" w14:textId="257E6571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0AF541F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213B06A0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079E809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0FC79F27" w14:textId="35B19E45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41" w:type="pct"/>
          </w:tcPr>
          <w:p w14:paraId="783154A3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</w:tcPr>
          <w:p w14:paraId="1788D745" w14:textId="0F475A6C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  <w:tr w:rsidR="007501E8" w:rsidRPr="007501E8" w14:paraId="42557C61" w14:textId="77777777" w:rsidTr="003B5787">
        <w:tc>
          <w:tcPr>
            <w:tcW w:w="2174" w:type="pct"/>
          </w:tcPr>
          <w:p w14:paraId="4A727CC9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23" w:type="pct"/>
          </w:tcPr>
          <w:p w14:paraId="252A07DC" w14:textId="7D065B51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87C386B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308D553C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90BBC02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12387112" w14:textId="12BAC3FF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706A4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41" w:type="pct"/>
          </w:tcPr>
          <w:p w14:paraId="1A5678F0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</w:tcPr>
          <w:p w14:paraId="026A47EA" w14:textId="202DF877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706A4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7501E8" w:rsidRPr="007501E8" w14:paraId="7C8D2046" w14:textId="77777777" w:rsidTr="003B5787">
        <w:tc>
          <w:tcPr>
            <w:tcW w:w="2174" w:type="pct"/>
          </w:tcPr>
          <w:p w14:paraId="64915AB2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623" w:type="pct"/>
          </w:tcPr>
          <w:p w14:paraId="37515E1E" w14:textId="77EA2643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7947D9D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26A3CC46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4E063E8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5F65AA40" w14:textId="7558B6B7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141" w:type="pct"/>
          </w:tcPr>
          <w:p w14:paraId="5A41338A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</w:tcPr>
          <w:p w14:paraId="12630A41" w14:textId="32DDEBDB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7501E8" w:rsidRPr="007501E8" w14:paraId="41CF3C6D" w14:textId="77777777" w:rsidTr="003B5787">
        <w:tc>
          <w:tcPr>
            <w:tcW w:w="2174" w:type="pct"/>
          </w:tcPr>
          <w:p w14:paraId="4D1C1444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" w:type="pct"/>
          </w:tcPr>
          <w:p w14:paraId="494251D7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104A767B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</w:tcPr>
          <w:p w14:paraId="13B00A34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6384253C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5F955F6A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</w:tcPr>
          <w:p w14:paraId="007A3F93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6CE5AA9D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501E8" w:rsidRPr="007501E8" w14:paraId="4D82A5C5" w14:textId="77777777" w:rsidTr="003B5787">
        <w:tc>
          <w:tcPr>
            <w:tcW w:w="2174" w:type="pct"/>
          </w:tcPr>
          <w:p w14:paraId="464DFC7C" w14:textId="5188564E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  <w:r w:rsidRPr="007501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23" w:type="pct"/>
          </w:tcPr>
          <w:p w14:paraId="38DC078D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C1A7247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4D9F07A0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8F46C73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03F16421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E9AEC20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8" w:type="pct"/>
          </w:tcPr>
          <w:p w14:paraId="786172EB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6A2E95D0" w14:textId="77777777" w:rsidTr="003B5787">
        <w:tc>
          <w:tcPr>
            <w:tcW w:w="2174" w:type="pct"/>
          </w:tcPr>
          <w:p w14:paraId="2A0D5783" w14:textId="1197D91B" w:rsidR="007501E8" w:rsidRPr="007501E8" w:rsidRDefault="007501E8" w:rsidP="007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623" w:type="pct"/>
          </w:tcPr>
          <w:p w14:paraId="5CE3160E" w14:textId="649B250B" w:rsidR="007501E8" w:rsidRPr="007501E8" w:rsidRDefault="007501E8" w:rsidP="007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48" w:type="pct"/>
          </w:tcPr>
          <w:p w14:paraId="0ED1EC48" w14:textId="77777777" w:rsidR="007501E8" w:rsidRPr="007501E8" w:rsidRDefault="007501E8" w:rsidP="00750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26624DCA" w14:textId="4443D079" w:rsidR="007501E8" w:rsidRPr="007501E8" w:rsidRDefault="007501E8" w:rsidP="00750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44F0ABD" w14:textId="77777777" w:rsidR="007501E8" w:rsidRPr="007501E8" w:rsidRDefault="007501E8" w:rsidP="00750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075BABA9" w14:textId="3B1E1FE3" w:rsidR="007501E8" w:rsidRPr="007501E8" w:rsidRDefault="007501E8" w:rsidP="007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41" w:type="pct"/>
          </w:tcPr>
          <w:p w14:paraId="62D5324E" w14:textId="77777777" w:rsidR="007501E8" w:rsidRPr="007501E8" w:rsidRDefault="007501E8" w:rsidP="00750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8" w:type="pct"/>
          </w:tcPr>
          <w:p w14:paraId="27F7D838" w14:textId="36342127" w:rsidR="007501E8" w:rsidRPr="007501E8" w:rsidRDefault="007501E8" w:rsidP="00750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1E8" w:rsidRPr="007501E8" w14:paraId="61D921DF" w14:textId="77777777" w:rsidTr="003B5787">
        <w:tc>
          <w:tcPr>
            <w:tcW w:w="2174" w:type="pct"/>
          </w:tcPr>
          <w:p w14:paraId="281E4EE9" w14:textId="2E458CF1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623" w:type="pct"/>
          </w:tcPr>
          <w:p w14:paraId="2DC5FA0B" w14:textId="4B312238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4088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" w:type="pct"/>
          </w:tcPr>
          <w:p w14:paraId="1F1630B8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3157C994" w14:textId="0B58D431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48" w:type="pct"/>
          </w:tcPr>
          <w:p w14:paraId="0FDCF83A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2B2B8B29" w14:textId="33E545C2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41" w:type="pct"/>
          </w:tcPr>
          <w:p w14:paraId="40865F50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</w:tcPr>
          <w:p w14:paraId="7E035B79" w14:textId="3DE21F84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501E8" w:rsidRPr="007501E8" w14:paraId="0C14A283" w14:textId="77777777" w:rsidTr="003B5787">
        <w:tc>
          <w:tcPr>
            <w:tcW w:w="2174" w:type="pct"/>
          </w:tcPr>
          <w:p w14:paraId="61F55E06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" w:type="pct"/>
          </w:tcPr>
          <w:p w14:paraId="1D24E93E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2C14B9EE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</w:tcPr>
          <w:p w14:paraId="322DA119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1B8A1A6B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1C2448A6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</w:tcPr>
          <w:p w14:paraId="3703D09D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2866D561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501E8" w:rsidRPr="007501E8" w14:paraId="062A875A" w14:textId="77777777" w:rsidTr="003B5787">
        <w:tc>
          <w:tcPr>
            <w:tcW w:w="2174" w:type="pct"/>
          </w:tcPr>
          <w:p w14:paraId="0EAB3EE1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23" w:type="pct"/>
          </w:tcPr>
          <w:p w14:paraId="5A97F58F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2B45528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2B3389B8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337156F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233E2901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22B7D193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</w:tcPr>
          <w:p w14:paraId="00EFAF73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501E8" w:rsidRPr="007501E8" w14:paraId="2E53B4E3" w14:textId="77777777" w:rsidTr="003B5787">
        <w:tc>
          <w:tcPr>
            <w:tcW w:w="2174" w:type="pct"/>
            <w:shd w:val="clear" w:color="auto" w:fill="auto"/>
          </w:tcPr>
          <w:p w14:paraId="2897407E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23" w:type="pct"/>
          </w:tcPr>
          <w:p w14:paraId="4D91FAF8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455EACC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1F1D8F72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C14BB4A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5261EC89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11BC17C4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</w:tcPr>
          <w:p w14:paraId="77E8856E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52A2DE27" w14:textId="77777777" w:rsidTr="003B5787">
        <w:tc>
          <w:tcPr>
            <w:tcW w:w="2174" w:type="pct"/>
          </w:tcPr>
          <w:p w14:paraId="71F864A9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ผลประโยชน์ระยะสั้นของพนักงาน</w:t>
            </w:r>
          </w:p>
          <w:p w14:paraId="5C4F3FE8" w14:textId="58F9A1D6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     </w:t>
            </w:r>
            <w:r w:rsidRPr="007501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(รวมค่าตอบแทนกรรมการ)</w:t>
            </w:r>
          </w:p>
        </w:tc>
        <w:tc>
          <w:tcPr>
            <w:tcW w:w="623" w:type="pct"/>
            <w:shd w:val="clear" w:color="auto" w:fill="auto"/>
          </w:tcPr>
          <w:p w14:paraId="0712693A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538025" w14:textId="43CE5196" w:rsidR="004954B9" w:rsidRPr="007501E8" w:rsidRDefault="00FB6C36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148" w:type="pct"/>
            <w:shd w:val="clear" w:color="auto" w:fill="auto"/>
          </w:tcPr>
          <w:p w14:paraId="0967F59E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1F76D6F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4670A2" w14:textId="2FC8C42D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8" w:type="pct"/>
            <w:shd w:val="clear" w:color="auto" w:fill="auto"/>
          </w:tcPr>
          <w:p w14:paraId="4D5BE692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676F011A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A94248" w14:textId="7F8199D7" w:rsidR="004954B9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41" w:type="pct"/>
          </w:tcPr>
          <w:p w14:paraId="4D60BCCA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</w:tcPr>
          <w:p w14:paraId="7D7BEE9C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377C29" w14:textId="53519C86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7501E8" w:rsidRPr="007501E8" w14:paraId="25BDF654" w14:textId="77777777" w:rsidTr="003B5787">
        <w:trPr>
          <w:trHeight w:val="380"/>
        </w:trPr>
        <w:tc>
          <w:tcPr>
            <w:tcW w:w="2174" w:type="pct"/>
            <w:shd w:val="clear" w:color="auto" w:fill="auto"/>
          </w:tcPr>
          <w:p w14:paraId="4D314CEB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623" w:type="pct"/>
            <w:shd w:val="clear" w:color="auto" w:fill="auto"/>
          </w:tcPr>
          <w:p w14:paraId="7760A989" w14:textId="5D1CB963" w:rsidR="003706A4" w:rsidRPr="007501E8" w:rsidRDefault="00FB6C36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5254E8A0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E6D25B5" w14:textId="19855EF6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5C4C5397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72FA297" w14:textId="451E2AFB" w:rsidR="003706A4" w:rsidRPr="007501E8" w:rsidRDefault="00FB6C36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" w:type="pct"/>
          </w:tcPr>
          <w:p w14:paraId="797D79C8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</w:tcPr>
          <w:p w14:paraId="5DB5E278" w14:textId="209AD7E6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501E8" w:rsidRPr="007501E8" w14:paraId="5908A19D" w14:textId="77777777" w:rsidTr="003B5787">
        <w:tc>
          <w:tcPr>
            <w:tcW w:w="2174" w:type="pct"/>
            <w:shd w:val="clear" w:color="auto" w:fill="FFFFFF"/>
          </w:tcPr>
          <w:p w14:paraId="039FBB1A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98BF8" w14:textId="163D34C5" w:rsidR="003706A4" w:rsidRPr="007501E8" w:rsidRDefault="00FB6C36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148" w:type="pct"/>
            <w:shd w:val="clear" w:color="auto" w:fill="auto"/>
          </w:tcPr>
          <w:p w14:paraId="31DB736C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7D744" w14:textId="035E9FC7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148" w:type="pct"/>
            <w:shd w:val="clear" w:color="auto" w:fill="auto"/>
          </w:tcPr>
          <w:p w14:paraId="3B3A2E29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9A84C" w14:textId="0FF7AA88" w:rsidR="003706A4" w:rsidRPr="007501E8" w:rsidRDefault="00FB6C36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141" w:type="pct"/>
          </w:tcPr>
          <w:p w14:paraId="078A3771" w14:textId="77777777" w:rsidR="003706A4" w:rsidRPr="007501E8" w:rsidRDefault="003706A4" w:rsidP="00370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C7D96A2" w14:textId="3D6F23B7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</w:p>
        </w:tc>
      </w:tr>
    </w:tbl>
    <w:p w14:paraId="3AFBFBEE" w14:textId="77777777" w:rsidR="003B5787" w:rsidRDefault="003B5787"/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7"/>
        <w:gridCol w:w="1169"/>
        <w:gridCol w:w="270"/>
        <w:gridCol w:w="1081"/>
        <w:gridCol w:w="270"/>
        <w:gridCol w:w="989"/>
        <w:gridCol w:w="270"/>
        <w:gridCol w:w="1076"/>
      </w:tblGrid>
      <w:tr w:rsidR="00357583" w:rsidRPr="007501E8" w14:paraId="47EF7499" w14:textId="77777777" w:rsidTr="003B5787">
        <w:tc>
          <w:tcPr>
            <w:tcW w:w="2175" w:type="pct"/>
            <w:shd w:val="clear" w:color="auto" w:fill="FFFFFF"/>
          </w:tcPr>
          <w:p w14:paraId="5F90C91E" w14:textId="0D4F7458" w:rsidR="00357583" w:rsidRPr="007501E8" w:rsidRDefault="00357583" w:rsidP="0035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2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ยอดคงเหลือกับบุคคลหรือกิจการ</w:t>
            </w:r>
          </w:p>
        </w:tc>
        <w:tc>
          <w:tcPr>
            <w:tcW w:w="1388" w:type="pct"/>
            <w:gridSpan w:val="3"/>
            <w:shd w:val="clear" w:color="auto" w:fill="auto"/>
          </w:tcPr>
          <w:p w14:paraId="50759C89" w14:textId="5D7249E3" w:rsidR="00357583" w:rsidRPr="007501E8" w:rsidRDefault="00357583" w:rsidP="0035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4B031673" w14:textId="77777777" w:rsidR="00357583" w:rsidRPr="007501E8" w:rsidRDefault="00357583" w:rsidP="0035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pct"/>
            <w:gridSpan w:val="3"/>
            <w:shd w:val="clear" w:color="auto" w:fill="auto"/>
          </w:tcPr>
          <w:p w14:paraId="3C9F5793" w14:textId="485C72DC" w:rsidR="00357583" w:rsidRPr="007501E8" w:rsidRDefault="00357583" w:rsidP="0035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7583" w:rsidRPr="007501E8" w14:paraId="486B3725" w14:textId="77777777" w:rsidTr="003B5787">
        <w:tc>
          <w:tcPr>
            <w:tcW w:w="2175" w:type="pct"/>
            <w:shd w:val="clear" w:color="auto" w:fill="FFFFFF"/>
          </w:tcPr>
          <w:p w14:paraId="4FF31CAD" w14:textId="3C2F0CEA" w:rsidR="00357583" w:rsidRPr="007501E8" w:rsidRDefault="00357583" w:rsidP="0035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6E2D7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6E2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เกี่ยวข้องกัน ณ วันที่</w:t>
            </w:r>
            <w:r w:rsidRPr="006E2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6E2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644" w:type="pct"/>
            <w:shd w:val="clear" w:color="auto" w:fill="auto"/>
          </w:tcPr>
          <w:p w14:paraId="3C9FE5CD" w14:textId="593E5040" w:rsidR="00357583" w:rsidRPr="00357583" w:rsidRDefault="00357583" w:rsidP="0035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5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9" w:type="pct"/>
            <w:shd w:val="clear" w:color="auto" w:fill="auto"/>
          </w:tcPr>
          <w:p w14:paraId="5D3FB1DA" w14:textId="77777777" w:rsidR="00357583" w:rsidRPr="007501E8" w:rsidRDefault="00357583" w:rsidP="0035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6F96E3DD" w14:textId="3765E045" w:rsidR="00357583" w:rsidRPr="007501E8" w:rsidRDefault="00357583" w:rsidP="0035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5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0AB0962A" w14:textId="77777777" w:rsidR="00357583" w:rsidRPr="007501E8" w:rsidRDefault="00357583" w:rsidP="0035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337D8CEB" w14:textId="471CB186" w:rsidR="00357583" w:rsidRDefault="00357583" w:rsidP="0035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5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9" w:type="pct"/>
          </w:tcPr>
          <w:p w14:paraId="7293EE08" w14:textId="77777777" w:rsidR="00357583" w:rsidRPr="007501E8" w:rsidRDefault="00357583" w:rsidP="0035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4" w:type="pct"/>
          </w:tcPr>
          <w:p w14:paraId="301FA0DE" w14:textId="411930B5" w:rsidR="00357583" w:rsidRPr="00357583" w:rsidRDefault="00357583" w:rsidP="0035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5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57583" w:rsidRPr="007501E8" w14:paraId="172F2C61" w14:textId="77777777" w:rsidTr="00357583">
        <w:tc>
          <w:tcPr>
            <w:tcW w:w="2175" w:type="pct"/>
            <w:shd w:val="clear" w:color="auto" w:fill="FFFFFF"/>
          </w:tcPr>
          <w:p w14:paraId="5EB97C31" w14:textId="77777777" w:rsidR="00357583" w:rsidRPr="007501E8" w:rsidRDefault="00357583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5" w:type="pct"/>
            <w:gridSpan w:val="7"/>
            <w:shd w:val="clear" w:color="auto" w:fill="auto"/>
          </w:tcPr>
          <w:p w14:paraId="789214A6" w14:textId="47B35C06" w:rsidR="00357583" w:rsidRPr="007501E8" w:rsidRDefault="00EB771C" w:rsidP="00EB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E2D73" w:rsidRPr="007501E8" w14:paraId="543115EE" w14:textId="77777777" w:rsidTr="003B578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175" w:type="pct"/>
          </w:tcPr>
          <w:p w14:paraId="68895492" w14:textId="777F4763" w:rsidR="003D6739" w:rsidRPr="007501E8" w:rsidRDefault="003D673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44" w:type="pct"/>
          </w:tcPr>
          <w:p w14:paraId="777E532E" w14:textId="77777777" w:rsidR="003D6739" w:rsidRPr="007501E8" w:rsidRDefault="003D673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444A0C5D" w14:textId="77777777" w:rsidR="003D6739" w:rsidRPr="007501E8" w:rsidRDefault="003D673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67C920FA" w14:textId="77777777" w:rsidR="003D6739" w:rsidRPr="007501E8" w:rsidRDefault="003D673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2A0304D1" w14:textId="77777777" w:rsidR="003D6739" w:rsidRPr="007501E8" w:rsidRDefault="003D673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</w:tcPr>
          <w:p w14:paraId="50DC9247" w14:textId="77777777" w:rsidR="003D6739" w:rsidRPr="007501E8" w:rsidRDefault="003D673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38E48B28" w14:textId="77777777" w:rsidR="003D6739" w:rsidRPr="007501E8" w:rsidRDefault="003D673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32BB3D72" w14:textId="77777777" w:rsidR="003D6739" w:rsidRPr="007501E8" w:rsidRDefault="003D673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26AE" w:rsidRPr="007501E8" w14:paraId="5757F73F" w14:textId="77777777" w:rsidTr="003B578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175" w:type="pct"/>
          </w:tcPr>
          <w:p w14:paraId="1E090241" w14:textId="7ADE2D3F" w:rsidR="00E826AE" w:rsidRPr="007501E8" w:rsidRDefault="00E826AE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5AA84563" w14:textId="7A472112" w:rsidR="00E826AE" w:rsidRPr="009928DE" w:rsidRDefault="00E826AE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28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47AD5A3" w14:textId="77777777" w:rsidR="00E826AE" w:rsidRPr="007501E8" w:rsidRDefault="00E826AE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77628C8D" w14:textId="68034341" w:rsidR="00E826AE" w:rsidRPr="009928DE" w:rsidRDefault="00E826AE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28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AB70239" w14:textId="77777777" w:rsidR="00E826AE" w:rsidRPr="007501E8" w:rsidRDefault="00E826AE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</w:tcPr>
          <w:p w14:paraId="79DD0810" w14:textId="2D98C681" w:rsidR="00E826AE" w:rsidRPr="00E826AE" w:rsidRDefault="00E826AE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26AE">
              <w:rPr>
                <w:rFonts w:asciiTheme="majorBidi" w:hAnsiTheme="majorBidi" w:cstheme="majorBidi"/>
                <w:sz w:val="28"/>
                <w:szCs w:val="28"/>
              </w:rPr>
              <w:t>3,115</w:t>
            </w:r>
          </w:p>
        </w:tc>
        <w:tc>
          <w:tcPr>
            <w:tcW w:w="149" w:type="pct"/>
          </w:tcPr>
          <w:p w14:paraId="2F8B5955" w14:textId="77777777" w:rsidR="00E826AE" w:rsidRPr="007501E8" w:rsidRDefault="00E826AE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0FEECDC0" w14:textId="13ED5E04" w:rsidR="00E826AE" w:rsidRPr="00E826AE" w:rsidRDefault="00E826AE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26AE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</w:tr>
      <w:tr w:rsidR="00E826AE" w:rsidRPr="007501E8" w14:paraId="04C0BE52" w14:textId="77777777" w:rsidTr="003B578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175" w:type="pct"/>
          </w:tcPr>
          <w:p w14:paraId="6F1CCFCA" w14:textId="0BA26F46" w:rsidR="00E826AE" w:rsidRPr="007501E8" w:rsidRDefault="00E826AE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3F5C5ECF" w14:textId="6041A197" w:rsidR="00E826AE" w:rsidRPr="00E826AE" w:rsidRDefault="00E826AE" w:rsidP="00E8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26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9" w:type="pct"/>
          </w:tcPr>
          <w:p w14:paraId="55AE10BA" w14:textId="77777777" w:rsidR="00E826AE" w:rsidRPr="007501E8" w:rsidRDefault="00E826AE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1C48E22" w14:textId="64E0F2ED" w:rsidR="00E826AE" w:rsidRPr="009928DE" w:rsidRDefault="00E826AE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28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3C8D6AAB" w14:textId="77777777" w:rsidR="00E826AE" w:rsidRPr="007501E8" w:rsidRDefault="00E826AE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1842046E" w14:textId="59040B51" w:rsidR="00E826AE" w:rsidRPr="00E826AE" w:rsidRDefault="00E826AE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9" w:type="pct"/>
          </w:tcPr>
          <w:p w14:paraId="37B0AF6D" w14:textId="77777777" w:rsidR="00E826AE" w:rsidRPr="007501E8" w:rsidRDefault="00E826AE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046BCAC" w14:textId="143C7089" w:rsidR="00E826AE" w:rsidRPr="009928DE" w:rsidRDefault="00E826AE" w:rsidP="00E8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28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2D73" w:rsidRPr="007501E8" w14:paraId="53FD5F26" w14:textId="77777777" w:rsidTr="003B578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175" w:type="pct"/>
          </w:tcPr>
          <w:p w14:paraId="7D902E07" w14:textId="4667AD5C" w:rsidR="00AF5618" w:rsidRPr="00E826AE" w:rsidRDefault="00E826AE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6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F42BB2E" w14:textId="19B60F35" w:rsidR="00AF5618" w:rsidRPr="007501E8" w:rsidRDefault="00357583" w:rsidP="0035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32" w:right="-15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9" w:type="pct"/>
          </w:tcPr>
          <w:p w14:paraId="5E13984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0C570A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17E70A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AB3CDC6" w14:textId="42F8FC0B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47ADE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826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49" w:type="pct"/>
          </w:tcPr>
          <w:p w14:paraId="2EE9CD0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A6AF31C" w14:textId="23E615AB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621</w:t>
            </w:r>
          </w:p>
        </w:tc>
      </w:tr>
    </w:tbl>
    <w:p w14:paraId="3A3816D0" w14:textId="77777777" w:rsidR="00AF5618" w:rsidRPr="00B706BC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9222" w:type="dxa"/>
        <w:tblInd w:w="558" w:type="dxa"/>
        <w:tblLook w:val="04A0" w:firstRow="1" w:lastRow="0" w:firstColumn="1" w:lastColumn="0" w:noHBand="0" w:noVBand="1"/>
      </w:tblPr>
      <w:tblGrid>
        <w:gridCol w:w="2250"/>
        <w:gridCol w:w="1266"/>
        <w:gridCol w:w="235"/>
        <w:gridCol w:w="1205"/>
        <w:gridCol w:w="235"/>
        <w:gridCol w:w="1205"/>
        <w:gridCol w:w="235"/>
        <w:gridCol w:w="1180"/>
        <w:gridCol w:w="235"/>
        <w:gridCol w:w="1176"/>
      </w:tblGrid>
      <w:tr w:rsidR="007501E8" w:rsidRPr="007501E8" w14:paraId="1AB32C90" w14:textId="77777777" w:rsidTr="004815B3">
        <w:trPr>
          <w:tblHeader/>
        </w:trPr>
        <w:tc>
          <w:tcPr>
            <w:tcW w:w="2250" w:type="dxa"/>
            <w:shd w:val="clear" w:color="auto" w:fill="auto"/>
          </w:tcPr>
          <w:p w14:paraId="14CFF38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3" w:name="_Hlk31393912"/>
          </w:p>
        </w:tc>
        <w:tc>
          <w:tcPr>
            <w:tcW w:w="1266" w:type="dxa"/>
            <w:shd w:val="clear" w:color="auto" w:fill="auto"/>
            <w:vAlign w:val="bottom"/>
          </w:tcPr>
          <w:p w14:paraId="08BDF38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</w:tcPr>
          <w:p w14:paraId="7A3392E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1" w:type="dxa"/>
            <w:gridSpan w:val="7"/>
            <w:shd w:val="clear" w:color="auto" w:fill="auto"/>
          </w:tcPr>
          <w:p w14:paraId="279859A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3"/>
      <w:tr w:rsidR="007501E8" w:rsidRPr="007501E8" w14:paraId="1392FD58" w14:textId="77777777" w:rsidTr="004815B3">
        <w:trPr>
          <w:tblHeader/>
        </w:trPr>
        <w:tc>
          <w:tcPr>
            <w:tcW w:w="2250" w:type="dxa"/>
            <w:shd w:val="clear" w:color="auto" w:fill="auto"/>
          </w:tcPr>
          <w:p w14:paraId="66C1573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23AEC9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49920A2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29C831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495CD12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8D1BFC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1B745F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1F047E5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A7050B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1D42B6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7501E8" w:rsidRPr="007501E8" w14:paraId="503115E2" w14:textId="77777777" w:rsidTr="004815B3">
        <w:trPr>
          <w:tblHeader/>
        </w:trPr>
        <w:tc>
          <w:tcPr>
            <w:tcW w:w="2250" w:type="dxa"/>
            <w:shd w:val="clear" w:color="auto" w:fill="auto"/>
          </w:tcPr>
          <w:p w14:paraId="090DDF68" w14:textId="4DB3224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r w:rsidR="003D6739" w:rsidRPr="007501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440425D" w14:textId="26D33041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F5618"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F5618"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14:paraId="603EE2B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78C8D46" w14:textId="0F9FFC2D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5618"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F5618"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5" w:type="dxa"/>
            <w:shd w:val="clear" w:color="auto" w:fill="auto"/>
          </w:tcPr>
          <w:p w14:paraId="1614ADD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25EE5A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D9D26D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0E8B50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14:paraId="4A7628D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20A4CCD" w14:textId="01994EDA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F5618"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F5618"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501E8" w:rsidRPr="007501E8" w14:paraId="510D6191" w14:textId="77777777" w:rsidTr="004815B3">
        <w:trPr>
          <w:tblHeader/>
        </w:trPr>
        <w:tc>
          <w:tcPr>
            <w:tcW w:w="2250" w:type="dxa"/>
            <w:shd w:val="clear" w:color="auto" w:fill="auto"/>
          </w:tcPr>
          <w:p w14:paraId="06216EE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BA8215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14:paraId="0C13811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1" w:type="dxa"/>
            <w:gridSpan w:val="7"/>
            <w:shd w:val="clear" w:color="auto" w:fill="auto"/>
          </w:tcPr>
          <w:p w14:paraId="634B0BB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38DAE5A1" w14:textId="77777777" w:rsidTr="004815B3">
        <w:tc>
          <w:tcPr>
            <w:tcW w:w="2250" w:type="dxa"/>
            <w:shd w:val="clear" w:color="auto" w:fill="auto"/>
            <w:vAlign w:val="bottom"/>
          </w:tcPr>
          <w:p w14:paraId="0964DBB5" w14:textId="14EF04F8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D4D750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1F8FC2A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92B0ED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3E4C18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9E0D15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0CD235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8D1CE2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3DE3FE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304742D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191778B8" w14:textId="77777777" w:rsidTr="004815B3">
        <w:tc>
          <w:tcPr>
            <w:tcW w:w="2250" w:type="dxa"/>
            <w:shd w:val="clear" w:color="auto" w:fill="auto"/>
          </w:tcPr>
          <w:p w14:paraId="40A8109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A90D55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7155EAD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81FDBD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942239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95D540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C6DF63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18AD1F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5A545C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707379E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72FF2F71" w14:textId="77777777" w:rsidTr="004815B3">
        <w:tc>
          <w:tcPr>
            <w:tcW w:w="2250" w:type="dxa"/>
            <w:shd w:val="clear" w:color="auto" w:fill="auto"/>
          </w:tcPr>
          <w:p w14:paraId="347EE583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7501E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ให้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กู้ยืมระยะสั้น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337B50D" w14:textId="7A25BB31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706A4"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0B295AC4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C8BB6AB" w14:textId="008EE609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706A4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235" w:type="dxa"/>
            <w:shd w:val="clear" w:color="auto" w:fill="auto"/>
          </w:tcPr>
          <w:p w14:paraId="26EBA810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99B3239" w14:textId="3DB42899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3706A4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35" w:type="dxa"/>
            <w:shd w:val="clear" w:color="auto" w:fill="auto"/>
          </w:tcPr>
          <w:p w14:paraId="11E28855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3A94CD44" w14:textId="1A5788CA" w:rsidR="003706A4" w:rsidRPr="007501E8" w:rsidRDefault="00FB6C36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706A4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79937FDE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2A9D6382" w14:textId="17A589FF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706A4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</w:tr>
      <w:tr w:rsidR="007501E8" w:rsidRPr="007501E8" w14:paraId="33782D9D" w14:textId="77777777" w:rsidTr="004815B3">
        <w:tc>
          <w:tcPr>
            <w:tcW w:w="2250" w:type="dxa"/>
            <w:shd w:val="clear" w:color="auto" w:fill="auto"/>
          </w:tcPr>
          <w:p w14:paraId="42CBEB40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40CD0FD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1ABA527A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8FAE09E" w14:textId="5D77DF95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5" w:type="dxa"/>
            <w:shd w:val="clear" w:color="auto" w:fill="auto"/>
          </w:tcPr>
          <w:p w14:paraId="4B88067B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C6D8AE7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176A12D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4F120C58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2707360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2F06D077" w14:textId="7F98A1E2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7501E8" w:rsidRPr="007501E8" w14:paraId="5C07A0EA" w14:textId="77777777" w:rsidTr="004815B3">
        <w:tc>
          <w:tcPr>
            <w:tcW w:w="2250" w:type="dxa"/>
            <w:shd w:val="clear" w:color="auto" w:fill="auto"/>
          </w:tcPr>
          <w:p w14:paraId="247ABC59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39873C8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5A9E8424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033AB" w14:textId="7EDE3D64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3706A4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651</w:t>
            </w:r>
          </w:p>
        </w:tc>
        <w:tc>
          <w:tcPr>
            <w:tcW w:w="235" w:type="dxa"/>
            <w:shd w:val="clear" w:color="auto" w:fill="auto"/>
          </w:tcPr>
          <w:p w14:paraId="500AF1C0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EE9294B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1E1F437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3462D73F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EE849A1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5D72BD" w14:textId="082FEF3D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706A4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927</w:t>
            </w:r>
          </w:p>
        </w:tc>
      </w:tr>
      <w:tr w:rsidR="007501E8" w:rsidRPr="007501E8" w14:paraId="3D0B3DEF" w14:textId="77777777" w:rsidTr="004815B3">
        <w:tc>
          <w:tcPr>
            <w:tcW w:w="2250" w:type="dxa"/>
            <w:shd w:val="clear" w:color="auto" w:fill="auto"/>
          </w:tcPr>
          <w:p w14:paraId="2BB50C32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BA1B62D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65D6B848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5" w:type="dxa"/>
            <w:shd w:val="clear" w:color="auto" w:fill="auto"/>
          </w:tcPr>
          <w:p w14:paraId="79689D7C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3D6E9D80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5" w:type="dxa"/>
            <w:shd w:val="clear" w:color="auto" w:fill="auto"/>
          </w:tcPr>
          <w:p w14:paraId="579D104A" w14:textId="77777777" w:rsidR="003706A4" w:rsidRPr="00B706BC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</w:tcPr>
          <w:p w14:paraId="3F86CA17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</w:tcPr>
          <w:p w14:paraId="31039AB7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72532775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14:paraId="7B1DB08E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501E8" w:rsidRPr="007501E8" w14:paraId="7C3D594D" w14:textId="77777777" w:rsidTr="00C634B4">
        <w:tc>
          <w:tcPr>
            <w:tcW w:w="2250" w:type="dxa"/>
            <w:shd w:val="clear" w:color="auto" w:fill="auto"/>
            <w:vAlign w:val="bottom"/>
          </w:tcPr>
          <w:p w14:paraId="7353C786" w14:textId="021E9BC7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01A4761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3B313D10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B006D25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A681895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5683D495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A7F4AC6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20643DF6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0A9CA67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4CC6A88F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01E8" w:rsidRPr="007501E8" w14:paraId="58819D50" w14:textId="77777777" w:rsidTr="004815B3">
        <w:tc>
          <w:tcPr>
            <w:tcW w:w="2250" w:type="dxa"/>
            <w:shd w:val="clear" w:color="auto" w:fill="auto"/>
          </w:tcPr>
          <w:p w14:paraId="5897D9A1" w14:textId="5F73CDA0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484DCAA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0812442C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FCDFA5E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C0AAC55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0821DF6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AC41B1E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105122F2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3B6579D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554BD044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01E8" w:rsidRPr="007501E8" w14:paraId="0D7B43B4" w14:textId="77777777" w:rsidTr="004815B3">
        <w:tc>
          <w:tcPr>
            <w:tcW w:w="2250" w:type="dxa"/>
            <w:shd w:val="clear" w:color="auto" w:fill="auto"/>
          </w:tcPr>
          <w:p w14:paraId="7F7CF361" w14:textId="5725B7FB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7501E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ให้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กู้ยืมระยะสั้น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791D0F6" w14:textId="0C9CF85A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3</w:t>
            </w:r>
            <w:r w:rsidR="003706A4" w:rsidRPr="007501E8">
              <w:rPr>
                <w:rFonts w:ascii="Angsana New" w:hAnsi="Angsana New"/>
                <w:sz w:val="28"/>
                <w:szCs w:val="28"/>
              </w:rPr>
              <w:t>.</w:t>
            </w:r>
            <w:r w:rsidRPr="007501E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5" w:type="dxa"/>
            <w:shd w:val="clear" w:color="auto" w:fill="auto"/>
          </w:tcPr>
          <w:p w14:paraId="300A6FF8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B7647A6" w14:textId="2B3298F5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3706A4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235" w:type="dxa"/>
            <w:shd w:val="clear" w:color="auto" w:fill="auto"/>
          </w:tcPr>
          <w:p w14:paraId="23A77AE1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B21DFD4" w14:textId="38BB7792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706A4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235" w:type="dxa"/>
            <w:shd w:val="clear" w:color="auto" w:fill="auto"/>
          </w:tcPr>
          <w:p w14:paraId="0D94BCE8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1E1FD18C" w14:textId="3E4F5113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823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45B6A35A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0AA59614" w14:textId="519E2630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706A4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</w:tr>
      <w:tr w:rsidR="007501E8" w:rsidRPr="007501E8" w14:paraId="7C45CCE4" w14:textId="77777777" w:rsidTr="004815B3">
        <w:tc>
          <w:tcPr>
            <w:tcW w:w="2250" w:type="dxa"/>
            <w:shd w:val="clear" w:color="auto" w:fill="auto"/>
          </w:tcPr>
          <w:p w14:paraId="4CE0F9FA" w14:textId="609F9255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DE2BE64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2EAEE29D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06386440" w14:textId="2CBBC073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235" w:type="dxa"/>
            <w:shd w:val="clear" w:color="auto" w:fill="auto"/>
          </w:tcPr>
          <w:p w14:paraId="3C6A9C1B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0F37BC4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7E004BD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6822AE22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57F48B6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4F153958" w14:textId="03EC93D6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3706A4" w:rsidRPr="007501E8" w14:paraId="6DC0C545" w14:textId="77777777" w:rsidTr="004815B3">
        <w:tc>
          <w:tcPr>
            <w:tcW w:w="2250" w:type="dxa"/>
            <w:shd w:val="clear" w:color="auto" w:fill="auto"/>
          </w:tcPr>
          <w:p w14:paraId="1CD2448F" w14:textId="6BE94D71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99CF3FF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25495382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55BDA" w14:textId="5A5F3FCE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3706A4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019</w:t>
            </w:r>
          </w:p>
        </w:tc>
        <w:tc>
          <w:tcPr>
            <w:tcW w:w="235" w:type="dxa"/>
            <w:shd w:val="clear" w:color="auto" w:fill="auto"/>
          </w:tcPr>
          <w:p w14:paraId="13716176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FB4A63C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05A38BE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303FAF0F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62BAAB8" w14:textId="77777777" w:rsidR="003706A4" w:rsidRPr="007501E8" w:rsidRDefault="003706A4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10746" w14:textId="7293AF86" w:rsidR="003706A4" w:rsidRPr="007501E8" w:rsidRDefault="007501E8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3706A4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651</w:t>
            </w:r>
          </w:p>
        </w:tc>
      </w:tr>
    </w:tbl>
    <w:p w14:paraId="5418AC78" w14:textId="2B58C9C9" w:rsidR="003D6739" w:rsidRPr="003D18F1" w:rsidRDefault="003D6739">
      <w:pPr>
        <w:rPr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86"/>
        <w:gridCol w:w="1170"/>
        <w:gridCol w:w="270"/>
        <w:gridCol w:w="1170"/>
        <w:gridCol w:w="246"/>
        <w:gridCol w:w="1194"/>
        <w:gridCol w:w="236"/>
        <w:gridCol w:w="1208"/>
      </w:tblGrid>
      <w:tr w:rsidR="00190698" w:rsidRPr="007501E8" w14:paraId="1B9C8C95" w14:textId="77777777" w:rsidTr="00E710B6">
        <w:trPr>
          <w:tblHeader/>
        </w:trPr>
        <w:tc>
          <w:tcPr>
            <w:tcW w:w="3686" w:type="dxa"/>
          </w:tcPr>
          <w:p w14:paraId="5F5C1270" w14:textId="7028FCC8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2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2610" w:type="dxa"/>
            <w:gridSpan w:val="3"/>
          </w:tcPr>
          <w:p w14:paraId="6A3C3058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2217A21F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8" w:type="dxa"/>
            <w:gridSpan w:val="3"/>
          </w:tcPr>
          <w:p w14:paraId="7FB3464A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698" w:rsidRPr="007501E8" w14:paraId="248775F6" w14:textId="77777777" w:rsidTr="00E710B6">
        <w:trPr>
          <w:tblHeader/>
        </w:trPr>
        <w:tc>
          <w:tcPr>
            <w:tcW w:w="3686" w:type="dxa"/>
          </w:tcPr>
          <w:p w14:paraId="5FC9E1CE" w14:textId="0D6F2939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6E2D7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6E2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เกี่ยวข้องกัน ณ วันที่</w:t>
            </w:r>
            <w:r w:rsidRPr="006E2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6E2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center"/>
          </w:tcPr>
          <w:p w14:paraId="5EE88615" w14:textId="06E16670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196CC333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C8940C2" w14:textId="3F80B308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6" w:type="dxa"/>
          </w:tcPr>
          <w:p w14:paraId="38864C63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132D39D3" w14:textId="7F05C15A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49100E8C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080AE1DC" w14:textId="5B6607D1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90698" w:rsidRPr="007501E8" w14:paraId="7F68AA70" w14:textId="77777777" w:rsidTr="00E710B6">
        <w:trPr>
          <w:tblHeader/>
        </w:trPr>
        <w:tc>
          <w:tcPr>
            <w:tcW w:w="3686" w:type="dxa"/>
          </w:tcPr>
          <w:p w14:paraId="7BC52B51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4" w:type="dxa"/>
            <w:gridSpan w:val="7"/>
          </w:tcPr>
          <w:p w14:paraId="561BB12B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90698" w:rsidRPr="007501E8" w14:paraId="033EBF3B" w14:textId="77777777" w:rsidTr="00E710B6">
        <w:trPr>
          <w:trHeight w:val="449"/>
        </w:trPr>
        <w:tc>
          <w:tcPr>
            <w:tcW w:w="3686" w:type="dxa"/>
          </w:tcPr>
          <w:p w14:paraId="6D5F9980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เงินมัดจำค่าเช่าและบริการ</w:t>
            </w:r>
          </w:p>
          <w:p w14:paraId="0790A56F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(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แสดงภายใต้สินทรัพย์ไม่หมุนเวียนอื่น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53275662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29DD3F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198618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4A39EFC7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2BB093D0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236955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598CA264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90698" w:rsidRPr="007501E8" w14:paraId="02E2DCA7" w14:textId="77777777" w:rsidTr="00E710B6">
        <w:trPr>
          <w:trHeight w:val="80"/>
        </w:trPr>
        <w:tc>
          <w:tcPr>
            <w:tcW w:w="3686" w:type="dxa"/>
          </w:tcPr>
          <w:p w14:paraId="193AF94D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7AC1AA" w14:textId="24C6E7BC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E645433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FF0044" w14:textId="034290E8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46" w:type="dxa"/>
          </w:tcPr>
          <w:p w14:paraId="26BA2571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4E3B39BD" w14:textId="1AFB0452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122F1C2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44A1811C" w14:textId="00D99B1D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190698" w:rsidRPr="007501E8" w14:paraId="5641AE55" w14:textId="77777777" w:rsidTr="00E710B6">
        <w:trPr>
          <w:trHeight w:val="80"/>
        </w:trPr>
        <w:tc>
          <w:tcPr>
            <w:tcW w:w="3686" w:type="dxa"/>
          </w:tcPr>
          <w:p w14:paraId="54379F19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DF7745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BEF8635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EFC67B5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64237D64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408E623C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15B69C5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1AF57978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90698" w:rsidRPr="007501E8" w14:paraId="127C8E99" w14:textId="77777777" w:rsidTr="00E710B6">
        <w:trPr>
          <w:trHeight w:val="80"/>
        </w:trPr>
        <w:tc>
          <w:tcPr>
            <w:tcW w:w="3686" w:type="dxa"/>
          </w:tcPr>
          <w:p w14:paraId="30C9E67F" w14:textId="77777777" w:rsidR="00190698" w:rsidRPr="007501E8" w:rsidRDefault="00190698" w:rsidP="0019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C9C5407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06BBC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41C0F2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4193DFDA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60FF832A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557BB59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51BB1E0C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90698" w:rsidRPr="007501E8" w14:paraId="2B17A0DE" w14:textId="77777777" w:rsidTr="00E710B6">
        <w:trPr>
          <w:trHeight w:val="80"/>
        </w:trPr>
        <w:tc>
          <w:tcPr>
            <w:tcW w:w="3686" w:type="dxa"/>
          </w:tcPr>
          <w:p w14:paraId="4F774E0F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FA846B" w14:textId="15E0191F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</w:t>
            </w:r>
          </w:p>
        </w:tc>
        <w:tc>
          <w:tcPr>
            <w:tcW w:w="270" w:type="dxa"/>
          </w:tcPr>
          <w:p w14:paraId="5BB6D715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663525" w14:textId="6EC7269C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</w:t>
            </w:r>
          </w:p>
        </w:tc>
        <w:tc>
          <w:tcPr>
            <w:tcW w:w="246" w:type="dxa"/>
          </w:tcPr>
          <w:p w14:paraId="3C11913A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08FD2E2C" w14:textId="22D5085E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</w:t>
            </w:r>
          </w:p>
        </w:tc>
        <w:tc>
          <w:tcPr>
            <w:tcW w:w="236" w:type="dxa"/>
          </w:tcPr>
          <w:p w14:paraId="73E10820" w14:textId="77777777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1B01B208" w14:textId="3FAC819F" w:rsidR="00190698" w:rsidRPr="007501E8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</w:tr>
    </w:tbl>
    <w:p w14:paraId="788E43C3" w14:textId="40C67D93" w:rsidR="00324869" w:rsidRDefault="00324869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4CA8A20" w14:textId="33014306" w:rsidR="00AF5618" w:rsidRPr="007501E8" w:rsidRDefault="00AF5618" w:rsidP="0032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สัญญาสำคัญที่มีกับบุคคลหรือกิจการที่เกี่ยวข้องกัน</w:t>
      </w:r>
    </w:p>
    <w:p w14:paraId="6921B1E2" w14:textId="77777777" w:rsidR="00AF5618" w:rsidRPr="007501E8" w:rsidRDefault="00AF5618" w:rsidP="00AF561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CB21726" w14:textId="5BC53F01" w:rsidR="00AF5618" w:rsidRPr="007501E8" w:rsidRDefault="00AF5618">
      <w:pPr>
        <w:pStyle w:val="a"/>
        <w:numPr>
          <w:ilvl w:val="0"/>
          <w:numId w:val="4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</w:pPr>
      <w:r w:rsidRPr="007501E8">
        <w:rPr>
          <w:rFonts w:asciiTheme="majorBidi" w:hAnsiTheme="majorBidi" w:cstheme="majorBidi"/>
          <w:spacing w:val="-2"/>
          <w:sz w:val="28"/>
          <w:szCs w:val="28"/>
          <w:cs/>
        </w:rPr>
        <w:t>บริษัทและบริษัทย่อย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ได้ทำสัญญาเช่าพื้นที่สำนักงาน 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>(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>รวมค่าบริการที่เกี่ยวข้อง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>กับกิจการ</w:t>
      </w:r>
      <w:r w:rsidR="00190698">
        <w:rPr>
          <w:rFonts w:asciiTheme="majorBidi" w:hAnsiTheme="majorBidi" w:cstheme="majorBidi" w:hint="cs"/>
          <w:sz w:val="28"/>
          <w:szCs w:val="28"/>
          <w:cs/>
          <w:lang w:val="en-US"/>
        </w:rPr>
        <w:t>อื่น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ระยะเวลาตามสัญญา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ปี เริ่มตั้งแต่วันที่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พฤศจิกายน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2560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>ถึงวันที่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ตุลาคม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501E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7501E8" w:rsidRPr="007501E8">
        <w:rPr>
          <w:rFonts w:ascii="Angsana New" w:hAnsi="Angsana New" w:cs="Angsana New"/>
          <w:spacing w:val="-2"/>
          <w:sz w:val="28"/>
          <w:szCs w:val="28"/>
          <w:lang w:val="en-US"/>
        </w:rPr>
        <w:t>1</w:t>
      </w:r>
      <w:r w:rsidRPr="007501E8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7501E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สิงหาคม </w:t>
      </w:r>
      <w:r w:rsidR="007501E8" w:rsidRPr="007501E8">
        <w:rPr>
          <w:rFonts w:ascii="Angsana New" w:hAnsi="Angsana New" w:cs="Angsana New"/>
          <w:spacing w:val="-2"/>
          <w:sz w:val="28"/>
          <w:szCs w:val="28"/>
          <w:lang w:val="en-US"/>
        </w:rPr>
        <w:t>2560</w:t>
      </w:r>
      <w:r w:rsidRPr="007501E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7501E8">
        <w:rPr>
          <w:rFonts w:ascii="Angsana New" w:hAnsi="Angsana New" w:cs="Angsana New"/>
          <w:sz w:val="28"/>
          <w:szCs w:val="28"/>
          <w:cs/>
          <w:lang w:val="en-US"/>
        </w:rPr>
        <w:t xml:space="preserve">และต่อสัญญาถึงเดือนตุลาคม </w:t>
      </w:r>
      <w:r w:rsidR="007501E8" w:rsidRPr="007501E8">
        <w:rPr>
          <w:rFonts w:ascii="Angsana New" w:hAnsi="Angsana New" w:cs="Angsana New"/>
          <w:sz w:val="28"/>
          <w:szCs w:val="28"/>
          <w:lang w:val="en-US"/>
        </w:rPr>
        <w:t>2569</w:t>
      </w:r>
      <w:r w:rsidRPr="007501E8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7501E8">
        <w:rPr>
          <w:rFonts w:ascii="Angsana New" w:hAnsi="Angsana New" w:cs="Angsana New"/>
          <w:sz w:val="28"/>
          <w:szCs w:val="28"/>
          <w:cs/>
          <w:lang w:val="en-US"/>
        </w:rPr>
        <w:t xml:space="preserve">โดยยกเลิกพื้นที่เช่าบางส่วน </w:t>
      </w:r>
    </w:p>
    <w:p w14:paraId="672EE3CB" w14:textId="77777777" w:rsidR="00AF5618" w:rsidRPr="007501E8" w:rsidRDefault="00AF5618" w:rsidP="00AF5618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</w:pPr>
    </w:p>
    <w:p w14:paraId="0CE5DE88" w14:textId="5D9A2C59" w:rsidR="00AF5618" w:rsidRPr="007501E8" w:rsidRDefault="00AF5618">
      <w:pPr>
        <w:pStyle w:val="a"/>
        <w:numPr>
          <w:ilvl w:val="0"/>
          <w:numId w:val="4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7501E8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ย่อยได้จดภาระจำยอมในที่ดินบางส่วนซึ่งมียอดสะสม ณ วันที่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เป็นจำนวนเงิน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3706A4" w:rsidRPr="007501E8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073</w:t>
      </w:r>
      <w:r w:rsidR="00E710B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710B6">
        <w:rPr>
          <w:rFonts w:asciiTheme="majorBidi" w:hAnsiTheme="majorBidi" w:cstheme="majorBidi"/>
          <w:sz w:val="28"/>
          <w:szCs w:val="28"/>
          <w:cs/>
        </w:rPr>
        <w:br/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2</w:t>
      </w:r>
      <w:r w:rsidR="00AB6A24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,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193</w:t>
      </w:r>
      <w:r w:rsidR="00AB6A24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Pr="007501E8">
        <w:rPr>
          <w:rFonts w:asciiTheme="majorBidi" w:hAnsiTheme="majorBidi" w:cstheme="majorBidi"/>
          <w:sz w:val="28"/>
          <w:szCs w:val="28"/>
          <w:cs/>
        </w:rPr>
        <w:t>ให้แก่โครงการของกลุ่มบริษัทเพื่อดำเนินการด้านสาธารณูปโภคโดยไม่มี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>กำหนดเวลา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ในระหว่างปีสิ้นสุดวันที่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บริษัทย่อยได้จดภาระจำยอมในที่ดินรวมถึงยกที่ดินเป็นที่สาธารณะประโยชน์เป็นจำนวนเงิน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21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โดยได้รับค่าตอบแทนเป็นจำนวนเงิน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22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</w:p>
    <w:p w14:paraId="6996BD94" w14:textId="77777777" w:rsidR="00AF5618" w:rsidRPr="007501E8" w:rsidRDefault="00AF5618" w:rsidP="00AF5618">
      <w:pPr>
        <w:pStyle w:val="a"/>
        <w:tabs>
          <w:tab w:val="clear" w:pos="1080"/>
        </w:tabs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56F3BD1E" w14:textId="1B6202F3" w:rsidR="00AF5618" w:rsidRPr="007501E8" w:rsidRDefault="00AF5618">
      <w:pPr>
        <w:pStyle w:val="a"/>
        <w:numPr>
          <w:ilvl w:val="0"/>
          <w:numId w:val="4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7501E8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บริษัท</w:t>
      </w:r>
      <w:r w:rsidRPr="007501E8">
        <w:rPr>
          <w:rFonts w:asciiTheme="majorBidi" w:hAnsiTheme="majorBidi" w:cstheme="majorBidi"/>
          <w:spacing w:val="-2"/>
          <w:sz w:val="28"/>
          <w:szCs w:val="28"/>
          <w:cs/>
        </w:rPr>
        <w:t>มีสัญญาให้</w:t>
      </w:r>
      <w:r w:rsidRPr="007501E8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กู้ยืมเงินแก่บริษัทย่อยบางแห่งวงเงินรวม </w:t>
      </w:r>
      <w:r w:rsidR="007501E8" w:rsidRPr="007501E8">
        <w:rPr>
          <w:rFonts w:asciiTheme="majorBidi" w:hAnsiTheme="majorBidi" w:cstheme="majorBidi"/>
          <w:spacing w:val="-2"/>
          <w:sz w:val="28"/>
          <w:szCs w:val="28"/>
          <w:lang w:val="en-US"/>
        </w:rPr>
        <w:t>1</w:t>
      </w:r>
      <w:r w:rsidR="003706A4" w:rsidRPr="007501E8">
        <w:rPr>
          <w:rFonts w:asciiTheme="majorBidi" w:hAnsiTheme="majorBidi" w:cstheme="majorBidi"/>
          <w:spacing w:val="-2"/>
          <w:sz w:val="28"/>
          <w:szCs w:val="28"/>
          <w:lang w:val="en-US"/>
        </w:rPr>
        <w:t>,</w:t>
      </w:r>
      <w:r w:rsidR="007501E8" w:rsidRPr="007501E8">
        <w:rPr>
          <w:rFonts w:asciiTheme="majorBidi" w:hAnsiTheme="majorBidi" w:cstheme="majorBidi"/>
          <w:spacing w:val="-2"/>
          <w:sz w:val="28"/>
          <w:szCs w:val="28"/>
          <w:lang w:val="en-US"/>
        </w:rPr>
        <w:t>871</w:t>
      </w:r>
      <w:r w:rsidR="007501E8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ล้านบาท และ</w:t>
      </w:r>
      <w:r w:rsidRPr="007501E8">
        <w:rPr>
          <w:rFonts w:asciiTheme="majorBidi" w:hAnsiTheme="majorBidi" w:cstheme="majorBidi"/>
          <w:spacing w:val="-2"/>
          <w:sz w:val="28"/>
          <w:szCs w:val="28"/>
          <w:cs/>
        </w:rPr>
        <w:t>มีสัญญา</w:t>
      </w:r>
      <w:r w:rsidRPr="007501E8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กู้ยืมเงินจากบริษัทย่อยแห่งหนึ่งวงเงินรวม </w:t>
      </w:r>
      <w:r w:rsidR="007501E8" w:rsidRPr="007501E8">
        <w:rPr>
          <w:rFonts w:asciiTheme="majorBidi" w:hAnsiTheme="majorBidi" w:cstheme="majorBidi"/>
          <w:spacing w:val="-2"/>
          <w:sz w:val="28"/>
          <w:szCs w:val="28"/>
          <w:lang w:val="en-US"/>
        </w:rPr>
        <w:t>500</w:t>
      </w:r>
      <w:r w:rsidR="003706A4" w:rsidRPr="007501E8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ล้านบาท โดยคิดอัตราดอกเบี้ยขั้นต่ำของเงินกู้ลบด้วยร้อยละ </w:t>
      </w:r>
      <w:r w:rsidR="007501E8" w:rsidRPr="007501E8">
        <w:rPr>
          <w:rFonts w:asciiTheme="majorBidi" w:hAnsiTheme="majorBidi" w:cstheme="majorBidi"/>
          <w:spacing w:val="-2"/>
          <w:sz w:val="28"/>
          <w:szCs w:val="28"/>
          <w:lang w:val="en-US"/>
        </w:rPr>
        <w:t>2</w:t>
      </w:r>
      <w:r w:rsidRPr="007501E8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(MLR-</w:t>
      </w:r>
      <w:r w:rsidR="007501E8" w:rsidRPr="007501E8">
        <w:rPr>
          <w:rFonts w:asciiTheme="majorBidi" w:hAnsiTheme="majorBidi" w:cstheme="majorBidi"/>
          <w:spacing w:val="-2"/>
          <w:sz w:val="28"/>
          <w:szCs w:val="28"/>
          <w:lang w:val="en-US"/>
        </w:rPr>
        <w:t>2</w:t>
      </w:r>
      <w:r w:rsidR="00E90A4F">
        <w:rPr>
          <w:rFonts w:asciiTheme="majorBidi" w:hAnsiTheme="majorBidi" w:cstheme="majorBidi"/>
          <w:spacing w:val="-2"/>
          <w:sz w:val="28"/>
          <w:szCs w:val="28"/>
          <w:lang w:val="en-US"/>
        </w:rPr>
        <w:t>%</w:t>
      </w:r>
      <w:r w:rsidRPr="007501E8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) </w:t>
      </w:r>
      <w:r w:rsidRPr="007501E8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ต่อปี และสามารถเรียกชำระเงินคืนได้ทันที</w:t>
      </w:r>
    </w:p>
    <w:p w14:paraId="5265AC08" w14:textId="77777777" w:rsidR="00302230" w:rsidRPr="007501E8" w:rsidRDefault="00302230" w:rsidP="00302230">
      <w:pPr>
        <w:pStyle w:val="ListParagraph"/>
        <w:rPr>
          <w:rFonts w:asciiTheme="majorBidi" w:hAnsiTheme="majorBidi" w:cstheme="majorBidi"/>
          <w:spacing w:val="-2"/>
          <w:sz w:val="28"/>
          <w:szCs w:val="28"/>
        </w:rPr>
      </w:pPr>
    </w:p>
    <w:p w14:paraId="051B955E" w14:textId="057CBC59" w:rsidR="00302230" w:rsidRPr="001D5243" w:rsidRDefault="00302230">
      <w:pPr>
        <w:pStyle w:val="a"/>
        <w:numPr>
          <w:ilvl w:val="0"/>
          <w:numId w:val="4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D524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ในเดือนธันวาคม </w:t>
      </w:r>
      <w:r w:rsidR="007501E8" w:rsidRPr="001D5243"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1D524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D5243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บริษัทย่อยได้ทำสัญญาจะซื้อจะขายสินทรัพย์ (ที่ดิน อาคาร อุปกรณ์ และอื่น</w:t>
      </w:r>
      <w:r w:rsidR="00190698" w:rsidRPr="001D524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1D524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ๆ) เป็นจำนวนเงิน </w:t>
      </w:r>
      <w:r w:rsidR="007501E8" w:rsidRPr="001D5243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1D5243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7501E8" w:rsidRPr="001D5243">
        <w:rPr>
          <w:rFonts w:asciiTheme="majorBidi" w:hAnsiTheme="majorBidi" w:cstheme="majorBidi"/>
          <w:spacing w:val="-2"/>
          <w:sz w:val="28"/>
          <w:szCs w:val="28"/>
        </w:rPr>
        <w:t>388</w:t>
      </w:r>
      <w:r w:rsidRPr="001D524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D5243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 กับกิจการ</w:t>
      </w:r>
      <w:r w:rsidR="00190698" w:rsidRPr="001D5243">
        <w:rPr>
          <w:rFonts w:asciiTheme="majorBidi" w:hAnsiTheme="majorBidi" w:cstheme="majorBidi" w:hint="cs"/>
          <w:spacing w:val="-2"/>
          <w:sz w:val="28"/>
          <w:szCs w:val="28"/>
          <w:cs/>
        </w:rPr>
        <w:t>อื่น</w:t>
      </w:r>
      <w:r w:rsidRPr="001D524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ที่เกี่ยวข้องกันแห่งหนึ่ง ทั้งนี้ในเดือนพฤษภาคม </w:t>
      </w:r>
      <w:r w:rsidR="007501E8" w:rsidRPr="001D5243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1D524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D5243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บริษัทย่อยได้รับเงินจากการขายสินทรัพย์ดังกล่าวแล้ว</w:t>
      </w:r>
    </w:p>
    <w:p w14:paraId="202A1357" w14:textId="77777777" w:rsidR="00E710B6" w:rsidRPr="002A5A25" w:rsidRDefault="00E710B6" w:rsidP="001D5243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7F2A9885" w14:textId="0F9E650B" w:rsidR="00E710B6" w:rsidRPr="001D5243" w:rsidRDefault="00E710B6">
      <w:pPr>
        <w:pStyle w:val="a"/>
        <w:numPr>
          <w:ilvl w:val="0"/>
          <w:numId w:val="4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D524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ในเดือนพฤษภาคม </w:t>
      </w:r>
      <w:r w:rsidRPr="001D5243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067DAA" w:rsidRPr="001D5243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1D524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D5243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</w:t>
      </w:r>
      <w:r w:rsidR="002A62FE" w:rsidRPr="001D5243">
        <w:rPr>
          <w:rFonts w:asciiTheme="majorBidi" w:hAnsiTheme="majorBidi" w:cstheme="majorBidi"/>
          <w:spacing w:val="-2"/>
          <w:sz w:val="28"/>
          <w:szCs w:val="28"/>
          <w:cs/>
        </w:rPr>
        <w:t xml:space="preserve"> (ผู้ให้เช่า) ได้ทำสัญญาให้เช่าทรัพย์สินกับกิจการ</w:t>
      </w:r>
      <w:r w:rsidR="00E90A4F">
        <w:rPr>
          <w:rFonts w:asciiTheme="majorBidi" w:hAnsiTheme="majorBidi" w:cstheme="majorBidi" w:hint="cs"/>
          <w:spacing w:val="-2"/>
          <w:sz w:val="28"/>
          <w:szCs w:val="28"/>
          <w:cs/>
        </w:rPr>
        <w:t>อื่น</w:t>
      </w:r>
      <w:r w:rsidR="002A62FE" w:rsidRPr="001D5243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ที่เกี่ยวข้องกันแห่งหนึ่ง </w:t>
      </w:r>
      <w:r w:rsidR="000D601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2A62FE" w:rsidRPr="001D5243">
        <w:rPr>
          <w:rFonts w:asciiTheme="majorBidi" w:hAnsiTheme="majorBidi" w:cstheme="majorBidi"/>
          <w:spacing w:val="-2"/>
          <w:sz w:val="28"/>
          <w:szCs w:val="28"/>
          <w:cs/>
        </w:rPr>
        <w:t xml:space="preserve">(ผู้เช่า) เป็นระยะเวลา </w:t>
      </w:r>
      <w:r w:rsidR="002A62FE" w:rsidRPr="001D5243">
        <w:rPr>
          <w:rFonts w:asciiTheme="majorBidi" w:hAnsiTheme="majorBidi" w:cstheme="majorBidi"/>
          <w:spacing w:val="-2"/>
          <w:sz w:val="28"/>
          <w:szCs w:val="28"/>
        </w:rPr>
        <w:t>10</w:t>
      </w:r>
      <w:r w:rsidR="002A62FE" w:rsidRPr="001D524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ปี สิ้นสุดวันที่ </w:t>
      </w:r>
      <w:r w:rsidR="002A62FE" w:rsidRPr="001D5243">
        <w:rPr>
          <w:rFonts w:asciiTheme="majorBidi" w:hAnsiTheme="majorBidi" w:cstheme="majorBidi"/>
          <w:spacing w:val="-2"/>
          <w:sz w:val="28"/>
          <w:szCs w:val="28"/>
        </w:rPr>
        <w:t>25</w:t>
      </w:r>
      <w:r w:rsidR="002A62FE" w:rsidRPr="001D524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พฤษภาคม </w:t>
      </w:r>
      <w:r w:rsidR="002A62FE" w:rsidRPr="001D5243">
        <w:rPr>
          <w:rFonts w:asciiTheme="majorBidi" w:hAnsiTheme="majorBidi" w:cstheme="majorBidi"/>
          <w:spacing w:val="-2"/>
          <w:sz w:val="28"/>
          <w:szCs w:val="28"/>
        </w:rPr>
        <w:t>2576</w:t>
      </w:r>
      <w:r w:rsidR="002A62FE" w:rsidRPr="001D524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ทั้งนี้คู่สัญญาสามารถต่ออายุสัญญาไปได้อีก </w:t>
      </w:r>
      <w:r w:rsidR="002A62FE" w:rsidRPr="001D5243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2A62FE" w:rsidRPr="001D524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คราว </w:t>
      </w:r>
      <w:r w:rsidR="000D601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2A62FE" w:rsidRPr="001D5243">
        <w:rPr>
          <w:rFonts w:asciiTheme="majorBidi" w:hAnsiTheme="majorBidi" w:cstheme="majorBidi"/>
          <w:spacing w:val="-2"/>
          <w:sz w:val="28"/>
          <w:szCs w:val="28"/>
          <w:cs/>
        </w:rPr>
        <w:t xml:space="preserve">คราวละ </w:t>
      </w:r>
      <w:r w:rsidR="002A62FE" w:rsidRPr="001D5243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2A62FE" w:rsidRPr="001D524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ปี ตามเงื่อนไขของสัญญา ผู้เช่าจะต้องจ่ายค่าเช่าเป็นรายไตรมาสตลอดอายุสัญญา</w:t>
      </w:r>
    </w:p>
    <w:p w14:paraId="5E6F197E" w14:textId="3678F2A2" w:rsidR="00A54E0B" w:rsidRDefault="00A5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2"/>
          <w:sz w:val="22"/>
          <w:szCs w:val="28"/>
        </w:rPr>
      </w:pPr>
      <w:r>
        <w:rPr>
          <w:rFonts w:asciiTheme="majorBidi" w:hAnsiTheme="majorBidi"/>
          <w:spacing w:val="-2"/>
          <w:sz w:val="22"/>
          <w:szCs w:val="28"/>
        </w:rPr>
        <w:br w:type="page"/>
      </w:r>
    </w:p>
    <w:p w14:paraId="3F20B950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6572187D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38"/>
        <w:gridCol w:w="1112"/>
        <w:gridCol w:w="284"/>
        <w:gridCol w:w="1156"/>
        <w:gridCol w:w="238"/>
        <w:gridCol w:w="1112"/>
      </w:tblGrid>
      <w:tr w:rsidR="007501E8" w:rsidRPr="007501E8" w14:paraId="49CC8624" w14:textId="77777777" w:rsidTr="004815B3">
        <w:tc>
          <w:tcPr>
            <w:tcW w:w="3870" w:type="dxa"/>
          </w:tcPr>
          <w:p w14:paraId="652258DC" w14:textId="77777777" w:rsidR="00AF5618" w:rsidRPr="007501E8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71B7EDE0" w14:textId="77777777" w:rsidR="00AF5618" w:rsidRPr="007501E8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82D912D" w14:textId="77777777" w:rsidR="00AF5618" w:rsidRPr="007501E8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6" w:type="dxa"/>
            <w:gridSpan w:val="3"/>
          </w:tcPr>
          <w:p w14:paraId="47274D47" w14:textId="77777777" w:rsidR="00AF5618" w:rsidRPr="007501E8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1E8" w:rsidRPr="007501E8" w14:paraId="4094C856" w14:textId="77777777" w:rsidTr="00B83841">
        <w:tc>
          <w:tcPr>
            <w:tcW w:w="3870" w:type="dxa"/>
          </w:tcPr>
          <w:p w14:paraId="4642FBC1" w14:textId="77777777" w:rsidR="00A21DFC" w:rsidRPr="007501E8" w:rsidRDefault="00A21DFC" w:rsidP="00A21DFC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07" w:type="dxa"/>
            <w:vAlign w:val="center"/>
          </w:tcPr>
          <w:p w14:paraId="12C0EB71" w14:textId="7A6336B4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8" w:type="dxa"/>
            <w:vAlign w:val="center"/>
          </w:tcPr>
          <w:p w14:paraId="0E14F6BD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center"/>
          </w:tcPr>
          <w:p w14:paraId="554A7C56" w14:textId="068B092E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2590DA9E" w14:textId="77777777" w:rsidR="00A21DFC" w:rsidRPr="007501E8" w:rsidRDefault="00A21DFC" w:rsidP="00A21DFC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11F9E0A" w14:textId="5CA7E76F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8" w:type="dxa"/>
            <w:vAlign w:val="center"/>
          </w:tcPr>
          <w:p w14:paraId="74FEB9C6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center"/>
          </w:tcPr>
          <w:p w14:paraId="6B29E075" w14:textId="673C7DA3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1591416F" w14:textId="77777777" w:rsidTr="004815B3">
        <w:tc>
          <w:tcPr>
            <w:tcW w:w="3870" w:type="dxa"/>
          </w:tcPr>
          <w:p w14:paraId="26D6715F" w14:textId="77777777" w:rsidR="00AF5618" w:rsidRPr="007501E8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</w:tcPr>
          <w:p w14:paraId="0BC81318" w14:textId="77777777" w:rsidR="00AF5618" w:rsidRPr="007501E8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51B60602" w14:textId="77777777" w:rsidTr="004815B3">
        <w:tc>
          <w:tcPr>
            <w:tcW w:w="3870" w:type="dxa"/>
          </w:tcPr>
          <w:p w14:paraId="0087FE45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07" w:type="dxa"/>
          </w:tcPr>
          <w:p w14:paraId="7C32405B" w14:textId="00C2AE59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8" w:type="dxa"/>
          </w:tcPr>
          <w:p w14:paraId="2EDBD21B" w14:textId="77777777" w:rsidR="00AB6A24" w:rsidRPr="007501E8" w:rsidRDefault="00AB6A24" w:rsidP="00AB6A24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42181C2B" w14:textId="7EDE81B9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14:paraId="31FD669A" w14:textId="77777777" w:rsidR="00AB6A24" w:rsidRPr="007501E8" w:rsidRDefault="00AB6A24" w:rsidP="00AB6A24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6155F8A3" w14:textId="745A0623" w:rsidR="00AB6A24" w:rsidRPr="007501E8" w:rsidRDefault="00BC7735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A306520" w14:textId="77777777" w:rsidR="00AB6A24" w:rsidRPr="007501E8" w:rsidRDefault="00AB6A24" w:rsidP="00AB6A24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6DA44348" w14:textId="267C3CDF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1E8" w:rsidRPr="007501E8" w14:paraId="382680AB" w14:textId="77777777" w:rsidTr="004815B3">
        <w:tc>
          <w:tcPr>
            <w:tcW w:w="3870" w:type="dxa"/>
          </w:tcPr>
          <w:p w14:paraId="4F116772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07" w:type="dxa"/>
            <w:shd w:val="clear" w:color="auto" w:fill="auto"/>
          </w:tcPr>
          <w:p w14:paraId="69BA6FC1" w14:textId="5A952889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C7735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B36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38" w:type="dxa"/>
            <w:shd w:val="clear" w:color="auto" w:fill="auto"/>
          </w:tcPr>
          <w:p w14:paraId="305E3C2B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2A371D88" w14:textId="016948C5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B6A24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284" w:type="dxa"/>
            <w:shd w:val="clear" w:color="auto" w:fill="auto"/>
          </w:tcPr>
          <w:p w14:paraId="1F74B111" w14:textId="77777777" w:rsidR="00AB6A24" w:rsidRPr="007501E8" w:rsidRDefault="00AB6A24" w:rsidP="00AB6A24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AB997AA" w14:textId="010C5341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238" w:type="dxa"/>
            <w:shd w:val="clear" w:color="auto" w:fill="auto"/>
          </w:tcPr>
          <w:p w14:paraId="1CFC4155" w14:textId="77777777" w:rsidR="00AB6A24" w:rsidRPr="007501E8" w:rsidRDefault="00AB6A24" w:rsidP="00AB6A2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146314ED" w14:textId="311A9DED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</w:tr>
      <w:tr w:rsidR="007501E8" w:rsidRPr="007501E8" w14:paraId="313B43C8" w14:textId="77777777" w:rsidTr="004815B3">
        <w:tc>
          <w:tcPr>
            <w:tcW w:w="3870" w:type="dxa"/>
          </w:tcPr>
          <w:p w14:paraId="3822FF48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1107" w:type="dxa"/>
            <w:shd w:val="clear" w:color="auto" w:fill="auto"/>
          </w:tcPr>
          <w:p w14:paraId="31A83ADC" w14:textId="57B22862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238" w:type="dxa"/>
            <w:shd w:val="clear" w:color="auto" w:fill="auto"/>
          </w:tcPr>
          <w:p w14:paraId="1DE6CB43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3A108BCD" w14:textId="4007ACF2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27D015BC" w14:textId="77777777" w:rsidR="00AB6A24" w:rsidRPr="007501E8" w:rsidRDefault="00AB6A24" w:rsidP="00AB6A24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4DE941A" w14:textId="3CAA5684" w:rsidR="00AB6A24" w:rsidRPr="007501E8" w:rsidRDefault="00BC7735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9E49C3D" w14:textId="77777777" w:rsidR="00AB6A24" w:rsidRPr="007501E8" w:rsidRDefault="00AB6A24" w:rsidP="00AB6A2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724A8E20" w14:textId="5F87C913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1E8" w:rsidRPr="007501E8" w14:paraId="46BD7A26" w14:textId="77777777" w:rsidTr="004815B3">
        <w:tc>
          <w:tcPr>
            <w:tcW w:w="3870" w:type="dxa"/>
          </w:tcPr>
          <w:p w14:paraId="49A427B2" w14:textId="77777777" w:rsidR="00AB6A24" w:rsidRPr="007501E8" w:rsidRDefault="00AB6A24" w:rsidP="00AB6A24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993C1EA" w14:textId="3B0D5083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7482F736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5F52BE36" w14:textId="2A22C776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4581788" w14:textId="77777777" w:rsidR="00AB6A24" w:rsidRPr="007501E8" w:rsidRDefault="00AB6A24" w:rsidP="00AB6A24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428B5DD3" w14:textId="6DC5CBB5" w:rsidR="00AB6A24" w:rsidRPr="007501E8" w:rsidRDefault="00BC7735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79B41F0" w14:textId="77777777" w:rsidR="00AB6A24" w:rsidRPr="007501E8" w:rsidRDefault="00AB6A24" w:rsidP="00AB6A2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1A3D8FAC" w14:textId="7BD7CADD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6A24" w:rsidRPr="007501E8" w14:paraId="0091ECA0" w14:textId="77777777" w:rsidTr="004815B3">
        <w:tc>
          <w:tcPr>
            <w:tcW w:w="3870" w:type="dxa"/>
          </w:tcPr>
          <w:p w14:paraId="6E03D446" w14:textId="77777777" w:rsidR="00AB6A24" w:rsidRPr="007501E8" w:rsidRDefault="00AB6A24" w:rsidP="00AB6A24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384C8" w14:textId="152D6FBC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BC7735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EA1B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E710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8" w:type="dxa"/>
            <w:shd w:val="clear" w:color="auto" w:fill="auto"/>
          </w:tcPr>
          <w:p w14:paraId="5039B02A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82E59" w14:textId="49794E04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B6A24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877</w:t>
            </w:r>
          </w:p>
        </w:tc>
        <w:tc>
          <w:tcPr>
            <w:tcW w:w="284" w:type="dxa"/>
            <w:shd w:val="clear" w:color="auto" w:fill="auto"/>
          </w:tcPr>
          <w:p w14:paraId="3086E62C" w14:textId="77777777" w:rsidR="00AB6A24" w:rsidRPr="007501E8" w:rsidRDefault="00AB6A24" w:rsidP="00AB6A24">
            <w:pPr>
              <w:pStyle w:val="a"/>
              <w:tabs>
                <w:tab w:val="clear" w:pos="1080"/>
                <w:tab w:val="decimal" w:pos="774"/>
                <w:tab w:val="decimal" w:pos="882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8F7A8" w14:textId="405265AA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697</w:t>
            </w:r>
          </w:p>
        </w:tc>
        <w:tc>
          <w:tcPr>
            <w:tcW w:w="238" w:type="dxa"/>
            <w:shd w:val="clear" w:color="auto" w:fill="auto"/>
          </w:tcPr>
          <w:p w14:paraId="1E81C16C" w14:textId="77777777" w:rsidR="00AB6A24" w:rsidRPr="007501E8" w:rsidRDefault="00AB6A24" w:rsidP="00AB6A24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882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61A75" w14:textId="6A0619B5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</w:t>
            </w:r>
          </w:p>
        </w:tc>
      </w:tr>
    </w:tbl>
    <w:p w14:paraId="6DE54A87" w14:textId="4EA4CB73" w:rsidR="00C47DEE" w:rsidRDefault="00C47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0A368B44" w14:textId="2A6488EA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</w:t>
      </w:r>
    </w:p>
    <w:p w14:paraId="698963A0" w14:textId="77777777" w:rsidR="00AF5618" w:rsidRPr="007501E8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692"/>
        <w:gridCol w:w="288"/>
        <w:gridCol w:w="1692"/>
      </w:tblGrid>
      <w:tr w:rsidR="007501E8" w:rsidRPr="007501E8" w14:paraId="04EAD578" w14:textId="77777777" w:rsidTr="004815B3">
        <w:trPr>
          <w:tblHeader/>
        </w:trPr>
        <w:tc>
          <w:tcPr>
            <w:tcW w:w="4410" w:type="dxa"/>
          </w:tcPr>
          <w:p w14:paraId="56BFEC9B" w14:textId="77777777" w:rsidR="00AF5618" w:rsidRPr="007501E8" w:rsidRDefault="00AF5618" w:rsidP="004815B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E4DD5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360BFCB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01E8" w:rsidRPr="007501E8" w14:paraId="3FA5B8BE" w14:textId="77777777" w:rsidTr="007E058F">
        <w:trPr>
          <w:tblHeader/>
        </w:trPr>
        <w:tc>
          <w:tcPr>
            <w:tcW w:w="4410" w:type="dxa"/>
            <w:vAlign w:val="bottom"/>
          </w:tcPr>
          <w:p w14:paraId="400C2008" w14:textId="1F8C7FBC" w:rsidR="00A21DFC" w:rsidRPr="007501E8" w:rsidRDefault="00A21DFC" w:rsidP="00A21DF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7501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2C3598AB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2" w:type="dxa"/>
            <w:vAlign w:val="center"/>
          </w:tcPr>
          <w:p w14:paraId="1F2E8FB8" w14:textId="6F4AAA2F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88" w:type="dxa"/>
            <w:vAlign w:val="center"/>
          </w:tcPr>
          <w:p w14:paraId="584C5724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3B7DCFE" w14:textId="41009BAD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33B3FEBA" w14:textId="77777777" w:rsidTr="004815B3">
        <w:trPr>
          <w:tblHeader/>
        </w:trPr>
        <w:tc>
          <w:tcPr>
            <w:tcW w:w="4410" w:type="dxa"/>
            <w:vAlign w:val="bottom"/>
          </w:tcPr>
          <w:p w14:paraId="53AD1AE7" w14:textId="77777777" w:rsidR="00AF5618" w:rsidRPr="007501E8" w:rsidRDefault="00AF5618" w:rsidP="004815B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EDED8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6CBD42A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501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0358F467" w14:textId="77777777" w:rsidTr="004815B3">
        <w:tc>
          <w:tcPr>
            <w:tcW w:w="4410" w:type="dxa"/>
          </w:tcPr>
          <w:p w14:paraId="1B40069B" w14:textId="77777777" w:rsidR="00AB6A24" w:rsidRPr="007501E8" w:rsidRDefault="00AB6A24" w:rsidP="00AB6A2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24A2468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716350D1" w14:textId="57FD7AC1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288" w:type="dxa"/>
          </w:tcPr>
          <w:p w14:paraId="0A20541F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1547ECED" w14:textId="0539F38A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501E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501E8" w:rsidRPr="007501E8" w14:paraId="2CF3ED58" w14:textId="77777777" w:rsidTr="004815B3">
        <w:tc>
          <w:tcPr>
            <w:tcW w:w="4410" w:type="dxa"/>
          </w:tcPr>
          <w:p w14:paraId="06A4BEA8" w14:textId="77777777" w:rsidR="00AB6A24" w:rsidRPr="007501E8" w:rsidRDefault="00AB6A24" w:rsidP="00AB6A2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7932DF16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2FA547B4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72BC8FD7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46E727F0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01E8" w:rsidRPr="007501E8" w14:paraId="15E402DF" w14:textId="77777777" w:rsidTr="004815B3">
        <w:tc>
          <w:tcPr>
            <w:tcW w:w="4410" w:type="dxa"/>
          </w:tcPr>
          <w:p w14:paraId="24E50391" w14:textId="45A444CD" w:rsidR="00AB6A24" w:rsidRPr="007501E8" w:rsidRDefault="00AB6A24" w:rsidP="00AB6A2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501E8" w:rsidRPr="007501E8">
              <w:rPr>
                <w:rFonts w:ascii="Angsana New" w:hAnsi="Angsana New"/>
                <w:sz w:val="28"/>
                <w:szCs w:val="28"/>
              </w:rPr>
              <w:t>1</w:t>
            </w:r>
            <w:r w:rsidRPr="007501E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7501E8" w:rsidRPr="007501E8">
              <w:rPr>
                <w:rFonts w:ascii="Angsana New" w:hAnsi="Angsana New"/>
                <w:sz w:val="28"/>
                <w:szCs w:val="28"/>
              </w:rPr>
              <w:t>30</w:t>
            </w:r>
            <w:r w:rsidRPr="007501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00C686CE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5B2E37FE" w14:textId="5BB1E54A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88" w:type="dxa"/>
          </w:tcPr>
          <w:p w14:paraId="1726FD18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4DC83D49" w14:textId="2FC86CED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501E8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7501E8" w:rsidRPr="007501E8" w14:paraId="4963EC34" w14:textId="77777777" w:rsidTr="004815B3">
        <w:tc>
          <w:tcPr>
            <w:tcW w:w="4410" w:type="dxa"/>
          </w:tcPr>
          <w:p w14:paraId="674EE752" w14:textId="1F5678CD" w:rsidR="00AB6A24" w:rsidRPr="007501E8" w:rsidRDefault="00AB6A24" w:rsidP="00AB6A2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501E8" w:rsidRPr="007501E8">
              <w:rPr>
                <w:rFonts w:ascii="Angsana New" w:hAnsi="Angsana New"/>
                <w:sz w:val="28"/>
                <w:szCs w:val="28"/>
              </w:rPr>
              <w:t>31</w:t>
            </w:r>
            <w:r w:rsidRPr="007501E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7501E8" w:rsidRPr="007501E8">
              <w:rPr>
                <w:rFonts w:ascii="Angsana New" w:hAnsi="Angsana New"/>
                <w:sz w:val="28"/>
                <w:szCs w:val="28"/>
              </w:rPr>
              <w:t>60</w:t>
            </w:r>
            <w:r w:rsidRPr="007501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590D2B79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6949B65E" w14:textId="7874060E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88" w:type="dxa"/>
          </w:tcPr>
          <w:p w14:paraId="4BE62630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753EACF" w14:textId="111B9A4F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7501E8" w:rsidRPr="007501E8" w14:paraId="70F86320" w14:textId="77777777" w:rsidTr="004815B3">
        <w:tc>
          <w:tcPr>
            <w:tcW w:w="4410" w:type="dxa"/>
          </w:tcPr>
          <w:p w14:paraId="19695B0A" w14:textId="670D1F29" w:rsidR="00AB6A24" w:rsidRPr="007501E8" w:rsidRDefault="00AB6A24" w:rsidP="00AB6A2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501E8" w:rsidRPr="007501E8">
              <w:rPr>
                <w:rFonts w:ascii="Angsana New" w:hAnsi="Angsana New"/>
                <w:sz w:val="28"/>
                <w:szCs w:val="28"/>
              </w:rPr>
              <w:t>61</w:t>
            </w:r>
            <w:r w:rsidRPr="007501E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7501E8" w:rsidRPr="007501E8">
              <w:rPr>
                <w:rFonts w:ascii="Angsana New" w:hAnsi="Angsana New"/>
                <w:sz w:val="28"/>
                <w:szCs w:val="28"/>
              </w:rPr>
              <w:t>90</w:t>
            </w:r>
            <w:r w:rsidRPr="007501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79D6416E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2B991F02" w14:textId="60D81D49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8" w:type="dxa"/>
          </w:tcPr>
          <w:p w14:paraId="2C4767EB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4A6A7431" w14:textId="4CD4BC26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7501E8" w:rsidRPr="007501E8" w14:paraId="4327E819" w14:textId="77777777" w:rsidTr="004815B3">
        <w:tc>
          <w:tcPr>
            <w:tcW w:w="4410" w:type="dxa"/>
          </w:tcPr>
          <w:p w14:paraId="03FFAEFA" w14:textId="00211660" w:rsidR="00AB6A24" w:rsidRPr="007501E8" w:rsidRDefault="00AB6A24" w:rsidP="00AB6A2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 </w:t>
            </w:r>
            <w:r w:rsidR="007501E8" w:rsidRPr="007501E8">
              <w:rPr>
                <w:rFonts w:ascii="Angsana New" w:hAnsi="Angsana New"/>
                <w:sz w:val="28"/>
                <w:szCs w:val="28"/>
              </w:rPr>
              <w:t>90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080" w:type="dxa"/>
          </w:tcPr>
          <w:p w14:paraId="02E8531D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25C92C0B" w14:textId="6565B094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88" w:type="dxa"/>
          </w:tcPr>
          <w:p w14:paraId="31AB77CB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A1F7067" w14:textId="38241850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AB6A24" w:rsidRPr="007501E8" w14:paraId="32FFDC10" w14:textId="77777777" w:rsidTr="004815B3">
        <w:tc>
          <w:tcPr>
            <w:tcW w:w="4410" w:type="dxa"/>
          </w:tcPr>
          <w:p w14:paraId="6CFFE843" w14:textId="77777777" w:rsidR="00AB6A24" w:rsidRPr="007501E8" w:rsidRDefault="00AB6A24" w:rsidP="00AB6A2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07E42BC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2EB74" w14:textId="7B27C544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</w:rPr>
              <w:t>231</w:t>
            </w:r>
          </w:p>
        </w:tc>
        <w:tc>
          <w:tcPr>
            <w:tcW w:w="288" w:type="dxa"/>
          </w:tcPr>
          <w:p w14:paraId="149FB415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DCC55AE" w14:textId="35E9958D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</w:rPr>
              <w:t>318</w:t>
            </w:r>
          </w:p>
        </w:tc>
      </w:tr>
    </w:tbl>
    <w:p w14:paraId="1CAA2237" w14:textId="77777777" w:rsidR="00AF5618" w:rsidRPr="007501E8" w:rsidRDefault="00AF5618" w:rsidP="00AF561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C04F0F7" w14:textId="77777777" w:rsidR="00650011" w:rsidRDefault="0065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45EF47A3" w14:textId="231DDF1C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อสังหาริมทรัพย์พัฒนาเพื่อขาย</w:t>
      </w:r>
    </w:p>
    <w:p w14:paraId="079BFFC6" w14:textId="77777777" w:rsidR="00AF5618" w:rsidRPr="007501E8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692"/>
        <w:gridCol w:w="288"/>
        <w:gridCol w:w="1692"/>
      </w:tblGrid>
      <w:tr w:rsidR="007501E8" w:rsidRPr="007501E8" w14:paraId="69756817" w14:textId="77777777" w:rsidTr="004815B3">
        <w:trPr>
          <w:tblHeader/>
        </w:trPr>
        <w:tc>
          <w:tcPr>
            <w:tcW w:w="4410" w:type="dxa"/>
          </w:tcPr>
          <w:p w14:paraId="06B01451" w14:textId="77777777" w:rsidR="00AF5618" w:rsidRPr="007501E8" w:rsidRDefault="00AF5618" w:rsidP="004815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08228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4F22146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01E8" w:rsidRPr="007501E8" w14:paraId="7E292714" w14:textId="77777777" w:rsidTr="00BA261D">
        <w:trPr>
          <w:tblHeader/>
        </w:trPr>
        <w:tc>
          <w:tcPr>
            <w:tcW w:w="4410" w:type="dxa"/>
          </w:tcPr>
          <w:p w14:paraId="58272ECB" w14:textId="77777777" w:rsidR="00A21DFC" w:rsidRPr="007501E8" w:rsidRDefault="00A21DFC" w:rsidP="00A21D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3B05EC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5D5F2951" w14:textId="1C600AEC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88" w:type="dxa"/>
            <w:vAlign w:val="center"/>
          </w:tcPr>
          <w:p w14:paraId="26C0E890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51A69183" w14:textId="43482B60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4CA36DDC" w14:textId="77777777" w:rsidTr="004815B3">
        <w:trPr>
          <w:tblHeader/>
        </w:trPr>
        <w:tc>
          <w:tcPr>
            <w:tcW w:w="4410" w:type="dxa"/>
          </w:tcPr>
          <w:p w14:paraId="0BCD17F7" w14:textId="77777777" w:rsidR="00AF5618" w:rsidRPr="007501E8" w:rsidRDefault="00AF5618" w:rsidP="004815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1D0F3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33DD521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6B28BB7E" w14:textId="77777777" w:rsidTr="004815B3">
        <w:tc>
          <w:tcPr>
            <w:tcW w:w="4410" w:type="dxa"/>
          </w:tcPr>
          <w:p w14:paraId="34BA7687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080" w:type="dxa"/>
          </w:tcPr>
          <w:p w14:paraId="7061D834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74B047CF" w14:textId="7F89FF77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88" w:type="dxa"/>
          </w:tcPr>
          <w:p w14:paraId="29BFD965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003C1A5" w14:textId="6811ED86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309</w:t>
            </w:r>
          </w:p>
        </w:tc>
      </w:tr>
      <w:tr w:rsidR="007501E8" w:rsidRPr="007501E8" w14:paraId="318EF93C" w14:textId="77777777" w:rsidTr="004815B3">
        <w:tc>
          <w:tcPr>
            <w:tcW w:w="4410" w:type="dxa"/>
          </w:tcPr>
          <w:p w14:paraId="14ADC7D6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บ้านตัวอย่าง</w:t>
            </w:r>
          </w:p>
        </w:tc>
        <w:tc>
          <w:tcPr>
            <w:tcW w:w="1080" w:type="dxa"/>
          </w:tcPr>
          <w:p w14:paraId="69D82858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24909C60" w14:textId="1C0DF849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288" w:type="dxa"/>
          </w:tcPr>
          <w:p w14:paraId="5ACBD1A3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58362DFC" w14:textId="23C35600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1</w:t>
            </w:r>
            <w:r w:rsidR="00AB6A24" w:rsidRPr="007501E8">
              <w:rPr>
                <w:rFonts w:ascii="Angsana New" w:hAnsi="Angsana New"/>
                <w:sz w:val="28"/>
                <w:szCs w:val="28"/>
              </w:rPr>
              <w:t>,</w:t>
            </w:r>
            <w:r w:rsidRPr="007501E8">
              <w:rPr>
                <w:rFonts w:ascii="Angsana New" w:hAnsi="Angsana New"/>
                <w:sz w:val="28"/>
                <w:szCs w:val="28"/>
              </w:rPr>
              <w:t>072</w:t>
            </w:r>
          </w:p>
        </w:tc>
      </w:tr>
      <w:tr w:rsidR="007501E8" w:rsidRPr="007501E8" w14:paraId="3209E191" w14:textId="77777777" w:rsidTr="004815B3">
        <w:tc>
          <w:tcPr>
            <w:tcW w:w="4410" w:type="dxa"/>
          </w:tcPr>
          <w:p w14:paraId="54FC40B9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/>
                <w:sz w:val="28"/>
                <w:szCs w:val="28"/>
                <w:cs/>
              </w:rPr>
              <w:t>อสังหาริมทรัพย์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ระหว่างการพัฒนา</w:t>
            </w:r>
          </w:p>
        </w:tc>
        <w:tc>
          <w:tcPr>
            <w:tcW w:w="1080" w:type="dxa"/>
          </w:tcPr>
          <w:p w14:paraId="6C4BCF72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3624B3D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CED42B1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152470D9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7B4A5A0E" w14:textId="77777777" w:rsidTr="004815B3">
        <w:tc>
          <w:tcPr>
            <w:tcW w:w="4410" w:type="dxa"/>
          </w:tcPr>
          <w:p w14:paraId="401F3C03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ที่ดิน</w:t>
            </w:r>
          </w:p>
        </w:tc>
        <w:tc>
          <w:tcPr>
            <w:tcW w:w="1080" w:type="dxa"/>
          </w:tcPr>
          <w:p w14:paraId="094E0BBF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12254AE6" w14:textId="31AED1BD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13,385</w:t>
            </w:r>
          </w:p>
        </w:tc>
        <w:tc>
          <w:tcPr>
            <w:tcW w:w="288" w:type="dxa"/>
          </w:tcPr>
          <w:p w14:paraId="3BB708FC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77E0848F" w14:textId="0AC40E5F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14</w:t>
            </w:r>
            <w:r w:rsidR="00AB6A24" w:rsidRPr="007501E8">
              <w:rPr>
                <w:rFonts w:ascii="Angsana New" w:hAnsi="Angsana New"/>
                <w:sz w:val="28"/>
                <w:szCs w:val="28"/>
              </w:rPr>
              <w:t>,</w:t>
            </w:r>
            <w:r w:rsidRPr="007501E8">
              <w:rPr>
                <w:rFonts w:ascii="Angsana New" w:hAnsi="Angsana New"/>
                <w:sz w:val="28"/>
                <w:szCs w:val="28"/>
              </w:rPr>
              <w:t>992</w:t>
            </w:r>
          </w:p>
        </w:tc>
      </w:tr>
      <w:tr w:rsidR="007501E8" w:rsidRPr="007501E8" w14:paraId="1DABA7DA" w14:textId="77777777" w:rsidTr="004815B3">
        <w:tc>
          <w:tcPr>
            <w:tcW w:w="4410" w:type="dxa"/>
          </w:tcPr>
          <w:p w14:paraId="6E6DD1E1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ค่าปรับปรุงที่ดิน</w:t>
            </w:r>
          </w:p>
        </w:tc>
        <w:tc>
          <w:tcPr>
            <w:tcW w:w="1080" w:type="dxa"/>
          </w:tcPr>
          <w:p w14:paraId="06199C41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1F8C124D" w14:textId="0686EC7D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1,167</w:t>
            </w:r>
          </w:p>
        </w:tc>
        <w:tc>
          <w:tcPr>
            <w:tcW w:w="288" w:type="dxa"/>
          </w:tcPr>
          <w:p w14:paraId="5BA6DFA6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2BDECEAE" w14:textId="2ED3D35C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1</w:t>
            </w:r>
            <w:r w:rsidR="00AB6A24" w:rsidRPr="007501E8">
              <w:rPr>
                <w:rFonts w:ascii="Angsana New" w:hAnsi="Angsana New"/>
                <w:sz w:val="28"/>
                <w:szCs w:val="28"/>
              </w:rPr>
              <w:t>,</w:t>
            </w:r>
            <w:r w:rsidRPr="007501E8">
              <w:rPr>
                <w:rFonts w:ascii="Angsana New" w:hAnsi="Angsana New"/>
                <w:sz w:val="28"/>
                <w:szCs w:val="28"/>
              </w:rPr>
              <w:t>336</w:t>
            </w:r>
          </w:p>
        </w:tc>
      </w:tr>
      <w:tr w:rsidR="007501E8" w:rsidRPr="007501E8" w14:paraId="4B682C72" w14:textId="77777777" w:rsidTr="004815B3">
        <w:tc>
          <w:tcPr>
            <w:tcW w:w="4410" w:type="dxa"/>
          </w:tcPr>
          <w:p w14:paraId="5D532A57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ค่าก่อสร้าง</w:t>
            </w:r>
          </w:p>
        </w:tc>
        <w:tc>
          <w:tcPr>
            <w:tcW w:w="1080" w:type="dxa"/>
          </w:tcPr>
          <w:p w14:paraId="5A8C24C5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4D6B7940" w14:textId="2D34A069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1,299</w:t>
            </w:r>
          </w:p>
        </w:tc>
        <w:tc>
          <w:tcPr>
            <w:tcW w:w="288" w:type="dxa"/>
          </w:tcPr>
          <w:p w14:paraId="2F17645E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2F723501" w14:textId="1B2C34E3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1</w:t>
            </w:r>
            <w:r w:rsidR="00AB6A24" w:rsidRPr="007501E8">
              <w:rPr>
                <w:rFonts w:ascii="Angsana New" w:hAnsi="Angsana New"/>
                <w:sz w:val="28"/>
                <w:szCs w:val="28"/>
              </w:rPr>
              <w:t>,</w:t>
            </w:r>
            <w:r w:rsidRPr="007501E8">
              <w:rPr>
                <w:rFonts w:ascii="Angsana New" w:hAnsi="Angsana New"/>
                <w:sz w:val="28"/>
                <w:szCs w:val="28"/>
              </w:rPr>
              <w:t>351</w:t>
            </w:r>
          </w:p>
        </w:tc>
      </w:tr>
      <w:tr w:rsidR="007501E8" w:rsidRPr="007501E8" w14:paraId="608BBB8A" w14:textId="77777777" w:rsidTr="004815B3">
        <w:tc>
          <w:tcPr>
            <w:tcW w:w="4410" w:type="dxa"/>
          </w:tcPr>
          <w:p w14:paraId="767DFD62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ค่าสาธารณูปโภค</w:t>
            </w:r>
          </w:p>
        </w:tc>
        <w:tc>
          <w:tcPr>
            <w:tcW w:w="1080" w:type="dxa"/>
          </w:tcPr>
          <w:p w14:paraId="5A6E8EFD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E705973" w14:textId="5E68E360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1,699</w:t>
            </w:r>
          </w:p>
        </w:tc>
        <w:tc>
          <w:tcPr>
            <w:tcW w:w="288" w:type="dxa"/>
          </w:tcPr>
          <w:p w14:paraId="17246CF1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6B741D0F" w14:textId="4838AF53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</w:t>
            </w:r>
            <w:r w:rsidR="00AB6A24" w:rsidRPr="007501E8">
              <w:rPr>
                <w:rFonts w:ascii="Angsana New" w:hAnsi="Angsana New"/>
                <w:sz w:val="28"/>
                <w:szCs w:val="28"/>
              </w:rPr>
              <w:t>,</w:t>
            </w:r>
            <w:r w:rsidRPr="007501E8">
              <w:rPr>
                <w:rFonts w:ascii="Angsana New" w:hAnsi="Angsana New"/>
                <w:sz w:val="28"/>
                <w:szCs w:val="28"/>
              </w:rPr>
              <w:t>033</w:t>
            </w:r>
          </w:p>
        </w:tc>
      </w:tr>
      <w:tr w:rsidR="007501E8" w:rsidRPr="007501E8" w14:paraId="50F3FFD2" w14:textId="77777777" w:rsidTr="004815B3">
        <w:tc>
          <w:tcPr>
            <w:tcW w:w="4410" w:type="dxa"/>
          </w:tcPr>
          <w:p w14:paraId="6BA676F8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ค่าโสหุ้ยการก่อสร้าง</w:t>
            </w:r>
          </w:p>
        </w:tc>
        <w:tc>
          <w:tcPr>
            <w:tcW w:w="1080" w:type="dxa"/>
          </w:tcPr>
          <w:p w14:paraId="6C2F0020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6224CB87" w14:textId="5942E6B8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1,611</w:t>
            </w:r>
          </w:p>
        </w:tc>
        <w:tc>
          <w:tcPr>
            <w:tcW w:w="288" w:type="dxa"/>
          </w:tcPr>
          <w:p w14:paraId="38A0D648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0D4952A3" w14:textId="7CE27470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1</w:t>
            </w:r>
            <w:r w:rsidR="00AB6A24" w:rsidRPr="007501E8">
              <w:rPr>
                <w:rFonts w:ascii="Angsana New" w:hAnsi="Angsana New"/>
                <w:sz w:val="28"/>
                <w:szCs w:val="28"/>
              </w:rPr>
              <w:t>,</w:t>
            </w:r>
            <w:r w:rsidRPr="007501E8">
              <w:rPr>
                <w:rFonts w:ascii="Angsana New" w:hAnsi="Angsana New"/>
                <w:sz w:val="28"/>
                <w:szCs w:val="28"/>
              </w:rPr>
              <w:t>563</w:t>
            </w:r>
          </w:p>
        </w:tc>
      </w:tr>
      <w:tr w:rsidR="007501E8" w:rsidRPr="007501E8" w14:paraId="5497E775" w14:textId="77777777" w:rsidTr="004815B3">
        <w:tc>
          <w:tcPr>
            <w:tcW w:w="4410" w:type="dxa"/>
          </w:tcPr>
          <w:p w14:paraId="3BA9F581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ค่าดอกเบี้ย</w:t>
            </w:r>
          </w:p>
        </w:tc>
        <w:tc>
          <w:tcPr>
            <w:tcW w:w="1080" w:type="dxa"/>
          </w:tcPr>
          <w:p w14:paraId="023C2405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583E723C" w14:textId="16437178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88" w:type="dxa"/>
          </w:tcPr>
          <w:p w14:paraId="6EB15E42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57A017D" w14:textId="7C699616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</w:t>
            </w:r>
          </w:p>
        </w:tc>
      </w:tr>
      <w:tr w:rsidR="007501E8" w:rsidRPr="007501E8" w14:paraId="0311B141" w14:textId="77777777" w:rsidTr="004815B3">
        <w:tc>
          <w:tcPr>
            <w:tcW w:w="4410" w:type="dxa"/>
          </w:tcPr>
          <w:p w14:paraId="6297658B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1F70DE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239D9A8" w14:textId="4AE8281C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19,285</w:t>
            </w:r>
          </w:p>
        </w:tc>
        <w:tc>
          <w:tcPr>
            <w:tcW w:w="288" w:type="dxa"/>
          </w:tcPr>
          <w:p w14:paraId="005FAFD1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71E897BA" w14:textId="1F4B5358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21</w:t>
            </w:r>
            <w:r w:rsidR="00AB6A24" w:rsidRPr="007501E8">
              <w:rPr>
                <w:rFonts w:ascii="Angsana New" w:hAnsi="Angsana New"/>
                <w:sz w:val="28"/>
                <w:szCs w:val="28"/>
              </w:rPr>
              <w:t>,</w:t>
            </w:r>
            <w:r w:rsidR="002352D9">
              <w:rPr>
                <w:rFonts w:ascii="Angsana New" w:hAnsi="Angsana New"/>
                <w:sz w:val="28"/>
                <w:szCs w:val="28"/>
              </w:rPr>
              <w:t>686</w:t>
            </w:r>
          </w:p>
        </w:tc>
      </w:tr>
      <w:tr w:rsidR="007501E8" w:rsidRPr="007501E8" w14:paraId="3397BC54" w14:textId="77777777" w:rsidTr="004815B3">
        <w:tc>
          <w:tcPr>
            <w:tcW w:w="4410" w:type="dxa"/>
          </w:tcPr>
          <w:p w14:paraId="58C9C97A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1080" w:type="dxa"/>
          </w:tcPr>
          <w:p w14:paraId="5043365F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3D89BE51" w14:textId="0373F434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8,238</w:t>
            </w:r>
          </w:p>
        </w:tc>
        <w:tc>
          <w:tcPr>
            <w:tcW w:w="288" w:type="dxa"/>
          </w:tcPr>
          <w:p w14:paraId="6857012A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CD49CFE" w14:textId="74CEE40D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11</w:t>
            </w:r>
            <w:r w:rsidR="00AB6A24" w:rsidRPr="007501E8">
              <w:rPr>
                <w:rFonts w:ascii="Angsana New" w:hAnsi="Angsana New"/>
                <w:sz w:val="28"/>
                <w:szCs w:val="28"/>
              </w:rPr>
              <w:t>,</w:t>
            </w:r>
            <w:r w:rsidR="002352D9">
              <w:rPr>
                <w:rFonts w:ascii="Angsana New" w:hAnsi="Angsana New"/>
                <w:sz w:val="28"/>
                <w:szCs w:val="28"/>
              </w:rPr>
              <w:t>395</w:t>
            </w:r>
          </w:p>
        </w:tc>
      </w:tr>
      <w:tr w:rsidR="007501E8" w:rsidRPr="007501E8" w14:paraId="77D8CB0D" w14:textId="77777777" w:rsidTr="004815B3">
        <w:tc>
          <w:tcPr>
            <w:tcW w:w="4410" w:type="dxa"/>
          </w:tcPr>
          <w:p w14:paraId="5F20A653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080" w:type="dxa"/>
          </w:tcPr>
          <w:p w14:paraId="0299A6C2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5B9F0377" w14:textId="3161DC81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13,291</w:t>
            </w:r>
          </w:p>
        </w:tc>
        <w:tc>
          <w:tcPr>
            <w:tcW w:w="288" w:type="dxa"/>
          </w:tcPr>
          <w:p w14:paraId="7E54E5C3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19FF7283" w14:textId="5DF00B1A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14</w:t>
            </w:r>
            <w:r w:rsidR="00AB6A24" w:rsidRPr="007501E8">
              <w:rPr>
                <w:rFonts w:ascii="Angsana New" w:hAnsi="Angsana New"/>
                <w:sz w:val="28"/>
                <w:szCs w:val="28"/>
              </w:rPr>
              <w:t>,</w:t>
            </w:r>
            <w:r w:rsidRPr="007501E8">
              <w:rPr>
                <w:rFonts w:ascii="Angsana New" w:hAnsi="Angsana New"/>
                <w:sz w:val="28"/>
                <w:szCs w:val="28"/>
              </w:rPr>
              <w:t>378</w:t>
            </w:r>
          </w:p>
        </w:tc>
      </w:tr>
      <w:tr w:rsidR="007501E8" w:rsidRPr="007501E8" w14:paraId="454A485B" w14:textId="77777777" w:rsidTr="004815B3">
        <w:tc>
          <w:tcPr>
            <w:tcW w:w="4410" w:type="dxa"/>
          </w:tcPr>
          <w:p w14:paraId="52F2AC28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42C34CE1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9691F1D" w14:textId="123D3882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41,678</w:t>
            </w:r>
          </w:p>
        </w:tc>
        <w:tc>
          <w:tcPr>
            <w:tcW w:w="288" w:type="dxa"/>
          </w:tcPr>
          <w:p w14:paraId="30DB9166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7265C52D" w14:textId="54D29817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  <w:r w:rsidR="00AB6A24" w:rsidRPr="007501E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="Angsana New" w:hAnsi="Angsana New"/>
                <w:b/>
                <w:bCs/>
                <w:sz w:val="28"/>
                <w:szCs w:val="28"/>
              </w:rPr>
              <w:t>840</w:t>
            </w:r>
          </w:p>
        </w:tc>
      </w:tr>
      <w:tr w:rsidR="007501E8" w:rsidRPr="007501E8" w14:paraId="21969119" w14:textId="77777777" w:rsidTr="004815B3">
        <w:tc>
          <w:tcPr>
            <w:tcW w:w="4410" w:type="dxa"/>
          </w:tcPr>
          <w:p w14:paraId="4DC6B262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ค่าเผื่อผลขาดทุนของอสังหาริมทรัพย์พัฒนาเพื่อขาย</w:t>
            </w:r>
          </w:p>
        </w:tc>
        <w:tc>
          <w:tcPr>
            <w:tcW w:w="1080" w:type="dxa"/>
          </w:tcPr>
          <w:p w14:paraId="5AB645F2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DA647C8" w14:textId="249E721A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(105)</w:t>
            </w:r>
          </w:p>
        </w:tc>
        <w:tc>
          <w:tcPr>
            <w:tcW w:w="288" w:type="dxa"/>
          </w:tcPr>
          <w:p w14:paraId="0F1C8898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54B0E6E4" w14:textId="0F15BAE2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(</w:t>
            </w:r>
            <w:r w:rsidR="007501E8" w:rsidRPr="007501E8">
              <w:rPr>
                <w:rFonts w:ascii="Angsana New" w:hAnsi="Angsana New"/>
                <w:sz w:val="28"/>
                <w:szCs w:val="28"/>
              </w:rPr>
              <w:t>118</w:t>
            </w:r>
            <w:r w:rsidRPr="007501E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501E8" w:rsidRPr="007501E8" w14:paraId="28D587B4" w14:textId="77777777" w:rsidTr="004815B3">
        <w:tc>
          <w:tcPr>
            <w:tcW w:w="4410" w:type="dxa"/>
          </w:tcPr>
          <w:p w14:paraId="28491E83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1824446F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2621CAF" w14:textId="4011C4D3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41,573</w:t>
            </w:r>
          </w:p>
        </w:tc>
        <w:tc>
          <w:tcPr>
            <w:tcW w:w="288" w:type="dxa"/>
          </w:tcPr>
          <w:p w14:paraId="48F32E8E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344DD447" w14:textId="0D0035EC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  <w:r w:rsidR="00AB6A24" w:rsidRPr="007501E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="Angsana New" w:hAnsi="Angsana New"/>
                <w:b/>
                <w:bCs/>
                <w:sz w:val="28"/>
                <w:szCs w:val="28"/>
              </w:rPr>
              <w:t>722</w:t>
            </w:r>
          </w:p>
        </w:tc>
      </w:tr>
      <w:tr w:rsidR="007501E8" w:rsidRPr="007501E8" w14:paraId="04BB1D95" w14:textId="77777777" w:rsidTr="004815B3">
        <w:trPr>
          <w:trHeight w:val="287"/>
        </w:trPr>
        <w:tc>
          <w:tcPr>
            <w:tcW w:w="4410" w:type="dxa"/>
          </w:tcPr>
          <w:p w14:paraId="22C3CB0D" w14:textId="77777777" w:rsidR="00AF5618" w:rsidRPr="003F6706" w:rsidRDefault="00AF5618" w:rsidP="004815B3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C517036" w14:textId="77777777" w:rsidR="00AF5618" w:rsidRPr="003F670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92" w:type="dxa"/>
          </w:tcPr>
          <w:p w14:paraId="6B4AB430" w14:textId="77777777" w:rsidR="00AF5618" w:rsidRPr="003F670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2BEF76D9" w14:textId="77777777" w:rsidR="00AF5618" w:rsidRPr="003F670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92" w:type="dxa"/>
          </w:tcPr>
          <w:p w14:paraId="1CAF1B68" w14:textId="77777777" w:rsidR="00AF5618" w:rsidRPr="003F670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501E8" w:rsidRPr="007501E8" w14:paraId="65C1ACB2" w14:textId="77777777" w:rsidTr="004815B3">
        <w:tc>
          <w:tcPr>
            <w:tcW w:w="4410" w:type="dxa"/>
          </w:tcPr>
          <w:p w14:paraId="196A8478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ต้นทุนการกู้ยืมที่รวมเป็นส่วนหนึ่งของ</w:t>
            </w:r>
          </w:p>
          <w:p w14:paraId="2668B0EF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7501E8">
              <w:rPr>
                <w:rFonts w:asciiTheme="majorBidi" w:hAnsiTheme="majorBidi"/>
                <w:sz w:val="28"/>
                <w:szCs w:val="28"/>
                <w:cs/>
              </w:rPr>
              <w:t>อสังหาริมทรัพย์พัฒนาเพื่อขายใน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ระหว่างปี                 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080" w:type="dxa"/>
          </w:tcPr>
          <w:p w14:paraId="1958834A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3A4E4000" w14:textId="77777777" w:rsidR="00AB6A24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9A7076" w14:textId="223CF01C" w:rsidR="002352D9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88" w:type="dxa"/>
          </w:tcPr>
          <w:p w14:paraId="7AD951BB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55F0DBEC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2BBB6A" w14:textId="191DAED4" w:rsidR="00AB6A24" w:rsidRPr="007501E8" w:rsidRDefault="007501E8" w:rsidP="00F3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33FAD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7501E8" w:rsidRPr="007501E8" w14:paraId="0FA796B8" w14:textId="77777777" w:rsidTr="004815B3">
        <w:tc>
          <w:tcPr>
            <w:tcW w:w="4410" w:type="dxa"/>
          </w:tcPr>
          <w:p w14:paraId="520B04AD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0BBF3CCA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428BBFFD" w14:textId="1F7ABF96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3.70</w:t>
            </w:r>
          </w:p>
        </w:tc>
        <w:tc>
          <w:tcPr>
            <w:tcW w:w="288" w:type="dxa"/>
          </w:tcPr>
          <w:p w14:paraId="06512601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722BA6B6" w14:textId="55E4EED4" w:rsidR="00AB6A24" w:rsidRPr="007501E8" w:rsidRDefault="007501E8" w:rsidP="007D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7D0D75"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501E8">
              <w:rPr>
                <w:rFonts w:asciiTheme="majorBidi" w:hAnsiTheme="majorBidi" w:cstheme="majorBidi" w:hint="cs"/>
                <w:sz w:val="28"/>
                <w:szCs w:val="28"/>
              </w:rPr>
              <w:t>08</w:t>
            </w:r>
          </w:p>
        </w:tc>
      </w:tr>
      <w:tr w:rsidR="007501E8" w:rsidRPr="007501E8" w14:paraId="6D4B6C1A" w14:textId="77777777" w:rsidTr="004815B3">
        <w:tc>
          <w:tcPr>
            <w:tcW w:w="4410" w:type="dxa"/>
          </w:tcPr>
          <w:p w14:paraId="2B4DDB66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4E6A7A0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92" w:type="dxa"/>
          </w:tcPr>
          <w:p w14:paraId="7FB9A194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</w:tcPr>
          <w:p w14:paraId="0F789FA8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2191B14C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501E8" w:rsidRPr="007501E8" w14:paraId="00EA11FE" w14:textId="77777777" w:rsidTr="004815B3">
        <w:tc>
          <w:tcPr>
            <w:tcW w:w="4410" w:type="dxa"/>
          </w:tcPr>
          <w:p w14:paraId="017F03D5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7501E8">
              <w:rPr>
                <w:rFonts w:asciiTheme="majorBidi" w:hAnsiTheme="majorBidi"/>
                <w:sz w:val="28"/>
                <w:szCs w:val="28"/>
                <w:cs/>
              </w:rPr>
              <w:t>ต้นทุนของอสังหาริมทรัพย์พัฒนาเพื่อขายที่บันทึกรวม</w:t>
            </w:r>
          </w:p>
          <w:p w14:paraId="00C2A287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7501E8">
              <w:rPr>
                <w:rFonts w:asciiTheme="majorBidi" w:hAnsiTheme="majorBidi"/>
                <w:sz w:val="28"/>
                <w:szCs w:val="28"/>
                <w:cs/>
              </w:rPr>
              <w:t xml:space="preserve">ในบัญชีต้นทุนขายอสังหาริมทรัพย์  </w:t>
            </w:r>
          </w:p>
        </w:tc>
        <w:tc>
          <w:tcPr>
            <w:tcW w:w="1080" w:type="dxa"/>
          </w:tcPr>
          <w:p w14:paraId="45E1C599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</w:tcPr>
          <w:p w14:paraId="01665889" w14:textId="0D0492F4" w:rsidR="002352D9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E5F31BF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5044C26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169E1689" w14:textId="77777777" w:rsidTr="004815B3">
        <w:tc>
          <w:tcPr>
            <w:tcW w:w="4410" w:type="dxa"/>
          </w:tcPr>
          <w:p w14:paraId="2EC0FBFD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501E8">
              <w:rPr>
                <w:rFonts w:asciiTheme="majorBidi" w:hAnsi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3C8FF406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</w:tcPr>
          <w:p w14:paraId="79916AB9" w14:textId="438259B4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15,413</w:t>
            </w:r>
          </w:p>
        </w:tc>
        <w:tc>
          <w:tcPr>
            <w:tcW w:w="288" w:type="dxa"/>
          </w:tcPr>
          <w:p w14:paraId="5AB829F3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662E3B19" w14:textId="24D1A0A6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B6A24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7501E8" w:rsidRPr="007501E8" w14:paraId="328D139E" w14:textId="77777777" w:rsidTr="004815B3">
        <w:tc>
          <w:tcPr>
            <w:tcW w:w="4410" w:type="dxa"/>
          </w:tcPr>
          <w:p w14:paraId="4878A9DA" w14:textId="4035F5F3" w:rsidR="00AB6A24" w:rsidRPr="007501E8" w:rsidRDefault="00AB6A24" w:rsidP="006E1B5B">
            <w:pPr>
              <w:tabs>
                <w:tab w:val="clear" w:pos="454"/>
                <w:tab w:val="left" w:pos="595"/>
              </w:tabs>
              <w:spacing w:line="240" w:lineRule="auto"/>
              <w:ind w:left="415" w:hanging="4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6E1B5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</w:t>
            </w:r>
            <w:r w:rsidR="00190698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</w:t>
            </w:r>
            <w:r w:rsidR="006E1B5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080" w:type="dxa"/>
          </w:tcPr>
          <w:p w14:paraId="5818DABF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FC7913F" w14:textId="71295453" w:rsidR="002352D9" w:rsidRPr="007501E8" w:rsidRDefault="006E1B5B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352D9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288" w:type="dxa"/>
          </w:tcPr>
          <w:p w14:paraId="361BEC6A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1EBEA6C" w14:textId="5994E751" w:rsidR="00AB6A24" w:rsidRPr="007501E8" w:rsidRDefault="006E1B5B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AB6A24"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AB6A24"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B6A24" w:rsidRPr="007501E8" w14:paraId="68B52D18" w14:textId="77777777" w:rsidTr="004815B3">
        <w:tc>
          <w:tcPr>
            <w:tcW w:w="4410" w:type="dxa"/>
          </w:tcPr>
          <w:p w14:paraId="69365AD4" w14:textId="77777777" w:rsidR="00AB6A24" w:rsidRPr="007501E8" w:rsidRDefault="00AB6A24" w:rsidP="00AB6A2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65476D53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003A0217" w14:textId="6F07AAA9" w:rsidR="00AB6A24" w:rsidRPr="007501E8" w:rsidRDefault="002352D9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15,400</w:t>
            </w:r>
          </w:p>
        </w:tc>
        <w:tc>
          <w:tcPr>
            <w:tcW w:w="288" w:type="dxa"/>
          </w:tcPr>
          <w:p w14:paraId="4C6EE646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5584F4EE" w14:textId="1987783E" w:rsidR="00AB6A24" w:rsidRPr="007501E8" w:rsidRDefault="007501E8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AB6A24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</w:t>
            </w:r>
          </w:p>
        </w:tc>
      </w:tr>
    </w:tbl>
    <w:p w14:paraId="098FDB5F" w14:textId="77777777" w:rsidR="00AF5618" w:rsidRPr="003F6706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6EDF8355" w14:textId="5065FFFC" w:rsidR="00AF5618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501E8" w:rsidRPr="007501E8">
        <w:rPr>
          <w:rFonts w:asciiTheme="majorBidi" w:hAnsiTheme="majorBidi" w:cstheme="majorBidi"/>
          <w:sz w:val="28"/>
          <w:szCs w:val="28"/>
        </w:rPr>
        <w:t>31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501E8"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/>
          <w:sz w:val="28"/>
          <w:szCs w:val="28"/>
          <w:cs/>
        </w:rPr>
        <w:t>อสังหาริมทรัพย์</w:t>
      </w:r>
      <w:r w:rsidRPr="007501E8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="006E1B5B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พัฒนาของกลุ่มบริษัท จำนวน </w:t>
      </w:r>
      <w:r w:rsidR="002352D9">
        <w:rPr>
          <w:rFonts w:asciiTheme="majorBidi" w:hAnsiTheme="majorBidi" w:cstheme="majorBidi"/>
          <w:sz w:val="28"/>
          <w:szCs w:val="28"/>
        </w:rPr>
        <w:t>1,482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AB6A24" w:rsidRPr="007501E8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402</w:t>
      </w:r>
      <w:r w:rsidR="00AB6A24"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คาดว่าจะพัฒนาสำเร็จในระยะเวลาเกินกว่า </w:t>
      </w:r>
      <w:r w:rsidR="007501E8" w:rsidRPr="007501E8">
        <w:rPr>
          <w:rFonts w:asciiTheme="majorBidi" w:hAnsiTheme="majorBidi" w:cstheme="majorBidi"/>
          <w:sz w:val="28"/>
          <w:szCs w:val="28"/>
        </w:rPr>
        <w:t>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นับจากรอบระยะเวลารายงาน</w:t>
      </w:r>
    </w:p>
    <w:p w14:paraId="7C60A80A" w14:textId="231B87D6" w:rsidR="003F6706" w:rsidRPr="003F6706" w:rsidRDefault="003F6706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7236EE7C" w14:textId="6A9B0508" w:rsidR="003F6706" w:rsidRDefault="003F6706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>อสังหาริมทรัพย์พัฒนาเพื่อขาย (ที่ดินและสิ่งปลูกสร้าง)</w:t>
      </w:r>
      <w:r w:rsidR="00E461FF">
        <w:rPr>
          <w:rFonts w:asciiTheme="majorBidi" w:hAnsiTheme="majorBidi" w:cstheme="majorBidi" w:hint="cs"/>
          <w:sz w:val="28"/>
          <w:szCs w:val="28"/>
          <w:cs/>
        </w:rPr>
        <w:t xml:space="preserve"> 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ได้ใช้เป็นหลักประกันสำหรับวงเงินสินเชื่อกับธนาคาร ทั้งนี้</w:t>
      </w:r>
      <w:r w:rsidR="00E51F1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41AEF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1A5193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541AEF">
        <w:rPr>
          <w:rFonts w:asciiTheme="majorBidi" w:hAnsiTheme="majorBidi" w:cstheme="majorBidi" w:hint="cs"/>
          <w:sz w:val="28"/>
          <w:szCs w:val="28"/>
          <w:cs/>
        </w:rPr>
        <w:t>มีการไถ่ถอน</w:t>
      </w:r>
      <w:r w:rsidR="001A5193">
        <w:rPr>
          <w:rFonts w:asciiTheme="majorBidi" w:hAnsiTheme="majorBidi" w:cstheme="majorBidi" w:hint="cs"/>
          <w:sz w:val="28"/>
          <w:szCs w:val="28"/>
          <w:cs/>
        </w:rPr>
        <w:t xml:space="preserve">เรียบร้อยแล้วในระหว่างปี </w:t>
      </w:r>
      <w:r w:rsidR="001A5193">
        <w:rPr>
          <w:rFonts w:asciiTheme="majorBidi" w:hAnsiTheme="majorBidi" w:cstheme="majorBidi"/>
          <w:sz w:val="28"/>
          <w:szCs w:val="28"/>
        </w:rPr>
        <w:t>2566</w:t>
      </w:r>
    </w:p>
    <w:p w14:paraId="3C859473" w14:textId="77777777" w:rsidR="003F6706" w:rsidRPr="007501E8" w:rsidRDefault="003F6706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277391A7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</w:p>
    <w:p w14:paraId="17A779CE" w14:textId="77777777" w:rsidR="00AF5618" w:rsidRPr="007501E8" w:rsidRDefault="00AF5618" w:rsidP="00AF5618">
      <w:pPr>
        <w:pStyle w:val="block"/>
        <w:tabs>
          <w:tab w:val="left" w:pos="540"/>
        </w:tabs>
        <w:spacing w:after="0"/>
        <w:ind w:left="0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692"/>
        <w:gridCol w:w="288"/>
        <w:gridCol w:w="1692"/>
      </w:tblGrid>
      <w:tr w:rsidR="007501E8" w:rsidRPr="007501E8" w14:paraId="2C10E1DC" w14:textId="77777777" w:rsidTr="004815B3">
        <w:trPr>
          <w:tblHeader/>
        </w:trPr>
        <w:tc>
          <w:tcPr>
            <w:tcW w:w="4410" w:type="dxa"/>
          </w:tcPr>
          <w:p w14:paraId="0EF887EA" w14:textId="77777777" w:rsidR="00AF5618" w:rsidRPr="007501E8" w:rsidRDefault="00AF5618" w:rsidP="004815B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82D8B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09C029D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01E8" w:rsidRPr="007501E8" w14:paraId="4435EA91" w14:textId="77777777" w:rsidTr="00D1602B">
        <w:trPr>
          <w:tblHeader/>
        </w:trPr>
        <w:tc>
          <w:tcPr>
            <w:tcW w:w="4410" w:type="dxa"/>
            <w:vAlign w:val="bottom"/>
          </w:tcPr>
          <w:p w14:paraId="1EB591D6" w14:textId="77777777" w:rsidR="00A21DFC" w:rsidRPr="007501E8" w:rsidRDefault="00A21DFC" w:rsidP="00A21DF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A87B36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8B907E" w14:textId="54642ADC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88" w:type="dxa"/>
            <w:vAlign w:val="center"/>
          </w:tcPr>
          <w:p w14:paraId="1D3335BA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50A0CF1A" w14:textId="5281DCC3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1FC3D44B" w14:textId="77777777" w:rsidTr="004815B3">
        <w:trPr>
          <w:tblHeader/>
        </w:trPr>
        <w:tc>
          <w:tcPr>
            <w:tcW w:w="4410" w:type="dxa"/>
            <w:vAlign w:val="bottom"/>
          </w:tcPr>
          <w:p w14:paraId="63749983" w14:textId="77777777" w:rsidR="00AF5618" w:rsidRPr="007501E8" w:rsidRDefault="00AF5618" w:rsidP="004815B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2127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1AFABA2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501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506E2625" w14:textId="77777777" w:rsidTr="004815B3">
        <w:tc>
          <w:tcPr>
            <w:tcW w:w="4410" w:type="dxa"/>
          </w:tcPr>
          <w:p w14:paraId="36B3F339" w14:textId="77777777" w:rsidR="00AB6A24" w:rsidRPr="007501E8" w:rsidRDefault="00AB6A24" w:rsidP="00AB6A2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ยาและเวชภัณฑ์</w:t>
            </w:r>
          </w:p>
        </w:tc>
        <w:tc>
          <w:tcPr>
            <w:tcW w:w="1080" w:type="dxa"/>
          </w:tcPr>
          <w:p w14:paraId="3086B177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A530151" w14:textId="1993E459" w:rsidR="00AB6A24" w:rsidRPr="007501E8" w:rsidRDefault="00C2674E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88" w:type="dxa"/>
          </w:tcPr>
          <w:p w14:paraId="1D664729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77C4B55A" w14:textId="2947090C" w:rsidR="00AB6A24" w:rsidRPr="007501E8" w:rsidRDefault="007501E8" w:rsidP="00CF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7501E8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7501E8" w:rsidRPr="007501E8" w14:paraId="1FC0F273" w14:textId="77777777" w:rsidTr="004815B3">
        <w:tc>
          <w:tcPr>
            <w:tcW w:w="4410" w:type="dxa"/>
          </w:tcPr>
          <w:p w14:paraId="2CBA3B60" w14:textId="42813728" w:rsidR="00AB6A24" w:rsidRPr="007501E8" w:rsidRDefault="00AB6A24" w:rsidP="00AB6A2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วัสดุและ</w:t>
            </w:r>
            <w:r w:rsidRPr="007501E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E600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01E8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</w:tcPr>
          <w:p w14:paraId="7F8494DB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C4FA499" w14:textId="3517F574" w:rsidR="00AB6A24" w:rsidRPr="007501E8" w:rsidRDefault="00C2674E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88" w:type="dxa"/>
          </w:tcPr>
          <w:p w14:paraId="366A51FB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7D7E034" w14:textId="3A0312BC" w:rsidR="00AB6A24" w:rsidRPr="007501E8" w:rsidRDefault="007501E8" w:rsidP="00CF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501E8" w:rsidRPr="007501E8" w14:paraId="42E448D2" w14:textId="77777777" w:rsidTr="004815B3">
        <w:tc>
          <w:tcPr>
            <w:tcW w:w="4410" w:type="dxa"/>
          </w:tcPr>
          <w:p w14:paraId="4821EB29" w14:textId="77777777" w:rsidR="00AB6A24" w:rsidRPr="007501E8" w:rsidRDefault="00AB6A24" w:rsidP="00AB6A2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58476560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4608F9C7" w14:textId="1B360B27" w:rsidR="00AB6A24" w:rsidRPr="007501E8" w:rsidRDefault="00C2674E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88" w:type="dxa"/>
          </w:tcPr>
          <w:p w14:paraId="61632254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328E4F5" w14:textId="6A6D9349" w:rsidR="00AB6A24" w:rsidRPr="007501E8" w:rsidRDefault="007501E8" w:rsidP="00CF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 w:hint="cs"/>
                <w:b/>
                <w:bCs/>
                <w:sz w:val="28"/>
                <w:szCs w:val="28"/>
              </w:rPr>
              <w:t>44</w:t>
            </w:r>
          </w:p>
        </w:tc>
      </w:tr>
      <w:tr w:rsidR="007501E8" w:rsidRPr="007501E8" w14:paraId="79FA8771" w14:textId="77777777" w:rsidTr="004815B3">
        <w:tc>
          <w:tcPr>
            <w:tcW w:w="4410" w:type="dxa"/>
          </w:tcPr>
          <w:p w14:paraId="4ACA7482" w14:textId="77777777" w:rsidR="00AB6A24" w:rsidRPr="007501E8" w:rsidRDefault="00AB6A24" w:rsidP="00AB6A2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E47F5C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double" w:sz="4" w:space="0" w:color="auto"/>
            </w:tcBorders>
          </w:tcPr>
          <w:p w14:paraId="7FF6C7FB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3962E70A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double" w:sz="4" w:space="0" w:color="auto"/>
            </w:tcBorders>
          </w:tcPr>
          <w:p w14:paraId="2246320B" w14:textId="77777777" w:rsidR="00AB6A24" w:rsidRPr="007501E8" w:rsidRDefault="00AB6A24" w:rsidP="00CF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01E8" w:rsidRPr="007501E8" w14:paraId="650460E0" w14:textId="77777777" w:rsidTr="004815B3">
        <w:tc>
          <w:tcPr>
            <w:tcW w:w="4410" w:type="dxa"/>
          </w:tcPr>
          <w:p w14:paraId="1B2AE3C7" w14:textId="77777777" w:rsidR="00AB6A24" w:rsidRPr="007501E8" w:rsidRDefault="00AB6A24" w:rsidP="00AB6A24">
            <w:pPr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ต้นทุนของสินค้าคงเหลือที่บันทึกรวมในบัญชี</w:t>
            </w:r>
          </w:p>
          <w:p w14:paraId="57710828" w14:textId="77777777" w:rsidR="00AB6A24" w:rsidRPr="007501E8" w:rsidRDefault="00AB6A24" w:rsidP="00AB6A2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ต้นทุนกิจการโรงพยาบาล</w:t>
            </w:r>
          </w:p>
        </w:tc>
        <w:tc>
          <w:tcPr>
            <w:tcW w:w="1080" w:type="dxa"/>
          </w:tcPr>
          <w:p w14:paraId="2652CF95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2D140AF5" w14:textId="77777777" w:rsidR="00AB6A24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88AB244" w14:textId="3B45594C" w:rsidR="00C2674E" w:rsidRPr="007501E8" w:rsidRDefault="00C2674E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288" w:type="dxa"/>
          </w:tcPr>
          <w:p w14:paraId="5BE5CE9E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299AEBE9" w14:textId="77777777" w:rsidR="00AB6A24" w:rsidRPr="007501E8" w:rsidRDefault="00AB6A24" w:rsidP="00CF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ind w:right="2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5E6DEF6" w14:textId="53DE6376" w:rsidR="00AB6A24" w:rsidRPr="007501E8" w:rsidRDefault="007501E8" w:rsidP="00CF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2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</w:rPr>
              <w:t>395</w:t>
            </w:r>
          </w:p>
        </w:tc>
      </w:tr>
    </w:tbl>
    <w:p w14:paraId="576FCBBB" w14:textId="0ACD73F9" w:rsidR="00AF5618" w:rsidRDefault="00AF5618" w:rsidP="00AF5618">
      <w:pPr>
        <w:pStyle w:val="block"/>
        <w:tabs>
          <w:tab w:val="left" w:pos="540"/>
        </w:tabs>
        <w:spacing w:after="0"/>
        <w:ind w:left="0"/>
        <w:jc w:val="both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</w:p>
    <w:p w14:paraId="52568C1F" w14:textId="10690EDD" w:rsidR="005B4DC4" w:rsidRPr="00F56AB7" w:rsidRDefault="005B4DC4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เงินให้กู้ยืมระยะยาวและดอกเบี้ยค้างรับ</w:t>
      </w:r>
    </w:p>
    <w:p w14:paraId="1866DA1E" w14:textId="77777777" w:rsidR="00F56AB7" w:rsidRPr="00F56AB7" w:rsidRDefault="00F56AB7" w:rsidP="00F56AB7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5F8F869" w14:textId="12B19033" w:rsidR="003D18F1" w:rsidRDefault="00F56AB7" w:rsidP="003D1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56AB7">
        <w:rPr>
          <w:rFonts w:asciiTheme="majorBidi" w:hAnsiTheme="majorBidi" w:cstheme="majorBidi"/>
          <w:sz w:val="28"/>
          <w:szCs w:val="28"/>
          <w:cs/>
        </w:rPr>
        <w:t xml:space="preserve">ในเดือนพฤษภาคม </w:t>
      </w:r>
      <w:r w:rsidRPr="00F56AB7">
        <w:rPr>
          <w:rFonts w:asciiTheme="majorBidi" w:hAnsiTheme="majorBidi" w:cstheme="majorBidi"/>
          <w:sz w:val="28"/>
          <w:szCs w:val="28"/>
        </w:rPr>
        <w:t xml:space="preserve">2566 </w:t>
      </w:r>
      <w:r w:rsidRPr="00F56AB7">
        <w:rPr>
          <w:rFonts w:asciiTheme="majorBidi" w:hAnsiTheme="majorBidi" w:cstheme="majorBidi"/>
          <w:sz w:val="28"/>
          <w:szCs w:val="28"/>
          <w:cs/>
        </w:rPr>
        <w:t xml:space="preserve">บริษัทย่อยทางตรงของบริษัท คือ บริษัท อินโน สเปราท์ โฮลดิ้ง จำกัด (“ผู้ให้กู้”) ได้ทำสัญญาเงินกู้ยืมแปลงสภาพกับบริษัทจำกัดแห่งหนึ่ง (“ผู้กู้”) ในจำนวนเงิน </w:t>
      </w:r>
      <w:r w:rsidRPr="00F56AB7">
        <w:rPr>
          <w:rFonts w:asciiTheme="majorBidi" w:hAnsiTheme="majorBidi" w:cstheme="majorBidi"/>
          <w:sz w:val="28"/>
          <w:szCs w:val="28"/>
        </w:rPr>
        <w:t xml:space="preserve">105 </w:t>
      </w:r>
      <w:r w:rsidRPr="00F56AB7">
        <w:rPr>
          <w:rFonts w:asciiTheme="majorBidi" w:hAnsiTheme="majorBidi" w:cstheme="majorBidi"/>
          <w:sz w:val="28"/>
          <w:szCs w:val="28"/>
          <w:cs/>
        </w:rPr>
        <w:t xml:space="preserve">ล้านริงกิตมาเลเซีย  </w:t>
      </w:r>
      <w:r w:rsidRPr="00F56AB7">
        <w:rPr>
          <w:rFonts w:asciiTheme="majorBidi" w:hAnsiTheme="majorBidi" w:cstheme="majorBidi"/>
          <w:sz w:val="28"/>
          <w:szCs w:val="28"/>
        </w:rPr>
        <w:t>(</w:t>
      </w:r>
      <w:r w:rsidRPr="00F56AB7">
        <w:rPr>
          <w:rFonts w:asciiTheme="majorBidi" w:hAnsiTheme="majorBidi" w:cstheme="majorBidi"/>
          <w:sz w:val="28"/>
          <w:szCs w:val="28"/>
          <w:cs/>
        </w:rPr>
        <w:t xml:space="preserve">เทียบเท่า </w:t>
      </w:r>
      <w:r w:rsidRPr="00F56AB7">
        <w:rPr>
          <w:rFonts w:asciiTheme="majorBidi" w:hAnsiTheme="majorBidi" w:cstheme="majorBidi"/>
          <w:sz w:val="28"/>
          <w:szCs w:val="28"/>
        </w:rPr>
        <w:t xml:space="preserve">840 </w:t>
      </w:r>
      <w:r w:rsidRPr="00F56AB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F56AB7">
        <w:rPr>
          <w:rFonts w:asciiTheme="majorBidi" w:hAnsiTheme="majorBidi" w:cstheme="majorBidi"/>
          <w:sz w:val="28"/>
          <w:szCs w:val="28"/>
        </w:rPr>
        <w:t>)</w:t>
      </w:r>
      <w:r w:rsidRPr="00F56AB7">
        <w:rPr>
          <w:rFonts w:asciiTheme="majorBidi" w:hAnsiTheme="majorBidi" w:cstheme="majorBidi"/>
          <w:sz w:val="28"/>
          <w:szCs w:val="28"/>
          <w:cs/>
        </w:rPr>
        <w:t xml:space="preserve"> ซึ่งผู้กู้ต้องชำระคืนเงินกู้ยืมภายใน </w:t>
      </w:r>
      <w:r w:rsidRPr="00F56AB7">
        <w:rPr>
          <w:rFonts w:asciiTheme="majorBidi" w:hAnsiTheme="majorBidi" w:cstheme="majorBidi"/>
          <w:sz w:val="28"/>
          <w:szCs w:val="28"/>
        </w:rPr>
        <w:t xml:space="preserve">3 </w:t>
      </w:r>
      <w:r w:rsidRPr="00F56AB7">
        <w:rPr>
          <w:rFonts w:asciiTheme="majorBidi" w:hAnsiTheme="majorBidi" w:cstheme="majorBidi"/>
          <w:sz w:val="28"/>
          <w:szCs w:val="28"/>
          <w:cs/>
        </w:rPr>
        <w:t xml:space="preserve">ปี นับตั้งแต่วันที่เบิกเงินกู้งวดแรก ซึ่งผู้กู้จะต้องเบิกชำระเงินกู้ยืมงวดแรกภายในเดือนพฤษภาคม </w:t>
      </w:r>
      <w:r w:rsidRPr="00F56AB7">
        <w:rPr>
          <w:rFonts w:asciiTheme="majorBidi" w:hAnsiTheme="majorBidi" w:cstheme="majorBidi"/>
          <w:sz w:val="28"/>
          <w:szCs w:val="28"/>
        </w:rPr>
        <w:t xml:space="preserve">2566 </w:t>
      </w:r>
      <w:r w:rsidRPr="00F56AB7">
        <w:rPr>
          <w:rFonts w:asciiTheme="majorBidi" w:hAnsiTheme="majorBidi" w:cstheme="majorBidi"/>
          <w:sz w:val="28"/>
          <w:szCs w:val="28"/>
          <w:cs/>
        </w:rPr>
        <w:t>โดยเงินกู้ยืมดังกล่าวมีอัตราดอกเบี้ย</w:t>
      </w:r>
      <w:r w:rsidR="00E86A5E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 w:rsidRPr="00F56AB7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F56AB7">
        <w:rPr>
          <w:rFonts w:asciiTheme="majorBidi" w:hAnsiTheme="majorBidi" w:cstheme="majorBidi"/>
          <w:sz w:val="28"/>
          <w:szCs w:val="28"/>
        </w:rPr>
        <w:t>8</w:t>
      </w:r>
      <w:r w:rsidR="008D1941">
        <w:rPr>
          <w:rFonts w:asciiTheme="majorBidi" w:hAnsiTheme="majorBidi" w:cstheme="majorBidi"/>
          <w:sz w:val="28"/>
          <w:szCs w:val="28"/>
        </w:rPr>
        <w:t xml:space="preserve"> </w:t>
      </w:r>
      <w:r w:rsidRPr="00F56AB7">
        <w:rPr>
          <w:rFonts w:asciiTheme="majorBidi" w:hAnsiTheme="majorBidi" w:cstheme="majorBidi"/>
          <w:sz w:val="28"/>
          <w:szCs w:val="28"/>
        </w:rPr>
        <w:t>-</w:t>
      </w:r>
      <w:r w:rsidR="008D1941">
        <w:rPr>
          <w:rFonts w:asciiTheme="majorBidi" w:hAnsiTheme="majorBidi" w:cstheme="majorBidi"/>
          <w:sz w:val="28"/>
          <w:szCs w:val="28"/>
        </w:rPr>
        <w:t xml:space="preserve"> </w:t>
      </w:r>
      <w:r w:rsidRPr="00F56AB7">
        <w:rPr>
          <w:rFonts w:asciiTheme="majorBidi" w:hAnsiTheme="majorBidi" w:cstheme="majorBidi"/>
          <w:sz w:val="28"/>
          <w:szCs w:val="28"/>
        </w:rPr>
        <w:t xml:space="preserve">12 </w:t>
      </w:r>
      <w:r w:rsidRPr="00F56AB7">
        <w:rPr>
          <w:rFonts w:asciiTheme="majorBidi" w:hAnsiTheme="majorBidi" w:cstheme="majorBidi"/>
          <w:sz w:val="28"/>
          <w:szCs w:val="28"/>
          <w:cs/>
        </w:rPr>
        <w:t>ต่อปี ทั้งนี้</w:t>
      </w:r>
      <w:r w:rsidR="00E86A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56AB7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2E6F16">
        <w:rPr>
          <w:rFonts w:asciiTheme="majorBidi" w:hAnsiTheme="majorBidi" w:cstheme="majorBidi" w:hint="cs"/>
          <w:sz w:val="28"/>
          <w:szCs w:val="28"/>
          <w:cs/>
        </w:rPr>
        <w:t>ทางตรง</w:t>
      </w:r>
      <w:r w:rsidRPr="00F56AB7">
        <w:rPr>
          <w:rFonts w:asciiTheme="majorBidi" w:hAnsiTheme="majorBidi" w:cstheme="majorBidi"/>
          <w:sz w:val="28"/>
          <w:szCs w:val="28"/>
          <w:cs/>
        </w:rPr>
        <w:t xml:space="preserve">มีสิทธิแปลงสภาพเงินให้กู้ยืมเป็นหุ้นสามัญตามระยะเวลาและอัตราที่ระบุไว้ในสัญญา ณ วันที่ </w:t>
      </w:r>
      <w:r w:rsidRPr="00F56AB7">
        <w:rPr>
          <w:rFonts w:asciiTheme="majorBidi" w:hAnsiTheme="majorBidi" w:cstheme="majorBidi"/>
          <w:sz w:val="28"/>
          <w:szCs w:val="28"/>
        </w:rPr>
        <w:t xml:space="preserve">31 </w:t>
      </w:r>
      <w:r w:rsidRPr="00F56AB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F56AB7">
        <w:rPr>
          <w:rFonts w:asciiTheme="majorBidi" w:hAnsiTheme="majorBidi" w:cstheme="majorBidi"/>
          <w:sz w:val="28"/>
          <w:szCs w:val="28"/>
        </w:rPr>
        <w:t xml:space="preserve">2566 </w:t>
      </w:r>
      <w:r w:rsidRPr="00F56AB7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2E6F16">
        <w:rPr>
          <w:rFonts w:asciiTheme="majorBidi" w:hAnsiTheme="majorBidi" w:cstheme="majorBidi" w:hint="cs"/>
          <w:sz w:val="28"/>
          <w:szCs w:val="28"/>
          <w:cs/>
        </w:rPr>
        <w:t>ทางตรง</w:t>
      </w:r>
      <w:r w:rsidR="00E86A5E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F56AB7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E86A5E">
        <w:rPr>
          <w:rFonts w:asciiTheme="majorBidi" w:hAnsiTheme="majorBidi" w:cstheme="majorBidi" w:hint="cs"/>
          <w:sz w:val="28"/>
          <w:szCs w:val="28"/>
          <w:cs/>
        </w:rPr>
        <w:t>และดอกเบี้ยค้างรับ</w:t>
      </w:r>
      <w:r w:rsidR="00EC7386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F56AB7">
        <w:rPr>
          <w:rFonts w:asciiTheme="majorBidi" w:hAnsiTheme="majorBidi" w:cstheme="majorBidi"/>
          <w:sz w:val="28"/>
          <w:szCs w:val="28"/>
          <w:cs/>
        </w:rPr>
        <w:t>จำนวน</w:t>
      </w:r>
      <w:r w:rsidR="00EC7386">
        <w:rPr>
          <w:rFonts w:asciiTheme="majorBidi" w:hAnsiTheme="majorBidi" w:cstheme="majorBidi" w:hint="cs"/>
          <w:sz w:val="28"/>
          <w:szCs w:val="28"/>
          <w:cs/>
        </w:rPr>
        <w:t xml:space="preserve">เงินรวม </w:t>
      </w:r>
      <w:r w:rsidR="00EC7386">
        <w:rPr>
          <w:rFonts w:asciiTheme="majorBidi" w:hAnsiTheme="majorBidi" w:cstheme="majorBidi"/>
          <w:sz w:val="28"/>
          <w:szCs w:val="28"/>
        </w:rPr>
        <w:t>861</w:t>
      </w:r>
      <w:r w:rsidR="00EC7386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  <w:r w:rsidRPr="00F56AB7">
        <w:rPr>
          <w:rFonts w:asciiTheme="majorBidi" w:hAnsiTheme="majorBidi" w:cstheme="majorBidi"/>
          <w:sz w:val="28"/>
          <w:szCs w:val="28"/>
        </w:rPr>
        <w:t xml:space="preserve"> </w:t>
      </w:r>
    </w:p>
    <w:p w14:paraId="1330D909" w14:textId="2AF17622" w:rsidR="003D18F1" w:rsidRPr="003D18F1" w:rsidRDefault="003D18F1" w:rsidP="003D1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/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ในเดือนกันยายน </w:t>
      </w:r>
      <w:r w:rsidRPr="00176414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บริษัทย่อยทางตรงของบริษัท คือ</w:t>
      </w:r>
      <w:r w:rsidRPr="0017641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proofErr w:type="spellStart"/>
      <w:r w:rsidR="002E6F16">
        <w:rPr>
          <w:rFonts w:asciiTheme="majorBidi" w:hAnsiTheme="majorBidi" w:cstheme="majorBidi"/>
          <w:spacing w:val="-2"/>
          <w:sz w:val="28"/>
          <w:szCs w:val="28"/>
        </w:rPr>
        <w:t>Innosprout</w:t>
      </w:r>
      <w:proofErr w:type="spellEnd"/>
      <w:r w:rsidR="002E6F16">
        <w:rPr>
          <w:rFonts w:asciiTheme="majorBidi" w:hAnsiTheme="majorBidi" w:cstheme="majorBidi"/>
          <w:spacing w:val="-2"/>
          <w:sz w:val="28"/>
          <w:szCs w:val="28"/>
        </w:rPr>
        <w:t xml:space="preserve"> Investment Pte. Ltd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76414">
        <w:rPr>
          <w:rFonts w:asciiTheme="majorBidi" w:hAnsiTheme="majorBidi" w:cstheme="majorBidi"/>
          <w:spacing w:val="-2"/>
          <w:sz w:val="28"/>
          <w:szCs w:val="28"/>
        </w:rPr>
        <w:t>(“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>ผู้ให้กู้”) ได้ออกตั๋วเงินกู้ยืมแปลงสภาพ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(</w:t>
      </w:r>
      <w:r>
        <w:rPr>
          <w:rFonts w:asciiTheme="majorBidi" w:hAnsiTheme="majorBidi" w:cstheme="majorBidi"/>
          <w:spacing w:val="-2"/>
          <w:sz w:val="28"/>
          <w:szCs w:val="28"/>
        </w:rPr>
        <w:t>“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ตั๋วเงิน</w:t>
      </w:r>
      <w:r>
        <w:rPr>
          <w:rFonts w:asciiTheme="majorBidi" w:hAnsiTheme="majorBidi" w:cstheme="majorBidi"/>
          <w:spacing w:val="-2"/>
          <w:sz w:val="28"/>
          <w:szCs w:val="28"/>
        </w:rPr>
        <w:t>”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) 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>กับ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บริษัทจำกัดแห่งหนึ่ง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 xml:space="preserve"> (“ผู้กู้”) ในวงเงิน </w:t>
      </w:r>
      <w:r w:rsidRPr="00176414">
        <w:rPr>
          <w:rFonts w:asciiTheme="majorBidi" w:hAnsiTheme="majorBidi" w:cstheme="majorBidi"/>
          <w:spacing w:val="-2"/>
          <w:sz w:val="28"/>
          <w:szCs w:val="28"/>
        </w:rPr>
        <w:t xml:space="preserve">2 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ล้านเหรียญสหรัฐอเมริกา โดยตั๋วเงินมีระยะเวลา </w:t>
      </w:r>
      <w:r w:rsidRPr="00176414">
        <w:rPr>
          <w:rFonts w:asciiTheme="majorBidi" w:hAnsiTheme="majorBidi" w:cstheme="majorBidi"/>
          <w:spacing w:val="-2"/>
          <w:sz w:val="28"/>
          <w:szCs w:val="28"/>
        </w:rPr>
        <w:t xml:space="preserve">2 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>ปี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 xml:space="preserve">นับตั้งแต่วันที่ออกตั๋ว ในอัตราดอกเบี้ยร้อยละ </w:t>
      </w:r>
      <w:r w:rsidRPr="00176414">
        <w:rPr>
          <w:rFonts w:asciiTheme="majorBidi" w:hAnsiTheme="majorBidi" w:cstheme="majorBidi"/>
          <w:spacing w:val="-2"/>
          <w:sz w:val="28"/>
          <w:szCs w:val="28"/>
        </w:rPr>
        <w:t xml:space="preserve">6 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>ต่อปี ทั้งนี้บริษัทย่อย</w:t>
      </w:r>
      <w:r w:rsidR="002E6F16">
        <w:rPr>
          <w:rFonts w:asciiTheme="majorBidi" w:hAnsiTheme="majorBidi" w:cstheme="majorBidi" w:hint="cs"/>
          <w:sz w:val="28"/>
          <w:szCs w:val="28"/>
          <w:cs/>
        </w:rPr>
        <w:t>ทางตรง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มีสิทธิแปลงสภาพตั๋วเงินให้กู้ยืมเป็นหุ้นสามัญตามระยะเวลาและอัตราที่ระบุไว้ในสัญญา ณ วันที่ </w:t>
      </w:r>
      <w:r w:rsidRPr="00176414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Pr="00176414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="002E6F16">
        <w:rPr>
          <w:rFonts w:asciiTheme="majorBidi" w:hAnsiTheme="majorBidi" w:cstheme="majorBidi" w:hint="cs"/>
          <w:sz w:val="28"/>
          <w:szCs w:val="28"/>
          <w:cs/>
        </w:rPr>
        <w:t>ทางตรง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>ย่อย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มี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>เงิน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ให้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>กู้ยืม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และดอกเบี้ยค้างรับ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เป็นจำนวนเงิน </w:t>
      </w:r>
      <w:r w:rsidRPr="00176414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>ล้านเหรียญสหรัฐอเมริกา</w:t>
      </w:r>
      <w:r w:rsidRPr="00176414">
        <w:rPr>
          <w:rFonts w:asciiTheme="majorBidi" w:hAnsiTheme="majorBidi" w:cstheme="majorBidi"/>
          <w:spacing w:val="-2"/>
          <w:sz w:val="28"/>
          <w:szCs w:val="28"/>
        </w:rPr>
        <w:t xml:space="preserve"> (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เทียบเท่า </w:t>
      </w:r>
      <w:r w:rsidRPr="00176414">
        <w:rPr>
          <w:rFonts w:asciiTheme="majorBidi" w:hAnsiTheme="majorBidi" w:cstheme="majorBidi"/>
          <w:spacing w:val="-2"/>
          <w:sz w:val="28"/>
          <w:szCs w:val="28"/>
        </w:rPr>
        <w:t xml:space="preserve">34 </w:t>
      </w:r>
      <w:r w:rsidRPr="00176414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Pr="00176414">
        <w:rPr>
          <w:rFonts w:asciiTheme="majorBidi" w:hAnsiTheme="majorBidi" w:cstheme="majorBidi"/>
          <w:spacing w:val="-2"/>
          <w:sz w:val="28"/>
          <w:szCs w:val="28"/>
        </w:rPr>
        <w:t>)</w:t>
      </w:r>
    </w:p>
    <w:p w14:paraId="24126B49" w14:textId="7FFFE3AB" w:rsidR="0031204E" w:rsidRPr="003D18F1" w:rsidRDefault="0031204E" w:rsidP="004F7EAC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sectPr w:rsidR="0031204E" w:rsidRPr="003D18F1" w:rsidSect="000A12F0">
          <w:headerReference w:type="default" r:id="rId10"/>
          <w:footerReference w:type="default" r:id="rId11"/>
          <w:footerReference w:type="first" r:id="rId12"/>
          <w:type w:val="nextColumn"/>
          <w:pgSz w:w="11909" w:h="16834" w:code="9"/>
          <w:pgMar w:top="691" w:right="1152" w:bottom="576" w:left="1152" w:header="720" w:footer="678" w:gutter="0"/>
          <w:pgNumType w:start="18"/>
          <w:cols w:space="720"/>
          <w:docGrid w:linePitch="245"/>
        </w:sectPr>
      </w:pPr>
    </w:p>
    <w:p w14:paraId="2BD80CF5" w14:textId="77777777" w:rsidR="00724FA2" w:rsidRDefault="00724FA2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0836E3F7" w14:textId="3CD41EC6" w:rsidR="00724FA2" w:rsidRPr="004F7EAC" w:rsidRDefault="00724FA2" w:rsidP="0072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FD4FD5E" w14:textId="30AD5391" w:rsidR="0031204E" w:rsidRPr="00797585" w:rsidRDefault="00724FA2" w:rsidP="005F5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31204E" w:rsidRPr="00797585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="0031204E" w:rsidRPr="00797585">
        <w:rPr>
          <w:rFonts w:asciiTheme="majorBidi" w:hAnsiTheme="majorBidi" w:cstheme="majorBidi"/>
          <w:sz w:val="28"/>
          <w:szCs w:val="28"/>
        </w:rPr>
        <w:t xml:space="preserve">31 </w:t>
      </w:r>
      <w:r w:rsidR="0031204E" w:rsidRPr="00797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1204E" w:rsidRPr="00797585">
        <w:rPr>
          <w:rFonts w:asciiTheme="majorBidi" w:hAnsiTheme="majorBidi" w:cstheme="majorBidi"/>
          <w:sz w:val="28"/>
          <w:szCs w:val="28"/>
        </w:rPr>
        <w:t xml:space="preserve">2566 </w:t>
      </w:r>
      <w:r w:rsidR="0031204E" w:rsidRPr="00797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1204E" w:rsidRPr="00797585">
        <w:rPr>
          <w:rFonts w:asciiTheme="majorBidi" w:hAnsiTheme="majorBidi" w:cstheme="majorBidi"/>
          <w:sz w:val="28"/>
          <w:szCs w:val="28"/>
        </w:rPr>
        <w:t xml:space="preserve">2565 </w:t>
      </w:r>
      <w:r w:rsidR="0031204E" w:rsidRPr="00797585">
        <w:rPr>
          <w:rFonts w:asciiTheme="majorBidi" w:hAnsiTheme="majorBidi" w:cstheme="majorBidi"/>
          <w:sz w:val="28"/>
          <w:szCs w:val="28"/>
          <w:cs/>
        </w:rPr>
        <w:t>และเงินปันผลรับจากเงินลงทุนสำหรับแต่ละปีมีดังนี้</w:t>
      </w:r>
    </w:p>
    <w:p w14:paraId="23C3D4AE" w14:textId="77777777" w:rsidR="0031204E" w:rsidRDefault="0031204E"/>
    <w:tbl>
      <w:tblPr>
        <w:tblW w:w="143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7"/>
        <w:gridCol w:w="2266"/>
        <w:gridCol w:w="990"/>
        <w:gridCol w:w="720"/>
        <w:gridCol w:w="270"/>
        <w:gridCol w:w="720"/>
        <w:gridCol w:w="270"/>
        <w:gridCol w:w="725"/>
        <w:gridCol w:w="270"/>
        <w:gridCol w:w="720"/>
        <w:gridCol w:w="270"/>
        <w:gridCol w:w="830"/>
        <w:gridCol w:w="240"/>
        <w:gridCol w:w="840"/>
        <w:gridCol w:w="270"/>
        <w:gridCol w:w="720"/>
        <w:gridCol w:w="270"/>
        <w:gridCol w:w="720"/>
      </w:tblGrid>
      <w:tr w:rsidR="007501E8" w:rsidRPr="007501E8" w14:paraId="4157F777" w14:textId="77777777" w:rsidTr="00A572C2">
        <w:trPr>
          <w:tblHeader/>
        </w:trPr>
        <w:tc>
          <w:tcPr>
            <w:tcW w:w="3237" w:type="dxa"/>
          </w:tcPr>
          <w:p w14:paraId="53159A65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66" w:type="dxa"/>
          </w:tcPr>
          <w:p w14:paraId="7ED0F5B8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16F9CAA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55" w:type="dxa"/>
            <w:gridSpan w:val="15"/>
          </w:tcPr>
          <w:p w14:paraId="21D9F350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501E8" w:rsidRPr="007501E8" w14:paraId="36EF986E" w14:textId="77777777" w:rsidTr="00A572C2">
        <w:trPr>
          <w:tblHeader/>
        </w:trPr>
        <w:tc>
          <w:tcPr>
            <w:tcW w:w="3237" w:type="dxa"/>
          </w:tcPr>
          <w:p w14:paraId="66BD5AEF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66" w:type="dxa"/>
          </w:tcPr>
          <w:p w14:paraId="09566057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1BA9118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7D5D14FD" w14:textId="77777777" w:rsidR="00AF5618" w:rsidRPr="007501E8" w:rsidRDefault="00AF5618" w:rsidP="004815B3">
            <w:pPr>
              <w:pStyle w:val="block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ประเทศที่ดำเนินธุรกิจ</w:t>
            </w:r>
          </w:p>
        </w:tc>
        <w:tc>
          <w:tcPr>
            <w:tcW w:w="1710" w:type="dxa"/>
            <w:gridSpan w:val="3"/>
          </w:tcPr>
          <w:p w14:paraId="76FB34DA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1E2794A5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5" w:type="dxa"/>
            <w:gridSpan w:val="3"/>
          </w:tcPr>
          <w:p w14:paraId="6F7E44BF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A20462D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14:paraId="233110AE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10" w:type="dxa"/>
            <w:gridSpan w:val="3"/>
          </w:tcPr>
          <w:p w14:paraId="2C599F01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535C142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วิธีราคาทุน</w:t>
            </w:r>
          </w:p>
        </w:tc>
        <w:tc>
          <w:tcPr>
            <w:tcW w:w="270" w:type="dxa"/>
          </w:tcPr>
          <w:p w14:paraId="7A43B6EC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12CD738C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ED6866B" w14:textId="77777777" w:rsidR="00AF5618" w:rsidRPr="007501E8" w:rsidDel="00685444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7501E8" w:rsidRPr="007501E8" w14:paraId="034BDBDA" w14:textId="77777777" w:rsidTr="00A572C2">
        <w:trPr>
          <w:tblHeader/>
        </w:trPr>
        <w:tc>
          <w:tcPr>
            <w:tcW w:w="3237" w:type="dxa"/>
          </w:tcPr>
          <w:p w14:paraId="20B77A9F" w14:textId="77777777" w:rsidR="00A21DFC" w:rsidRPr="007501E8" w:rsidRDefault="00A21DFC" w:rsidP="00A21DF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66" w:type="dxa"/>
          </w:tcPr>
          <w:p w14:paraId="39E7E441" w14:textId="77777777" w:rsidR="00A21DFC" w:rsidRPr="007501E8" w:rsidRDefault="00A21DFC" w:rsidP="00A21DF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02C57D3" w14:textId="77777777" w:rsidR="00A21DFC" w:rsidRPr="007501E8" w:rsidRDefault="00A21DFC" w:rsidP="00A21DF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031F4B3" w14:textId="54847F1C" w:rsidR="00A21DFC" w:rsidRPr="007501E8" w:rsidRDefault="007501E8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67852F99" w14:textId="77777777" w:rsidR="00A21DFC" w:rsidRPr="007501E8" w:rsidRDefault="00A21DFC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7FDFBD" w14:textId="687AC49F" w:rsidR="00A21DFC" w:rsidRPr="007501E8" w:rsidRDefault="007501E8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3B749B9" w14:textId="77777777" w:rsidR="00A21DFC" w:rsidRPr="007501E8" w:rsidRDefault="00A21DFC" w:rsidP="00A21DF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599425FB" w14:textId="22D7FD58" w:rsidR="00A21DFC" w:rsidRPr="007501E8" w:rsidRDefault="007501E8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381FE0E" w14:textId="77777777" w:rsidR="00A21DFC" w:rsidRPr="007501E8" w:rsidRDefault="00A21DFC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FC19D4" w14:textId="60E37415" w:rsidR="00A21DFC" w:rsidRPr="007501E8" w:rsidRDefault="007501E8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E77C370" w14:textId="77777777" w:rsidR="00A21DFC" w:rsidRPr="007501E8" w:rsidRDefault="00A21DFC" w:rsidP="00A21DF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53918F54" w14:textId="24D543B1" w:rsidR="00A21DFC" w:rsidRPr="007501E8" w:rsidRDefault="007501E8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40" w:type="dxa"/>
          </w:tcPr>
          <w:p w14:paraId="12347C3C" w14:textId="77777777" w:rsidR="00A21DFC" w:rsidRPr="007501E8" w:rsidRDefault="00A21DFC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28EC0CC" w14:textId="2AA87BD7" w:rsidR="00A21DFC" w:rsidRPr="007501E8" w:rsidRDefault="007501E8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9871206" w14:textId="77777777" w:rsidR="00A21DFC" w:rsidRPr="007501E8" w:rsidRDefault="00A21DFC" w:rsidP="00A21DF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DCB47B4" w14:textId="06FD8EA2" w:rsidR="00A21DFC" w:rsidRPr="007501E8" w:rsidRDefault="007501E8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A8A6E80" w14:textId="77777777" w:rsidR="00A21DFC" w:rsidRPr="007501E8" w:rsidRDefault="00A21DFC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BE017D" w14:textId="17B69F5C" w:rsidR="00A21DFC" w:rsidRPr="007501E8" w:rsidRDefault="007501E8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501E8" w:rsidRPr="007501E8" w14:paraId="36801AEE" w14:textId="77777777" w:rsidTr="00A572C2">
        <w:trPr>
          <w:tblHeader/>
        </w:trPr>
        <w:tc>
          <w:tcPr>
            <w:tcW w:w="3237" w:type="dxa"/>
          </w:tcPr>
          <w:p w14:paraId="103DD998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66" w:type="dxa"/>
          </w:tcPr>
          <w:p w14:paraId="2FD153D2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C89613B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0D63C1EB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471311AA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75" w:type="dxa"/>
            <w:gridSpan w:val="11"/>
          </w:tcPr>
          <w:p w14:paraId="41997090" w14:textId="63047B3F" w:rsidR="00AF5618" w:rsidRPr="007501E8" w:rsidRDefault="00AF5618" w:rsidP="0044277E">
            <w:pPr>
              <w:pStyle w:val="block"/>
              <w:tabs>
                <w:tab w:val="left" w:pos="2105"/>
              </w:tabs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7501E8" w:rsidRPr="007501E8" w14:paraId="0438D15D" w14:textId="77777777" w:rsidTr="00A572C2">
        <w:tc>
          <w:tcPr>
            <w:tcW w:w="3237" w:type="dxa"/>
          </w:tcPr>
          <w:p w14:paraId="6B95F566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266" w:type="dxa"/>
          </w:tcPr>
          <w:p w14:paraId="72F43B32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E8FD1CC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0E70307E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00F9CA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1D7B6DB6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32CA2DB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02707255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EDEDCA4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30" w:type="dxa"/>
          </w:tcPr>
          <w:p w14:paraId="36C352CA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0" w:type="dxa"/>
          </w:tcPr>
          <w:p w14:paraId="7E4BE1FD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0" w:type="dxa"/>
          </w:tcPr>
          <w:p w14:paraId="40299DE6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79B451E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AB74B18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4C89E3A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F6AEDFD" w14:textId="77777777" w:rsidR="00AF5618" w:rsidRPr="007501E8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</w:tr>
      <w:tr w:rsidR="007501E8" w:rsidRPr="007501E8" w14:paraId="0270ACF8" w14:textId="77777777" w:rsidTr="00A572C2">
        <w:tc>
          <w:tcPr>
            <w:tcW w:w="3237" w:type="dxa"/>
          </w:tcPr>
          <w:p w14:paraId="12C49715" w14:textId="77777777" w:rsidR="00AB6A24" w:rsidRPr="007501E8" w:rsidRDefault="00AB6A24" w:rsidP="00AB6A2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พฤกษา เรียลเอสเตท จำกัด (มหาชน)</w:t>
            </w:r>
          </w:p>
        </w:tc>
        <w:tc>
          <w:tcPr>
            <w:tcW w:w="2266" w:type="dxa"/>
          </w:tcPr>
          <w:p w14:paraId="1AE4C03F" w14:textId="77777777" w:rsidR="00AB6A24" w:rsidRPr="007501E8" w:rsidRDefault="00AB6A24" w:rsidP="00AB6A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</w:rPr>
              <w:t>ขายอสังหาริมทรัพย์</w:t>
            </w:r>
          </w:p>
        </w:tc>
        <w:tc>
          <w:tcPr>
            <w:tcW w:w="990" w:type="dxa"/>
          </w:tcPr>
          <w:p w14:paraId="54AFEC87" w14:textId="77777777" w:rsidR="00AB6A24" w:rsidRPr="007501E8" w:rsidRDefault="00AB6A24" w:rsidP="00AB6A24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C11E75B" w14:textId="01B6C5DD" w:rsidR="00AB6A24" w:rsidRPr="007501E8" w:rsidRDefault="007501E8" w:rsidP="001742B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="008F0805"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55E598FA" w14:textId="77777777" w:rsidR="00AB6A24" w:rsidRPr="007501E8" w:rsidRDefault="00AB6A24" w:rsidP="001742B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42A7FAB" w14:textId="0A9E6654" w:rsidR="00AB6A24" w:rsidRPr="007501E8" w:rsidRDefault="007501E8" w:rsidP="001742B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="00AB6A24"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4D709C96" w14:textId="77777777" w:rsidR="00AB6A24" w:rsidRPr="007501E8" w:rsidRDefault="00AB6A24" w:rsidP="001742B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7433FBAF" w14:textId="0F91EDEB" w:rsidR="00AB6A24" w:rsidRPr="007501E8" w:rsidRDefault="007501E8" w:rsidP="001742B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8F0805"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233</w:t>
            </w:r>
          </w:p>
        </w:tc>
        <w:tc>
          <w:tcPr>
            <w:tcW w:w="270" w:type="dxa"/>
          </w:tcPr>
          <w:p w14:paraId="094B5693" w14:textId="77777777" w:rsidR="00AB6A24" w:rsidRPr="007501E8" w:rsidRDefault="00AB6A24" w:rsidP="0017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44EB65" w14:textId="75CE3BE3" w:rsidR="00AB6A24" w:rsidRPr="007501E8" w:rsidRDefault="007501E8" w:rsidP="001742B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AB6A24"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233</w:t>
            </w:r>
          </w:p>
        </w:tc>
        <w:tc>
          <w:tcPr>
            <w:tcW w:w="270" w:type="dxa"/>
          </w:tcPr>
          <w:p w14:paraId="310738B1" w14:textId="77777777" w:rsidR="00AB6A24" w:rsidRPr="007501E8" w:rsidRDefault="00AB6A24" w:rsidP="0017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7D169E36" w14:textId="7712D42B" w:rsidR="00AB6A24" w:rsidRPr="007501E8" w:rsidRDefault="007501E8" w:rsidP="001742B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="008F0805"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621</w:t>
            </w:r>
          </w:p>
        </w:tc>
        <w:tc>
          <w:tcPr>
            <w:tcW w:w="240" w:type="dxa"/>
          </w:tcPr>
          <w:p w14:paraId="67C07B7F" w14:textId="77777777" w:rsidR="00AB6A24" w:rsidRPr="007501E8" w:rsidRDefault="00AB6A24" w:rsidP="0017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E4E96F8" w14:textId="645A70E1" w:rsidR="00AB6A24" w:rsidRPr="007501E8" w:rsidRDefault="007501E8" w:rsidP="001742B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="00AB6A24"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621</w:t>
            </w:r>
          </w:p>
        </w:tc>
        <w:tc>
          <w:tcPr>
            <w:tcW w:w="270" w:type="dxa"/>
          </w:tcPr>
          <w:p w14:paraId="08028E26" w14:textId="77777777" w:rsidR="00AB6A24" w:rsidRPr="007501E8" w:rsidRDefault="00AB6A24" w:rsidP="0017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140A6A" w14:textId="166B96DF" w:rsidR="00AB6A24" w:rsidRPr="007501E8" w:rsidRDefault="007501E8" w:rsidP="001742B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8F0805"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917</w:t>
            </w:r>
          </w:p>
        </w:tc>
        <w:tc>
          <w:tcPr>
            <w:tcW w:w="270" w:type="dxa"/>
          </w:tcPr>
          <w:p w14:paraId="4CE070B4" w14:textId="77777777" w:rsidR="00AB6A24" w:rsidRPr="007501E8" w:rsidRDefault="00AB6A24" w:rsidP="0017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508E51" w14:textId="4534FCF6" w:rsidR="00AB6A24" w:rsidRPr="007501E8" w:rsidRDefault="007501E8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B6A24" w:rsidRPr="007501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1E8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</w:tr>
      <w:tr w:rsidR="007B3977" w:rsidRPr="007501E8" w14:paraId="25D99639" w14:textId="77777777" w:rsidTr="00A572C2">
        <w:tc>
          <w:tcPr>
            <w:tcW w:w="3237" w:type="dxa"/>
          </w:tcPr>
          <w:p w14:paraId="37A85D04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โรงพยาบาลวิมุต โฮลดิ้ง จำกัด</w:t>
            </w:r>
          </w:p>
        </w:tc>
        <w:tc>
          <w:tcPr>
            <w:tcW w:w="2266" w:type="dxa"/>
          </w:tcPr>
          <w:p w14:paraId="510541C3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51B8C87B" w14:textId="77777777" w:rsidR="007B3977" w:rsidRPr="007501E8" w:rsidRDefault="007B3977" w:rsidP="007B3977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8EFED14" w14:textId="059CFF74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6766DC4C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01E4D1D" w14:textId="6DBE1B64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558134E4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58D6E345" w14:textId="18ED6D95" w:rsidR="007B3977" w:rsidRPr="007501E8" w:rsidRDefault="007B3977" w:rsidP="007B397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46D9C31B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1EB202" w14:textId="4B7A29F8" w:rsidR="007B3977" w:rsidRPr="007501E8" w:rsidRDefault="007B3977" w:rsidP="007B397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539FD057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35087CBD" w14:textId="2667D7F3" w:rsidR="007B3977" w:rsidRPr="007501E8" w:rsidRDefault="007B3977" w:rsidP="007B397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5,000</w:t>
            </w:r>
          </w:p>
        </w:tc>
        <w:tc>
          <w:tcPr>
            <w:tcW w:w="240" w:type="dxa"/>
          </w:tcPr>
          <w:p w14:paraId="21A61E0D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CDBA5D2" w14:textId="451E804D" w:rsidR="007B3977" w:rsidRPr="007501E8" w:rsidRDefault="007B3977" w:rsidP="007B397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117565F9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FD5BE86" w14:textId="4656F4E1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FAF5F2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BA0188" w14:textId="487981B8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B3977" w:rsidRPr="007501E8" w14:paraId="183202D3" w14:textId="77777777" w:rsidTr="00A572C2">
        <w:tc>
          <w:tcPr>
            <w:tcW w:w="3237" w:type="dxa"/>
          </w:tcPr>
          <w:p w14:paraId="2764DE0D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บริษัท ซินเนอร์จี โกรท จำกัด</w:t>
            </w:r>
          </w:p>
        </w:tc>
        <w:tc>
          <w:tcPr>
            <w:tcW w:w="2266" w:type="dxa"/>
          </w:tcPr>
          <w:p w14:paraId="63A76E4A" w14:textId="77777777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ธุรกิจค้าขายออนไลน์</w:t>
            </w:r>
          </w:p>
        </w:tc>
        <w:tc>
          <w:tcPr>
            <w:tcW w:w="990" w:type="dxa"/>
          </w:tcPr>
          <w:p w14:paraId="293EF75C" w14:textId="77777777" w:rsidR="007B3977" w:rsidRPr="007501E8" w:rsidRDefault="007B3977" w:rsidP="007B3977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6FA43C2A" w14:textId="61A4A87B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0AA51CDC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B50D24D" w14:textId="20064D03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66A0BE85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3FB9D98B" w14:textId="57126DDC" w:rsidR="007B3977" w:rsidRPr="007501E8" w:rsidRDefault="007B3977" w:rsidP="007B397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6F34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7DB928B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91D1AA" w14:textId="2B2E2F27" w:rsidR="007B3977" w:rsidRPr="007501E8" w:rsidRDefault="007B3977" w:rsidP="007B397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E252133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71779570" w14:textId="127ACFE1" w:rsidR="007B3977" w:rsidRPr="007501E8" w:rsidRDefault="007B3977" w:rsidP="007B397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6F34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40" w:type="dxa"/>
          </w:tcPr>
          <w:p w14:paraId="13ACE9E5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B95A193" w14:textId="478D3728" w:rsidR="007B3977" w:rsidRPr="007501E8" w:rsidRDefault="007B3977" w:rsidP="007B397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66464C2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47A5718" w14:textId="71C7EF7F" w:rsidR="007B3977" w:rsidRPr="007501E8" w:rsidRDefault="007B3977" w:rsidP="007B397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6C0DC8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59983B" w14:textId="54228901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B3977" w:rsidRPr="007501E8" w14:paraId="3AC5DB11" w14:textId="77777777" w:rsidTr="00A572C2">
        <w:tc>
          <w:tcPr>
            <w:tcW w:w="3237" w:type="dxa"/>
          </w:tcPr>
          <w:p w14:paraId="51A32800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</w:rPr>
              <w:t>บริษัท อินโน สเปราท์ โฮลดิ้ง จำกัด</w:t>
            </w:r>
          </w:p>
        </w:tc>
        <w:tc>
          <w:tcPr>
            <w:tcW w:w="2266" w:type="dxa"/>
          </w:tcPr>
          <w:p w14:paraId="7B426F8C" w14:textId="77777777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3EBE4F1C" w14:textId="77777777" w:rsidR="007B3977" w:rsidRPr="007501E8" w:rsidRDefault="007B3977" w:rsidP="007B397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25EDCBC0" w14:textId="32306494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2EAE51C7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0840EA4" w14:textId="4269AD8B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15329122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4FF67A07" w14:textId="239D2238" w:rsidR="007B3977" w:rsidRPr="007501E8" w:rsidRDefault="007B3977" w:rsidP="007B397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2,728</w:t>
            </w:r>
          </w:p>
        </w:tc>
        <w:tc>
          <w:tcPr>
            <w:tcW w:w="270" w:type="dxa"/>
          </w:tcPr>
          <w:p w14:paraId="3DB42C9E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208D94" w14:textId="4F859667" w:rsidR="007B3977" w:rsidRPr="007501E8" w:rsidRDefault="007B3977" w:rsidP="007B397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2FE43AFD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61B7B5AE" w14:textId="6B83A0A7" w:rsidR="007B3977" w:rsidRPr="007501E8" w:rsidRDefault="007B3977" w:rsidP="007B397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2,728</w:t>
            </w:r>
          </w:p>
        </w:tc>
        <w:tc>
          <w:tcPr>
            <w:tcW w:w="240" w:type="dxa"/>
          </w:tcPr>
          <w:p w14:paraId="5FC1AFC6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481176C" w14:textId="23E1DD79" w:rsidR="007B3977" w:rsidRPr="007501E8" w:rsidRDefault="007B3977" w:rsidP="007B397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076C5192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181FE84" w14:textId="593C3E10" w:rsidR="007B3977" w:rsidRPr="007501E8" w:rsidRDefault="007B3977" w:rsidP="007B397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0DFBCC" w14:textId="77777777" w:rsidR="007B3977" w:rsidRPr="007501E8" w:rsidRDefault="007B3977" w:rsidP="007B397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A81A5E3" w14:textId="21EDAF1E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B3977" w:rsidRPr="007501E8" w14:paraId="7CB23F0F" w14:textId="77777777" w:rsidTr="00A572C2">
        <w:tc>
          <w:tcPr>
            <w:tcW w:w="3237" w:type="dxa"/>
          </w:tcPr>
          <w:p w14:paraId="537200B4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</w:rPr>
              <w:t>บริษัท มายเฮาส์ เทค จำกัด</w:t>
            </w:r>
          </w:p>
        </w:tc>
        <w:tc>
          <w:tcPr>
            <w:tcW w:w="2266" w:type="dxa"/>
          </w:tcPr>
          <w:p w14:paraId="5791D7F3" w14:textId="77777777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นวัตกรรมระบบบ้านอัจฉริยะ</w:t>
            </w:r>
            <w:r w:rsidRPr="007501E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และการบริหารจัดการอาคาร  </w:t>
            </w:r>
          </w:p>
          <w:p w14:paraId="111667F6" w14:textId="77777777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สถานที่</w:t>
            </w:r>
          </w:p>
        </w:tc>
        <w:tc>
          <w:tcPr>
            <w:tcW w:w="990" w:type="dxa"/>
          </w:tcPr>
          <w:p w14:paraId="78D37F1C" w14:textId="69550906" w:rsidR="007B3977" w:rsidRPr="007501E8" w:rsidRDefault="00D32332" w:rsidP="00D32332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="007B3977"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12742446" w14:textId="2E98E419" w:rsidR="007B3977" w:rsidRPr="007501E8" w:rsidRDefault="00D32332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="007B3977"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0CA05BB0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0FB11D8" w14:textId="52318862" w:rsidR="007B3977" w:rsidRPr="007501E8" w:rsidRDefault="00D32332" w:rsidP="00D3233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="007B3977"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1AE8883A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20E3ECA2" w14:textId="1F38B146" w:rsidR="007B3977" w:rsidRPr="007501E8" w:rsidRDefault="00D32332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="007B3977"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2F9D725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4CA40E" w14:textId="6EAFF821" w:rsidR="007B3977" w:rsidRPr="007501E8" w:rsidRDefault="00D32332" w:rsidP="00D3233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="007B3977"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23E70E6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1281EA9F" w14:textId="71C18E69" w:rsidR="007B3977" w:rsidRPr="007501E8" w:rsidRDefault="00D32332" w:rsidP="007B397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="007B3977"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0" w:type="dxa"/>
          </w:tcPr>
          <w:p w14:paraId="1D12863E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81C09AE" w14:textId="29F4F39C" w:rsidR="007B3977" w:rsidRPr="00D32332" w:rsidRDefault="00D32332" w:rsidP="00D3233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="007B3977"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6AC3DBD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DC3D7D" w14:textId="6CB39ADD" w:rsidR="007B3977" w:rsidRPr="007501E8" w:rsidRDefault="00D32332" w:rsidP="007B397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7B3977"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2FA3E0" w14:textId="77777777" w:rsidR="007B3977" w:rsidRPr="007501E8" w:rsidRDefault="007B3977" w:rsidP="007B397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8FAB7A" w14:textId="29DF6A9C" w:rsidR="007B3977" w:rsidRPr="007501E8" w:rsidRDefault="00D32332" w:rsidP="007B397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7B3977"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B3977" w:rsidRPr="007501E8" w14:paraId="0954C33C" w14:textId="77777777" w:rsidTr="00A572C2">
        <w:tc>
          <w:tcPr>
            <w:tcW w:w="3237" w:type="dxa"/>
          </w:tcPr>
          <w:p w14:paraId="5D2A1730" w14:textId="73282E0E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ควอตซ์ โฮลดิ้ง </w:t>
            </w:r>
            <w:r w:rsidRPr="007501E8">
              <w:rPr>
                <w:rFonts w:asciiTheme="majorBidi" w:hAnsiTheme="majorBidi"/>
                <w:sz w:val="24"/>
                <w:szCs w:val="24"/>
              </w:rPr>
              <w:t>1</w:t>
            </w:r>
            <w:r w:rsidRPr="007501E8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6" w:type="dxa"/>
          </w:tcPr>
          <w:p w14:paraId="32C86647" w14:textId="77777777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4D088377" w14:textId="77777777" w:rsidR="007B3977" w:rsidRPr="007501E8" w:rsidRDefault="007B3977" w:rsidP="007B397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5AA8459E" w14:textId="7306A72B" w:rsidR="007B3977" w:rsidRPr="007B3977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97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483B2FE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B765FAA" w14:textId="0E453A92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1740C8BD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2B61B52E" w14:textId="6148060B" w:rsidR="007B3977" w:rsidRPr="007501E8" w:rsidRDefault="007B3977" w:rsidP="007B397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97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E707A3B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0DFF14" w14:textId="5CDAE70A" w:rsidR="007B3977" w:rsidRPr="007501E8" w:rsidRDefault="007B3977" w:rsidP="007B397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</w:p>
        </w:tc>
        <w:tc>
          <w:tcPr>
            <w:tcW w:w="270" w:type="dxa"/>
          </w:tcPr>
          <w:p w14:paraId="5FFF6D58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6512A2F5" w14:textId="231CC3B7" w:rsidR="007B3977" w:rsidRPr="007501E8" w:rsidRDefault="007B3977" w:rsidP="007B397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1702709D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3A7082E" w14:textId="71C6FBA8" w:rsidR="007B3977" w:rsidRPr="007501E8" w:rsidRDefault="007B3977" w:rsidP="007B397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</w:p>
        </w:tc>
        <w:tc>
          <w:tcPr>
            <w:tcW w:w="270" w:type="dxa"/>
          </w:tcPr>
          <w:p w14:paraId="49F1C20C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AAE316E" w14:textId="218D16A7" w:rsidR="007B3977" w:rsidRPr="007501E8" w:rsidRDefault="007B3977" w:rsidP="007B397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7AB3874" w14:textId="77777777" w:rsidR="007B3977" w:rsidRPr="007501E8" w:rsidRDefault="007B3977" w:rsidP="007B397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A19EC5" w14:textId="009121BA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B3977" w:rsidRPr="007501E8" w14:paraId="5D3AB65F" w14:textId="77777777" w:rsidTr="00A572C2">
        <w:tc>
          <w:tcPr>
            <w:tcW w:w="3237" w:type="dxa"/>
          </w:tcPr>
          <w:p w14:paraId="13D29C35" w14:textId="18F4ADEA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ควอตซ์ โฮลดิ้ง </w:t>
            </w:r>
            <w:r w:rsidRPr="007501E8">
              <w:rPr>
                <w:rFonts w:asciiTheme="majorBidi" w:hAnsiTheme="majorBidi"/>
                <w:sz w:val="24"/>
                <w:szCs w:val="24"/>
              </w:rPr>
              <w:t>2</w:t>
            </w:r>
            <w:r w:rsidRPr="007501E8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6" w:type="dxa"/>
          </w:tcPr>
          <w:p w14:paraId="11BF54B4" w14:textId="77777777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742140C0" w14:textId="77777777" w:rsidR="007B3977" w:rsidRPr="007501E8" w:rsidRDefault="007B3977" w:rsidP="007B397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ABDEAE7" w14:textId="53394FC6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2E98227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332CAA9" w14:textId="77BB6A75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7E95B3F2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5025432C" w14:textId="02C25AFB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408EDD5B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CEB4E4" w14:textId="3B1C88A0" w:rsidR="007B3977" w:rsidRPr="007501E8" w:rsidRDefault="007B3977" w:rsidP="007B397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6BFE5795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1772D748" w14:textId="34DBF7C2" w:rsidR="007B3977" w:rsidRPr="007501E8" w:rsidRDefault="007B3977" w:rsidP="007B397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2BB9AB37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CEA3074" w14:textId="32EF202F" w:rsidR="007B3977" w:rsidRPr="007501E8" w:rsidRDefault="007B3977" w:rsidP="007B397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0F5192F5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7F790D" w14:textId="36B4B68F" w:rsidR="007B3977" w:rsidRPr="007501E8" w:rsidRDefault="007B3977" w:rsidP="007B397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053BC79" w14:textId="77777777" w:rsidR="007B3977" w:rsidRPr="007501E8" w:rsidRDefault="007B3977" w:rsidP="007B397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720BC8" w14:textId="35698879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B3977" w:rsidRPr="007501E8" w14:paraId="0B3CEF85" w14:textId="77777777" w:rsidTr="00A572C2">
        <w:tc>
          <w:tcPr>
            <w:tcW w:w="3237" w:type="dxa"/>
          </w:tcPr>
          <w:p w14:paraId="0B4396E4" w14:textId="3B596ABE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ควอตซ์ โฮลดิ้ง </w:t>
            </w:r>
            <w:r w:rsidRPr="007501E8">
              <w:rPr>
                <w:rFonts w:asciiTheme="majorBidi" w:hAnsiTheme="majorBidi"/>
                <w:sz w:val="24"/>
                <w:szCs w:val="24"/>
              </w:rPr>
              <w:t>3</w:t>
            </w:r>
            <w:r w:rsidRPr="007501E8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6" w:type="dxa"/>
          </w:tcPr>
          <w:p w14:paraId="3B00605A" w14:textId="35ACF5C8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187D2707" w14:textId="475DC8B5" w:rsidR="007B3977" w:rsidRPr="007501E8" w:rsidRDefault="007B3977" w:rsidP="007B397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144EF237" w14:textId="21A03465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33AEE413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7707A4D" w14:textId="482C4396" w:rsidR="007B3977" w:rsidRPr="007B3977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9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10CE2B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4CC1F434" w14:textId="4C31DB5C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47C24BA7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DD1A91" w14:textId="088DC55A" w:rsidR="007B3977" w:rsidRPr="007B3977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9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50D86F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3C8BF729" w14:textId="71146BA0" w:rsidR="007B3977" w:rsidRPr="007501E8" w:rsidRDefault="007B3977" w:rsidP="007B397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53</w:t>
            </w:r>
          </w:p>
        </w:tc>
        <w:tc>
          <w:tcPr>
            <w:tcW w:w="240" w:type="dxa"/>
          </w:tcPr>
          <w:p w14:paraId="6095BBC1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B50CF79" w14:textId="0479EAC6" w:rsidR="007B3977" w:rsidRPr="007B3977" w:rsidRDefault="007B3977" w:rsidP="007B397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9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345889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3531BE" w14:textId="4DCC6BA2" w:rsidR="007B3977" w:rsidRPr="007501E8" w:rsidRDefault="007B3977" w:rsidP="007B397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C24C26" w14:textId="77777777" w:rsidR="007B3977" w:rsidRPr="007501E8" w:rsidRDefault="007B3977" w:rsidP="007B397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8F006AD" w14:textId="5E09B0C4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B3977" w:rsidRPr="007501E8" w14:paraId="02280929" w14:textId="77777777" w:rsidTr="00A572C2">
        <w:tc>
          <w:tcPr>
            <w:tcW w:w="3237" w:type="dxa"/>
          </w:tcPr>
          <w:p w14:paraId="518CABFF" w14:textId="6B01D69F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ควอตซ์ โฮลดิ้ง </w:t>
            </w:r>
            <w:r w:rsidRPr="007501E8">
              <w:rPr>
                <w:rFonts w:asciiTheme="majorBidi" w:hAnsiTheme="majorBidi"/>
                <w:sz w:val="24"/>
                <w:szCs w:val="24"/>
              </w:rPr>
              <w:t>4</w:t>
            </w:r>
            <w:r w:rsidRPr="007501E8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6" w:type="dxa"/>
          </w:tcPr>
          <w:p w14:paraId="1CAF2E34" w14:textId="456C1912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078C4F32" w14:textId="5F0AB083" w:rsidR="007B3977" w:rsidRPr="007501E8" w:rsidRDefault="007B3977" w:rsidP="007B397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2CC6DD86" w14:textId="0541CA66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642D2589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305DA07" w14:textId="65299D8B" w:rsidR="007B3977" w:rsidRPr="007B3977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9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8A0F8B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0583088A" w14:textId="4A3DBDBC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0EEB3CBA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856494" w14:textId="41D8B7BB" w:rsidR="007B3977" w:rsidRPr="007B3977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9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707B7D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673E3410" w14:textId="745806EF" w:rsidR="007B3977" w:rsidRPr="007501E8" w:rsidRDefault="007B3977" w:rsidP="007B397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40" w:type="dxa"/>
          </w:tcPr>
          <w:p w14:paraId="586038DB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E720ABD" w14:textId="5430720A" w:rsidR="007B3977" w:rsidRPr="007B3977" w:rsidRDefault="007B3977" w:rsidP="007B397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9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12E50D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EA0F40" w14:textId="56392ECF" w:rsidR="007B3977" w:rsidRPr="007501E8" w:rsidRDefault="007B3977" w:rsidP="007B397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957B08A" w14:textId="77777777" w:rsidR="007B3977" w:rsidRPr="007501E8" w:rsidRDefault="007B3977" w:rsidP="007B397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1C7100" w14:textId="0BD64C1E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B3977" w:rsidRPr="007501E8" w14:paraId="364BC194" w14:textId="77777777" w:rsidTr="00A572C2">
        <w:tc>
          <w:tcPr>
            <w:tcW w:w="3237" w:type="dxa"/>
          </w:tcPr>
          <w:p w14:paraId="30734403" w14:textId="7C5AEDF4" w:rsidR="002B7B91" w:rsidRPr="004F7EAC" w:rsidRDefault="002B7B91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2266" w:type="dxa"/>
          </w:tcPr>
          <w:p w14:paraId="5104F756" w14:textId="77777777" w:rsidR="007B3977" w:rsidRPr="004F7EAC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990" w:type="dxa"/>
          </w:tcPr>
          <w:p w14:paraId="46918CB0" w14:textId="77777777" w:rsidR="007B3977" w:rsidRPr="004F7EAC" w:rsidRDefault="007B3977" w:rsidP="007B397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720" w:type="dxa"/>
          </w:tcPr>
          <w:p w14:paraId="58CF0BBC" w14:textId="77777777" w:rsidR="007B3977" w:rsidRPr="004F7EAC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1A02164C" w14:textId="77777777" w:rsidR="007B3977" w:rsidRPr="004F7EAC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</w:tcPr>
          <w:p w14:paraId="5D1E23C5" w14:textId="77777777" w:rsidR="007B3977" w:rsidRPr="004F7EAC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684F2550" w14:textId="77777777" w:rsidR="007B3977" w:rsidRPr="004F7EAC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25" w:type="dxa"/>
          </w:tcPr>
          <w:p w14:paraId="3F576BB8" w14:textId="77777777" w:rsidR="007B3977" w:rsidRPr="004F7EAC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17CC3CC6" w14:textId="77777777" w:rsidR="007B3977" w:rsidRPr="004F7EAC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14443FC" w14:textId="77777777" w:rsidR="007B3977" w:rsidRPr="004F7EAC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02F0DC0A" w14:textId="77777777" w:rsidR="007B3977" w:rsidRPr="004F7EAC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6D3615AA" w14:textId="77777777" w:rsidR="007B3977" w:rsidRPr="004F7EAC" w:rsidRDefault="007B3977" w:rsidP="007B397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40" w:type="dxa"/>
          </w:tcPr>
          <w:p w14:paraId="4EEA1724" w14:textId="77777777" w:rsidR="007B3977" w:rsidRPr="004F7EAC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05869EB7" w14:textId="77777777" w:rsidR="007B3977" w:rsidRPr="004F7EAC" w:rsidRDefault="007B3977" w:rsidP="007B397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188395C5" w14:textId="77777777" w:rsidR="007B3977" w:rsidRPr="004F7EAC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B155E64" w14:textId="77777777" w:rsidR="007B3977" w:rsidRPr="004F7EAC" w:rsidRDefault="007B3977" w:rsidP="007B397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4DD2E22B" w14:textId="77777777" w:rsidR="007B3977" w:rsidRPr="004F7EAC" w:rsidRDefault="007B3977" w:rsidP="007B397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2E3B5C2C" w14:textId="77777777" w:rsidR="007B3977" w:rsidRPr="004F7EAC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B3977" w:rsidRPr="007501E8" w14:paraId="0443C98C" w14:textId="77777777" w:rsidTr="00A572C2">
        <w:tc>
          <w:tcPr>
            <w:tcW w:w="3237" w:type="dxa"/>
            <w:shd w:val="clear" w:color="auto" w:fill="auto"/>
          </w:tcPr>
          <w:p w14:paraId="134E0A15" w14:textId="5333C29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 (ถือหุ้นโดยบริษัทย่อย)</w:t>
            </w:r>
            <w:r w:rsidR="00374E2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66" w:type="dxa"/>
            <w:shd w:val="clear" w:color="auto" w:fill="auto"/>
          </w:tcPr>
          <w:p w14:paraId="33E58DC3" w14:textId="77777777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7C4C48" w14:textId="77777777" w:rsidR="007B3977" w:rsidRPr="007501E8" w:rsidRDefault="007B3977" w:rsidP="007B397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38722DA" w14:textId="77777777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50BD9F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E87279F" w14:textId="77777777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07D4B4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6177E457" w14:textId="77777777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7FCD79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4FA7C10" w14:textId="77777777" w:rsidR="007B3977" w:rsidRPr="007501E8" w:rsidRDefault="007B3977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765B3D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7F96FC83" w14:textId="77777777" w:rsidR="007B3977" w:rsidRPr="007501E8" w:rsidRDefault="007B3977" w:rsidP="007B397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5E62271F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683C213" w14:textId="77777777" w:rsidR="007B3977" w:rsidRPr="007501E8" w:rsidRDefault="007B3977" w:rsidP="007B397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B94FBC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B34AA73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8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E7BDEBD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11CADC9" w14:textId="77777777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3977" w:rsidRPr="007501E8" w14:paraId="057FB1A7" w14:textId="77777777" w:rsidTr="00A572C2">
        <w:tc>
          <w:tcPr>
            <w:tcW w:w="3237" w:type="dxa"/>
            <w:shd w:val="clear" w:color="auto" w:fill="auto"/>
          </w:tcPr>
          <w:p w14:paraId="3797A4F3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เกสรก่อสร้าง จำกัด</w:t>
            </w:r>
          </w:p>
        </w:tc>
        <w:tc>
          <w:tcPr>
            <w:tcW w:w="2266" w:type="dxa"/>
            <w:shd w:val="clear" w:color="auto" w:fill="auto"/>
          </w:tcPr>
          <w:p w14:paraId="4F9FD4BE" w14:textId="77777777" w:rsidR="007B3977" w:rsidRPr="007501E8" w:rsidRDefault="007B3977" w:rsidP="007B39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ให้บริการ บริหารจัดการ ตกแต่ง</w:t>
            </w:r>
            <w:r w:rsidRPr="007501E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บ้าน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และรับเหมาก่อสร้าง</w:t>
            </w:r>
          </w:p>
        </w:tc>
        <w:tc>
          <w:tcPr>
            <w:tcW w:w="990" w:type="dxa"/>
            <w:shd w:val="clear" w:color="auto" w:fill="auto"/>
          </w:tcPr>
          <w:p w14:paraId="4EE4C559" w14:textId="7B1A67DB" w:rsidR="007B3977" w:rsidRPr="007501E8" w:rsidRDefault="008F157E" w:rsidP="008F157E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="007B3977"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A41F596" w14:textId="687A0258" w:rsidR="007B3977" w:rsidRPr="007501E8" w:rsidRDefault="008F157E" w:rsidP="007B39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="007B3977"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100</w:t>
            </w:r>
            <w:r w:rsidR="003120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270" w:type="dxa"/>
            <w:shd w:val="clear" w:color="auto" w:fill="auto"/>
          </w:tcPr>
          <w:p w14:paraId="3F774DFD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0FCC453" w14:textId="1E4991D1" w:rsidR="007B3977" w:rsidRPr="007501E8" w:rsidRDefault="008F157E" w:rsidP="008F157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="007B3977"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100</w:t>
            </w:r>
            <w:r w:rsidR="007B3977"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="007B3977"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C049A63" w14:textId="77777777" w:rsidR="007B3977" w:rsidRPr="007501E8" w:rsidRDefault="007B3977" w:rsidP="007B397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1F20C3DE" w14:textId="6DF32DB1" w:rsidR="007B3977" w:rsidRPr="007501E8" w:rsidRDefault="008F157E" w:rsidP="007B397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="007B3977"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706DE69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A142EB2" w14:textId="360C820D" w:rsidR="007B3977" w:rsidRPr="007501E8" w:rsidRDefault="008F157E" w:rsidP="008F157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="007B3977"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35030AA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648F070" w14:textId="18E60DAF" w:rsidR="007B3977" w:rsidRPr="007501E8" w:rsidRDefault="008F157E" w:rsidP="007B397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7B3977" w:rsidRPr="007501E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73CB215" w14:textId="77777777" w:rsidR="007B3977" w:rsidRPr="007501E8" w:rsidRDefault="007B3977" w:rsidP="007B397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0" w:type="dxa"/>
            <w:shd w:val="clear" w:color="auto" w:fill="auto"/>
          </w:tcPr>
          <w:p w14:paraId="6CA36936" w14:textId="0200E334" w:rsidR="007B3977" w:rsidRPr="007501E8" w:rsidRDefault="008F157E" w:rsidP="008F157E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7B3977" w:rsidRPr="007501E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082870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513B55E" w14:textId="7718E302" w:rsidR="007B3977" w:rsidRPr="007501E8" w:rsidRDefault="008F157E" w:rsidP="007B397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="007B3977"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21AE70" w14:textId="77777777" w:rsidR="007B3977" w:rsidRPr="007501E8" w:rsidRDefault="007B3977" w:rsidP="007B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85C3C3C" w14:textId="10C9A883" w:rsidR="007B3977" w:rsidRPr="007501E8" w:rsidRDefault="008F157E" w:rsidP="007B397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="007B3977"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4F7EAC" w:rsidRPr="007501E8" w14:paraId="6288BC30" w14:textId="77777777" w:rsidTr="00A572C2">
        <w:tc>
          <w:tcPr>
            <w:tcW w:w="3237" w:type="dxa"/>
            <w:shd w:val="clear" w:color="auto" w:fill="auto"/>
          </w:tcPr>
          <w:p w14:paraId="61381627" w14:textId="418E4D05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พุทธชาด เอสเตท จำกัด</w:t>
            </w:r>
          </w:p>
        </w:tc>
        <w:tc>
          <w:tcPr>
            <w:tcW w:w="2266" w:type="dxa"/>
            <w:shd w:val="clear" w:color="auto" w:fill="auto"/>
          </w:tcPr>
          <w:p w14:paraId="3FB6C91C" w14:textId="0B2D80FA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624E0313" w14:textId="6BB9A739" w:rsidR="004F7EAC" w:rsidRPr="007501E8" w:rsidRDefault="004F7EAC" w:rsidP="004F7EA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5D8C9D0" w14:textId="4C511C95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8C32F91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04A2F3" w14:textId="5EC2691A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14:paraId="63EBEC83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6CDD4C2F" w14:textId="6346F6A4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00C09BD1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8265466" w14:textId="3470D682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7180C517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7415E848" w14:textId="67E2066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77D05C6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0" w:type="dxa"/>
            <w:shd w:val="clear" w:color="auto" w:fill="auto"/>
          </w:tcPr>
          <w:p w14:paraId="62533AE5" w14:textId="651C7AB4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074559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7FC3F39" w14:textId="109C2AB4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124A05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FAE7343" w14:textId="521EF0AA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0569D60E" w14:textId="77777777" w:rsidTr="00A572C2">
        <w:tc>
          <w:tcPr>
            <w:tcW w:w="3237" w:type="dxa"/>
            <w:shd w:val="clear" w:color="auto" w:fill="auto"/>
          </w:tcPr>
          <w:p w14:paraId="62B28937" w14:textId="1525DFBF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 (ถือหุ้นโดยบริษัทย่อย)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266" w:type="dxa"/>
            <w:shd w:val="clear" w:color="auto" w:fill="auto"/>
          </w:tcPr>
          <w:p w14:paraId="7646DDA4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7B1D48B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C3384A2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73EDCD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D76BF18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8DCBAA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2DCB31B2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3E33BB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853845E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09F885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748FCF25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4C0AAD8F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0B12F2C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86B9E3A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3A1D87C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FAD67A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C02E076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7EAC" w:rsidRPr="007501E8" w14:paraId="6E521E8F" w14:textId="77777777" w:rsidTr="00A572C2">
        <w:tc>
          <w:tcPr>
            <w:tcW w:w="3237" w:type="dxa"/>
            <w:shd w:val="clear" w:color="auto" w:fill="auto"/>
          </w:tcPr>
          <w:p w14:paraId="38A02D47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พนาลี เอสเตท จำกัด</w:t>
            </w:r>
          </w:p>
        </w:tc>
        <w:tc>
          <w:tcPr>
            <w:tcW w:w="2266" w:type="dxa"/>
            <w:shd w:val="clear" w:color="auto" w:fill="auto"/>
          </w:tcPr>
          <w:p w14:paraId="73F5E205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3AECC2DE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7FC8B9A" w14:textId="50D7C5A8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E845B54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6B06AD3" w14:textId="2E7FDB29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14:paraId="48FEFB2A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78F66447" w14:textId="65AF97FB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1F71F8D2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2636208" w14:textId="5943DEE5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69B4D3A0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592791BE" w14:textId="44EDFC00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E0F0016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0833293" w14:textId="75E03D32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37D811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D68D387" w14:textId="71ADC3EE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87AEB2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545B589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58301CAE" w14:textId="77777777" w:rsidTr="00A572C2">
        <w:tc>
          <w:tcPr>
            <w:tcW w:w="3237" w:type="dxa"/>
            <w:shd w:val="clear" w:color="auto" w:fill="auto"/>
          </w:tcPr>
          <w:p w14:paraId="5F6B5353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พฤกษา โอเวอร์ซีส์ จำกัด</w:t>
            </w:r>
          </w:p>
        </w:tc>
        <w:tc>
          <w:tcPr>
            <w:tcW w:w="2266" w:type="dxa"/>
            <w:shd w:val="clear" w:color="auto" w:fill="auto"/>
          </w:tcPr>
          <w:p w14:paraId="33688F43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14:paraId="4D4CDDB2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8E1E622" w14:textId="09DE976E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100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D46727B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2A2A125" w14:textId="4467AF5C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40CAE5B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6589AF74" w14:textId="340309C0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6E1CD02D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26B42C9" w14:textId="7A730E74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47EDFD59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101D217E" w14:textId="78E9525B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89A904D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C9EB648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C3DFF8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873F1A7" w14:textId="3242759A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0A7539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33FF894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15349C13" w14:textId="77777777" w:rsidTr="00A572C2">
        <w:tc>
          <w:tcPr>
            <w:tcW w:w="3237" w:type="dxa"/>
            <w:shd w:val="clear" w:color="auto" w:fill="auto"/>
          </w:tcPr>
          <w:p w14:paraId="48C93406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พฤกษา อินเตอร์เนชั่นแนล จำกัด</w:t>
            </w:r>
          </w:p>
        </w:tc>
        <w:tc>
          <w:tcPr>
            <w:tcW w:w="2266" w:type="dxa"/>
            <w:shd w:val="clear" w:color="auto" w:fill="auto"/>
          </w:tcPr>
          <w:p w14:paraId="69DDAAD6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14:paraId="77EFB9B7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2B4A9DA" w14:textId="40731DB6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100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7E4DA27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191C85D" w14:textId="5F7F851F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0C0421F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0AB56ACB" w14:textId="6E3E4558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6CCEA4D1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E95D32C" w14:textId="2DAB37FB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64D31287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107AB331" w14:textId="2A097368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E3912BA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E903EAF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C1CCF6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BE0F047" w14:textId="3AA65D6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6EB7D3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58EE003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29F584A9" w14:textId="77777777" w:rsidTr="00A572C2">
        <w:tc>
          <w:tcPr>
            <w:tcW w:w="3237" w:type="dxa"/>
            <w:shd w:val="clear" w:color="auto" w:fill="auto"/>
          </w:tcPr>
          <w:p w14:paraId="1E54353C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พฤกษา เวนเจอร์ วัน จำกัด</w:t>
            </w:r>
          </w:p>
        </w:tc>
        <w:tc>
          <w:tcPr>
            <w:tcW w:w="2266" w:type="dxa"/>
            <w:shd w:val="clear" w:color="auto" w:fill="auto"/>
          </w:tcPr>
          <w:p w14:paraId="1F8AF858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31660EA1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34BF4FB" w14:textId="64E051B8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4020765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CE268BC" w14:textId="36C14F50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4D8D33A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3D2C5D98" w14:textId="443057B5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720</w:t>
            </w:r>
          </w:p>
        </w:tc>
        <w:tc>
          <w:tcPr>
            <w:tcW w:w="270" w:type="dxa"/>
            <w:shd w:val="clear" w:color="auto" w:fill="auto"/>
          </w:tcPr>
          <w:p w14:paraId="6A0F5E11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A98A7D0" w14:textId="0BA03374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720</w:t>
            </w:r>
          </w:p>
        </w:tc>
        <w:tc>
          <w:tcPr>
            <w:tcW w:w="270" w:type="dxa"/>
            <w:shd w:val="clear" w:color="auto" w:fill="auto"/>
          </w:tcPr>
          <w:p w14:paraId="7D6AB724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0200E574" w14:textId="479D2A7B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76F52E7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4CC57DE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539214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717C61B" w14:textId="1B5A04B3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17E688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DF3B864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281663E8" w14:textId="77777777" w:rsidTr="00A572C2">
        <w:tc>
          <w:tcPr>
            <w:tcW w:w="3237" w:type="dxa"/>
            <w:shd w:val="clear" w:color="auto" w:fill="auto"/>
          </w:tcPr>
          <w:p w14:paraId="4AEF00F0" w14:textId="710D7856" w:rsidR="004F7EAC" w:rsidRPr="007501E8" w:rsidRDefault="00A24847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Pruksa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 xml:space="preserve"> India Housing Private Limited</w:t>
            </w:r>
          </w:p>
        </w:tc>
        <w:tc>
          <w:tcPr>
            <w:tcW w:w="2266" w:type="dxa"/>
            <w:shd w:val="clear" w:color="auto" w:fill="auto"/>
          </w:tcPr>
          <w:p w14:paraId="4E03E435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</w:t>
            </w:r>
            <w:r w:rsidRPr="007501E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ก่อสร้างที่อยู่อาศัย</w:t>
            </w:r>
          </w:p>
        </w:tc>
        <w:tc>
          <w:tcPr>
            <w:tcW w:w="990" w:type="dxa"/>
            <w:shd w:val="clear" w:color="auto" w:fill="auto"/>
          </w:tcPr>
          <w:p w14:paraId="30752079" w14:textId="77777777" w:rsidR="004F7EAC" w:rsidRDefault="004F7EAC" w:rsidP="004F7EA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5C8BA61" w14:textId="1AB784C3" w:rsidR="004F7EAC" w:rsidRPr="007501E8" w:rsidRDefault="004F7EAC" w:rsidP="004F7EA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อินเดีย</w:t>
            </w:r>
          </w:p>
        </w:tc>
        <w:tc>
          <w:tcPr>
            <w:tcW w:w="720" w:type="dxa"/>
            <w:shd w:val="clear" w:color="auto" w:fill="auto"/>
          </w:tcPr>
          <w:p w14:paraId="2422DDE5" w14:textId="77777777" w:rsidR="004F7EAC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7C324E0" w14:textId="0D6CDB39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100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46A8489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70A9764" w14:textId="77777777" w:rsidR="004F7EAC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FEE684C" w14:textId="371EC8A8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100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823EE13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4C1EAD48" w14:textId="4E3DCB78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FEA6F95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53DE9A9" w14:textId="0DCAA703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339D06F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7E9AFC9B" w14:textId="3275D730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AD9B1E9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77960CB" w14:textId="248DE042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834C66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0F11104" w14:textId="71E11306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267091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53F4A68" w14:textId="27D3841C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32DB75D1" w14:textId="77777777" w:rsidTr="00A572C2">
        <w:tc>
          <w:tcPr>
            <w:tcW w:w="3237" w:type="dxa"/>
            <w:shd w:val="clear" w:color="auto" w:fill="auto"/>
          </w:tcPr>
          <w:p w14:paraId="7E0372E0" w14:textId="4974AAFB" w:rsidR="004F7EAC" w:rsidRPr="007501E8" w:rsidRDefault="00235DCE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Pruksa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 xml:space="preserve"> Vietnam Company Limited </w:t>
            </w:r>
            <w:r w:rsidR="0055480A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*</w:t>
            </w:r>
          </w:p>
        </w:tc>
        <w:tc>
          <w:tcPr>
            <w:tcW w:w="2266" w:type="dxa"/>
            <w:shd w:val="clear" w:color="auto" w:fill="auto"/>
          </w:tcPr>
          <w:p w14:paraId="655AF309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</w:t>
            </w:r>
            <w:r w:rsidRPr="007501E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ก่อสร้างที่อยู่อาศัย</w:t>
            </w:r>
          </w:p>
        </w:tc>
        <w:tc>
          <w:tcPr>
            <w:tcW w:w="990" w:type="dxa"/>
            <w:shd w:val="clear" w:color="auto" w:fill="auto"/>
          </w:tcPr>
          <w:p w14:paraId="1214106A" w14:textId="4CADA553" w:rsidR="004F7EAC" w:rsidRPr="007501E8" w:rsidRDefault="004F7EAC" w:rsidP="004F7EA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2700A6AA" w14:textId="3407AA50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.00</w:t>
            </w:r>
          </w:p>
        </w:tc>
        <w:tc>
          <w:tcPr>
            <w:tcW w:w="270" w:type="dxa"/>
            <w:shd w:val="clear" w:color="auto" w:fill="auto"/>
          </w:tcPr>
          <w:p w14:paraId="5F06990E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A233B78" w14:textId="3928D3E0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4AD3479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26A02051" w14:textId="6E54F92F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</w:tcPr>
          <w:p w14:paraId="68048E94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56228B2" w14:textId="4CE884D9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</w:tcPr>
          <w:p w14:paraId="41C00630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470C434C" w14:textId="0F3D4D94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C7E85C3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BB3EF98" w14:textId="3DD5EAF3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FB921B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E6E9DCE" w14:textId="52A3515B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A8D959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51EC1B" w14:textId="5E74EB2B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06AFF285" w14:textId="77777777" w:rsidTr="00A572C2">
        <w:tc>
          <w:tcPr>
            <w:tcW w:w="3237" w:type="dxa"/>
            <w:shd w:val="clear" w:color="auto" w:fill="auto"/>
          </w:tcPr>
          <w:p w14:paraId="28439AA2" w14:textId="1BD0391A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t>บริษัท ธนะเทพเอ็นจิเนียริ่งแอนด์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ko-KR"/>
              </w:rPr>
              <w:t xml:space="preserve">   </w:t>
            </w: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t>คอนสตรั๊คชั่น จำกัด</w:t>
            </w:r>
            <w:r w:rsidR="00235DC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 xml:space="preserve"> </w:t>
            </w:r>
            <w:r w:rsidR="0055480A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**</w:t>
            </w:r>
          </w:p>
        </w:tc>
        <w:tc>
          <w:tcPr>
            <w:tcW w:w="2266" w:type="dxa"/>
            <w:shd w:val="clear" w:color="auto" w:fill="auto"/>
          </w:tcPr>
          <w:p w14:paraId="30EC7421" w14:textId="77777777" w:rsidR="000F339A" w:rsidRDefault="000F339A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2FCD39" w14:textId="5F3C8CA5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รับเหมาก่อสร้าง</w:t>
            </w:r>
          </w:p>
        </w:tc>
        <w:tc>
          <w:tcPr>
            <w:tcW w:w="990" w:type="dxa"/>
            <w:shd w:val="clear" w:color="auto" w:fill="auto"/>
          </w:tcPr>
          <w:p w14:paraId="182AF691" w14:textId="77777777" w:rsidR="000F339A" w:rsidRDefault="000F339A" w:rsidP="004F7EA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08B9F6A" w14:textId="7A2FD5D3" w:rsidR="004F7EAC" w:rsidRPr="007501E8" w:rsidRDefault="004F7EAC" w:rsidP="004F7EA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FC8B440" w14:textId="77777777" w:rsidR="000F339A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0761E1" w14:textId="4341D658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42C7FC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6A44BF0" w14:textId="77777777" w:rsidR="000F339A" w:rsidRDefault="000F339A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A039CB3" w14:textId="61B7E3A0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79F52A7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13082464" w14:textId="77777777" w:rsidR="000F339A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5AE441" w14:textId="480215B9" w:rsidR="004F7EAC" w:rsidRPr="00CE742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74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F3671C" w14:textId="77777777" w:rsidR="004F7EAC" w:rsidRPr="00CE742C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65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5F29D325" w14:textId="77777777" w:rsidR="000F339A" w:rsidRDefault="000F339A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CE0914B" w14:textId="3A68BD10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E32C91C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3527CC60" w14:textId="77777777" w:rsidR="000F339A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4C76D3" w14:textId="62962574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9773D9D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034FD23" w14:textId="77777777" w:rsidR="000F339A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13281B" w14:textId="52D854AB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F658D1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A720439" w14:textId="77777777" w:rsidR="000F339A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A7349B" w14:textId="1BDFF9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99F77A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E9C5D8C" w14:textId="77777777" w:rsidR="000F339A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CCB7B1" w14:textId="0318EF2E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70367798" w14:textId="77777777" w:rsidTr="00A572C2">
        <w:trPr>
          <w:trHeight w:val="920"/>
        </w:trPr>
        <w:tc>
          <w:tcPr>
            <w:tcW w:w="3237" w:type="dxa"/>
            <w:shd w:val="clear" w:color="auto" w:fill="auto"/>
          </w:tcPr>
          <w:p w14:paraId="26F79D67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t>บริษัท โรงพยาบาลวิมุต จำกัด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 xml:space="preserve"> </w:t>
            </w:r>
          </w:p>
          <w:p w14:paraId="045E3E08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</w:pPr>
          </w:p>
        </w:tc>
        <w:tc>
          <w:tcPr>
            <w:tcW w:w="2266" w:type="dxa"/>
            <w:shd w:val="clear" w:color="auto" w:fill="auto"/>
          </w:tcPr>
          <w:p w14:paraId="2E7E6291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ประกอบกิจการโรงพยาบาล</w:t>
            </w:r>
            <w:r w:rsidRPr="007501E8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เอกชน สถานพยาบาล สถานที่</w:t>
            </w:r>
            <w:r w:rsidRPr="007501E8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ตรวจและรักษาคนไข้</w:t>
            </w:r>
          </w:p>
        </w:tc>
        <w:tc>
          <w:tcPr>
            <w:tcW w:w="990" w:type="dxa"/>
            <w:shd w:val="clear" w:color="auto" w:fill="auto"/>
          </w:tcPr>
          <w:p w14:paraId="41982E37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0631D025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400ADEF4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eastAsia="ko-KR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8F8184E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1C6437F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986E9A8" w14:textId="419B848E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14:paraId="27BEB264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F048BA2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C6D9785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E91098" w14:textId="6C6B66D5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E2E89DC" w14:textId="77777777" w:rsidR="004F7EAC" w:rsidRPr="007501E8" w:rsidRDefault="004F7EAC" w:rsidP="004F7EAC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5434A815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789BCDA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C71DC03" w14:textId="4E36AD55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4,200</w:t>
            </w:r>
          </w:p>
        </w:tc>
        <w:tc>
          <w:tcPr>
            <w:tcW w:w="270" w:type="dxa"/>
            <w:shd w:val="clear" w:color="auto" w:fill="auto"/>
          </w:tcPr>
          <w:p w14:paraId="57121C15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FD9A18E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1797E9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467AA2E" w14:textId="5E94C42F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4,200</w:t>
            </w:r>
          </w:p>
        </w:tc>
        <w:tc>
          <w:tcPr>
            <w:tcW w:w="270" w:type="dxa"/>
            <w:shd w:val="clear" w:color="auto" w:fill="auto"/>
          </w:tcPr>
          <w:p w14:paraId="77F8A603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72290C11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BF6D13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BF4B7A" w14:textId="493BBE4F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CBF7516" w14:textId="77777777" w:rsidR="004F7EAC" w:rsidRPr="002B7B91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65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0" w:type="dxa"/>
            <w:shd w:val="clear" w:color="auto" w:fill="auto"/>
          </w:tcPr>
          <w:p w14:paraId="07FBD12B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9421FB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E87F56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69E852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C8F1678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  <w:tab w:val="decimal" w:pos="25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C40134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  <w:tab w:val="decimal" w:pos="25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687A50" w14:textId="7E6F1C0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  <w:tab w:val="decimal" w:pos="25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293D6E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826943A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  <w:tab w:val="decimal" w:pos="306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116B28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  <w:tab w:val="decimal" w:pos="306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48C18F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  <w:tab w:val="decimal" w:pos="306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1E80FF32" w14:textId="77777777" w:rsidTr="00A572C2">
        <w:trPr>
          <w:trHeight w:val="686"/>
        </w:trPr>
        <w:tc>
          <w:tcPr>
            <w:tcW w:w="3237" w:type="dxa"/>
            <w:shd w:val="clear" w:color="auto" w:fill="auto"/>
          </w:tcPr>
          <w:p w14:paraId="7496EA97" w14:textId="427BE75B" w:rsidR="004F7EAC" w:rsidRPr="0031204E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วิมุต เวลเนส เซอร์วิส จำกัด</w:t>
            </w:r>
          </w:p>
        </w:tc>
        <w:tc>
          <w:tcPr>
            <w:tcW w:w="2266" w:type="dxa"/>
            <w:shd w:val="clear" w:color="auto" w:fill="auto"/>
          </w:tcPr>
          <w:p w14:paraId="5CB2A41B" w14:textId="540E6E78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ประกอบกิจการโรงพยาบาล</w:t>
            </w:r>
            <w:r w:rsidRPr="007501E8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และ</w:t>
            </w: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กายภาพบำบัด</w:t>
            </w:r>
          </w:p>
        </w:tc>
        <w:tc>
          <w:tcPr>
            <w:tcW w:w="990" w:type="dxa"/>
            <w:shd w:val="clear" w:color="auto" w:fill="auto"/>
          </w:tcPr>
          <w:p w14:paraId="4C4E8663" w14:textId="77777777" w:rsidR="004F7EAC" w:rsidRPr="007501E8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7B8650FD" w14:textId="77777777" w:rsidR="004F7EAC" w:rsidRPr="007501E8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466404F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F3E8E63" w14:textId="4F49B025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14:paraId="7DE94DE5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C7B5BD3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EC1DF6" w14:textId="394B7E88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F461E57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2422163C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9C20E7" w14:textId="3AF14197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9A748FC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2503A3D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D04305C" w14:textId="1F6A4F82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4C0179C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18CD2124" w14:textId="50C29DBE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07D1FAC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B34C8CD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08269C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BDE2C0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3542766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6E79D5" w14:textId="3E78334B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44D7F7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81DF4AC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40516F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186D6586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55CADBE8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บริษัท คลิก ซิ จำกัด</w:t>
            </w:r>
          </w:p>
        </w:tc>
        <w:tc>
          <w:tcPr>
            <w:tcW w:w="2266" w:type="dxa"/>
            <w:shd w:val="clear" w:color="auto" w:fill="auto"/>
          </w:tcPr>
          <w:p w14:paraId="62633CB4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ธุรกิจค้าขายออนไลน์</w:t>
            </w:r>
          </w:p>
        </w:tc>
        <w:tc>
          <w:tcPr>
            <w:tcW w:w="990" w:type="dxa"/>
            <w:shd w:val="clear" w:color="auto" w:fill="auto"/>
          </w:tcPr>
          <w:p w14:paraId="141CB509" w14:textId="77777777" w:rsidR="004F7EAC" w:rsidRPr="007501E8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C59E679" w14:textId="4A15EE65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14:paraId="0FEB7F62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8829AC2" w14:textId="02EE0C44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577DB3F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0222C067" w14:textId="4A2BC0DB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A3BF1F5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8BE02DF" w14:textId="0DBB7C5F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C80FEB0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2BB7A71E" w14:textId="5C6BC582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F92E312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11DF3B9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1BACF0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1C65DE3" w14:textId="2454A9C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0CA5A7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A3BEFDA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4E88552D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37DC8BAA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บริษัท อินโน สเปราท์ เวนเจอร์ส จำกัด</w:t>
            </w:r>
          </w:p>
        </w:tc>
        <w:tc>
          <w:tcPr>
            <w:tcW w:w="2266" w:type="dxa"/>
            <w:shd w:val="clear" w:color="auto" w:fill="auto"/>
          </w:tcPr>
          <w:p w14:paraId="22E6C543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14:paraId="0A2A6047" w14:textId="77777777" w:rsidR="004F7EAC" w:rsidRPr="007501E8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6BC3B78" w14:textId="0141BFBC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14:paraId="4E421C7F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94C0CED" w14:textId="7FBE07BE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598C34D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60894DB1" w14:textId="6CB5C18E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0E766EA6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07F86A1" w14:textId="11CFAF7C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75CD4C2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6F5B037F" w14:textId="2D84EED5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1A203FE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F7FEDA2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CC28D5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8474A12" w14:textId="5F01EF7D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F17473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70D266F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5A8C2656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1CFE198C" w14:textId="5B7BC0F1" w:rsidR="004F7EAC" w:rsidRPr="00DC75D6" w:rsidRDefault="00235DCE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proofErr w:type="spellStart"/>
            <w:r>
              <w:rPr>
                <w:rFonts w:asciiTheme="majorBidi" w:hAnsiTheme="majorBidi"/>
                <w:sz w:val="24"/>
                <w:szCs w:val="24"/>
                <w:lang w:bidi="th-TH"/>
              </w:rPr>
              <w:t>Innosprout</w:t>
            </w:r>
            <w:proofErr w:type="spellEnd"/>
            <w:r>
              <w:rPr>
                <w:rFonts w:asciiTheme="majorBidi" w:hAnsiTheme="majorBidi"/>
                <w:sz w:val="24"/>
                <w:szCs w:val="24"/>
                <w:lang w:bidi="th-TH"/>
              </w:rPr>
              <w:t xml:space="preserve"> Investment </w:t>
            </w:r>
            <w:proofErr w:type="spellStart"/>
            <w:r>
              <w:rPr>
                <w:rFonts w:asciiTheme="majorBidi" w:hAnsiTheme="majorBidi"/>
                <w:sz w:val="24"/>
                <w:szCs w:val="24"/>
                <w:lang w:bidi="th-TH"/>
              </w:rPr>
              <w:t>Pte.</w:t>
            </w:r>
            <w:proofErr w:type="spellEnd"/>
            <w:r>
              <w:rPr>
                <w:rFonts w:asciiTheme="majorBidi" w:hAnsiTheme="majorBidi"/>
                <w:sz w:val="24"/>
                <w:szCs w:val="24"/>
                <w:lang w:bidi="th-TH"/>
              </w:rPr>
              <w:t xml:space="preserve"> Ltd</w:t>
            </w:r>
            <w:r w:rsidR="00DC75D6">
              <w:rPr>
                <w:rFonts w:asciiTheme="majorBidi" w:hAnsiTheme="majorBidi"/>
                <w:sz w:val="24"/>
                <w:szCs w:val="24"/>
                <w:lang w:val="en-US" w:bidi="th-TH"/>
              </w:rPr>
              <w:t>.</w:t>
            </w:r>
          </w:p>
          <w:p w14:paraId="17625786" w14:textId="0193C520" w:rsidR="00E51F1D" w:rsidRPr="00E51F1D" w:rsidRDefault="00E51F1D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2266" w:type="dxa"/>
            <w:shd w:val="clear" w:color="auto" w:fill="auto"/>
          </w:tcPr>
          <w:p w14:paraId="32A40CA3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14:paraId="50ED42DD" w14:textId="0EA4F7CB" w:rsidR="004F7EAC" w:rsidRPr="007501E8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สิงคโปร์</w:t>
            </w:r>
          </w:p>
        </w:tc>
        <w:tc>
          <w:tcPr>
            <w:tcW w:w="720" w:type="dxa"/>
            <w:shd w:val="clear" w:color="auto" w:fill="auto"/>
          </w:tcPr>
          <w:p w14:paraId="426626F7" w14:textId="69C2E250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14:paraId="63F1B0AA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0E12D12" w14:textId="4DD4D08A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98AF33E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487CC8CE" w14:textId="5A7BD858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36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6307401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E39E57E" w14:textId="72C2B2D5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0E261B4C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68CFAEC4" w14:textId="4C5BFE5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27084C7" w14:textId="77777777" w:rsidR="004F7EAC" w:rsidRPr="005A367A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E0FCFCE" w14:textId="2C6DA6C9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A3F09E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7C19D7E" w14:textId="07DB0188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C3AB5D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0236FFE" w14:textId="77632DB6" w:rsidR="004F7EAC" w:rsidRPr="009D2634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26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5E167FBC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70976B5F" w14:textId="0F07B1DA" w:rsidR="004F7EAC" w:rsidRPr="007501E8" w:rsidRDefault="004F7EAC" w:rsidP="004F7EAC">
            <w:pPr>
              <w:pStyle w:val="acctfourfigures"/>
              <w:tabs>
                <w:tab w:val="clear" w:pos="765"/>
                <w:tab w:val="left" w:pos="2596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  <w:r w:rsidRPr="0026671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(ถือหุ้นโดยบริษัทย่อย</w:t>
            </w:r>
            <w:r w:rsidRPr="00266717">
              <w:rPr>
                <w:rFonts w:asciiTheme="majorBidi" w:hAnsiTheme="majorBidi" w:cstheme="majorBidi"/>
                <w:b/>
                <w:bCs/>
                <w:i/>
                <w:iCs/>
                <w:spacing w:val="14"/>
                <w:sz w:val="24"/>
                <w:szCs w:val="24"/>
                <w:cs/>
              </w:rPr>
              <w:t>)</w:t>
            </w:r>
            <w:r w:rsidRPr="0026671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</w:rPr>
              <w:t>(</w:t>
            </w:r>
            <w:r w:rsidRPr="00266717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266" w:type="dxa"/>
            <w:shd w:val="clear" w:color="auto" w:fill="auto"/>
          </w:tcPr>
          <w:p w14:paraId="7BFF06F5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1BAD121" w14:textId="77777777" w:rsidR="004F7EAC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6F596A8" w14:textId="77777777" w:rsidR="004F7EAC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A1A9AA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2F6A843" w14:textId="77777777" w:rsidR="004F7EAC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A1F373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5F0545D6" w14:textId="77777777" w:rsidR="004F7EAC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551262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2AF2C2B" w14:textId="77777777" w:rsidR="004F7EAC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3E3D0C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2FB8BD84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5D4B47B8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C0B44B9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7582FBE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D2C7141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018D4D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F968FC6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7EAC" w:rsidRPr="007501E8" w14:paraId="4D24A3C6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4DA79186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เทพธัญญภา จำกัด</w:t>
            </w:r>
          </w:p>
        </w:tc>
        <w:tc>
          <w:tcPr>
            <w:tcW w:w="2266" w:type="dxa"/>
            <w:shd w:val="clear" w:color="auto" w:fill="auto"/>
          </w:tcPr>
          <w:p w14:paraId="3086AB2E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โรงพยาบาลรักษาโรคทั่วไปและ</w:t>
            </w:r>
            <w:r w:rsidRPr="007501E8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501E8">
              <w:rPr>
                <w:rFonts w:ascii="Angsana New" w:hAnsi="Angsana New"/>
                <w:sz w:val="24"/>
                <w:szCs w:val="24"/>
                <w:lang w:bidi="th-TH"/>
              </w:rPr>
              <w:br/>
              <w:t xml:space="preserve">   </w:t>
            </w: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ให้บริการ การฝึกอบรมด้าน</w:t>
            </w:r>
            <w:r w:rsidRPr="007501E8">
              <w:rPr>
                <w:rFonts w:ascii="Angsana New" w:hAnsi="Angsana New"/>
                <w:sz w:val="24"/>
                <w:szCs w:val="24"/>
                <w:lang w:bidi="th-TH"/>
              </w:rPr>
              <w:br/>
              <w:t xml:space="preserve">   </w:t>
            </w: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สุขภาพ การออกกำลังกาย</w:t>
            </w:r>
          </w:p>
        </w:tc>
        <w:tc>
          <w:tcPr>
            <w:tcW w:w="990" w:type="dxa"/>
            <w:shd w:val="clear" w:color="auto" w:fill="auto"/>
          </w:tcPr>
          <w:p w14:paraId="224E92CF" w14:textId="77777777" w:rsidR="004F7EAC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5803EACF" w14:textId="77777777" w:rsidR="004F7EAC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0E3AA794" w14:textId="3B62CA9E" w:rsidR="004F7EAC" w:rsidRPr="007501E8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562667A" w14:textId="77777777" w:rsidR="004F7EAC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AEEF40" w14:textId="77777777" w:rsidR="004F7EAC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A49267" w14:textId="7B02060C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51.57</w:t>
            </w:r>
          </w:p>
        </w:tc>
        <w:tc>
          <w:tcPr>
            <w:tcW w:w="270" w:type="dxa"/>
            <w:shd w:val="clear" w:color="auto" w:fill="auto"/>
          </w:tcPr>
          <w:p w14:paraId="39917773" w14:textId="36D948E3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31B2272" w14:textId="77777777" w:rsidR="004F7EAC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E1FC58C" w14:textId="77777777" w:rsidR="004F7EAC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BFD919B" w14:textId="530551CB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9C7CD36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7B1128FB" w14:textId="77777777" w:rsidR="004F7EAC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CA0D55" w14:textId="77777777" w:rsidR="004F7EAC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34A21FD" w14:textId="09CEAED5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E06BB22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278FF32" w14:textId="77777777" w:rsidR="004F7EAC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5EDD85" w14:textId="77777777" w:rsidR="004F7EAC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9036E4B" w14:textId="33BF1C50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73AB1ED7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5D387BB5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BAF5E7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88CCF5" w14:textId="5AEEAEF6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02BA401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E2BE7CE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61E0C6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EB63E4" w14:textId="35689D28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640D80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BF5458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43CB4E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E8B817" w14:textId="181358D6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EB1C54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F34394A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E45AAA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F51B49" w14:textId="618693E3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538E35E3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10F6EF57" w14:textId="6408BA46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วิมุต ฟาร์มาซี โซลูชั่น จำกัด</w:t>
            </w:r>
          </w:p>
        </w:tc>
        <w:tc>
          <w:tcPr>
            <w:tcW w:w="2266" w:type="dxa"/>
            <w:shd w:val="clear" w:color="auto" w:fill="auto"/>
          </w:tcPr>
          <w:p w14:paraId="6C48A61C" w14:textId="7D340276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ขายยาและเวชภัณฑ์</w:t>
            </w:r>
          </w:p>
        </w:tc>
        <w:tc>
          <w:tcPr>
            <w:tcW w:w="990" w:type="dxa"/>
            <w:shd w:val="clear" w:color="auto" w:fill="auto"/>
          </w:tcPr>
          <w:p w14:paraId="3A196148" w14:textId="24C82C6B" w:rsidR="004F7EAC" w:rsidRPr="007501E8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7AB5CA37" w14:textId="023F3A1F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14:paraId="2B1B8FA0" w14:textId="23DB908A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B61B97A" w14:textId="654C9E4A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155AAE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0144AB7E" w14:textId="0DA03E01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273B1ED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B7DB0EE" w14:textId="746F8A93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F98BFA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337BD6DB" w14:textId="5894F222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0EE4BA7" w14:textId="5F3392D6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0D91312" w14:textId="6519ECBF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BD655D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6E69A19" w14:textId="2E9C58E5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B2677B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238AE95" w14:textId="3F0B062F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2B571153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36F443C6" w14:textId="500D67D5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รีเจน อินโนเวชั่น จำกัด</w:t>
            </w:r>
          </w:p>
        </w:tc>
        <w:tc>
          <w:tcPr>
            <w:tcW w:w="2266" w:type="dxa"/>
            <w:shd w:val="clear" w:color="auto" w:fill="auto"/>
          </w:tcPr>
          <w:p w14:paraId="53D8D6D9" w14:textId="0B6399E2" w:rsidR="004F7EAC" w:rsidRPr="007501E8" w:rsidRDefault="00C40F64" w:rsidP="004F7EAC">
            <w:pPr>
              <w:pStyle w:val="acctfourfigures"/>
              <w:tabs>
                <w:tab w:val="clear" w:pos="765"/>
              </w:tabs>
              <w:spacing w:line="240" w:lineRule="auto"/>
              <w:ind w:left="166" w:hanging="16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วิจัยเกี่ยวกับทรัพยากรธรรมชาติและสิ่งแวดล้อม</w:t>
            </w:r>
          </w:p>
        </w:tc>
        <w:tc>
          <w:tcPr>
            <w:tcW w:w="990" w:type="dxa"/>
            <w:shd w:val="clear" w:color="auto" w:fill="auto"/>
          </w:tcPr>
          <w:p w14:paraId="6A0961A1" w14:textId="77777777" w:rsidR="004F7EAC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40B72D75" w14:textId="2E14ABA3" w:rsidR="004F7EAC" w:rsidRPr="007501E8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7C59C52" w14:textId="77777777" w:rsidR="004F7EAC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57A730" w14:textId="04F36064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51.00</w:t>
            </w:r>
          </w:p>
        </w:tc>
        <w:tc>
          <w:tcPr>
            <w:tcW w:w="270" w:type="dxa"/>
            <w:shd w:val="clear" w:color="auto" w:fill="auto"/>
          </w:tcPr>
          <w:p w14:paraId="13B5B36F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BBE9F5C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B15861" w14:textId="430AADE9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985DC5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7927167F" w14:textId="77777777" w:rsidR="004F7EAC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2525B48" w14:textId="50A18300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C84B7CA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B84CD3C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8BAA08" w14:textId="6B97041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06D33E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462136FA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E2BF4C" w14:textId="50C23968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8D1B547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4E807ED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244992" w14:textId="0346F9C1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274BA5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A6D61E9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8DB81B" w14:textId="6484EC62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DCC25E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01972D4" w14:textId="33043286" w:rsidR="004F7EAC" w:rsidRPr="007501E8" w:rsidRDefault="00101CF9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4F7EAC"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5FF83CE4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73B6EDF5" w14:textId="735B482D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รีเจน เมเนจเม้นท์ เซอร์วิสเซส จำกัด</w:t>
            </w:r>
          </w:p>
        </w:tc>
        <w:tc>
          <w:tcPr>
            <w:tcW w:w="2266" w:type="dxa"/>
            <w:shd w:val="clear" w:color="auto" w:fill="auto"/>
          </w:tcPr>
          <w:p w14:paraId="4BD3BA8D" w14:textId="10573355" w:rsidR="004F7EAC" w:rsidRPr="007501E8" w:rsidRDefault="00C40F64" w:rsidP="004F7EAC">
            <w:pPr>
              <w:pStyle w:val="acctfourfigures"/>
              <w:tabs>
                <w:tab w:val="clear" w:pos="765"/>
              </w:tabs>
              <w:spacing w:line="240" w:lineRule="auto"/>
              <w:ind w:left="166" w:hanging="16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ให้คำปรึกษาและแนะนำเกี่ยวกับเกษตรกรรม</w:t>
            </w:r>
          </w:p>
        </w:tc>
        <w:tc>
          <w:tcPr>
            <w:tcW w:w="990" w:type="dxa"/>
            <w:shd w:val="clear" w:color="auto" w:fill="auto"/>
          </w:tcPr>
          <w:p w14:paraId="0A717CBA" w14:textId="77777777" w:rsidR="004F7EAC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14A89874" w14:textId="79ECBF3D" w:rsidR="004F7EAC" w:rsidRPr="007501E8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F5FE757" w14:textId="77777777" w:rsidR="004F7EAC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ED5CD4" w14:textId="63FF2CA0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51.00</w:t>
            </w:r>
          </w:p>
        </w:tc>
        <w:tc>
          <w:tcPr>
            <w:tcW w:w="270" w:type="dxa"/>
            <w:shd w:val="clear" w:color="auto" w:fill="auto"/>
          </w:tcPr>
          <w:p w14:paraId="070EFDD2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5C4378F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2C1BBB" w14:textId="034C6B7C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30C8D8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698F0BE3" w14:textId="77777777" w:rsidR="004F7EAC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2960699" w14:textId="0AB9E433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087E649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D2DF203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9A5C08" w14:textId="318E5A60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C96CC2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69C548BF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5E1DC1" w14:textId="6525D84E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BA82F55" w14:textId="7E5063D1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8F53CAD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2CAEE4" w14:textId="3C433280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3E2097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C5A8843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7530CC" w14:textId="2CDBEE8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DDEA2F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D15F2E9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6DF261" w14:textId="2CCD5A82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477B74AB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6624430F" w14:textId="7B0568AE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รีเจน พร็อพเพอร์ตี้ จำกัด</w:t>
            </w:r>
          </w:p>
        </w:tc>
        <w:tc>
          <w:tcPr>
            <w:tcW w:w="2266" w:type="dxa"/>
            <w:shd w:val="clear" w:color="auto" w:fill="auto"/>
          </w:tcPr>
          <w:p w14:paraId="182D7815" w14:textId="3DEAD8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ind w:left="166" w:hanging="16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ดำเนินธุรกิจเกี่ยวกับเกษตรกรรม</w:t>
            </w:r>
          </w:p>
        </w:tc>
        <w:tc>
          <w:tcPr>
            <w:tcW w:w="990" w:type="dxa"/>
            <w:shd w:val="clear" w:color="auto" w:fill="auto"/>
          </w:tcPr>
          <w:p w14:paraId="3A196D75" w14:textId="77777777" w:rsidR="004F7EAC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23648B1B" w14:textId="1B6CDAFA" w:rsidR="004F7EAC" w:rsidRPr="007501E8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A92D982" w14:textId="77777777" w:rsidR="004F7EAC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395D9A" w14:textId="7C88E3AA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14:paraId="2AC8D223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091A3FE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323F7C" w14:textId="5EAF27AB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BA6FC9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16EF4F73" w14:textId="77777777" w:rsidR="004F7EAC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25F2FB0" w14:textId="687F03BB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8B53938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5EAB1D3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6101B8" w14:textId="75C79D4E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8BCAA9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07BC817E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EA6E90" w14:textId="17B4A221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0A07ADA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125A75C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95F6CF" w14:textId="65C06669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2A0F1C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DD7F6D0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926995" w14:textId="3C922666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E94CC0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CCF6F0A" w14:textId="77777777" w:rsidR="004F7EAC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323080" w14:textId="712468A5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34915C7E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1A0CE40E" w14:textId="25A8C9FC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อินโน โฮม คอนสตรัคชั่น จำกัด</w:t>
            </w:r>
          </w:p>
        </w:tc>
        <w:tc>
          <w:tcPr>
            <w:tcW w:w="2266" w:type="dxa"/>
            <w:shd w:val="clear" w:color="auto" w:fill="auto"/>
          </w:tcPr>
          <w:p w14:paraId="7B95BB4F" w14:textId="15BC865E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ก่อสร้างอาคารที่พักอาศัย</w:t>
            </w:r>
          </w:p>
        </w:tc>
        <w:tc>
          <w:tcPr>
            <w:tcW w:w="990" w:type="dxa"/>
            <w:shd w:val="clear" w:color="auto" w:fill="auto"/>
          </w:tcPr>
          <w:p w14:paraId="3A3FB7D1" w14:textId="33B4D20A" w:rsidR="004F7EAC" w:rsidRPr="007501E8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97B98FB" w14:textId="111F924A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14:paraId="55A896AC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FA914E2" w14:textId="033BD569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92F81E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254584D2" w14:textId="1277D0F8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70531AB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D4F74F8" w14:textId="105BF146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470DB6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1CE5BAC3" w14:textId="3243C34D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43A94CC" w14:textId="2022D36C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66B144D" w14:textId="49676F3A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F69EAC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431F803" w14:textId="0C1EB829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046887" w14:textId="394A238B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02AC9EC" w14:textId="6C425FF0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54BA643B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3082C544" w14:textId="65D1A139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แซดเดคอร์ จำกัด</w:t>
            </w:r>
          </w:p>
        </w:tc>
        <w:tc>
          <w:tcPr>
            <w:tcW w:w="2266" w:type="dxa"/>
            <w:shd w:val="clear" w:color="auto" w:fill="auto"/>
          </w:tcPr>
          <w:p w14:paraId="23D69C71" w14:textId="345D0476" w:rsidR="004F7EAC" w:rsidRPr="007501E8" w:rsidRDefault="000F339A" w:rsidP="004F7EAC">
            <w:pPr>
              <w:pStyle w:val="acctfourfigures"/>
              <w:tabs>
                <w:tab w:val="clear" w:pos="765"/>
              </w:tabs>
              <w:spacing w:line="240" w:lineRule="auto"/>
              <w:ind w:left="166" w:hanging="16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ธุรกิจขายออนไลน์</w:t>
            </w:r>
          </w:p>
        </w:tc>
        <w:tc>
          <w:tcPr>
            <w:tcW w:w="990" w:type="dxa"/>
            <w:shd w:val="clear" w:color="auto" w:fill="auto"/>
          </w:tcPr>
          <w:p w14:paraId="7B3C739D" w14:textId="6FE34322" w:rsidR="004F7EAC" w:rsidRPr="007501E8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592C42B3" w14:textId="13509178" w:rsidR="004F7EAC" w:rsidRPr="007501E8" w:rsidRDefault="008C5E20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4F7EAC"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9.99</w:t>
            </w:r>
          </w:p>
        </w:tc>
        <w:tc>
          <w:tcPr>
            <w:tcW w:w="270" w:type="dxa"/>
            <w:shd w:val="clear" w:color="auto" w:fill="auto"/>
          </w:tcPr>
          <w:p w14:paraId="12079FD4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98B307A" w14:textId="28E5EFB4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CF9574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65A57AE0" w14:textId="0772C5FB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1867C768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059A710" w14:textId="202F534B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6AF92F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24E68141" w14:textId="55FDFFB1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9F953C9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D101033" w14:textId="1E108ED4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4A479F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8AA8976" w14:textId="0CAB704A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684085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7800131" w14:textId="2C8533D8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7BE2E7CA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3C22C4D6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ดีเอ็ม ฟู้ด จำกัด</w:t>
            </w:r>
          </w:p>
        </w:tc>
        <w:tc>
          <w:tcPr>
            <w:tcW w:w="2266" w:type="dxa"/>
            <w:shd w:val="clear" w:color="auto" w:fill="auto"/>
          </w:tcPr>
          <w:p w14:paraId="1CE62AE6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ห้องอาหาร</w:t>
            </w:r>
          </w:p>
        </w:tc>
        <w:tc>
          <w:tcPr>
            <w:tcW w:w="990" w:type="dxa"/>
            <w:shd w:val="clear" w:color="auto" w:fill="auto"/>
          </w:tcPr>
          <w:p w14:paraId="45087546" w14:textId="77777777" w:rsidR="004F7EAC" w:rsidRPr="007501E8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7087CF59" w14:textId="593C1C84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14:paraId="252A9021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CE81322" w14:textId="19444ED8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E32F4B1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23E1EF29" w14:textId="79AE850A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DA0CEF6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D308FC2" w14:textId="2B4D0F86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B07B788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12189CC6" w14:textId="2D7C9549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5430C87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8448484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9C7DE4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99667AC" w14:textId="1F77E1B2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141523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F7BCFE1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1006AC5C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4AE336BB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แลปพลัส วัน จำกัด</w:t>
            </w:r>
          </w:p>
        </w:tc>
        <w:tc>
          <w:tcPr>
            <w:tcW w:w="2266" w:type="dxa"/>
            <w:shd w:val="clear" w:color="auto" w:fill="auto"/>
          </w:tcPr>
          <w:p w14:paraId="09B771A3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วิเคราะห์แลป</w:t>
            </w:r>
          </w:p>
        </w:tc>
        <w:tc>
          <w:tcPr>
            <w:tcW w:w="990" w:type="dxa"/>
            <w:shd w:val="clear" w:color="auto" w:fill="auto"/>
          </w:tcPr>
          <w:p w14:paraId="5D8F3B8D" w14:textId="77777777" w:rsidR="004F7EAC" w:rsidRPr="007501E8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5AEC790C" w14:textId="30A6999D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C9F9F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CB45D91" w14:textId="2F64FD1B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0E767678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71AB978F" w14:textId="6E2A43FB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252" w:right="108" w:hanging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92E8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E22B1B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59C82DA" w14:textId="225983D8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054A916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4AE753D5" w14:textId="619C2525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87FDFB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72741C1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124C1A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0FE43C1" w14:textId="3E49F4A0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7A39CD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D083C87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F7EAC" w:rsidRPr="007501E8" w14:paraId="3252DD3D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6B0F0A6E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ศูนย์ทันตกรรมเทพธารินทร์ จำกัด</w:t>
            </w:r>
          </w:p>
        </w:tc>
        <w:tc>
          <w:tcPr>
            <w:tcW w:w="2266" w:type="dxa"/>
            <w:shd w:val="clear" w:color="auto" w:fill="auto"/>
          </w:tcPr>
          <w:p w14:paraId="3B1002F7" w14:textId="77777777" w:rsidR="004F7EAC" w:rsidRPr="007501E8" w:rsidRDefault="004F7EAC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สถานพยาบาลทันตกรรม</w:t>
            </w:r>
          </w:p>
        </w:tc>
        <w:tc>
          <w:tcPr>
            <w:tcW w:w="990" w:type="dxa"/>
            <w:shd w:val="clear" w:color="auto" w:fill="auto"/>
          </w:tcPr>
          <w:p w14:paraId="704E91DF" w14:textId="77777777" w:rsidR="004F7EAC" w:rsidRPr="007501E8" w:rsidRDefault="004F7EAC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13F178B" w14:textId="7CBDEEDD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14:paraId="3C76E8F7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8D431C9" w14:textId="712377ED" w:rsidR="004F7EAC" w:rsidRPr="007501E8" w:rsidRDefault="004F7EAC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F86AEA2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2CE642B0" w14:textId="7BB5338B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8991881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44DDA0A" w14:textId="7A118FAC" w:rsidR="004F7EAC" w:rsidRPr="007501E8" w:rsidRDefault="004F7EAC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9B28EEA" w14:textId="77777777" w:rsidR="004F7EAC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5221ACAE" w14:textId="6C404CA5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0EA6AD8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C11E64A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BC8E9C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DB7B58A" w14:textId="79C958EA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BC31D1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DD01216" w14:textId="77777777" w:rsidR="004F7EAC" w:rsidRPr="007501E8" w:rsidRDefault="004F7EAC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F339A" w:rsidRPr="007501E8" w14:paraId="40B51E68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61662158" w14:textId="77777777" w:rsidR="000F339A" w:rsidRPr="007501E8" w:rsidRDefault="000F339A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6" w:type="dxa"/>
            <w:shd w:val="clear" w:color="auto" w:fill="auto"/>
          </w:tcPr>
          <w:p w14:paraId="261A0742" w14:textId="77777777" w:rsidR="000F339A" w:rsidRPr="007501E8" w:rsidRDefault="000F339A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F954418" w14:textId="77777777" w:rsidR="000F339A" w:rsidRPr="007501E8" w:rsidRDefault="000F339A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C6233BF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67F6DC" w14:textId="77777777" w:rsidR="000F339A" w:rsidRPr="007501E8" w:rsidRDefault="000F339A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57632E9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8BD815" w14:textId="77777777" w:rsidR="000F339A" w:rsidRPr="007501E8" w:rsidRDefault="000F339A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69ED6363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0AAAED" w14:textId="77777777" w:rsidR="000F339A" w:rsidRPr="007501E8" w:rsidRDefault="000F339A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B4C1765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2A5A9B" w14:textId="77777777" w:rsidR="000F339A" w:rsidRPr="007501E8" w:rsidRDefault="000F339A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20E2A8C7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3271A42C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CB40992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1DFFADC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8A79512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00EDADC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4EF058F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339A" w:rsidRPr="007501E8" w14:paraId="03C587EC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5A9E98EF" w14:textId="77777777" w:rsidR="000F339A" w:rsidRPr="007501E8" w:rsidRDefault="000F339A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6" w:type="dxa"/>
            <w:shd w:val="clear" w:color="auto" w:fill="auto"/>
          </w:tcPr>
          <w:p w14:paraId="115DF733" w14:textId="77777777" w:rsidR="000F339A" w:rsidRPr="007501E8" w:rsidRDefault="000F339A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CE11061" w14:textId="77777777" w:rsidR="000F339A" w:rsidRPr="007501E8" w:rsidRDefault="000F339A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13E4390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B2BB7D" w14:textId="77777777" w:rsidR="000F339A" w:rsidRPr="007501E8" w:rsidRDefault="000F339A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FCF6B86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5CC79A" w14:textId="77777777" w:rsidR="000F339A" w:rsidRPr="007501E8" w:rsidRDefault="000F339A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69622334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ED6DEF" w14:textId="77777777" w:rsidR="000F339A" w:rsidRPr="007501E8" w:rsidRDefault="000F339A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39F672E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462535" w14:textId="77777777" w:rsidR="000F339A" w:rsidRPr="007501E8" w:rsidRDefault="000F339A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0F0E1F66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2BD747ED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CEF0797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9032A68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97ED00B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0FFFE00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7C03531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339A" w:rsidRPr="007501E8" w14:paraId="4C9A3554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79EE65ED" w14:textId="77777777" w:rsidR="000F339A" w:rsidRPr="007501E8" w:rsidRDefault="000F339A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6" w:type="dxa"/>
            <w:shd w:val="clear" w:color="auto" w:fill="auto"/>
          </w:tcPr>
          <w:p w14:paraId="49C92D22" w14:textId="77777777" w:rsidR="000F339A" w:rsidRPr="007501E8" w:rsidRDefault="000F339A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5D54AE4" w14:textId="77777777" w:rsidR="000F339A" w:rsidRPr="007501E8" w:rsidRDefault="000F339A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2A6E8FE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451BC8" w14:textId="77777777" w:rsidR="000F339A" w:rsidRPr="007501E8" w:rsidRDefault="000F339A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E47BAC0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D40B39" w14:textId="77777777" w:rsidR="000F339A" w:rsidRPr="007501E8" w:rsidRDefault="000F339A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11BF81BF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E12F8F" w14:textId="77777777" w:rsidR="000F339A" w:rsidRPr="007501E8" w:rsidRDefault="000F339A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BEA837A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C2A2FB" w14:textId="77777777" w:rsidR="000F339A" w:rsidRPr="007501E8" w:rsidRDefault="000F339A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6BF351D8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7097C36D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9312576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D76D2E5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285696B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29F9A0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C5A3B1B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339A" w:rsidRPr="007501E8" w14:paraId="2FEFB897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21EC0184" w14:textId="77777777" w:rsidR="000F339A" w:rsidRPr="007501E8" w:rsidRDefault="000F339A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6" w:type="dxa"/>
            <w:shd w:val="clear" w:color="auto" w:fill="auto"/>
          </w:tcPr>
          <w:p w14:paraId="7602EEE8" w14:textId="77777777" w:rsidR="000F339A" w:rsidRPr="007501E8" w:rsidRDefault="000F339A" w:rsidP="004F7E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9941ED5" w14:textId="77777777" w:rsidR="000F339A" w:rsidRPr="007501E8" w:rsidRDefault="000F339A" w:rsidP="004F7EA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26FC896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6F2252" w14:textId="77777777" w:rsidR="000F339A" w:rsidRPr="007501E8" w:rsidRDefault="000F339A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3847922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27E2EC" w14:textId="77777777" w:rsidR="000F339A" w:rsidRPr="007501E8" w:rsidRDefault="000F339A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41393BD8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B9AB94" w14:textId="77777777" w:rsidR="000F339A" w:rsidRPr="007501E8" w:rsidRDefault="000F339A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CF82C00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BCD0AB" w14:textId="77777777" w:rsidR="000F339A" w:rsidRPr="007501E8" w:rsidRDefault="000F339A" w:rsidP="004F7EA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319E13B4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866A33B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490C2CF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8E57C4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FC9C880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B1DCF95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1B1755A" w14:textId="77777777" w:rsidR="000F339A" w:rsidRPr="007501E8" w:rsidRDefault="000F339A" w:rsidP="004F7EA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339A" w:rsidRPr="007501E8" w14:paraId="4B1E891A" w14:textId="77777777" w:rsidTr="006D0695">
        <w:trPr>
          <w:trHeight w:val="253"/>
        </w:trPr>
        <w:tc>
          <w:tcPr>
            <w:tcW w:w="5503" w:type="dxa"/>
            <w:gridSpan w:val="2"/>
            <w:shd w:val="clear" w:color="auto" w:fill="auto"/>
          </w:tcPr>
          <w:p w14:paraId="1A9FFFBD" w14:textId="4ED709DD" w:rsidR="000F339A" w:rsidRPr="007501E8" w:rsidRDefault="000F339A" w:rsidP="000F33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  <w:r w:rsidRPr="0026671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(ถือหุ้นโดยบริษัทย่อย</w:t>
            </w:r>
            <w:r w:rsidRPr="00266717">
              <w:rPr>
                <w:rFonts w:asciiTheme="majorBidi" w:hAnsiTheme="majorBidi" w:cstheme="majorBidi"/>
                <w:b/>
                <w:bCs/>
                <w:i/>
                <w:iCs/>
                <w:spacing w:val="14"/>
                <w:sz w:val="24"/>
                <w:szCs w:val="24"/>
                <w:cs/>
              </w:rPr>
              <w:t>)</w:t>
            </w:r>
            <w:r w:rsidRPr="0026671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</w:rPr>
              <w:t>(</w:t>
            </w:r>
            <w:r w:rsidRPr="00266717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722AF35" w14:textId="77777777" w:rsidR="000F339A" w:rsidRPr="007501E8" w:rsidRDefault="000F339A" w:rsidP="000F339A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8A84AE9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4EB17F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4FC41B6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719E28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2DCD69D5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61C940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E7270EC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62CAF3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0410B57B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00EE410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64FEC04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31E23C0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64E75D6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B0B5A99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D9F80D6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339A" w:rsidRPr="007501E8" w14:paraId="490DA37E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2FFE41C1" w14:textId="77777777" w:rsidR="000F339A" w:rsidRPr="007501E8" w:rsidRDefault="000F339A" w:rsidP="000F33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บริษัท คอนทัวส์เอ็กซเพรส (ประเทศไทย) </w:t>
            </w:r>
            <w:r w:rsidRPr="007501E8">
              <w:rPr>
                <w:rFonts w:ascii="Angsana New" w:hAnsi="Angsana New"/>
                <w:sz w:val="24"/>
                <w:szCs w:val="24"/>
                <w:lang w:bidi="th-TH"/>
              </w:rPr>
              <w:br/>
              <w:t xml:space="preserve">   </w:t>
            </w: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266" w:type="dxa"/>
            <w:shd w:val="clear" w:color="auto" w:fill="auto"/>
          </w:tcPr>
          <w:p w14:paraId="482D65B9" w14:textId="77777777" w:rsidR="000F339A" w:rsidRPr="007501E8" w:rsidRDefault="000F339A" w:rsidP="000F33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บริหารจัดการสถานที่ออก</w:t>
            </w:r>
            <w:r w:rsidRPr="007501E8">
              <w:rPr>
                <w:rFonts w:ascii="Angsana New" w:hAnsi="Angsana New"/>
                <w:sz w:val="24"/>
                <w:szCs w:val="24"/>
                <w:lang w:bidi="th-TH"/>
              </w:rPr>
              <w:br/>
              <w:t xml:space="preserve">   </w:t>
            </w: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กำลังกาย</w:t>
            </w:r>
          </w:p>
        </w:tc>
        <w:tc>
          <w:tcPr>
            <w:tcW w:w="990" w:type="dxa"/>
            <w:shd w:val="clear" w:color="auto" w:fill="auto"/>
          </w:tcPr>
          <w:p w14:paraId="10A45788" w14:textId="77777777" w:rsidR="000F339A" w:rsidRPr="007501E8" w:rsidRDefault="000F339A" w:rsidP="000F339A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0BBEB069" w14:textId="77777777" w:rsidR="000F339A" w:rsidRPr="007501E8" w:rsidRDefault="000F339A" w:rsidP="000F339A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84ACEF5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DF1648D" w14:textId="20E394CD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AB6C6F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3C13508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E797573" w14:textId="7B8DE418" w:rsidR="000F339A" w:rsidRPr="007501E8" w:rsidRDefault="000F339A" w:rsidP="000F339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49B804B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36BE9742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A1B3182" w14:textId="3B16841F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  <w:tab w:val="decimal" w:pos="43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92E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474043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8611E52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A5C8B29" w14:textId="4DBBDCD4" w:rsidR="000F339A" w:rsidRPr="007501E8" w:rsidRDefault="000F339A" w:rsidP="000F33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B536FA5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073A6828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C44E30" w14:textId="66BA76EF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EF869F8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B062377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8B53F1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1FF182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288DCEE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5678E2" w14:textId="27905554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684A18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FEF6C4F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1AFA9F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F339A" w:rsidRPr="007501E8" w14:paraId="0872AF50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618CBDB6" w14:textId="7A7D171C" w:rsidR="000F339A" w:rsidRPr="007501E8" w:rsidRDefault="000F339A" w:rsidP="000F33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วิมุต พร็อพเพอร์ตี้ พีเค จำกัด</w:t>
            </w:r>
          </w:p>
        </w:tc>
        <w:tc>
          <w:tcPr>
            <w:tcW w:w="2266" w:type="dxa"/>
            <w:shd w:val="clear" w:color="auto" w:fill="auto"/>
          </w:tcPr>
          <w:p w14:paraId="6F56EAE5" w14:textId="63EDABA3" w:rsidR="000F339A" w:rsidRPr="007501E8" w:rsidRDefault="000F339A" w:rsidP="000F339A">
            <w:pPr>
              <w:pStyle w:val="acctfourfigures"/>
              <w:tabs>
                <w:tab w:val="clear" w:pos="765"/>
              </w:tabs>
              <w:spacing w:line="240" w:lineRule="auto"/>
              <w:ind w:left="166" w:hanging="18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ให้</w:t>
            </w: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เช่าอสังหาริมทรัพย์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747E5617" w14:textId="16A2F1E8" w:rsidR="000F339A" w:rsidRPr="007501E8" w:rsidRDefault="000F339A" w:rsidP="000F339A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DB996C9" w14:textId="292C25C1" w:rsidR="000F339A" w:rsidRPr="007501E8" w:rsidRDefault="000F339A" w:rsidP="000F339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98.00</w:t>
            </w:r>
          </w:p>
        </w:tc>
        <w:tc>
          <w:tcPr>
            <w:tcW w:w="270" w:type="dxa"/>
            <w:shd w:val="clear" w:color="auto" w:fill="auto"/>
          </w:tcPr>
          <w:p w14:paraId="43DA5C2F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B0F55A3" w14:textId="3D76A232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550A89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252" w:right="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5" w:type="dxa"/>
            <w:shd w:val="clear" w:color="auto" w:fill="auto"/>
          </w:tcPr>
          <w:p w14:paraId="0781E5B7" w14:textId="3396984A" w:rsidR="000F339A" w:rsidRPr="00D92E89" w:rsidRDefault="000F339A" w:rsidP="000F339A">
            <w:pPr>
              <w:pStyle w:val="acctfourfigures"/>
              <w:tabs>
                <w:tab w:val="clear" w:pos="765"/>
                <w:tab w:val="left" w:pos="0"/>
                <w:tab w:val="decimal" w:pos="43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565CF2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252" w:right="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53883FD" w14:textId="66B24256" w:rsidR="000F339A" w:rsidRPr="00D92E89" w:rsidRDefault="000F339A" w:rsidP="000F339A">
            <w:pPr>
              <w:pStyle w:val="acctfourfigures"/>
              <w:tabs>
                <w:tab w:val="clear" w:pos="765"/>
                <w:tab w:val="left" w:pos="0"/>
                <w:tab w:val="decimal" w:pos="43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92E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2C2CBF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1DBD58D5" w14:textId="6061AD29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40594C3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528A4DA" w14:textId="7F5E34B0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4918E2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64C8034" w14:textId="7F66FAC5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DF0629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9FC205E" w14:textId="23639F22" w:rsidR="000F339A" w:rsidRPr="007501E8" w:rsidRDefault="000F339A" w:rsidP="000F339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F339A" w:rsidRPr="007501E8" w14:paraId="43FEABF9" w14:textId="77777777" w:rsidTr="00A572C2">
        <w:tc>
          <w:tcPr>
            <w:tcW w:w="3237" w:type="dxa"/>
            <w:shd w:val="clear" w:color="auto" w:fill="auto"/>
          </w:tcPr>
          <w:p w14:paraId="2B45EAD2" w14:textId="37B56225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66" w:type="dxa"/>
            <w:shd w:val="clear" w:color="auto" w:fill="auto"/>
          </w:tcPr>
          <w:p w14:paraId="344E5028" w14:textId="77777777" w:rsidR="000F339A" w:rsidRPr="007501E8" w:rsidRDefault="000F339A" w:rsidP="000F33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B65EE84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eastAsia="ko-KR"/>
              </w:rPr>
            </w:pPr>
          </w:p>
        </w:tc>
        <w:tc>
          <w:tcPr>
            <w:tcW w:w="720" w:type="dxa"/>
            <w:shd w:val="clear" w:color="auto" w:fill="auto"/>
          </w:tcPr>
          <w:p w14:paraId="507C0B94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D50D80" w14:textId="77777777" w:rsidR="000F339A" w:rsidRPr="007501E8" w:rsidRDefault="000F339A" w:rsidP="000F339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573AE16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1EA3983" w14:textId="77777777" w:rsidR="000F339A" w:rsidRPr="007501E8" w:rsidRDefault="000F339A" w:rsidP="000F339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71AD4747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F947631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D86F1F8" w14:textId="77777777" w:rsidR="000F339A" w:rsidRPr="007501E8" w:rsidRDefault="000F339A" w:rsidP="000F339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3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CFD8B76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C1BF1" w14:textId="7BD18422" w:rsidR="000F339A" w:rsidRPr="007501E8" w:rsidRDefault="000F339A" w:rsidP="000F339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42</w:t>
            </w: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,66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68289981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5E977" w14:textId="2D03EC95" w:rsidR="000F339A" w:rsidRPr="007501E8" w:rsidRDefault="000F339A" w:rsidP="000F339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</w:t>
            </w: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883</w:t>
            </w:r>
          </w:p>
        </w:tc>
        <w:tc>
          <w:tcPr>
            <w:tcW w:w="270" w:type="dxa"/>
            <w:shd w:val="clear" w:color="auto" w:fill="auto"/>
          </w:tcPr>
          <w:p w14:paraId="2A2A60E2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3923F" w14:textId="000BEB60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1E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</w:t>
            </w: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,917</w:t>
            </w:r>
          </w:p>
        </w:tc>
        <w:tc>
          <w:tcPr>
            <w:tcW w:w="270" w:type="dxa"/>
            <w:shd w:val="clear" w:color="auto" w:fill="auto"/>
          </w:tcPr>
          <w:p w14:paraId="6D9E540D" w14:textId="77777777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B5667" w14:textId="22E4DCD2" w:rsidR="000F339A" w:rsidRPr="007501E8" w:rsidRDefault="000F339A" w:rsidP="000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2,369</w:t>
            </w:r>
          </w:p>
        </w:tc>
      </w:tr>
    </w:tbl>
    <w:p w14:paraId="594C4871" w14:textId="77777777" w:rsidR="00AF5618" w:rsidRDefault="00AF5618" w:rsidP="00A57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sz w:val="28"/>
          <w:szCs w:val="28"/>
        </w:rPr>
      </w:pPr>
    </w:p>
    <w:p w14:paraId="47193BAF" w14:textId="72A3D97D" w:rsidR="006F342F" w:rsidRDefault="006F342F" w:rsidP="006F3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ดังนั้นจึงไม่มีราคาที่เปิดเผยต่อสาธารณชน</w:t>
      </w:r>
    </w:p>
    <w:p w14:paraId="12DB8F1E" w14:textId="5F54FD7D" w:rsidR="00283E91" w:rsidRDefault="00283E91" w:rsidP="00283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* - </w:t>
      </w:r>
      <w:r>
        <w:rPr>
          <w:rFonts w:asciiTheme="majorBidi" w:hAnsiTheme="majorBidi" w:cstheme="majorBidi" w:hint="cs"/>
          <w:sz w:val="28"/>
          <w:szCs w:val="28"/>
          <w:cs/>
        </w:rPr>
        <w:t>การถือหุ้นใน</w:t>
      </w:r>
      <w:r w:rsidR="00A912E1" w:rsidRPr="00A912E1">
        <w:rPr>
          <w:rFonts w:asciiTheme="majorBidi" w:hAnsiTheme="majorBidi" w:cstheme="majorBidi"/>
          <w:sz w:val="24"/>
          <w:szCs w:val="24"/>
          <w:lang w:eastAsia="ko-KR"/>
        </w:rPr>
        <w:t xml:space="preserve"> </w:t>
      </w:r>
      <w:proofErr w:type="spellStart"/>
      <w:r w:rsidR="00A912E1" w:rsidRPr="00A912E1">
        <w:rPr>
          <w:rFonts w:asciiTheme="majorBidi" w:hAnsiTheme="majorBidi" w:cstheme="majorBidi"/>
          <w:sz w:val="28"/>
          <w:szCs w:val="28"/>
          <w:lang w:eastAsia="ko-KR"/>
        </w:rPr>
        <w:t>Pruksa</w:t>
      </w:r>
      <w:proofErr w:type="spellEnd"/>
      <w:r w:rsidR="00A912E1" w:rsidRPr="00A912E1">
        <w:rPr>
          <w:rFonts w:asciiTheme="majorBidi" w:hAnsiTheme="majorBidi" w:cstheme="majorBidi"/>
          <w:sz w:val="28"/>
          <w:szCs w:val="28"/>
          <w:lang w:eastAsia="ko-KR"/>
        </w:rPr>
        <w:t xml:space="preserve"> Vietnam Company Limited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สัดส่วนการถือหุ้นตามข้อตกลงคือ </w:t>
      </w:r>
      <w:r>
        <w:rPr>
          <w:rFonts w:asciiTheme="majorBidi" w:hAnsiTheme="majorBidi" w:cstheme="majorBidi"/>
          <w:sz w:val="28"/>
          <w:szCs w:val="28"/>
        </w:rPr>
        <w:t xml:space="preserve">85:15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เมื่อมีการชำระค่าหุ้นครบถ้วนแล้ว ทั้งนี้ 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 xml:space="preserve">2566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บริษัทถือหุ้นทางอ้อมใน</w:t>
      </w:r>
      <w:r w:rsidR="00A912E1" w:rsidRPr="00A912E1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proofErr w:type="spellStart"/>
      <w:r w:rsidR="00A912E1" w:rsidRPr="00A912E1">
        <w:rPr>
          <w:rFonts w:asciiTheme="majorBidi" w:hAnsiTheme="majorBidi" w:cstheme="majorBidi"/>
          <w:sz w:val="28"/>
          <w:szCs w:val="28"/>
          <w:lang w:eastAsia="ko-KR"/>
        </w:rPr>
        <w:t>Pruksa</w:t>
      </w:r>
      <w:proofErr w:type="spellEnd"/>
      <w:r w:rsidR="00A912E1" w:rsidRPr="00A912E1">
        <w:rPr>
          <w:rFonts w:asciiTheme="majorBidi" w:hAnsiTheme="majorBidi" w:cstheme="majorBidi"/>
          <w:sz w:val="28"/>
          <w:szCs w:val="28"/>
          <w:lang w:eastAsia="ko-KR"/>
        </w:rPr>
        <w:t xml:space="preserve"> Vietnam Company Limited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ร้อยละ </w:t>
      </w:r>
      <w:r>
        <w:rPr>
          <w:rFonts w:asciiTheme="majorBidi" w:hAnsiTheme="majorBidi" w:cstheme="majorBidi"/>
          <w:sz w:val="28"/>
          <w:szCs w:val="28"/>
        </w:rPr>
        <w:t xml:space="preserve">100 </w:t>
      </w:r>
      <w:r>
        <w:rPr>
          <w:rFonts w:asciiTheme="majorBidi" w:hAnsiTheme="majorBidi" w:cstheme="majorBidi" w:hint="cs"/>
          <w:sz w:val="28"/>
          <w:szCs w:val="28"/>
          <w:cs/>
        </w:rPr>
        <w:t>เนื่องจากผู้ร่วมทุนยังมิได้ชำระค่าหุ้นในส่วนของตน</w:t>
      </w:r>
    </w:p>
    <w:p w14:paraId="54B6B0F2" w14:textId="5DA1B467" w:rsidR="00283E91" w:rsidRPr="00283E91" w:rsidRDefault="00283E91" w:rsidP="00283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</w:rPr>
        <w:t xml:space="preserve">** -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 ธนะเทพเอ็นจิเนียริ่งแอนด์คอนสตรั๊คชั่น จำกัด ได้จดทะเบียนเลิกบรัทกับกระทรวงพาณิชย์เมื่อวันที่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25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>
        <w:rPr>
          <w:rFonts w:asciiTheme="majorBidi" w:hAnsiTheme="majorBidi" w:cstheme="majorBidi"/>
          <w:sz w:val="28"/>
          <w:szCs w:val="28"/>
        </w:rPr>
        <w:t xml:space="preserve">2558 </w:t>
      </w:r>
      <w:r>
        <w:rPr>
          <w:rFonts w:asciiTheme="majorBidi" w:hAnsiTheme="majorBidi" w:cstheme="majorBidi" w:hint="cs"/>
          <w:sz w:val="28"/>
          <w:szCs w:val="28"/>
          <w:cs/>
        </w:rPr>
        <w:t>และศาลมีคำพิพากษาให้ล้มละลาย</w:t>
      </w:r>
    </w:p>
    <w:p w14:paraId="08E513AC" w14:textId="77777777" w:rsidR="006F342F" w:rsidRDefault="006F342F" w:rsidP="006F342F">
      <w:pPr>
        <w:ind w:firstLine="706"/>
        <w:rPr>
          <w:rFonts w:asciiTheme="majorBidi" w:hAnsiTheme="majorBidi" w:cstheme="majorBidi"/>
          <w:sz w:val="28"/>
          <w:szCs w:val="28"/>
        </w:rPr>
      </w:pPr>
    </w:p>
    <w:p w14:paraId="1C18415B" w14:textId="57306EE5" w:rsidR="006F342F" w:rsidRPr="006F342F" w:rsidRDefault="006F342F" w:rsidP="006F342F">
      <w:pPr>
        <w:rPr>
          <w:rFonts w:asciiTheme="majorBidi" w:hAnsiTheme="majorBidi" w:cstheme="majorBidi"/>
          <w:sz w:val="28"/>
          <w:szCs w:val="28"/>
        </w:rPr>
        <w:sectPr w:rsidR="006F342F" w:rsidRPr="006F342F" w:rsidSect="000A12F0">
          <w:headerReference w:type="default" r:id="rId13"/>
          <w:pgSz w:w="16834" w:h="11909" w:orient="landscape" w:code="9"/>
          <w:pgMar w:top="691" w:right="1152" w:bottom="576" w:left="1152" w:header="720" w:footer="618" w:gutter="0"/>
          <w:cols w:space="720"/>
          <w:docGrid w:linePitch="245"/>
        </w:sectPr>
      </w:pPr>
    </w:p>
    <w:p w14:paraId="5C1C3523" w14:textId="539CEF9F" w:rsidR="00EC7386" w:rsidRPr="00EC7386" w:rsidRDefault="00EC7386" w:rsidP="00EC7386">
      <w:pPr>
        <w:tabs>
          <w:tab w:val="clear" w:pos="454"/>
          <w:tab w:val="left" w:pos="63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C7386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ab/>
      </w:r>
      <w:r w:rsidRPr="00EC7386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EC738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บริษัทย่อยทางตรง</w:t>
      </w:r>
    </w:p>
    <w:p w14:paraId="54096609" w14:textId="77777777" w:rsidR="00EC7386" w:rsidRDefault="00EC7386"/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898"/>
        <w:gridCol w:w="182"/>
        <w:gridCol w:w="900"/>
        <w:gridCol w:w="180"/>
        <w:gridCol w:w="898"/>
        <w:gridCol w:w="182"/>
        <w:gridCol w:w="900"/>
      </w:tblGrid>
      <w:tr w:rsidR="0059279D" w:rsidRPr="00797585" w14:paraId="0F957864" w14:textId="77777777" w:rsidTr="00F2782B">
        <w:trPr>
          <w:cantSplit/>
          <w:tblHeader/>
        </w:trPr>
        <w:tc>
          <w:tcPr>
            <w:tcW w:w="5130" w:type="dxa"/>
          </w:tcPr>
          <w:p w14:paraId="4D61D155" w14:textId="77777777" w:rsidR="0059279D" w:rsidRPr="00797585" w:rsidRDefault="0059279D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79758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รายการเคลื่อนไหวที่มีสาระสำคัญ</w:t>
            </w:r>
            <w:r w:rsidRPr="00797585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3"/>
            <w:vAlign w:val="bottom"/>
          </w:tcPr>
          <w:p w14:paraId="3CA89939" w14:textId="77777777" w:rsidR="0059279D" w:rsidRPr="00797585" w:rsidRDefault="0059279D" w:rsidP="0007314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97585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2B0AF667" w14:textId="77777777" w:rsidR="0059279D" w:rsidRPr="00797585" w:rsidRDefault="0059279D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E9B86F6" w14:textId="77777777" w:rsidR="0059279D" w:rsidRPr="00797585" w:rsidRDefault="0059279D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  <w:cs/>
                <w:lang w:val="en-US" w:bidi="th-TH"/>
              </w:rPr>
            </w:pPr>
            <w:r w:rsidRPr="00797585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59279D" w:rsidRPr="00797585" w14:paraId="63135148" w14:textId="77777777" w:rsidTr="00F2782B">
        <w:trPr>
          <w:cantSplit/>
          <w:tblHeader/>
        </w:trPr>
        <w:tc>
          <w:tcPr>
            <w:tcW w:w="5130" w:type="dxa"/>
          </w:tcPr>
          <w:p w14:paraId="743852D1" w14:textId="77777777" w:rsidR="0059279D" w:rsidRPr="00797585" w:rsidRDefault="0059279D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79758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797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79758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98" w:type="dxa"/>
            <w:vAlign w:val="bottom"/>
          </w:tcPr>
          <w:p w14:paraId="2FCE0880" w14:textId="77777777" w:rsidR="0059279D" w:rsidRPr="00797585" w:rsidRDefault="0059279D" w:rsidP="0007314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79758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182" w:type="dxa"/>
            <w:vAlign w:val="bottom"/>
          </w:tcPr>
          <w:p w14:paraId="0E28D19F" w14:textId="77777777" w:rsidR="0059279D" w:rsidRPr="00797585" w:rsidRDefault="0059279D" w:rsidP="0007314A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FE804D" w14:textId="77777777" w:rsidR="0059279D" w:rsidRPr="00797585" w:rsidRDefault="0059279D" w:rsidP="0007314A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  <w:r w:rsidRPr="00797585">
              <w:rPr>
                <w:rFonts w:ascii="Angsana New" w:hAnsi="Angsana New" w:cs="Angsana New" w:hint="cs"/>
                <w:b w:val="0"/>
                <w:sz w:val="28"/>
                <w:szCs w:val="28"/>
              </w:rPr>
              <w:t>256</w:t>
            </w:r>
            <w:r w:rsidRPr="00797585">
              <w:rPr>
                <w:rFonts w:ascii="Angsana New" w:hAnsi="Angsana New" w:cs="Angsana New"/>
                <w:b w:val="0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148CE503" w14:textId="77777777" w:rsidR="0059279D" w:rsidRPr="00797585" w:rsidRDefault="0059279D" w:rsidP="0007314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7C3A7229" w14:textId="77777777" w:rsidR="0059279D" w:rsidRPr="00797585" w:rsidRDefault="0059279D" w:rsidP="0007314A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5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2" w:type="dxa"/>
            <w:vAlign w:val="bottom"/>
          </w:tcPr>
          <w:p w14:paraId="693A996F" w14:textId="77777777" w:rsidR="0059279D" w:rsidRPr="00797585" w:rsidRDefault="0059279D" w:rsidP="0007314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1D31FC" w14:textId="77777777" w:rsidR="0059279D" w:rsidRPr="00797585" w:rsidRDefault="0059279D" w:rsidP="0007314A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797585">
              <w:rPr>
                <w:rFonts w:ascii="Angsana New" w:hAnsi="Angsana New" w:cs="Angsana New" w:hint="cs"/>
                <w:b w:val="0"/>
                <w:sz w:val="28"/>
                <w:szCs w:val="28"/>
              </w:rPr>
              <w:t>256</w:t>
            </w:r>
            <w:r w:rsidRPr="00797585">
              <w:rPr>
                <w:rFonts w:ascii="Angsana New" w:hAnsi="Angsana New" w:cs="Angsana New"/>
                <w:b w:val="0"/>
                <w:sz w:val="28"/>
                <w:szCs w:val="28"/>
              </w:rPr>
              <w:t>5</w:t>
            </w:r>
          </w:p>
        </w:tc>
      </w:tr>
      <w:tr w:rsidR="0059279D" w:rsidRPr="00797585" w14:paraId="7367B3C1" w14:textId="77777777" w:rsidTr="00F2782B">
        <w:trPr>
          <w:cantSplit/>
        </w:trPr>
        <w:tc>
          <w:tcPr>
            <w:tcW w:w="5130" w:type="dxa"/>
          </w:tcPr>
          <w:p w14:paraId="772234F5" w14:textId="77777777" w:rsidR="0059279D" w:rsidRPr="00797585" w:rsidRDefault="0059279D" w:rsidP="000731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7"/>
          </w:tcPr>
          <w:p w14:paraId="76569A3B" w14:textId="77777777" w:rsidR="0059279D" w:rsidRPr="0079758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9758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9279D" w:rsidRPr="006D1F75" w14:paraId="4E91A978" w14:textId="77777777" w:rsidTr="00F2782B">
        <w:trPr>
          <w:cantSplit/>
        </w:trPr>
        <w:tc>
          <w:tcPr>
            <w:tcW w:w="5130" w:type="dxa"/>
          </w:tcPr>
          <w:p w14:paraId="6C67E9B9" w14:textId="77777777" w:rsidR="0059279D" w:rsidRPr="00797585" w:rsidRDefault="0059279D" w:rsidP="000731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98" w:type="dxa"/>
          </w:tcPr>
          <w:p w14:paraId="697E4CB9" w14:textId="77777777" w:rsidR="0059279D" w:rsidRPr="00797585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775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D52526A" w14:textId="77777777" w:rsidR="0059279D" w:rsidRPr="00797585" w:rsidRDefault="0059279D" w:rsidP="000731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3073FD" w14:textId="77777777" w:rsidR="0059279D" w:rsidRPr="00AD73AA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7753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FDE95B0" w14:textId="77777777" w:rsidR="0059279D" w:rsidRPr="0079758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921668A" w14:textId="77777777" w:rsidR="0059279D" w:rsidRPr="00FD3C9C" w:rsidRDefault="0059279D" w:rsidP="0007314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39,883</w:t>
            </w:r>
          </w:p>
        </w:tc>
        <w:tc>
          <w:tcPr>
            <w:tcW w:w="182" w:type="dxa"/>
          </w:tcPr>
          <w:p w14:paraId="7167A1A8" w14:textId="77777777" w:rsidR="0059279D" w:rsidRPr="00797585" w:rsidRDefault="0059279D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B1AEF5" w14:textId="77777777" w:rsidR="0059279D" w:rsidRPr="006D1F7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39,621</w:t>
            </w:r>
          </w:p>
        </w:tc>
      </w:tr>
      <w:tr w:rsidR="00736557" w:rsidRPr="006D1F75" w14:paraId="467F1581" w14:textId="77777777" w:rsidTr="00F2782B">
        <w:trPr>
          <w:cantSplit/>
        </w:trPr>
        <w:tc>
          <w:tcPr>
            <w:tcW w:w="5130" w:type="dxa"/>
          </w:tcPr>
          <w:p w14:paraId="38A83600" w14:textId="1E8C256F" w:rsidR="00736557" w:rsidRDefault="00736557" w:rsidP="000731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2D3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898" w:type="dxa"/>
          </w:tcPr>
          <w:p w14:paraId="282C785E" w14:textId="77777777" w:rsidR="00736557" w:rsidRDefault="00736557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4D1263DF" w14:textId="77777777" w:rsidR="00736557" w:rsidRPr="00797585" w:rsidRDefault="00736557" w:rsidP="000731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8E44EB" w14:textId="77777777" w:rsidR="00736557" w:rsidRDefault="00736557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DF6BC38" w14:textId="77777777" w:rsidR="00736557" w:rsidRPr="00797585" w:rsidRDefault="00736557" w:rsidP="000731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0D9F89D0" w14:textId="77777777" w:rsidR="00736557" w:rsidRDefault="00736557" w:rsidP="0007314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3C769F65" w14:textId="77777777" w:rsidR="00736557" w:rsidRPr="00797585" w:rsidRDefault="00736557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CDAD53" w14:textId="77777777" w:rsidR="00736557" w:rsidRDefault="00736557" w:rsidP="000731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9279D" w:rsidRPr="00797585" w14:paraId="761391C8" w14:textId="77777777" w:rsidTr="00F2782B">
        <w:trPr>
          <w:cantSplit/>
        </w:trPr>
        <w:tc>
          <w:tcPr>
            <w:tcW w:w="5130" w:type="dxa"/>
          </w:tcPr>
          <w:p w14:paraId="451F50D6" w14:textId="061B6CD2" w:rsidR="0059279D" w:rsidRPr="00736557" w:rsidRDefault="0059279D" w:rsidP="00736557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55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มายเฮาส์ เทค จำกัด</w:t>
            </w:r>
          </w:p>
        </w:tc>
        <w:tc>
          <w:tcPr>
            <w:tcW w:w="898" w:type="dxa"/>
          </w:tcPr>
          <w:p w14:paraId="5D6CFF53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</w:tcPr>
          <w:p w14:paraId="398C0E56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0EC465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A9137A6" w14:textId="77777777" w:rsidR="0059279D" w:rsidRPr="0079758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4010B6CB" w14:textId="77777777" w:rsidR="0059279D" w:rsidRPr="00797585" w:rsidRDefault="0059279D" w:rsidP="0007314A">
            <w:pPr>
              <w:pStyle w:val="acctfourfigures"/>
              <w:tabs>
                <w:tab w:val="clear" w:pos="765"/>
                <w:tab w:val="left" w:pos="368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</w:tcPr>
          <w:p w14:paraId="5C415B44" w14:textId="77777777" w:rsidR="0059279D" w:rsidRPr="00797585" w:rsidRDefault="0059279D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573185" w14:textId="77777777" w:rsidR="0059279D" w:rsidRPr="0079758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9279D" w:rsidRPr="00797585" w14:paraId="2262A4BD" w14:textId="77777777" w:rsidTr="00F2782B">
        <w:trPr>
          <w:cantSplit/>
        </w:trPr>
        <w:tc>
          <w:tcPr>
            <w:tcW w:w="5130" w:type="dxa"/>
          </w:tcPr>
          <w:p w14:paraId="67CC9705" w14:textId="7E391A3C" w:rsidR="0059279D" w:rsidRPr="00797585" w:rsidRDefault="0059279D" w:rsidP="00736557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2D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ควอตซ์ โฮลดิ้ง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62D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98" w:type="dxa"/>
          </w:tcPr>
          <w:p w14:paraId="2ECA9447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</w:tcPr>
          <w:p w14:paraId="2CA72C21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54BAA4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188F872" w14:textId="77777777" w:rsidR="0059279D" w:rsidRPr="0079758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EB02992" w14:textId="77777777" w:rsidR="0059279D" w:rsidRPr="00797585" w:rsidRDefault="0059279D" w:rsidP="0007314A">
            <w:pPr>
              <w:pStyle w:val="acctfourfigures"/>
              <w:tabs>
                <w:tab w:val="clear" w:pos="765"/>
                <w:tab w:val="left" w:pos="368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</w:tcPr>
          <w:p w14:paraId="27379F0E" w14:textId="77777777" w:rsidR="0059279D" w:rsidRPr="00797585" w:rsidRDefault="0059279D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DDADD6" w14:textId="77777777" w:rsidR="0059279D" w:rsidRPr="0079758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</w:tr>
      <w:tr w:rsidR="0059279D" w:rsidRPr="00797585" w14:paraId="24515362" w14:textId="77777777" w:rsidTr="00F2782B">
        <w:trPr>
          <w:cantSplit/>
        </w:trPr>
        <w:tc>
          <w:tcPr>
            <w:tcW w:w="5130" w:type="dxa"/>
          </w:tcPr>
          <w:p w14:paraId="3D56B0C4" w14:textId="6FB0661B" w:rsidR="0059279D" w:rsidRPr="00797585" w:rsidRDefault="0059279D" w:rsidP="00736557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2D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ควอตซ์ โฮลดิ้ง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62D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98" w:type="dxa"/>
          </w:tcPr>
          <w:p w14:paraId="41C81B55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</w:tcPr>
          <w:p w14:paraId="34CD5456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293385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BAA4BB5" w14:textId="77777777" w:rsidR="0059279D" w:rsidRPr="0079758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4F274927" w14:textId="77777777" w:rsidR="0059279D" w:rsidRPr="00797585" w:rsidRDefault="0059279D" w:rsidP="0007314A">
            <w:pPr>
              <w:pStyle w:val="acctfourfigures"/>
              <w:tabs>
                <w:tab w:val="clear" w:pos="765"/>
                <w:tab w:val="left" w:pos="368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</w:tcPr>
          <w:p w14:paraId="312E3450" w14:textId="77777777" w:rsidR="0059279D" w:rsidRPr="00797585" w:rsidRDefault="0059279D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999E0E" w14:textId="77777777" w:rsidR="0059279D" w:rsidRPr="0079758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59279D" w:rsidRPr="00797585" w14:paraId="42DAEA81" w14:textId="77777777" w:rsidTr="00F2782B">
        <w:trPr>
          <w:cantSplit/>
        </w:trPr>
        <w:tc>
          <w:tcPr>
            <w:tcW w:w="5130" w:type="dxa"/>
          </w:tcPr>
          <w:p w14:paraId="5EF89757" w14:textId="5D4A12D1" w:rsidR="0059279D" w:rsidRPr="00797585" w:rsidRDefault="0059279D" w:rsidP="00736557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2D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ควอตซ์ โฮลดิ้ง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62D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98" w:type="dxa"/>
          </w:tcPr>
          <w:p w14:paraId="01D2BC0D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</w:tcPr>
          <w:p w14:paraId="0C84F13A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2701E2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A801454" w14:textId="77777777" w:rsidR="0059279D" w:rsidRPr="0079758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4E98D83F" w14:textId="77777777" w:rsidR="0059279D" w:rsidRPr="00797585" w:rsidRDefault="0059279D" w:rsidP="0007314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82" w:type="dxa"/>
          </w:tcPr>
          <w:p w14:paraId="58ACBAC8" w14:textId="77777777" w:rsidR="0059279D" w:rsidRPr="00797585" w:rsidRDefault="0059279D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8678F3" w14:textId="77777777" w:rsidR="0059279D" w:rsidRPr="00797585" w:rsidRDefault="0059279D" w:rsidP="0007314A">
            <w:pPr>
              <w:pStyle w:val="acctfourfigures"/>
              <w:tabs>
                <w:tab w:val="clear" w:pos="765"/>
                <w:tab w:val="left" w:pos="368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9279D" w:rsidRPr="00797585" w14:paraId="4514234F" w14:textId="77777777" w:rsidTr="00F2782B">
        <w:trPr>
          <w:cantSplit/>
        </w:trPr>
        <w:tc>
          <w:tcPr>
            <w:tcW w:w="5130" w:type="dxa"/>
          </w:tcPr>
          <w:p w14:paraId="636323D0" w14:textId="7DC0C340" w:rsidR="0059279D" w:rsidRPr="00362D33" w:rsidRDefault="0059279D" w:rsidP="00736557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2D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ควอตซ์ โฮลดิ้ง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62D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98" w:type="dxa"/>
          </w:tcPr>
          <w:p w14:paraId="6D61D14E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</w:tcPr>
          <w:p w14:paraId="5CA78902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3FEC51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959AA0F" w14:textId="77777777" w:rsidR="0059279D" w:rsidRPr="0079758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4FDDB1A1" w14:textId="77777777" w:rsidR="0059279D" w:rsidRPr="00797585" w:rsidRDefault="0059279D" w:rsidP="0007314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2" w:type="dxa"/>
          </w:tcPr>
          <w:p w14:paraId="06F43F77" w14:textId="77777777" w:rsidR="0059279D" w:rsidRPr="00797585" w:rsidRDefault="0059279D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3360C4" w14:textId="77777777" w:rsidR="0059279D" w:rsidRPr="00797585" w:rsidRDefault="0059279D" w:rsidP="0007314A">
            <w:pPr>
              <w:pStyle w:val="acctfourfigures"/>
              <w:tabs>
                <w:tab w:val="clear" w:pos="765"/>
                <w:tab w:val="left" w:pos="368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9279D" w:rsidRPr="00797585" w14:paraId="5726842D" w14:textId="77777777" w:rsidTr="00F2782B">
        <w:trPr>
          <w:cantSplit/>
        </w:trPr>
        <w:tc>
          <w:tcPr>
            <w:tcW w:w="5130" w:type="dxa"/>
          </w:tcPr>
          <w:p w14:paraId="309B5AF4" w14:textId="670F5A98" w:rsidR="0059279D" w:rsidRDefault="0059279D" w:rsidP="00736557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ซินเนอร์จี โกรท จำกัด</w:t>
            </w:r>
          </w:p>
        </w:tc>
        <w:tc>
          <w:tcPr>
            <w:tcW w:w="898" w:type="dxa"/>
          </w:tcPr>
          <w:p w14:paraId="52FD0088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</w:tcPr>
          <w:p w14:paraId="4F0A3C98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C36F3B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28F065F" w14:textId="77777777" w:rsidR="0059279D" w:rsidRPr="0079758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3F43F7B" w14:textId="77777777" w:rsidR="0059279D" w:rsidRPr="00797585" w:rsidRDefault="0059279D" w:rsidP="0007314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82" w:type="dxa"/>
          </w:tcPr>
          <w:p w14:paraId="2C342AC6" w14:textId="77777777" w:rsidR="0059279D" w:rsidRPr="00797585" w:rsidRDefault="0059279D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59C6A5" w14:textId="77777777" w:rsidR="0059279D" w:rsidRPr="0079758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279D" w:rsidRPr="00797585" w14:paraId="046D12E8" w14:textId="77777777" w:rsidTr="00F2782B">
        <w:trPr>
          <w:cantSplit/>
        </w:trPr>
        <w:tc>
          <w:tcPr>
            <w:tcW w:w="5130" w:type="dxa"/>
          </w:tcPr>
          <w:p w14:paraId="7BA9A330" w14:textId="53136C3C" w:rsidR="0059279D" w:rsidRDefault="0059279D" w:rsidP="00736557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2D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อินโน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สเปราท์ โฮลดิ้ง</w:t>
            </w:r>
            <w:r w:rsidRPr="00362D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98" w:type="dxa"/>
          </w:tcPr>
          <w:p w14:paraId="35E65768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</w:tcPr>
          <w:p w14:paraId="60B40B11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1986A8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C4FC20F" w14:textId="77777777" w:rsidR="0059279D" w:rsidRPr="0079758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2AD48A00" w14:textId="77777777" w:rsidR="0059279D" w:rsidRPr="00797585" w:rsidRDefault="0059279D" w:rsidP="0007314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2,677</w:t>
            </w:r>
          </w:p>
        </w:tc>
        <w:tc>
          <w:tcPr>
            <w:tcW w:w="182" w:type="dxa"/>
          </w:tcPr>
          <w:p w14:paraId="36BEDF98" w14:textId="77777777" w:rsidR="0059279D" w:rsidRPr="00797585" w:rsidRDefault="0059279D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948988" w14:textId="77777777" w:rsidR="0059279D" w:rsidRPr="0079758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736557" w:rsidRPr="00797585" w14:paraId="691A6B98" w14:textId="77777777" w:rsidTr="00F2782B">
        <w:trPr>
          <w:cantSplit/>
        </w:trPr>
        <w:tc>
          <w:tcPr>
            <w:tcW w:w="5130" w:type="dxa"/>
          </w:tcPr>
          <w:p w14:paraId="7C402ABC" w14:textId="2F8ABCF6" w:rsidR="00736557" w:rsidRPr="00362D33" w:rsidRDefault="00736557" w:rsidP="000731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898" w:type="dxa"/>
          </w:tcPr>
          <w:p w14:paraId="44B46B0D" w14:textId="77777777" w:rsidR="00736557" w:rsidRPr="00157335" w:rsidRDefault="00736557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587BBC32" w14:textId="77777777" w:rsidR="00736557" w:rsidRPr="007753F6" w:rsidRDefault="00736557" w:rsidP="000731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EFA847" w14:textId="77777777" w:rsidR="00736557" w:rsidRPr="00157335" w:rsidRDefault="00736557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E1764AB" w14:textId="77777777" w:rsidR="00736557" w:rsidRPr="00797585" w:rsidRDefault="00736557" w:rsidP="000731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327DA26E" w14:textId="77777777" w:rsidR="00736557" w:rsidRDefault="00736557" w:rsidP="0007314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18CD132E" w14:textId="77777777" w:rsidR="00736557" w:rsidRPr="00797585" w:rsidRDefault="00736557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658E8D" w14:textId="77777777" w:rsidR="00736557" w:rsidRDefault="00736557" w:rsidP="000731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79D" w:rsidRPr="00797585" w14:paraId="7842D816" w14:textId="77777777" w:rsidTr="00F2782B">
        <w:trPr>
          <w:cantSplit/>
        </w:trPr>
        <w:tc>
          <w:tcPr>
            <w:tcW w:w="5130" w:type="dxa"/>
          </w:tcPr>
          <w:p w14:paraId="677B025B" w14:textId="0184D0B2" w:rsidR="0059279D" w:rsidRPr="00736557" w:rsidRDefault="0059279D" w:rsidP="00736557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55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ควอตซ์ โฮลดิ้ง </w:t>
            </w:r>
            <w:r w:rsidRPr="0073655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3655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516401C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</w:tcPr>
          <w:p w14:paraId="71A67751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3C5617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7BF66FB" w14:textId="77777777" w:rsidR="0059279D" w:rsidRPr="0079758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4DE6E9F" w14:textId="77777777" w:rsidR="0059279D" w:rsidRPr="00797585" w:rsidRDefault="0059279D" w:rsidP="0007314A">
            <w:pPr>
              <w:pStyle w:val="acctfourfigures"/>
              <w:tabs>
                <w:tab w:val="clear" w:pos="765"/>
                <w:tab w:val="decimal" w:pos="197"/>
              </w:tabs>
              <w:spacing w:line="240" w:lineRule="auto"/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(105)</w:t>
            </w:r>
          </w:p>
        </w:tc>
        <w:tc>
          <w:tcPr>
            <w:tcW w:w="182" w:type="dxa"/>
          </w:tcPr>
          <w:p w14:paraId="04468F86" w14:textId="77777777" w:rsidR="0059279D" w:rsidRPr="00797585" w:rsidRDefault="0059279D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1FCBF47" w14:textId="77777777" w:rsidR="0059279D" w:rsidRPr="00797585" w:rsidRDefault="0059279D" w:rsidP="0007314A">
            <w:pPr>
              <w:pStyle w:val="acctfourfigures"/>
              <w:tabs>
                <w:tab w:val="clear" w:pos="765"/>
                <w:tab w:val="left" w:pos="368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9279D" w:rsidRPr="006D1F75" w14:paraId="56BB2594" w14:textId="77777777" w:rsidTr="00F2782B">
        <w:trPr>
          <w:cantSplit/>
        </w:trPr>
        <w:tc>
          <w:tcPr>
            <w:tcW w:w="5130" w:type="dxa"/>
          </w:tcPr>
          <w:p w14:paraId="3768C744" w14:textId="77777777" w:rsidR="0059279D" w:rsidRPr="00797585" w:rsidRDefault="0059279D" w:rsidP="000731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9B15E89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</w:tcPr>
          <w:p w14:paraId="348477A6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EEF8E4" w14:textId="77777777" w:rsidR="0059279D" w:rsidRPr="007753F6" w:rsidRDefault="0059279D" w:rsidP="0007314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73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</w:t>
            </w:r>
            <w:r w:rsidRPr="001573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2CF17A5" w14:textId="77777777" w:rsidR="0059279D" w:rsidRPr="006D1F7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DCB0675" w14:textId="77777777" w:rsidR="0059279D" w:rsidRPr="006D1F75" w:rsidRDefault="0059279D" w:rsidP="0007314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D1F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42,660</w:t>
            </w:r>
          </w:p>
        </w:tc>
        <w:tc>
          <w:tcPr>
            <w:tcW w:w="182" w:type="dxa"/>
          </w:tcPr>
          <w:p w14:paraId="30C39776" w14:textId="77777777" w:rsidR="0059279D" w:rsidRPr="006D1F75" w:rsidRDefault="0059279D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96655A" w14:textId="77777777" w:rsidR="0059279D" w:rsidRPr="006D1F75" w:rsidRDefault="0059279D" w:rsidP="000731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39,883</w:t>
            </w:r>
          </w:p>
        </w:tc>
      </w:tr>
    </w:tbl>
    <w:p w14:paraId="7DD37F03" w14:textId="48840FCE" w:rsidR="0059279D" w:rsidRDefault="0059279D" w:rsidP="00592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E92B24C" w14:textId="77777777" w:rsidR="00EC7386" w:rsidRPr="007501E8" w:rsidRDefault="00EC7386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ในการประชุมคณะกรรมการบริษัทของบริษัท ควอตซ์ โฮลดิ้ง </w:t>
      </w:r>
      <w:r w:rsidRPr="007501E8">
        <w:rPr>
          <w:rFonts w:asciiTheme="majorBidi" w:hAnsiTheme="majorBidi" w:cstheme="majorBidi"/>
          <w:sz w:val="28"/>
          <w:szCs w:val="28"/>
        </w:rPr>
        <w:t xml:space="preserve">1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จำกัด ซึ่งเป็นบริษัทย่อยทางตรงของบริษัท เมื่อวันที่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7501E8">
        <w:rPr>
          <w:rFonts w:asciiTheme="majorBidi" w:hAnsiTheme="majorBidi" w:cstheme="majorBidi"/>
          <w:sz w:val="28"/>
          <w:szCs w:val="28"/>
        </w:rPr>
        <w:t xml:space="preserve">11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7501E8">
        <w:rPr>
          <w:rFonts w:asciiTheme="majorBidi" w:hAnsiTheme="majorBidi" w:cstheme="majorBidi"/>
          <w:sz w:val="28"/>
          <w:szCs w:val="28"/>
        </w:rPr>
        <w:t xml:space="preserve">2566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คณะกรรมการมีมติอนุมัติให้เลิกบริษัท ควอตซ์ โฮลดิ้ง </w:t>
      </w:r>
      <w:r w:rsidRPr="007501E8">
        <w:rPr>
          <w:rFonts w:asciiTheme="majorBidi" w:hAnsiTheme="majorBidi" w:cstheme="majorBidi"/>
          <w:sz w:val="28"/>
          <w:szCs w:val="28"/>
        </w:rPr>
        <w:t xml:space="preserve">1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จำกัด โดยบริษัทดังกล่าวได้จดทะเบียนเลิกบริษัทต่อกระทรวงพาณิชย์แล้วเมื่อวันที่ </w:t>
      </w:r>
      <w:r w:rsidRPr="007501E8">
        <w:rPr>
          <w:rFonts w:asciiTheme="majorBidi" w:hAnsiTheme="majorBidi" w:cstheme="majorBidi"/>
          <w:sz w:val="28"/>
          <w:szCs w:val="28"/>
        </w:rPr>
        <w:t xml:space="preserve">26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7501E8">
        <w:rPr>
          <w:rFonts w:asciiTheme="majorBidi" w:hAnsiTheme="majorBidi" w:cstheme="majorBidi"/>
          <w:sz w:val="28"/>
          <w:szCs w:val="28"/>
        </w:rPr>
        <w:t xml:space="preserve">2566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และได้ดำเนินการชำระบัญชีเสร็จสิ้นแล้วเมื่อวันที่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7501E8">
        <w:rPr>
          <w:rFonts w:asciiTheme="majorBidi" w:hAnsiTheme="majorBidi" w:cstheme="majorBidi"/>
          <w:sz w:val="28"/>
          <w:szCs w:val="28"/>
        </w:rPr>
        <w:t xml:space="preserve">29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7501E8">
        <w:rPr>
          <w:rFonts w:asciiTheme="majorBidi" w:hAnsiTheme="majorBidi" w:cstheme="majorBidi"/>
          <w:sz w:val="28"/>
          <w:szCs w:val="28"/>
        </w:rPr>
        <w:t>2566</w:t>
      </w:r>
    </w:p>
    <w:p w14:paraId="5CCF081E" w14:textId="77777777" w:rsidR="00EC7386" w:rsidRPr="007501E8" w:rsidRDefault="00EC7386" w:rsidP="00EC7386">
      <w:pPr>
        <w:pStyle w:val="ListParagraph"/>
        <w:rPr>
          <w:rFonts w:asciiTheme="majorBidi" w:hAnsiTheme="majorBidi" w:cstheme="majorBidi"/>
          <w:sz w:val="28"/>
          <w:szCs w:val="28"/>
          <w:cs/>
        </w:rPr>
      </w:pPr>
    </w:p>
    <w:p w14:paraId="0D774024" w14:textId="2B107184" w:rsidR="00EC7386" w:rsidRDefault="00EC7386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Pr="007501E8">
        <w:rPr>
          <w:rFonts w:asciiTheme="majorBidi" w:hAnsiTheme="majorBidi" w:cstheme="majorBidi"/>
          <w:sz w:val="28"/>
          <w:szCs w:val="28"/>
        </w:rPr>
        <w:t xml:space="preserve">14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คณะกรรมการบริษัทมีมติอนุมัติให้จัดตั้ง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บริษัท ควอตซ์ โฮลดิ้ง </w:t>
      </w:r>
      <w:r w:rsidRPr="007501E8">
        <w:rPr>
          <w:rFonts w:asciiTheme="majorBidi" w:hAnsiTheme="majorBidi" w:cstheme="majorBidi"/>
          <w:sz w:val="28"/>
          <w:szCs w:val="28"/>
        </w:rPr>
        <w:t xml:space="preserve">3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จำกัด (ควอตซ์ </w:t>
      </w:r>
      <w:r w:rsidRPr="007501E8">
        <w:rPr>
          <w:rFonts w:asciiTheme="majorBidi" w:hAnsiTheme="majorBidi" w:cstheme="majorBidi"/>
          <w:sz w:val="28"/>
          <w:szCs w:val="28"/>
        </w:rPr>
        <w:t>3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) </w:t>
      </w:r>
      <w:r w:rsidRPr="007501E8">
        <w:rPr>
          <w:rFonts w:asciiTheme="majorBidi" w:hAnsiTheme="majorBidi" w:cstheme="majorBidi"/>
          <w:sz w:val="28"/>
          <w:szCs w:val="28"/>
          <w:cs/>
        </w:rPr>
        <w:t>และ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บริษัท ควอตซ์ โฮลดิ้ง </w:t>
      </w:r>
      <w:r w:rsidRPr="007501E8">
        <w:rPr>
          <w:rFonts w:asciiTheme="majorBidi" w:hAnsiTheme="majorBidi" w:cstheme="majorBidi"/>
          <w:sz w:val="28"/>
          <w:szCs w:val="28"/>
        </w:rPr>
        <w:t xml:space="preserve">4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จำกัด (ควอตซ์ </w:t>
      </w:r>
      <w:r w:rsidRPr="007501E8">
        <w:rPr>
          <w:rFonts w:asciiTheme="majorBidi" w:hAnsiTheme="majorBidi" w:cstheme="majorBidi"/>
          <w:sz w:val="28"/>
          <w:szCs w:val="28"/>
        </w:rPr>
        <w:t>4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) </w:t>
      </w:r>
      <w:r w:rsidRPr="007501E8">
        <w:rPr>
          <w:rFonts w:asciiTheme="majorBidi" w:hAnsiTheme="majorBidi" w:cstheme="majorBidi"/>
          <w:sz w:val="28"/>
          <w:szCs w:val="28"/>
          <w:cs/>
        </w:rPr>
        <w:t>ซึ่งทั้ง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สอง</w:t>
      </w:r>
      <w:r w:rsidRPr="007501E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501E8">
        <w:rPr>
          <w:rFonts w:asciiTheme="majorBidi" w:hAnsiTheme="majorBidi" w:cstheme="majorBidi"/>
          <w:sz w:val="28"/>
          <w:szCs w:val="28"/>
          <w:cs/>
        </w:rPr>
        <w:br/>
      </w:r>
      <w:r w:rsidRPr="00536DBD">
        <w:rPr>
          <w:rFonts w:asciiTheme="majorBidi" w:hAnsiTheme="majorBidi" w:cstheme="majorBidi"/>
          <w:spacing w:val="-3"/>
          <w:sz w:val="28"/>
          <w:szCs w:val="28"/>
          <w:cs/>
        </w:rPr>
        <w:t xml:space="preserve">เป็นบริษัทจำกัดที่จดทะเบียนในประเทศไทย ในอัตราร้อยละ </w:t>
      </w:r>
      <w:r w:rsidRPr="00536DBD">
        <w:rPr>
          <w:rFonts w:asciiTheme="majorBidi" w:hAnsiTheme="majorBidi" w:cstheme="majorBidi"/>
          <w:spacing w:val="-3"/>
          <w:sz w:val="28"/>
          <w:szCs w:val="28"/>
        </w:rPr>
        <w:t>99</w:t>
      </w:r>
      <w:r w:rsidRPr="00536DBD">
        <w:rPr>
          <w:rFonts w:asciiTheme="majorBidi" w:hAnsiTheme="majorBidi" w:cstheme="majorBidi"/>
          <w:spacing w:val="-3"/>
          <w:sz w:val="28"/>
          <w:szCs w:val="28"/>
          <w:cs/>
        </w:rPr>
        <w:t>.</w:t>
      </w:r>
      <w:r w:rsidRPr="00536DBD">
        <w:rPr>
          <w:rFonts w:asciiTheme="majorBidi" w:hAnsiTheme="majorBidi" w:cstheme="majorBidi"/>
          <w:spacing w:val="-3"/>
          <w:sz w:val="28"/>
          <w:szCs w:val="28"/>
        </w:rPr>
        <w:t>9</w:t>
      </w:r>
      <w:r w:rsidRPr="00536DBD">
        <w:rPr>
          <w:rFonts w:asciiTheme="majorBidi" w:hAnsiTheme="majorBidi" w:cstheme="majorBidi"/>
          <w:spacing w:val="-3"/>
          <w:sz w:val="28"/>
          <w:szCs w:val="28"/>
          <w:cs/>
        </w:rPr>
        <w:t xml:space="preserve"> ของทุนจดทะเบียน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36DBD">
        <w:rPr>
          <w:rFonts w:asciiTheme="majorBidi" w:hAnsiTheme="majorBidi" w:cstheme="majorBidi"/>
          <w:spacing w:val="-4"/>
          <w:sz w:val="28"/>
          <w:szCs w:val="28"/>
          <w:cs/>
        </w:rPr>
        <w:t>เป็นจำนวนเงินบริษัทละ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</w:rPr>
        <w:t>2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 โดยได้จดทะเบียนจัดตั้ง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กับกระทรวงพาณิชย์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แล้วเมื่อวันที่ </w:t>
      </w:r>
      <w:r w:rsidRPr="007501E8">
        <w:rPr>
          <w:rFonts w:asciiTheme="majorBidi" w:hAnsiTheme="majorBidi" w:cstheme="majorBidi"/>
          <w:sz w:val="28"/>
          <w:szCs w:val="28"/>
        </w:rPr>
        <w:t>28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</w:rPr>
        <w:t xml:space="preserve">2566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ต่อมาในการประชุม</w:t>
      </w:r>
      <w:r w:rsidRPr="007501E8">
        <w:rPr>
          <w:rFonts w:asciiTheme="majorBidi" w:hAnsiTheme="majorBidi" w:cstheme="majorBidi"/>
          <w:sz w:val="28"/>
          <w:szCs w:val="28"/>
          <w:cs/>
        </w:rPr>
        <w:t>คณะกรรมการ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บริษัทของ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ควอตซ์ </w:t>
      </w:r>
      <w:r w:rsidRPr="007501E8">
        <w:rPr>
          <w:rFonts w:asciiTheme="majorBidi" w:hAnsiTheme="majorBidi" w:cstheme="majorBidi"/>
          <w:sz w:val="28"/>
          <w:szCs w:val="28"/>
        </w:rPr>
        <w:t>3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ควอตซ์ </w:t>
      </w:r>
      <w:r w:rsidRPr="007501E8">
        <w:rPr>
          <w:rFonts w:asciiTheme="majorBidi" w:hAnsiTheme="majorBidi" w:cstheme="majorBidi"/>
          <w:sz w:val="28"/>
          <w:szCs w:val="28"/>
        </w:rPr>
        <w:t xml:space="preserve">4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7501E8">
        <w:rPr>
          <w:rFonts w:asciiTheme="majorBidi" w:hAnsiTheme="majorBidi" w:cstheme="majorBidi"/>
          <w:sz w:val="28"/>
          <w:szCs w:val="28"/>
        </w:rPr>
        <w:t>11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คณะกรรมการ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มีมติอนุมัติให้ควอตซ์ </w:t>
      </w:r>
      <w:r w:rsidRPr="007501E8">
        <w:rPr>
          <w:rFonts w:asciiTheme="majorBidi" w:hAnsiTheme="majorBidi" w:cstheme="majorBidi"/>
          <w:sz w:val="28"/>
          <w:szCs w:val="28"/>
        </w:rPr>
        <w:t>3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จดทะเบียนเพิ่มทุนจาก </w:t>
      </w:r>
      <w:r>
        <w:rPr>
          <w:rFonts w:asciiTheme="majorBidi" w:hAnsiTheme="majorBidi" w:cstheme="majorBidi"/>
          <w:sz w:val="28"/>
          <w:szCs w:val="28"/>
        </w:rPr>
        <w:br/>
      </w:r>
      <w:r w:rsidRPr="007501E8">
        <w:rPr>
          <w:rFonts w:asciiTheme="majorBidi" w:hAnsiTheme="majorBidi" w:cstheme="majorBidi"/>
          <w:sz w:val="28"/>
          <w:szCs w:val="28"/>
        </w:rPr>
        <w:t>2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 เป็น </w:t>
      </w:r>
      <w:r w:rsidRPr="007501E8">
        <w:rPr>
          <w:rFonts w:asciiTheme="majorBidi" w:hAnsiTheme="majorBidi" w:cstheme="majorBidi"/>
          <w:sz w:val="28"/>
          <w:szCs w:val="28"/>
        </w:rPr>
        <w:t>53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มีมติอนุมัติให้ควอตซ์ </w:t>
      </w:r>
      <w:r w:rsidRPr="007501E8">
        <w:rPr>
          <w:rFonts w:asciiTheme="majorBidi" w:hAnsiTheme="majorBidi" w:cstheme="majorBidi"/>
          <w:sz w:val="28"/>
          <w:szCs w:val="28"/>
        </w:rPr>
        <w:t>4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จดทะเบียนเพิ่มทุนจาก </w:t>
      </w:r>
      <w:r w:rsidRPr="007501E8">
        <w:rPr>
          <w:rFonts w:asciiTheme="majorBidi" w:hAnsiTheme="majorBidi" w:cstheme="majorBidi"/>
          <w:sz w:val="28"/>
          <w:szCs w:val="28"/>
        </w:rPr>
        <w:t>2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 เป็น </w:t>
      </w:r>
      <w:r w:rsidRPr="007501E8">
        <w:rPr>
          <w:rFonts w:asciiTheme="majorBidi" w:hAnsiTheme="majorBidi" w:cstheme="majorBidi"/>
          <w:sz w:val="28"/>
          <w:szCs w:val="28"/>
        </w:rPr>
        <w:t>50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โดยสัดส่วนการถือหุ้น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ของทั้งสองบริษัท</w:t>
      </w:r>
      <w:r w:rsidRPr="007501E8">
        <w:rPr>
          <w:rFonts w:asciiTheme="majorBidi" w:hAnsiTheme="majorBidi" w:cstheme="majorBidi"/>
          <w:sz w:val="28"/>
          <w:szCs w:val="28"/>
          <w:cs/>
        </w:rPr>
        <w:t>ไม่เปลี่ยนแปลง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การดำเนินการจดทะเบียนเพิ่มทุนและการชำระค่าหุ้นเพิ่มทุนดังกล่าวได้แล้วเสร็จในเดือนตุลาคม</w:t>
      </w:r>
      <w:r w:rsidRPr="007501E8">
        <w:rPr>
          <w:rFonts w:asciiTheme="majorBidi" w:hAnsiTheme="majorBidi" w:cstheme="majorBidi"/>
          <w:sz w:val="28"/>
          <w:szCs w:val="28"/>
        </w:rPr>
        <w:t xml:space="preserve"> 2566</w:t>
      </w:r>
    </w:p>
    <w:p w14:paraId="30DFAB32" w14:textId="77777777" w:rsidR="00EC7386" w:rsidRPr="00EC7386" w:rsidRDefault="00EC7386" w:rsidP="00EC7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E1808A4" w14:textId="092C2C3D" w:rsidR="00EC7386" w:rsidRDefault="00EC7386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536DBD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ในเดือนพฤศจิกายน </w:t>
      </w:r>
      <w:r w:rsidRPr="00536DBD">
        <w:rPr>
          <w:rFonts w:asciiTheme="majorBidi" w:hAnsiTheme="majorBidi" w:cstheme="majorBidi"/>
          <w:sz w:val="28"/>
          <w:szCs w:val="28"/>
        </w:rPr>
        <w:t xml:space="preserve">2566 </w:t>
      </w:r>
      <w:r w:rsidRPr="00536DBD">
        <w:rPr>
          <w:rFonts w:asciiTheme="majorBidi" w:hAnsiTheme="majorBidi" w:cstheme="majorBidi"/>
          <w:sz w:val="28"/>
          <w:szCs w:val="28"/>
          <w:cs/>
        </w:rPr>
        <w:t>บริษัท อินโน สเปราท์ โฮลดิ้ง จำกัด ได้มีการจดทะเบียนเพิ่มทุน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จาก </w:t>
      </w:r>
      <w:r>
        <w:rPr>
          <w:rFonts w:asciiTheme="majorBidi" w:hAnsiTheme="majorBidi" w:cstheme="majorBidi"/>
          <w:sz w:val="28"/>
          <w:szCs w:val="28"/>
        </w:rPr>
        <w:t xml:space="preserve">50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536DBD">
        <w:rPr>
          <w:rFonts w:asciiTheme="majorBidi" w:hAnsiTheme="majorBidi" w:cstheme="majorBidi"/>
          <w:sz w:val="28"/>
          <w:szCs w:val="28"/>
          <w:cs/>
        </w:rPr>
        <w:t xml:space="preserve">เป็น </w:t>
      </w:r>
      <w:r>
        <w:rPr>
          <w:rFonts w:asciiTheme="majorBidi" w:hAnsiTheme="majorBidi" w:cstheme="majorBidi"/>
          <w:sz w:val="28"/>
          <w:szCs w:val="28"/>
        </w:rPr>
        <w:br/>
      </w:r>
      <w:r w:rsidRPr="00536DBD">
        <w:rPr>
          <w:rFonts w:asciiTheme="majorBidi" w:hAnsiTheme="majorBidi" w:cstheme="majorBidi"/>
          <w:sz w:val="28"/>
          <w:szCs w:val="28"/>
        </w:rPr>
        <w:t>6</w:t>
      </w:r>
      <w:r>
        <w:rPr>
          <w:rFonts w:asciiTheme="majorBidi" w:hAnsiTheme="majorBidi" w:cstheme="majorBidi"/>
          <w:sz w:val="28"/>
          <w:szCs w:val="28"/>
        </w:rPr>
        <w:t>,</w:t>
      </w:r>
      <w:r w:rsidRPr="00536DBD">
        <w:rPr>
          <w:rFonts w:asciiTheme="majorBidi" w:hAnsiTheme="majorBidi" w:cstheme="majorBidi"/>
          <w:sz w:val="28"/>
          <w:szCs w:val="28"/>
        </w:rPr>
        <w:t>00</w:t>
      </w:r>
      <w:r>
        <w:rPr>
          <w:rFonts w:asciiTheme="majorBidi" w:hAnsiTheme="majorBidi" w:cstheme="majorBidi"/>
          <w:sz w:val="28"/>
          <w:szCs w:val="28"/>
        </w:rPr>
        <w:t>0</w:t>
      </w:r>
      <w:r w:rsidRPr="00536DBD">
        <w:rPr>
          <w:rFonts w:asciiTheme="majorBidi" w:hAnsiTheme="majorBidi" w:cstheme="majorBidi"/>
          <w:sz w:val="28"/>
          <w:szCs w:val="28"/>
        </w:rPr>
        <w:t xml:space="preserve"> </w:t>
      </w:r>
      <w:r w:rsidRPr="00536DBD">
        <w:rPr>
          <w:rFonts w:asciiTheme="majorBidi" w:hAnsiTheme="majorBidi" w:cstheme="majorBidi"/>
          <w:sz w:val="28"/>
          <w:szCs w:val="28"/>
          <w:cs/>
        </w:rPr>
        <w:t>ล้านบาท และเรียก</w:t>
      </w:r>
      <w:r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536DBD">
        <w:rPr>
          <w:rFonts w:asciiTheme="majorBidi" w:hAnsiTheme="majorBidi" w:cstheme="majorBidi"/>
          <w:sz w:val="28"/>
          <w:szCs w:val="28"/>
          <w:cs/>
        </w:rPr>
        <w:t xml:space="preserve">ชำระค่าหุ้นในอัตราร้อยละ </w:t>
      </w:r>
      <w:r w:rsidRPr="00536DBD">
        <w:rPr>
          <w:rFonts w:asciiTheme="majorBidi" w:hAnsiTheme="majorBidi" w:cstheme="majorBidi"/>
          <w:sz w:val="28"/>
          <w:szCs w:val="28"/>
        </w:rPr>
        <w:t>45</w:t>
      </w:r>
      <w:r w:rsidRPr="00536DBD">
        <w:rPr>
          <w:rFonts w:asciiTheme="majorBidi" w:hAnsiTheme="majorBidi" w:cstheme="majorBidi"/>
          <w:sz w:val="28"/>
          <w:szCs w:val="28"/>
          <w:cs/>
        </w:rPr>
        <w:t xml:space="preserve"> คิดเป็นจำนวนเงิน </w:t>
      </w:r>
      <w:r>
        <w:rPr>
          <w:rFonts w:asciiTheme="majorBidi" w:hAnsiTheme="majorBidi" w:cstheme="majorBidi"/>
          <w:sz w:val="28"/>
          <w:szCs w:val="28"/>
        </w:rPr>
        <w:t>2,677.5</w:t>
      </w:r>
      <w:r w:rsidRPr="00536DBD">
        <w:rPr>
          <w:rFonts w:asciiTheme="majorBidi" w:hAnsiTheme="majorBidi" w:cstheme="majorBidi"/>
          <w:sz w:val="28"/>
          <w:szCs w:val="28"/>
        </w:rPr>
        <w:t xml:space="preserve"> </w:t>
      </w:r>
      <w:r w:rsidRPr="00536DBD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536DBD">
        <w:rPr>
          <w:rFonts w:asciiTheme="majorBidi" w:hAnsiTheme="majorBidi" w:cstheme="majorBidi"/>
          <w:sz w:val="28"/>
          <w:szCs w:val="28"/>
          <w:cs/>
        </w:rPr>
        <w:t xml:space="preserve">ดำเนินการจดทะเบียนเพิ่มทุนและการชำระค่าหุ้นเพิ่มทุนดังกล่าวแล้วเสร็จในเดือนพฤศจิกายน </w:t>
      </w:r>
      <w:r w:rsidRPr="00C60C8D">
        <w:rPr>
          <w:rFonts w:asciiTheme="majorBidi" w:hAnsiTheme="majorBidi" w:cstheme="majorBidi"/>
          <w:sz w:val="28"/>
          <w:szCs w:val="28"/>
        </w:rPr>
        <w:t>2566</w:t>
      </w:r>
    </w:p>
    <w:p w14:paraId="52DB74E3" w14:textId="77777777" w:rsidR="00EC7386" w:rsidRPr="00EC7386" w:rsidRDefault="00EC7386" w:rsidP="00EC7386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14:paraId="20600183" w14:textId="77777777" w:rsidR="00EC7386" w:rsidRPr="0059279D" w:rsidRDefault="00EC7386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E70119">
        <w:rPr>
          <w:rFonts w:asciiTheme="majorBidi" w:hAnsiTheme="majorBidi"/>
          <w:sz w:val="28"/>
          <w:szCs w:val="28"/>
          <w:cs/>
        </w:rPr>
        <w:t>ในเดือน</w:t>
      </w:r>
      <w:r>
        <w:rPr>
          <w:rFonts w:asciiTheme="majorBidi" w:hAnsiTheme="majorBidi" w:hint="cs"/>
          <w:sz w:val="28"/>
          <w:szCs w:val="28"/>
          <w:cs/>
        </w:rPr>
        <w:t>ธันวาคม</w:t>
      </w:r>
      <w:r w:rsidRPr="00E70119">
        <w:rPr>
          <w:rFonts w:asciiTheme="majorBidi" w:hAnsiTheme="majorBidi"/>
          <w:sz w:val="28"/>
          <w:szCs w:val="28"/>
          <w:cs/>
        </w:rPr>
        <w:t xml:space="preserve"> </w:t>
      </w:r>
      <w:r w:rsidRPr="00C60C8D">
        <w:rPr>
          <w:rFonts w:asciiTheme="majorBidi" w:hAnsiTheme="majorBidi"/>
          <w:sz w:val="28"/>
          <w:szCs w:val="28"/>
        </w:rPr>
        <w:t>2566</w:t>
      </w:r>
      <w:r w:rsidRPr="00E70119">
        <w:rPr>
          <w:rFonts w:asciiTheme="majorBidi" w:hAnsiTheme="majorBidi"/>
          <w:sz w:val="28"/>
          <w:szCs w:val="28"/>
          <w:cs/>
        </w:rPr>
        <w:t xml:space="preserve">  บริษัท ซินเนอร์จี โกรท จำกัด ได้มีการ</w:t>
      </w:r>
      <w:r>
        <w:rPr>
          <w:rFonts w:asciiTheme="majorBidi" w:hAnsiTheme="majorBidi" w:hint="cs"/>
          <w:sz w:val="28"/>
          <w:szCs w:val="28"/>
          <w:cs/>
        </w:rPr>
        <w:t>จด</w:t>
      </w:r>
      <w:r w:rsidRPr="00E70119">
        <w:rPr>
          <w:rFonts w:asciiTheme="majorBidi" w:hAnsiTheme="majorBidi"/>
          <w:sz w:val="28"/>
          <w:szCs w:val="28"/>
          <w:cs/>
        </w:rPr>
        <w:t>ทะเบียนเพิ่มทุน</w:t>
      </w:r>
      <w:r>
        <w:rPr>
          <w:rFonts w:asciiTheme="majorBidi" w:hAnsiTheme="majorBidi" w:hint="cs"/>
          <w:sz w:val="28"/>
          <w:szCs w:val="28"/>
          <w:cs/>
        </w:rPr>
        <w:t xml:space="preserve">จาก </w:t>
      </w:r>
      <w:r>
        <w:rPr>
          <w:rFonts w:asciiTheme="majorBidi" w:hAnsiTheme="majorBidi"/>
          <w:sz w:val="28"/>
          <w:szCs w:val="28"/>
        </w:rPr>
        <w:t xml:space="preserve">5 </w:t>
      </w:r>
      <w:r>
        <w:rPr>
          <w:rFonts w:asciiTheme="majorBidi" w:hAnsiTheme="majorBidi" w:hint="cs"/>
          <w:sz w:val="28"/>
          <w:szCs w:val="28"/>
          <w:cs/>
        </w:rPr>
        <w:t>ล้านบาท</w:t>
      </w:r>
      <w:r w:rsidRPr="00E70119">
        <w:rPr>
          <w:rFonts w:asciiTheme="majorBidi" w:hAnsiTheme="majorBidi"/>
          <w:sz w:val="28"/>
          <w:szCs w:val="28"/>
          <w:cs/>
        </w:rPr>
        <w:t xml:space="preserve">เป็น </w:t>
      </w:r>
      <w:r w:rsidRPr="00E70119">
        <w:rPr>
          <w:rFonts w:asciiTheme="majorBidi" w:hAnsiTheme="majorBidi"/>
          <w:sz w:val="28"/>
          <w:szCs w:val="28"/>
        </w:rPr>
        <w:t>150</w:t>
      </w:r>
      <w:r w:rsidRPr="00E70119">
        <w:rPr>
          <w:rFonts w:asciiTheme="majorBidi" w:hAnsiTheme="majorBidi"/>
          <w:sz w:val="28"/>
          <w:szCs w:val="28"/>
          <w:cs/>
        </w:rPr>
        <w:t xml:space="preserve"> ล้าน และเรียก</w:t>
      </w:r>
      <w:r>
        <w:rPr>
          <w:rFonts w:asciiTheme="majorBidi" w:hAnsiTheme="majorBidi" w:hint="cs"/>
          <w:sz w:val="28"/>
          <w:szCs w:val="28"/>
          <w:cs/>
        </w:rPr>
        <w:t>ให้</w:t>
      </w:r>
      <w:r w:rsidRPr="00E70119">
        <w:rPr>
          <w:rFonts w:asciiTheme="majorBidi" w:hAnsiTheme="majorBidi"/>
          <w:sz w:val="28"/>
          <w:szCs w:val="28"/>
          <w:cs/>
        </w:rPr>
        <w:t xml:space="preserve">ชำระค่าหุ้นในอัตราร้อยละ </w:t>
      </w:r>
      <w:r w:rsidRPr="00E70119">
        <w:rPr>
          <w:rFonts w:asciiTheme="majorBidi" w:hAnsiTheme="majorBidi"/>
          <w:sz w:val="28"/>
          <w:szCs w:val="28"/>
        </w:rPr>
        <w:t>70</w:t>
      </w:r>
      <w:r w:rsidRPr="00E70119">
        <w:rPr>
          <w:rFonts w:asciiTheme="majorBidi" w:hAnsiTheme="majorBidi"/>
          <w:sz w:val="28"/>
          <w:szCs w:val="28"/>
          <w:cs/>
        </w:rPr>
        <w:t xml:space="preserve"> คิดเป็นจำนวนเงิน </w:t>
      </w:r>
      <w:r w:rsidRPr="00E70119">
        <w:rPr>
          <w:rFonts w:asciiTheme="majorBidi" w:hAnsiTheme="majorBidi"/>
          <w:sz w:val="28"/>
          <w:szCs w:val="28"/>
        </w:rPr>
        <w:t>102</w:t>
      </w:r>
      <w:r w:rsidRPr="00E70119">
        <w:rPr>
          <w:rFonts w:asciiTheme="majorBidi" w:hAnsiTheme="majorBidi"/>
          <w:sz w:val="28"/>
          <w:szCs w:val="28"/>
          <w:cs/>
        </w:rPr>
        <w:t xml:space="preserve"> ล้านบาท </w:t>
      </w:r>
      <w:r>
        <w:rPr>
          <w:rFonts w:asciiTheme="majorBidi" w:hAnsiTheme="majorBidi" w:hint="cs"/>
          <w:sz w:val="28"/>
          <w:szCs w:val="28"/>
          <w:cs/>
        </w:rPr>
        <w:t>การ</w:t>
      </w:r>
      <w:r w:rsidRPr="00E70119">
        <w:rPr>
          <w:rFonts w:asciiTheme="majorBidi" w:hAnsiTheme="majorBidi"/>
          <w:sz w:val="28"/>
          <w:szCs w:val="28"/>
          <w:cs/>
        </w:rPr>
        <w:t>ดำเนินการจดทะเบียนเพิ่มทุนและการชำระค่าหุ้นเพิ่มทุนดังกล่าวแล้วเสร็จในเดือน</w:t>
      </w:r>
      <w:r>
        <w:rPr>
          <w:rFonts w:asciiTheme="majorBidi" w:hAnsiTheme="majorBidi" w:hint="cs"/>
          <w:sz w:val="28"/>
          <w:szCs w:val="28"/>
          <w:cs/>
        </w:rPr>
        <w:t>ธันวาคม</w:t>
      </w:r>
      <w:r w:rsidRPr="00E70119">
        <w:rPr>
          <w:rFonts w:asciiTheme="majorBidi" w:hAnsiTheme="majorBidi"/>
          <w:sz w:val="28"/>
          <w:szCs w:val="28"/>
          <w:cs/>
        </w:rPr>
        <w:t xml:space="preserve"> </w:t>
      </w:r>
      <w:r w:rsidRPr="00C60C8D">
        <w:rPr>
          <w:rFonts w:asciiTheme="majorBidi" w:hAnsiTheme="majorBidi"/>
          <w:sz w:val="28"/>
          <w:szCs w:val="28"/>
        </w:rPr>
        <w:t>2566</w:t>
      </w:r>
    </w:p>
    <w:p w14:paraId="7EA9CAF1" w14:textId="77777777" w:rsidR="00EC7386" w:rsidRPr="00EC7386" w:rsidRDefault="00EC7386" w:rsidP="00EC7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77B68DF" w14:textId="5811B70C" w:rsidR="00EC7386" w:rsidRPr="00EC7386" w:rsidRDefault="00EC7386" w:rsidP="005A4A4B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EC738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บริษัทย่อยทางอ้อม (ถือหุ้นโดยบริษัทย่อย</w:t>
      </w:r>
      <w:r w:rsidR="0006166A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)</w:t>
      </w:r>
    </w:p>
    <w:p w14:paraId="3EF9FF43" w14:textId="77777777" w:rsidR="00EC7386" w:rsidRPr="0059279D" w:rsidRDefault="00EC7386" w:rsidP="00592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3580F1C" w14:textId="527D0682" w:rsidR="00D92E89" w:rsidRPr="0059279D" w:rsidRDefault="00D92E8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59279D">
        <w:rPr>
          <w:rFonts w:asciiTheme="majorBidi" w:hAnsiTheme="majorBidi" w:cstheme="majorBidi"/>
          <w:sz w:val="28"/>
          <w:szCs w:val="28"/>
          <w:cs/>
        </w:rPr>
        <w:t xml:space="preserve">ในเดือนมีนาคม </w:t>
      </w:r>
      <w:r w:rsidRPr="0059279D">
        <w:rPr>
          <w:rFonts w:asciiTheme="majorBidi" w:hAnsiTheme="majorBidi" w:cstheme="majorBidi"/>
          <w:sz w:val="28"/>
          <w:szCs w:val="28"/>
        </w:rPr>
        <w:t>2566</w:t>
      </w:r>
      <w:r w:rsidRPr="0059279D">
        <w:rPr>
          <w:rFonts w:asciiTheme="majorBidi" w:hAnsiTheme="majorBidi" w:cstheme="majorBidi"/>
          <w:sz w:val="28"/>
          <w:szCs w:val="28"/>
          <w:cs/>
        </w:rPr>
        <w:t xml:space="preserve"> บริษัท </w:t>
      </w:r>
      <w:r w:rsidR="009B5EEA">
        <w:rPr>
          <w:rFonts w:asciiTheme="majorBidi" w:hAnsiTheme="majorBidi" w:cstheme="majorBidi" w:hint="cs"/>
          <w:sz w:val="28"/>
          <w:szCs w:val="28"/>
          <w:cs/>
        </w:rPr>
        <w:t>โรงพยาบาล</w:t>
      </w:r>
      <w:r w:rsidRPr="0059279D">
        <w:rPr>
          <w:rFonts w:asciiTheme="majorBidi" w:hAnsiTheme="majorBidi" w:cstheme="majorBidi"/>
          <w:sz w:val="28"/>
          <w:szCs w:val="28"/>
          <w:cs/>
        </w:rPr>
        <w:t>วิมุต โฮลดิ้ง จำกัด ซึ่งเป็นบริษัทย่อยทางตรง ได้จดทะเบียนจัดตั้งบริษัท วิมุต ฟาร์มาซี โซลูชั่น จำกัด มีทุนจดทะเบียนจำนวน</w:t>
      </w:r>
      <w:r w:rsidRPr="0059279D">
        <w:rPr>
          <w:rFonts w:asciiTheme="majorBidi" w:hAnsiTheme="majorBidi" w:cstheme="majorBidi"/>
          <w:sz w:val="28"/>
          <w:szCs w:val="28"/>
        </w:rPr>
        <w:t> 5</w:t>
      </w:r>
      <w:r w:rsidRPr="0059279D">
        <w:rPr>
          <w:rFonts w:asciiTheme="majorBidi" w:hAnsiTheme="majorBidi" w:cstheme="majorBidi"/>
          <w:sz w:val="28"/>
          <w:szCs w:val="28"/>
          <w:cs/>
        </w:rPr>
        <w:t xml:space="preserve"> ล้านบาท ซึ่งเป็นบริษัทจำกัดในประเทศไทย โดยบริษัท </w:t>
      </w:r>
      <w:r w:rsidR="009B5EEA">
        <w:rPr>
          <w:rFonts w:asciiTheme="majorBidi" w:hAnsiTheme="majorBidi" w:cstheme="majorBidi" w:hint="cs"/>
          <w:sz w:val="28"/>
          <w:szCs w:val="28"/>
          <w:cs/>
        </w:rPr>
        <w:t>โรงพยาบาล</w:t>
      </w:r>
      <w:r w:rsidR="009B5EEA" w:rsidRPr="0059279D">
        <w:rPr>
          <w:rFonts w:asciiTheme="majorBidi" w:hAnsiTheme="majorBidi" w:cstheme="majorBidi"/>
          <w:sz w:val="28"/>
          <w:szCs w:val="28"/>
          <w:cs/>
        </w:rPr>
        <w:t>วิมุต</w:t>
      </w:r>
      <w:r w:rsidRPr="0059279D">
        <w:rPr>
          <w:rFonts w:asciiTheme="majorBidi" w:hAnsiTheme="majorBidi" w:cstheme="majorBidi"/>
          <w:sz w:val="28"/>
          <w:szCs w:val="28"/>
          <w:cs/>
        </w:rPr>
        <w:t xml:space="preserve"> โฮลดิ้ง จำกัด ถือหุ้นในอัตราร้อยละ </w:t>
      </w:r>
      <w:r w:rsidRPr="0059279D">
        <w:rPr>
          <w:rFonts w:asciiTheme="majorBidi" w:hAnsiTheme="majorBidi" w:cstheme="majorBidi"/>
          <w:sz w:val="28"/>
          <w:szCs w:val="28"/>
        </w:rPr>
        <w:t>99.99</w:t>
      </w:r>
      <w:r w:rsidRPr="0059279D">
        <w:rPr>
          <w:rFonts w:asciiTheme="majorBidi" w:hAnsiTheme="majorBidi" w:cstheme="majorBidi"/>
          <w:sz w:val="28"/>
          <w:szCs w:val="28"/>
          <w:cs/>
        </w:rPr>
        <w:t xml:space="preserve"> ของทุนจดทะเบียน และซื้อหุ้นในบริษัท เทพธัญญภา จำกัด จำนวน</w:t>
      </w:r>
      <w:r w:rsidRPr="0059279D">
        <w:rPr>
          <w:rFonts w:asciiTheme="majorBidi" w:hAnsiTheme="majorBidi" w:cstheme="majorBidi"/>
          <w:sz w:val="28"/>
          <w:szCs w:val="28"/>
        </w:rPr>
        <w:t xml:space="preserve"> 305,222 </w:t>
      </w:r>
      <w:r w:rsidRPr="0059279D">
        <w:rPr>
          <w:rFonts w:asciiTheme="majorBidi" w:hAnsiTheme="majorBidi" w:cstheme="majorBidi"/>
          <w:sz w:val="28"/>
          <w:szCs w:val="28"/>
          <w:cs/>
        </w:rPr>
        <w:t>หุ้น เป็นจำนวนเงิน</w:t>
      </w:r>
      <w:r w:rsidRPr="0059279D">
        <w:rPr>
          <w:rFonts w:asciiTheme="majorBidi" w:hAnsiTheme="majorBidi" w:cstheme="majorBidi"/>
          <w:sz w:val="28"/>
          <w:szCs w:val="28"/>
        </w:rPr>
        <w:t> 7.9</w:t>
      </w:r>
      <w:r w:rsidRPr="0059279D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59279D">
        <w:rPr>
          <w:rFonts w:asciiTheme="majorBidi" w:hAnsiTheme="majorBidi" w:cstheme="majorBidi" w:hint="cs"/>
          <w:sz w:val="28"/>
          <w:szCs w:val="28"/>
          <w:cs/>
        </w:rPr>
        <w:t xml:space="preserve">ต่อมาในเดือนมิถุนายน </w:t>
      </w:r>
      <w:r w:rsidRPr="0059279D">
        <w:rPr>
          <w:rFonts w:asciiTheme="majorBidi" w:hAnsiTheme="majorBidi" w:cstheme="majorBidi"/>
          <w:sz w:val="28"/>
          <w:szCs w:val="28"/>
        </w:rPr>
        <w:t xml:space="preserve">2566 </w:t>
      </w:r>
      <w:r w:rsidRPr="0059279D">
        <w:rPr>
          <w:rFonts w:asciiTheme="majorBidi" w:hAnsiTheme="majorBidi" w:cstheme="majorBidi" w:hint="cs"/>
          <w:sz w:val="28"/>
          <w:szCs w:val="28"/>
          <w:cs/>
        </w:rPr>
        <w:t>ได้ซื้อหุ้นเพิ่ม</w:t>
      </w:r>
      <w:r w:rsidRPr="0059279D">
        <w:rPr>
          <w:rFonts w:asciiTheme="majorBidi" w:hAnsiTheme="majorBidi" w:cstheme="majorBidi"/>
          <w:sz w:val="28"/>
          <w:szCs w:val="28"/>
          <w:cs/>
        </w:rPr>
        <w:t>ในบริษัท เทพธัญญภา จำกัด จำนวน</w:t>
      </w:r>
      <w:r w:rsidRPr="0059279D">
        <w:rPr>
          <w:rFonts w:asciiTheme="majorBidi" w:hAnsiTheme="majorBidi" w:cstheme="majorBidi"/>
          <w:sz w:val="28"/>
          <w:szCs w:val="28"/>
        </w:rPr>
        <w:t xml:space="preserve"> 60,000 </w:t>
      </w:r>
      <w:r w:rsidRPr="0059279D">
        <w:rPr>
          <w:rFonts w:asciiTheme="majorBidi" w:hAnsiTheme="majorBidi" w:cstheme="majorBidi"/>
          <w:sz w:val="28"/>
          <w:szCs w:val="28"/>
          <w:cs/>
        </w:rPr>
        <w:t>หุ้น เป็นจำนวนเงิน</w:t>
      </w:r>
      <w:r w:rsidRPr="0059279D">
        <w:rPr>
          <w:rFonts w:asciiTheme="majorBidi" w:hAnsiTheme="majorBidi" w:cstheme="majorBidi"/>
          <w:sz w:val="28"/>
          <w:szCs w:val="28"/>
        </w:rPr>
        <w:t> 1.5</w:t>
      </w:r>
      <w:r w:rsidRPr="0059279D">
        <w:rPr>
          <w:rFonts w:asciiTheme="majorBidi" w:hAnsiTheme="majorBidi" w:cstheme="majorBidi"/>
          <w:sz w:val="28"/>
          <w:szCs w:val="28"/>
          <w:cs/>
        </w:rPr>
        <w:t xml:space="preserve"> ล้านบาท ทำให้สัดส่วนการลงทุนเพิ่มขึ้นจากร้อยละ</w:t>
      </w:r>
      <w:r w:rsidRPr="0059279D">
        <w:rPr>
          <w:rFonts w:asciiTheme="majorBidi" w:hAnsiTheme="majorBidi" w:cstheme="majorBidi"/>
          <w:sz w:val="28"/>
          <w:szCs w:val="28"/>
        </w:rPr>
        <w:t> 51.00</w:t>
      </w:r>
      <w:r w:rsidRPr="0059279D">
        <w:rPr>
          <w:rFonts w:asciiTheme="majorBidi" w:hAnsiTheme="majorBidi" w:cstheme="majorBidi"/>
          <w:sz w:val="28"/>
          <w:szCs w:val="28"/>
          <w:cs/>
        </w:rPr>
        <w:t xml:space="preserve"> เป็นร้อยละ</w:t>
      </w:r>
      <w:r w:rsidRPr="0059279D">
        <w:rPr>
          <w:rFonts w:asciiTheme="majorBidi" w:hAnsiTheme="majorBidi" w:cstheme="majorBidi"/>
          <w:sz w:val="28"/>
          <w:szCs w:val="28"/>
        </w:rPr>
        <w:t> 51.69</w:t>
      </w:r>
      <w:r w:rsidRPr="0059279D">
        <w:rPr>
          <w:rFonts w:asciiTheme="majorBidi" w:hAnsiTheme="majorBidi" w:cstheme="majorBidi"/>
          <w:sz w:val="28"/>
          <w:szCs w:val="28"/>
          <w:cs/>
        </w:rPr>
        <w:t xml:space="preserve"> โดยที่อำนาจการควบคุมในบริษัทย่อยนั้นไม่เปลี่ยนแปลง</w:t>
      </w:r>
    </w:p>
    <w:p w14:paraId="5E5D5985" w14:textId="77777777" w:rsidR="00F35A21" w:rsidRPr="007501E8" w:rsidRDefault="00F35A21" w:rsidP="00F35A21">
      <w:pPr>
        <w:pStyle w:val="ListParagraph"/>
        <w:rPr>
          <w:rFonts w:asciiTheme="majorBidi" w:hAnsiTheme="majorBidi" w:cstheme="majorBidi"/>
          <w:sz w:val="28"/>
          <w:szCs w:val="28"/>
          <w:cs/>
        </w:rPr>
      </w:pPr>
    </w:p>
    <w:p w14:paraId="683D03DD" w14:textId="658451BD" w:rsidR="00D92E89" w:rsidRDefault="00D92E8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Pr="007501E8">
        <w:rPr>
          <w:rFonts w:asciiTheme="majorBidi" w:hAnsiTheme="majorBidi" w:cstheme="majorBidi"/>
          <w:sz w:val="28"/>
          <w:szCs w:val="28"/>
        </w:rPr>
        <w:t>11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คณะกรรมการบริษัทมีมติอนุมัติให้บริษัท อินโน สเปราท์ โฮลดิ้ง จำกัด ซึ่งเป็นบริษัทย่อย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ทางตรง</w:t>
      </w:r>
      <w:r w:rsidRPr="007501E8">
        <w:rPr>
          <w:rFonts w:asciiTheme="majorBidi" w:hAnsiTheme="majorBidi" w:cstheme="majorBidi"/>
          <w:sz w:val="28"/>
          <w:szCs w:val="28"/>
          <w:cs/>
        </w:rPr>
        <w:t>ของบริษัท จัดตั้ง บริษัท รีเจน อินโนเวชั่น จำกัด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เป็นบริษัทจำกัดที่จดทะเบียนในประเทศไทย ในอัตราร้อยละ </w:t>
      </w:r>
      <w:r w:rsidRPr="007501E8">
        <w:rPr>
          <w:rFonts w:asciiTheme="majorBidi" w:hAnsiTheme="majorBidi" w:cstheme="majorBidi"/>
          <w:sz w:val="28"/>
          <w:szCs w:val="28"/>
        </w:rPr>
        <w:t>99</w:t>
      </w:r>
      <w:r w:rsidRPr="007501E8">
        <w:rPr>
          <w:rFonts w:asciiTheme="majorBidi" w:hAnsiTheme="majorBidi" w:cstheme="majorBidi"/>
          <w:sz w:val="28"/>
          <w:szCs w:val="28"/>
          <w:cs/>
        </w:rPr>
        <w:t>.</w:t>
      </w:r>
      <w:r w:rsidRPr="007501E8">
        <w:rPr>
          <w:rFonts w:asciiTheme="majorBidi" w:hAnsiTheme="majorBidi" w:cstheme="majorBidi"/>
          <w:sz w:val="28"/>
          <w:szCs w:val="28"/>
        </w:rPr>
        <w:t>9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ของทุนจดทะเบียน เป็นจำนวนเงิน</w:t>
      </w:r>
      <w:r w:rsidRPr="007501E8">
        <w:rPr>
          <w:rFonts w:asciiTheme="majorBidi" w:hAnsiTheme="majorBidi" w:cstheme="majorBidi"/>
          <w:sz w:val="28"/>
          <w:szCs w:val="28"/>
        </w:rPr>
        <w:t xml:space="preserve"> 2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 โดยได้จดทะเบียนจัดตั้งจัดตั้ง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กับกระทรวงพาณิชย์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แล้วเมื่อวันที่ </w:t>
      </w:r>
      <w:r w:rsidRPr="007501E8">
        <w:rPr>
          <w:rFonts w:asciiTheme="majorBidi" w:hAnsiTheme="majorBidi" w:cstheme="majorBidi"/>
          <w:sz w:val="28"/>
          <w:szCs w:val="28"/>
        </w:rPr>
        <w:t>28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</w:rPr>
        <w:t xml:space="preserve">2566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ต่อมาในเดือนมิถุนายน </w:t>
      </w:r>
      <w:r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บริษัท รีเจน อินโนเวชั่น จำกัด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ได้จดทะเบียนเพิ่มทุนจาก </w:t>
      </w:r>
      <w:r w:rsidRPr="007501E8">
        <w:rPr>
          <w:rFonts w:asciiTheme="majorBidi" w:hAnsiTheme="majorBidi" w:cstheme="majorBidi"/>
          <w:sz w:val="28"/>
          <w:szCs w:val="28"/>
        </w:rPr>
        <w:t>2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 เป็น</w:t>
      </w:r>
      <w:r w:rsidRPr="007501E8">
        <w:rPr>
          <w:rFonts w:asciiTheme="majorBidi" w:hAnsiTheme="majorBidi" w:cstheme="majorBidi"/>
          <w:sz w:val="28"/>
          <w:szCs w:val="28"/>
        </w:rPr>
        <w:t xml:space="preserve"> 20.4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และในเดือนสิงหาคม </w:t>
      </w:r>
      <w:r w:rsidRPr="007501E8">
        <w:rPr>
          <w:rFonts w:asciiTheme="majorBidi" w:hAnsiTheme="majorBidi" w:cstheme="majorBidi"/>
          <w:sz w:val="28"/>
          <w:szCs w:val="28"/>
        </w:rPr>
        <w:t xml:space="preserve">2566 </w:t>
      </w:r>
      <w:r w:rsidRPr="007501E8">
        <w:rPr>
          <w:rFonts w:asciiTheme="majorBidi" w:hAnsiTheme="majorBidi" w:cstheme="majorBidi"/>
          <w:sz w:val="28"/>
          <w:szCs w:val="28"/>
          <w:cs/>
        </w:rPr>
        <w:t>บริษัท รีเจน อินโนเวชั่น จำกัด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ได้จดทะเบียนเพิ่มทุนจาก </w:t>
      </w:r>
      <w:r w:rsidRPr="007501E8">
        <w:rPr>
          <w:rFonts w:asciiTheme="majorBidi" w:hAnsiTheme="majorBidi" w:cstheme="majorBidi"/>
          <w:sz w:val="28"/>
          <w:szCs w:val="28"/>
        </w:rPr>
        <w:t>20.4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 เป็น</w:t>
      </w:r>
      <w:r w:rsidRPr="007501E8">
        <w:rPr>
          <w:rFonts w:asciiTheme="majorBidi" w:hAnsiTheme="majorBidi" w:cstheme="majorBidi"/>
          <w:sz w:val="28"/>
          <w:szCs w:val="28"/>
        </w:rPr>
        <w:t xml:space="preserve"> 40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โดยสัดส่วนการถือหุ้นเปลี่ยนจากร้อยละ </w:t>
      </w:r>
      <w:r w:rsidRPr="007501E8">
        <w:rPr>
          <w:rFonts w:asciiTheme="majorBidi" w:hAnsiTheme="majorBidi" w:cstheme="majorBidi"/>
          <w:sz w:val="28"/>
          <w:szCs w:val="28"/>
        </w:rPr>
        <w:t xml:space="preserve">99.9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Pr="007501E8">
        <w:rPr>
          <w:rFonts w:asciiTheme="majorBidi" w:hAnsiTheme="majorBidi" w:cstheme="majorBidi"/>
          <w:sz w:val="28"/>
          <w:szCs w:val="28"/>
        </w:rPr>
        <w:t xml:space="preserve">51.0 </w:t>
      </w:r>
      <w:r w:rsidR="001D5789">
        <w:rPr>
          <w:rFonts w:asciiTheme="majorBidi" w:hAnsiTheme="majorBidi" w:cstheme="majorBidi"/>
          <w:sz w:val="28"/>
          <w:szCs w:val="28"/>
        </w:rPr>
        <w:br/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การดำเนินการจดทะเบียนเพิ่มทุนและการชำระค่าหุ้นเพิ่มทุนดังกล่าวได้แล้วเสร็จในเดือนสิงหาคม </w:t>
      </w:r>
      <w:r w:rsidRPr="007501E8">
        <w:rPr>
          <w:rFonts w:asciiTheme="majorBidi" w:hAnsiTheme="majorBidi" w:cstheme="majorBidi"/>
          <w:sz w:val="28"/>
          <w:szCs w:val="28"/>
        </w:rPr>
        <w:t>2566</w:t>
      </w:r>
    </w:p>
    <w:p w14:paraId="14C942EA" w14:textId="77777777" w:rsidR="00821800" w:rsidRPr="00821800" w:rsidRDefault="00821800" w:rsidP="00821800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14:paraId="26BF5269" w14:textId="6ECE15CD" w:rsidR="00821800" w:rsidRPr="00821800" w:rsidRDefault="00821800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E0244E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การประชุมคณะกรรมการบริษัท เมื่อวันที่ </w:t>
      </w:r>
      <w:r w:rsidRPr="00E0244E">
        <w:rPr>
          <w:rFonts w:asciiTheme="majorBidi" w:hAnsiTheme="majorBidi" w:cstheme="majorBidi"/>
          <w:sz w:val="28"/>
          <w:szCs w:val="28"/>
        </w:rPr>
        <w:t>11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E0244E">
        <w:rPr>
          <w:rFonts w:asciiTheme="majorBidi" w:hAnsiTheme="majorBidi" w:cstheme="majorBidi"/>
          <w:sz w:val="28"/>
          <w:szCs w:val="28"/>
        </w:rPr>
        <w:t>2566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คณะกรรมการบริษัทมีมติอนุมัติให้บริษัท </w:t>
      </w:r>
      <w:r w:rsidRPr="00E0244E">
        <w:rPr>
          <w:rFonts w:asciiTheme="majorBidi" w:hAnsiTheme="majorBidi" w:cstheme="majorBidi"/>
          <w:sz w:val="28"/>
          <w:szCs w:val="28"/>
        </w:rPr>
        <w:br/>
      </w:r>
      <w:r w:rsidRPr="00E0244E">
        <w:rPr>
          <w:rFonts w:asciiTheme="majorBidi" w:hAnsiTheme="majorBidi" w:cstheme="majorBidi"/>
          <w:sz w:val="28"/>
          <w:szCs w:val="28"/>
          <w:cs/>
        </w:rPr>
        <w:t>อินโน สเปราท์ โฮลดิ้ง จำกัด ซึ่งเป็นบริษัทย่อย</w:t>
      </w:r>
      <w:r w:rsidRPr="00E0244E">
        <w:rPr>
          <w:rFonts w:asciiTheme="majorBidi" w:hAnsiTheme="majorBidi" w:cstheme="majorBidi" w:hint="cs"/>
          <w:sz w:val="28"/>
          <w:szCs w:val="28"/>
          <w:cs/>
        </w:rPr>
        <w:t>ทางตรง</w:t>
      </w:r>
      <w:r w:rsidRPr="00E0244E">
        <w:rPr>
          <w:rFonts w:asciiTheme="majorBidi" w:hAnsiTheme="majorBidi" w:cstheme="majorBidi"/>
          <w:sz w:val="28"/>
          <w:szCs w:val="28"/>
          <w:cs/>
        </w:rPr>
        <w:t>ของบริษัท จัดตั้ง บริษัท รีเจน เมเนจเม้นท์ เซอร์วิสเซส จำกัด</w:t>
      </w:r>
      <w:r w:rsidRPr="00E0244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E0244E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เป็นบริษัทจำกัดที่จดทะเบียนในประเทศไทย ในอัตราร้อยละ </w:t>
      </w:r>
      <w:r w:rsidRPr="00E0244E">
        <w:rPr>
          <w:rFonts w:asciiTheme="majorBidi" w:hAnsiTheme="majorBidi" w:cstheme="majorBidi"/>
          <w:sz w:val="28"/>
          <w:szCs w:val="28"/>
        </w:rPr>
        <w:t>99</w:t>
      </w:r>
      <w:r w:rsidRPr="00E0244E">
        <w:rPr>
          <w:rFonts w:asciiTheme="majorBidi" w:hAnsiTheme="majorBidi" w:cstheme="majorBidi"/>
          <w:sz w:val="28"/>
          <w:szCs w:val="28"/>
          <w:cs/>
        </w:rPr>
        <w:t>.</w:t>
      </w:r>
      <w:r w:rsidRPr="00E0244E">
        <w:rPr>
          <w:rFonts w:asciiTheme="majorBidi" w:hAnsiTheme="majorBidi" w:cstheme="majorBidi"/>
          <w:sz w:val="28"/>
          <w:szCs w:val="28"/>
        </w:rPr>
        <w:t>9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 ของทุนจดทะเบียน เป็นจำนวนเงิน</w:t>
      </w:r>
      <w:r w:rsidRPr="00E0244E">
        <w:rPr>
          <w:rFonts w:asciiTheme="majorBidi" w:hAnsiTheme="majorBidi" w:cstheme="majorBidi"/>
          <w:sz w:val="28"/>
          <w:szCs w:val="28"/>
        </w:rPr>
        <w:t xml:space="preserve"> 2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 ล้านบาท โดยได้จดทะเบียนจัดตั้งจัดตั้ง</w:t>
      </w:r>
      <w:r w:rsidRPr="00E0244E">
        <w:rPr>
          <w:rFonts w:asciiTheme="majorBidi" w:hAnsiTheme="majorBidi" w:cstheme="majorBidi" w:hint="cs"/>
          <w:sz w:val="28"/>
          <w:szCs w:val="28"/>
          <w:cs/>
        </w:rPr>
        <w:t>กับกระทรวงพาณิชย์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แล้วเมื่อวันที่ </w:t>
      </w:r>
      <w:r w:rsidRPr="00E0244E">
        <w:rPr>
          <w:rFonts w:asciiTheme="majorBidi" w:hAnsiTheme="majorBidi" w:cstheme="majorBidi"/>
          <w:sz w:val="28"/>
          <w:szCs w:val="28"/>
        </w:rPr>
        <w:t>28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244E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244E">
        <w:rPr>
          <w:rFonts w:asciiTheme="majorBidi" w:hAnsiTheme="majorBidi" w:cstheme="majorBidi"/>
          <w:sz w:val="28"/>
          <w:szCs w:val="28"/>
        </w:rPr>
        <w:t xml:space="preserve">2566 </w:t>
      </w:r>
      <w:r w:rsidRPr="00E0244E">
        <w:rPr>
          <w:rFonts w:asciiTheme="majorBidi" w:hAnsiTheme="majorBidi" w:cstheme="majorBidi" w:hint="cs"/>
          <w:sz w:val="28"/>
          <w:szCs w:val="28"/>
          <w:cs/>
        </w:rPr>
        <w:t xml:space="preserve">ต่อมาในเดือนมิถุนายน </w:t>
      </w:r>
      <w:r w:rsidRPr="00E0244E">
        <w:rPr>
          <w:rFonts w:asciiTheme="majorBidi" w:hAnsiTheme="majorBidi" w:cstheme="majorBidi"/>
          <w:sz w:val="28"/>
          <w:szCs w:val="28"/>
        </w:rPr>
        <w:t>2566</w:t>
      </w:r>
      <w:r w:rsidRPr="00E024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E0244E">
        <w:rPr>
          <w:rFonts w:asciiTheme="majorBidi" w:hAnsiTheme="majorBidi" w:cstheme="majorBidi"/>
          <w:sz w:val="28"/>
          <w:szCs w:val="28"/>
          <w:cs/>
        </w:rPr>
        <w:t>บริษัท รีเจน เมเนจเม้นท์ เซอร์วิสเซส จำกัด</w:t>
      </w:r>
      <w:r w:rsidRPr="00E024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ได้จดทะเบียนเพิ่มทุนจาก </w:t>
      </w:r>
      <w:r w:rsidRPr="00E0244E">
        <w:rPr>
          <w:rFonts w:asciiTheme="majorBidi" w:hAnsiTheme="majorBidi" w:cstheme="majorBidi"/>
          <w:sz w:val="28"/>
          <w:szCs w:val="28"/>
        </w:rPr>
        <w:t>2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 ล้านบาท เป็น</w:t>
      </w:r>
      <w:r w:rsidRPr="00E0244E">
        <w:rPr>
          <w:rFonts w:asciiTheme="majorBidi" w:hAnsiTheme="majorBidi" w:cstheme="majorBidi"/>
          <w:sz w:val="28"/>
          <w:szCs w:val="28"/>
        </w:rPr>
        <w:t xml:space="preserve"> 5.1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E0244E">
        <w:rPr>
          <w:rFonts w:asciiTheme="majorBidi" w:hAnsiTheme="majorBidi" w:cstheme="majorBidi" w:hint="cs"/>
          <w:sz w:val="28"/>
          <w:szCs w:val="28"/>
          <w:cs/>
        </w:rPr>
        <w:t xml:space="preserve"> และในเดือนสิงหาคม </w:t>
      </w:r>
      <w:r w:rsidRPr="00E0244E">
        <w:rPr>
          <w:rFonts w:asciiTheme="majorBidi" w:hAnsiTheme="majorBidi" w:cstheme="majorBidi"/>
          <w:sz w:val="28"/>
          <w:szCs w:val="28"/>
        </w:rPr>
        <w:t xml:space="preserve">2566 </w:t>
      </w:r>
      <w:r w:rsidRPr="00E0244E">
        <w:rPr>
          <w:rFonts w:asciiTheme="majorBidi" w:hAnsiTheme="majorBidi" w:cstheme="majorBidi"/>
          <w:sz w:val="28"/>
          <w:szCs w:val="28"/>
          <w:cs/>
        </w:rPr>
        <w:t>บริษัท รีเจน เมเนจเม้นท์ เซอร์วิสเซส จำกัด</w:t>
      </w:r>
      <w:r w:rsidRPr="00E024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ได้จดทะเบียนเพิ่มทุนจาก </w:t>
      </w:r>
      <w:r w:rsidRPr="00E0244E">
        <w:rPr>
          <w:rFonts w:asciiTheme="majorBidi" w:hAnsiTheme="majorBidi" w:cstheme="majorBidi"/>
          <w:sz w:val="28"/>
          <w:szCs w:val="28"/>
        </w:rPr>
        <w:t>5.1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 ล้านบาท เป็น</w:t>
      </w:r>
      <w:r w:rsidRPr="00E0244E">
        <w:rPr>
          <w:rFonts w:asciiTheme="majorBidi" w:hAnsiTheme="majorBidi" w:cstheme="majorBidi"/>
          <w:sz w:val="28"/>
          <w:szCs w:val="28"/>
        </w:rPr>
        <w:t xml:space="preserve"> 10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E0244E">
        <w:rPr>
          <w:rFonts w:asciiTheme="majorBidi" w:hAnsiTheme="majorBidi" w:cstheme="majorBidi"/>
          <w:sz w:val="28"/>
          <w:szCs w:val="28"/>
        </w:rPr>
        <w:t xml:space="preserve"> 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โดยสัดส่วนการถือหุ้นเปลี่ยนจากร้อยละ </w:t>
      </w:r>
      <w:r w:rsidRPr="00E0244E">
        <w:rPr>
          <w:rFonts w:asciiTheme="majorBidi" w:hAnsiTheme="majorBidi" w:cstheme="majorBidi"/>
          <w:sz w:val="28"/>
          <w:szCs w:val="28"/>
        </w:rPr>
        <w:t xml:space="preserve">99.9 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Pr="00E0244E">
        <w:rPr>
          <w:rFonts w:asciiTheme="majorBidi" w:hAnsiTheme="majorBidi" w:cstheme="majorBidi"/>
          <w:sz w:val="28"/>
          <w:szCs w:val="28"/>
        </w:rPr>
        <w:t xml:space="preserve">51.0 </w:t>
      </w:r>
      <w:r w:rsidRPr="00E0244E">
        <w:rPr>
          <w:rFonts w:asciiTheme="majorBidi" w:hAnsiTheme="majorBidi" w:cstheme="majorBidi"/>
          <w:sz w:val="28"/>
          <w:szCs w:val="28"/>
          <w:cs/>
        </w:rPr>
        <w:t xml:space="preserve">การดำเนินการจดทะเบียนเพิ่มทุนและการชำระค่าหุ้นเพิ่มทุนดังกล่าวได้แล้วเสร็จในเดือนสิงหาคม </w:t>
      </w:r>
      <w:r w:rsidRPr="00E0244E">
        <w:rPr>
          <w:rFonts w:asciiTheme="majorBidi" w:hAnsiTheme="majorBidi" w:cstheme="majorBidi"/>
          <w:sz w:val="28"/>
          <w:szCs w:val="28"/>
        </w:rPr>
        <w:t>2566</w:t>
      </w:r>
    </w:p>
    <w:p w14:paraId="52133BD9" w14:textId="77777777" w:rsidR="00EC7386" w:rsidRDefault="00EC7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FAD35FB" w14:textId="534D2863" w:rsidR="00D92E89" w:rsidRDefault="00D92E8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 w:hint="cs"/>
          <w:sz w:val="28"/>
          <w:szCs w:val="28"/>
          <w:cs/>
        </w:rPr>
        <w:lastRenderedPageBreak/>
        <w:t>ใน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การประชุมคณะกรรมการบริษัท เมื่อวันที่ </w:t>
      </w:r>
      <w:r w:rsidRPr="007501E8">
        <w:rPr>
          <w:rFonts w:asciiTheme="majorBidi" w:hAnsiTheme="majorBidi" w:cstheme="majorBidi"/>
          <w:sz w:val="28"/>
          <w:szCs w:val="28"/>
        </w:rPr>
        <w:t>11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คณะกรรมการบริษัทมีมติอนุมัติให้บริษัท </w:t>
      </w:r>
      <w:r w:rsidRPr="007501E8">
        <w:rPr>
          <w:rFonts w:asciiTheme="majorBidi" w:hAnsiTheme="majorBidi" w:cstheme="majorBidi"/>
          <w:sz w:val="28"/>
          <w:szCs w:val="28"/>
        </w:rPr>
        <w:br/>
      </w:r>
      <w:r w:rsidRPr="007501E8">
        <w:rPr>
          <w:rFonts w:asciiTheme="majorBidi" w:hAnsiTheme="majorBidi" w:cstheme="majorBidi"/>
          <w:sz w:val="28"/>
          <w:szCs w:val="28"/>
          <w:cs/>
        </w:rPr>
        <w:t>อินโน สเปราท์ โฮลดิ้ง จำกัด ซึ่งเป็นบริษัทย่อย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ทางตรง</w:t>
      </w:r>
      <w:r w:rsidRPr="007501E8">
        <w:rPr>
          <w:rFonts w:asciiTheme="majorBidi" w:hAnsiTheme="majorBidi" w:cstheme="majorBidi"/>
          <w:sz w:val="28"/>
          <w:szCs w:val="28"/>
          <w:cs/>
        </w:rPr>
        <w:t>ของบริษัท จัดตั้ง บริษัท รีเจน พร็อพเพอร์ตี้ จำกัด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br/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เป็นบริษัทจำกัดที่จดทะเบียนในประเทศไทย ในอัตราร้อยละ </w:t>
      </w:r>
      <w:r w:rsidRPr="007501E8">
        <w:rPr>
          <w:rFonts w:asciiTheme="majorBidi" w:hAnsiTheme="majorBidi" w:cstheme="majorBidi"/>
          <w:sz w:val="28"/>
          <w:szCs w:val="28"/>
        </w:rPr>
        <w:t>99</w:t>
      </w:r>
      <w:r w:rsidRPr="007501E8">
        <w:rPr>
          <w:rFonts w:asciiTheme="majorBidi" w:hAnsiTheme="majorBidi" w:cstheme="majorBidi"/>
          <w:sz w:val="28"/>
          <w:szCs w:val="28"/>
          <w:cs/>
        </w:rPr>
        <w:t>.</w:t>
      </w:r>
      <w:r w:rsidRPr="007501E8">
        <w:rPr>
          <w:rFonts w:asciiTheme="majorBidi" w:hAnsiTheme="majorBidi" w:cstheme="majorBidi"/>
          <w:sz w:val="28"/>
          <w:szCs w:val="28"/>
        </w:rPr>
        <w:t>9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ของทุนจดทะเบียน เป็นจำนวนเงิน</w:t>
      </w:r>
      <w:r w:rsidRPr="007501E8">
        <w:rPr>
          <w:rFonts w:asciiTheme="majorBidi" w:hAnsiTheme="majorBidi" w:cstheme="majorBidi"/>
          <w:sz w:val="28"/>
          <w:szCs w:val="28"/>
        </w:rPr>
        <w:t xml:space="preserve"> 2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 โดยได้จดทะเบียนจัดตั้งจัดตั้ง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กับกระทรวงพาณิชย์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แล้วเมื่อวันที่ </w:t>
      </w:r>
      <w:r w:rsidRPr="007501E8">
        <w:rPr>
          <w:rFonts w:asciiTheme="majorBidi" w:hAnsiTheme="majorBidi" w:cstheme="majorBidi"/>
          <w:sz w:val="28"/>
          <w:szCs w:val="28"/>
        </w:rPr>
        <w:t>28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</w:rPr>
        <w:t xml:space="preserve">2566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ต่อมาในเดือนมิถุนายน </w:t>
      </w:r>
      <w:r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7501E8">
        <w:rPr>
          <w:rFonts w:asciiTheme="majorBidi" w:hAnsiTheme="majorBidi" w:cstheme="majorBidi"/>
          <w:sz w:val="28"/>
          <w:szCs w:val="28"/>
          <w:cs/>
        </w:rPr>
        <w:t>รีเจน พร็อพเพอร์ตี้ จำกัด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ได้จดทะเบียนเพิ่มทุนจาก </w:t>
      </w:r>
      <w:r w:rsidRPr="007501E8">
        <w:rPr>
          <w:rFonts w:asciiTheme="majorBidi" w:hAnsiTheme="majorBidi" w:cstheme="majorBidi"/>
          <w:sz w:val="28"/>
          <w:szCs w:val="28"/>
        </w:rPr>
        <w:t>2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 เป็น</w:t>
      </w:r>
      <w:r w:rsidRPr="007501E8">
        <w:rPr>
          <w:rFonts w:asciiTheme="majorBidi" w:hAnsiTheme="majorBidi" w:cstheme="majorBidi"/>
          <w:sz w:val="28"/>
          <w:szCs w:val="28"/>
        </w:rPr>
        <w:t xml:space="preserve"> 300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และให้เรียกชำระค่าหุ้นในอัตรา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Pr="007501E8">
        <w:rPr>
          <w:rFonts w:asciiTheme="majorBidi" w:hAnsiTheme="majorBidi" w:cstheme="majorBidi"/>
          <w:sz w:val="28"/>
          <w:szCs w:val="28"/>
        </w:rPr>
        <w:t>25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คิดเป็นจำนวนเงิน</w:t>
      </w:r>
      <w:r w:rsidRPr="007501E8">
        <w:rPr>
          <w:rFonts w:asciiTheme="majorBidi" w:hAnsiTheme="majorBidi" w:cstheme="majorBidi"/>
          <w:sz w:val="28"/>
          <w:szCs w:val="28"/>
        </w:rPr>
        <w:t xml:space="preserve"> 7</w:t>
      </w:r>
      <w:r w:rsidR="001D5789">
        <w:rPr>
          <w:rFonts w:asciiTheme="majorBidi" w:hAnsiTheme="majorBidi" w:cstheme="majorBidi"/>
          <w:sz w:val="28"/>
          <w:szCs w:val="28"/>
        </w:rPr>
        <w:t>4</w:t>
      </w:r>
      <w:r w:rsidRPr="007501E8">
        <w:rPr>
          <w:rFonts w:asciiTheme="majorBidi" w:hAnsiTheme="majorBidi" w:cstheme="majorBidi"/>
          <w:sz w:val="28"/>
          <w:szCs w:val="28"/>
        </w:rPr>
        <w:t xml:space="preserve">.5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7501E8">
        <w:rPr>
          <w:rFonts w:asciiTheme="majorBidi" w:hAnsiTheme="majorBidi" w:cstheme="majorBidi"/>
          <w:sz w:val="28"/>
          <w:szCs w:val="28"/>
          <w:cs/>
        </w:rPr>
        <w:t>การดำเนินการจดทะเบียนเพิ่มทุนและการชำระค่าหุ้นเพิ่มทุนดังกล่าวแล้วเสร็จในเดือน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7501E8">
        <w:rPr>
          <w:rFonts w:asciiTheme="majorBidi" w:hAnsiTheme="majorBidi" w:cstheme="majorBidi"/>
          <w:sz w:val="28"/>
          <w:szCs w:val="28"/>
        </w:rPr>
        <w:t>2566</w:t>
      </w:r>
    </w:p>
    <w:p w14:paraId="3AFB165B" w14:textId="77777777" w:rsidR="00AF5618" w:rsidRPr="007501E8" w:rsidRDefault="00AF5618" w:rsidP="00EC7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A08E1B1" w14:textId="4D092D93" w:rsidR="00AF5618" w:rsidRDefault="00820D3D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7501E8">
        <w:rPr>
          <w:rFonts w:asciiTheme="majorBidi" w:hAnsiTheme="majorBidi" w:cstheme="majorBidi"/>
          <w:sz w:val="28"/>
          <w:szCs w:val="28"/>
          <w:cs/>
        </w:rPr>
        <w:t>การประชุมคณะกรรมการบริษัท เมื่อวันที่</w:t>
      </w:r>
      <w:r w:rsidRPr="007501E8">
        <w:rPr>
          <w:rFonts w:asciiTheme="majorBidi" w:hAnsiTheme="majorBidi" w:cstheme="majorBidi"/>
          <w:sz w:val="28"/>
          <w:szCs w:val="28"/>
        </w:rPr>
        <w:t xml:space="preserve"> 14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คณะกรรมการบริษัทมีมติอนุมัติให้จัดตั้ง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="00821800">
        <w:rPr>
          <w:rFonts w:asciiTheme="majorBidi" w:hAnsiTheme="majorBidi" w:cstheme="majorBidi"/>
          <w:sz w:val="28"/>
          <w:szCs w:val="28"/>
        </w:rPr>
        <w:br/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อินโน โฮม คอนสตรัคชั่น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จำกัด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ซึ่งเป็นบริษัทจำกัดที่จดทะเบียนในประเทศไทย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ถือหุ้นโดยควอตซ์ </w:t>
      </w:r>
      <w:r w:rsidRPr="007501E8">
        <w:rPr>
          <w:rFonts w:asciiTheme="majorBidi" w:hAnsiTheme="majorBidi" w:cstheme="majorBidi"/>
          <w:sz w:val="28"/>
          <w:szCs w:val="28"/>
        </w:rPr>
        <w:t xml:space="preserve">3 </w:t>
      </w:r>
      <w:r w:rsidRPr="007501E8">
        <w:rPr>
          <w:rFonts w:asciiTheme="majorBidi" w:hAnsiTheme="majorBidi" w:cstheme="majorBidi"/>
          <w:sz w:val="28"/>
          <w:szCs w:val="28"/>
          <w:cs/>
        </w:rPr>
        <w:t>และ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ควอตซ์ </w:t>
      </w:r>
      <w:r w:rsidRPr="007501E8">
        <w:rPr>
          <w:rFonts w:asciiTheme="majorBidi" w:hAnsiTheme="majorBidi" w:cstheme="majorBidi"/>
          <w:sz w:val="28"/>
          <w:szCs w:val="28"/>
        </w:rPr>
        <w:t xml:space="preserve">4 </w:t>
      </w:r>
      <w:r w:rsidR="00821800">
        <w:rPr>
          <w:rFonts w:asciiTheme="majorBidi" w:hAnsiTheme="majorBidi" w:cstheme="majorBidi"/>
          <w:sz w:val="28"/>
          <w:szCs w:val="28"/>
        </w:rPr>
        <w:br/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ในอัตราร้อยละ </w:t>
      </w:r>
      <w:r w:rsidRPr="007501E8">
        <w:rPr>
          <w:rFonts w:asciiTheme="majorBidi" w:hAnsiTheme="majorBidi" w:cstheme="majorBidi"/>
          <w:sz w:val="28"/>
          <w:szCs w:val="28"/>
        </w:rPr>
        <w:t xml:space="preserve">50.5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7501E8">
        <w:rPr>
          <w:rFonts w:asciiTheme="majorBidi" w:hAnsiTheme="majorBidi" w:cstheme="majorBidi"/>
          <w:sz w:val="28"/>
          <w:szCs w:val="28"/>
        </w:rPr>
        <w:t>49.5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ของทุนจดทะเบีย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นตามลำดับ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เป็นจำนวนเงิน </w:t>
      </w:r>
      <w:r w:rsidRPr="007501E8">
        <w:rPr>
          <w:rFonts w:asciiTheme="majorBidi" w:hAnsiTheme="majorBidi" w:cstheme="majorBidi"/>
          <w:sz w:val="28"/>
          <w:szCs w:val="28"/>
        </w:rPr>
        <w:t>2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ล้านบาท </w:t>
      </w:r>
      <w:r w:rsidRPr="007501E8">
        <w:rPr>
          <w:rFonts w:asciiTheme="majorBidi" w:hAnsiTheme="majorBidi" w:cstheme="majorBidi"/>
          <w:sz w:val="28"/>
          <w:szCs w:val="28"/>
          <w:cs/>
        </w:rPr>
        <w:t>โดยได้จดทะเบียนจัดตั้งจัดตั้ง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กับกระทรวงพาณิชย์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แล้วเมื่อวันที่ </w:t>
      </w:r>
      <w:r w:rsidRPr="007501E8">
        <w:rPr>
          <w:rFonts w:asciiTheme="majorBidi" w:hAnsiTheme="majorBidi" w:cstheme="majorBidi"/>
          <w:sz w:val="28"/>
          <w:szCs w:val="28"/>
        </w:rPr>
        <w:t>29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</w:rPr>
        <w:t xml:space="preserve">2566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ต่อมา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ในการประชุมคณะกรรมการบริษัทของบริษัท </w:t>
      </w:r>
      <w:r w:rsidR="00821800">
        <w:rPr>
          <w:rFonts w:asciiTheme="majorBidi" w:hAnsiTheme="majorBidi" w:cstheme="majorBidi"/>
          <w:sz w:val="28"/>
          <w:szCs w:val="28"/>
        </w:rPr>
        <w:br/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อินโน โฮม คอนสตรัคชั่น จำกัด เมื่อวันที่ </w:t>
      </w:r>
      <w:r w:rsidRPr="007501E8">
        <w:rPr>
          <w:rFonts w:asciiTheme="majorBidi" w:hAnsiTheme="majorBidi" w:cstheme="majorBidi"/>
          <w:sz w:val="28"/>
          <w:szCs w:val="28"/>
        </w:rPr>
        <w:t>11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คณะกรรมการมีมติอนุมัติให้บริษัท อินโน โฮม </w:t>
      </w:r>
      <w:r w:rsidR="00821800">
        <w:rPr>
          <w:rFonts w:asciiTheme="majorBidi" w:hAnsiTheme="majorBidi" w:cstheme="majorBidi"/>
          <w:sz w:val="28"/>
          <w:szCs w:val="28"/>
        </w:rPr>
        <w:br/>
      </w:r>
      <w:r w:rsidRPr="007501E8">
        <w:rPr>
          <w:rFonts w:asciiTheme="majorBidi" w:hAnsiTheme="majorBidi" w:cstheme="majorBidi"/>
          <w:sz w:val="28"/>
          <w:szCs w:val="28"/>
          <w:cs/>
        </w:rPr>
        <w:t>คอนสตรัคชั่น จำกัด</w:t>
      </w:r>
      <w:r w:rsidR="001D5789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จดทะเบียนเพิ่มทุนจาก </w:t>
      </w:r>
      <w:r w:rsidRPr="007501E8">
        <w:rPr>
          <w:rFonts w:asciiTheme="majorBidi" w:hAnsiTheme="majorBidi" w:cstheme="majorBidi"/>
          <w:sz w:val="28"/>
          <w:szCs w:val="28"/>
        </w:rPr>
        <w:t>2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</w:rPr>
        <w:t>100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โดยสัดส่วนการถือหุ้น</w:t>
      </w:r>
      <w:r w:rsidR="00B62F1A">
        <w:rPr>
          <w:rFonts w:asciiTheme="majorBidi" w:hAnsiTheme="majorBidi" w:cstheme="majorBidi" w:hint="cs"/>
          <w:sz w:val="28"/>
          <w:szCs w:val="28"/>
          <w:cs/>
        </w:rPr>
        <w:t xml:space="preserve">ของควอตซ์ </w:t>
      </w:r>
      <w:r w:rsidR="00B62F1A">
        <w:rPr>
          <w:rFonts w:asciiTheme="majorBidi" w:hAnsiTheme="majorBidi" w:cstheme="majorBidi"/>
          <w:sz w:val="28"/>
          <w:szCs w:val="28"/>
        </w:rPr>
        <w:t xml:space="preserve">3 </w:t>
      </w:r>
      <w:r w:rsidR="00B62F1A">
        <w:rPr>
          <w:rFonts w:asciiTheme="majorBidi" w:hAnsiTheme="majorBidi" w:cstheme="majorBidi" w:hint="cs"/>
          <w:sz w:val="28"/>
          <w:szCs w:val="28"/>
          <w:cs/>
        </w:rPr>
        <w:t xml:space="preserve">และควอตซ์ </w:t>
      </w:r>
      <w:r w:rsidR="00B62F1A">
        <w:rPr>
          <w:rFonts w:asciiTheme="majorBidi" w:hAnsiTheme="majorBidi" w:cstheme="majorBidi"/>
          <w:sz w:val="28"/>
          <w:szCs w:val="28"/>
        </w:rPr>
        <w:t xml:space="preserve">4 </w:t>
      </w:r>
      <w:r w:rsidRPr="007501E8">
        <w:rPr>
          <w:rFonts w:asciiTheme="majorBidi" w:hAnsiTheme="majorBidi" w:cstheme="majorBidi"/>
          <w:sz w:val="28"/>
          <w:szCs w:val="28"/>
          <w:cs/>
        </w:rPr>
        <w:t>เปลี่ยนจากร้อยละ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</w:rPr>
        <w:t>50.5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และ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</w:rPr>
        <w:t xml:space="preserve">49.5 </w:t>
      </w:r>
      <w:r w:rsidRPr="007501E8">
        <w:rPr>
          <w:rFonts w:asciiTheme="majorBidi" w:hAnsiTheme="majorBidi" w:cstheme="majorBidi"/>
          <w:sz w:val="28"/>
          <w:szCs w:val="28"/>
          <w:cs/>
        </w:rPr>
        <w:t>เป็นร้อยละ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</w:rPr>
        <w:t>51.0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และ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</w:rPr>
        <w:t>49.0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การดำเนินการจดทะเบียนเพิ่มทุนและการชำระค่าหุ้นเพิ่มทุนดังกล่าวได้แล้วเสร็จในเดือนตุลาคม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</w:rPr>
        <w:t>2566</w:t>
      </w:r>
    </w:p>
    <w:p w14:paraId="77B803A9" w14:textId="77777777" w:rsidR="00EC7386" w:rsidRPr="00EC7386" w:rsidRDefault="00EC7386" w:rsidP="00EC7386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14:paraId="329D8FFC" w14:textId="2F548B40" w:rsidR="00E70119" w:rsidRPr="007501E8" w:rsidRDefault="00E7011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Pr="007501E8">
        <w:rPr>
          <w:rFonts w:asciiTheme="majorBidi" w:hAnsiTheme="majorBidi" w:cstheme="majorBidi"/>
          <w:sz w:val="28"/>
          <w:szCs w:val="28"/>
        </w:rPr>
        <w:t xml:space="preserve">11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คณะกรรมการบริษัทมีมติอนุมัติให้บริษัท </w:t>
      </w:r>
      <w:r w:rsidRPr="007501E8">
        <w:rPr>
          <w:rFonts w:asciiTheme="majorBidi" w:hAnsiTheme="majorBidi" w:cstheme="majorBidi"/>
          <w:sz w:val="28"/>
          <w:szCs w:val="28"/>
          <w:cs/>
        </w:rPr>
        <w:br/>
        <w:t>ซินเนอร์จี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โกรท จํากัด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ซึ่งเป็นบริษัทย่อย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ทางตรง</w:t>
      </w:r>
      <w:r w:rsidRPr="007501E8">
        <w:rPr>
          <w:rFonts w:asciiTheme="majorBidi" w:hAnsiTheme="majorBidi" w:cstheme="majorBidi"/>
          <w:sz w:val="28"/>
          <w:szCs w:val="28"/>
          <w:cs/>
        </w:rPr>
        <w:t>ของบริษัท จัดตั้ง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บริษัท แซดเดคอร์ จํากัด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ซึ่ง</w:t>
      </w:r>
      <w:r w:rsidRPr="007501E8">
        <w:rPr>
          <w:rFonts w:asciiTheme="majorBidi" w:hAnsiTheme="majorBidi" w:cstheme="majorBidi"/>
          <w:sz w:val="28"/>
          <w:szCs w:val="28"/>
          <w:cs/>
        </w:rPr>
        <w:t>เป็นบริษัทจำกัด</w:t>
      </w:r>
      <w:r w:rsidR="00821800">
        <w:rPr>
          <w:rFonts w:asciiTheme="majorBidi" w:hAnsiTheme="majorBidi" w:cstheme="majorBidi"/>
          <w:sz w:val="28"/>
          <w:szCs w:val="28"/>
        </w:rPr>
        <w:br/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ที่จดทะเบียนในประเทศไทย ในอัตราร้อยละ </w:t>
      </w:r>
      <w:r w:rsidRPr="007501E8">
        <w:rPr>
          <w:rFonts w:asciiTheme="majorBidi" w:hAnsiTheme="majorBidi" w:cstheme="majorBidi"/>
          <w:sz w:val="28"/>
          <w:szCs w:val="28"/>
        </w:rPr>
        <w:t>99</w:t>
      </w:r>
      <w:r w:rsidRPr="007501E8">
        <w:rPr>
          <w:rFonts w:asciiTheme="majorBidi" w:hAnsiTheme="majorBidi" w:cstheme="majorBidi"/>
          <w:sz w:val="28"/>
          <w:szCs w:val="28"/>
          <w:cs/>
        </w:rPr>
        <w:t>.</w:t>
      </w:r>
      <w:r w:rsidRPr="007501E8">
        <w:rPr>
          <w:rFonts w:asciiTheme="majorBidi" w:hAnsiTheme="majorBidi" w:cstheme="majorBidi"/>
          <w:sz w:val="28"/>
          <w:szCs w:val="28"/>
        </w:rPr>
        <w:t>9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ของทุนจดทะเบียน เป็นจำนวนเงิน</w:t>
      </w:r>
      <w:r w:rsidRPr="007501E8">
        <w:rPr>
          <w:rFonts w:asciiTheme="majorBidi" w:hAnsiTheme="majorBidi" w:cstheme="majorBidi"/>
          <w:sz w:val="28"/>
          <w:szCs w:val="28"/>
        </w:rPr>
        <w:t xml:space="preserve"> 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 โดยได้จดทะเบียนจัดตั้ง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กับกระทรวงพาณิชย์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แล้วเมื่อวันที่ </w:t>
      </w:r>
      <w:r w:rsidRPr="007501E8">
        <w:rPr>
          <w:rFonts w:asciiTheme="majorBidi" w:hAnsiTheme="majorBidi" w:cstheme="majorBidi"/>
          <w:sz w:val="28"/>
          <w:szCs w:val="28"/>
        </w:rPr>
        <w:t xml:space="preserve">1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</w:rPr>
        <w:t xml:space="preserve">2566 </w:t>
      </w:r>
    </w:p>
    <w:p w14:paraId="5B1565C5" w14:textId="77777777" w:rsidR="00C70445" w:rsidRPr="007501E8" w:rsidRDefault="00C70445" w:rsidP="00C70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0B73E28" w14:textId="5393FA0C" w:rsidR="00E70119" w:rsidRPr="007501E8" w:rsidRDefault="00E7011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ในการประชุมคณะกรรมการบริษัทของบริษัท </w:t>
      </w:r>
      <w:r w:rsidRPr="007501E8">
        <w:rPr>
          <w:rFonts w:asciiTheme="majorBidi" w:hAnsiTheme="majorBidi" w:cstheme="majorBidi"/>
          <w:sz w:val="28"/>
          <w:szCs w:val="28"/>
          <w:cs/>
        </w:rPr>
        <w:t>คอนทัวส์เอ็กซเพรส (ประเทศไทย)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จำ</w:t>
      </w:r>
      <w:r w:rsidRPr="007501E8">
        <w:rPr>
          <w:rFonts w:asciiTheme="majorBidi" w:hAnsiTheme="majorBidi" w:cstheme="majorBidi"/>
          <w:sz w:val="28"/>
          <w:szCs w:val="28"/>
          <w:cs/>
        </w:rPr>
        <w:t>กัด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ซึ่งเป็นบริษัทย่อยทางอ้อมของบริษัท เมื่อวันที่</w:t>
      </w:r>
      <w:r w:rsidRPr="007501E8">
        <w:rPr>
          <w:rFonts w:asciiTheme="majorBidi" w:hAnsiTheme="majorBidi" w:cstheme="majorBidi"/>
          <w:sz w:val="28"/>
          <w:szCs w:val="28"/>
        </w:rPr>
        <w:t xml:space="preserve"> 28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Pr="007501E8">
        <w:rPr>
          <w:rFonts w:asciiTheme="majorBidi" w:hAnsiTheme="majorBidi" w:cstheme="majorBidi"/>
          <w:sz w:val="28"/>
          <w:szCs w:val="28"/>
        </w:rPr>
        <w:t xml:space="preserve">2566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คณะกรรมการมีมติอนุมัติให้เลิกบริษัท </w:t>
      </w:r>
      <w:r w:rsidRPr="007501E8">
        <w:rPr>
          <w:rFonts w:asciiTheme="majorBidi" w:hAnsiTheme="majorBidi" w:cstheme="majorBidi"/>
          <w:sz w:val="28"/>
          <w:szCs w:val="28"/>
          <w:cs/>
        </w:rPr>
        <w:t>คอนทัวส์เอ็กซเพรส (ประเทศไทย)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จำ</w:t>
      </w:r>
      <w:r w:rsidRPr="007501E8">
        <w:rPr>
          <w:rFonts w:asciiTheme="majorBidi" w:hAnsiTheme="majorBidi" w:cstheme="majorBidi"/>
          <w:sz w:val="28"/>
          <w:szCs w:val="28"/>
          <w:cs/>
        </w:rPr>
        <w:t>กัด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21800">
        <w:rPr>
          <w:rFonts w:asciiTheme="majorBidi" w:hAnsiTheme="majorBidi" w:cstheme="majorBidi"/>
          <w:sz w:val="28"/>
          <w:szCs w:val="28"/>
        </w:rPr>
        <w:br/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โดยบริษัทดังกล่าวได้จดทะเบียนเลิกบริษัทต่อกระทรวงพาณิชย์แล้วเมื่อวันที่ </w:t>
      </w:r>
      <w:r w:rsidRPr="007501E8">
        <w:rPr>
          <w:rFonts w:asciiTheme="majorBidi" w:hAnsiTheme="majorBidi" w:cstheme="majorBidi"/>
          <w:sz w:val="28"/>
          <w:szCs w:val="28"/>
        </w:rPr>
        <w:t xml:space="preserve">19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7501E8">
        <w:rPr>
          <w:rFonts w:asciiTheme="majorBidi" w:hAnsiTheme="majorBidi" w:cstheme="majorBidi"/>
          <w:sz w:val="28"/>
          <w:szCs w:val="28"/>
        </w:rPr>
        <w:t xml:space="preserve">2566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และอยู่ระหว่างการดำเนินการชำระบัญชี</w:t>
      </w:r>
    </w:p>
    <w:p w14:paraId="07730813" w14:textId="77777777" w:rsidR="00C70445" w:rsidRPr="007501E8" w:rsidRDefault="00C70445" w:rsidP="00F35A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C9CDB27" w14:textId="65CA09A1" w:rsidR="00E70119" w:rsidRDefault="00E7011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7501E8">
        <w:rPr>
          <w:rFonts w:asciiTheme="majorBidi" w:hAnsiTheme="majorBidi" w:cstheme="majorBidi"/>
          <w:sz w:val="28"/>
          <w:szCs w:val="28"/>
        </w:rPr>
        <w:t xml:space="preserve">1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7501E8">
        <w:rPr>
          <w:rFonts w:asciiTheme="majorBidi" w:hAnsiTheme="majorBidi" w:cstheme="majorBidi"/>
          <w:sz w:val="28"/>
          <w:szCs w:val="28"/>
        </w:rPr>
        <w:t xml:space="preserve">2566 </w:t>
      </w:r>
      <w:r w:rsidRPr="007501E8">
        <w:rPr>
          <w:rFonts w:asciiTheme="majorBidi" w:hAnsiTheme="majorBidi" w:cstheme="majorBidi"/>
          <w:sz w:val="28"/>
          <w:szCs w:val="28"/>
          <w:cs/>
        </w:rPr>
        <w:t>บริษัท แลปพลัส วัน จ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7501E8">
        <w:rPr>
          <w:rFonts w:asciiTheme="majorBidi" w:hAnsiTheme="majorBidi" w:cstheme="majorBidi"/>
          <w:sz w:val="28"/>
          <w:szCs w:val="28"/>
          <w:cs/>
        </w:rPr>
        <w:t>กัด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(</w:t>
      </w:r>
      <w:r w:rsidRPr="007501E8">
        <w:rPr>
          <w:rFonts w:asciiTheme="majorBidi" w:hAnsiTheme="majorBidi" w:cstheme="majorBidi"/>
          <w:sz w:val="28"/>
          <w:szCs w:val="28"/>
        </w:rPr>
        <w:t>LPO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) </w:t>
      </w:r>
      <w:r w:rsidRPr="007501E8">
        <w:rPr>
          <w:rFonts w:asciiTheme="majorBidi" w:hAnsiTheme="majorBidi" w:cstheme="majorBidi"/>
          <w:sz w:val="28"/>
          <w:szCs w:val="28"/>
          <w:cs/>
        </w:rPr>
        <w:t>ซึ่งเป็นบริษัทย่อยทางอ้อมของบริษัท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ได้ดำเนินการ</w:t>
      </w:r>
      <w:r>
        <w:rPr>
          <w:rFonts w:asciiTheme="majorBidi" w:hAnsiTheme="majorBidi" w:cstheme="majorBidi"/>
          <w:sz w:val="28"/>
          <w:szCs w:val="28"/>
        </w:rPr>
        <w:br/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โอนกิจการทั้งหมดของ </w:t>
      </w:r>
      <w:r w:rsidRPr="007501E8">
        <w:rPr>
          <w:rFonts w:asciiTheme="majorBidi" w:hAnsiTheme="majorBidi" w:cstheme="majorBidi"/>
          <w:sz w:val="28"/>
          <w:szCs w:val="28"/>
        </w:rPr>
        <w:t xml:space="preserve">LPO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ให้แก่</w:t>
      </w:r>
      <w:r w:rsidRPr="007501E8">
        <w:rPr>
          <w:rFonts w:asciiTheme="majorBidi" w:hAnsiTheme="majorBidi" w:cstheme="majorBidi"/>
          <w:sz w:val="28"/>
          <w:szCs w:val="28"/>
          <w:cs/>
        </w:rPr>
        <w:t>บริษัท อินโนเควสท์ ไดแอคโนสติกส์ วัน (ประเทศไทย) จ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7501E8">
        <w:rPr>
          <w:rFonts w:asciiTheme="majorBidi" w:hAnsiTheme="majorBidi" w:cstheme="majorBidi"/>
          <w:sz w:val="28"/>
          <w:szCs w:val="28"/>
          <w:cs/>
        </w:rPr>
        <w:t>กัด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และ</w:t>
      </w:r>
      <w:r w:rsidRPr="007501E8">
        <w:rPr>
          <w:rFonts w:asciiTheme="majorBidi" w:hAnsiTheme="majorBidi" w:cstheme="majorBidi"/>
          <w:sz w:val="28"/>
          <w:szCs w:val="28"/>
        </w:rPr>
        <w:t xml:space="preserve"> LPO </w:t>
      </w:r>
      <w:r w:rsidRPr="007501E8">
        <w:rPr>
          <w:rFonts w:asciiTheme="majorBidi" w:hAnsiTheme="majorBidi" w:cstheme="majorBidi"/>
          <w:sz w:val="28"/>
          <w:szCs w:val="28"/>
          <w:cs/>
        </w:rPr>
        <w:t>ได้รับชำระค่าตอบแทนสำหรับการโอนกิจการทั้งหมดเป็น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จำนวนเงิน </w:t>
      </w:r>
      <w:r w:rsidRPr="007501E8">
        <w:rPr>
          <w:rFonts w:asciiTheme="majorBidi" w:hAnsiTheme="majorBidi" w:cstheme="majorBidi"/>
          <w:sz w:val="28"/>
          <w:szCs w:val="28"/>
        </w:rPr>
        <w:t>235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ล้านบาท </w:t>
      </w:r>
      <w:r w:rsidRPr="007501E8">
        <w:rPr>
          <w:rFonts w:asciiTheme="majorBidi" w:hAnsiTheme="majorBidi" w:cstheme="majorBidi"/>
          <w:sz w:val="28"/>
          <w:szCs w:val="28"/>
          <w:cs/>
        </w:rPr>
        <w:t>ส่งผลให้</w:t>
      </w:r>
      <w:r w:rsidRPr="007501E8">
        <w:rPr>
          <w:rFonts w:asciiTheme="majorBidi" w:hAnsiTheme="majorBidi" w:cstheme="majorBidi"/>
          <w:sz w:val="28"/>
          <w:szCs w:val="28"/>
        </w:rPr>
        <w:t xml:space="preserve"> LPO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สิ้นสุดสถานะการเป็นบริษัทย่อย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7501E8">
        <w:rPr>
          <w:rFonts w:asciiTheme="majorBidi" w:hAnsiTheme="majorBidi" w:cstheme="majorBidi"/>
          <w:sz w:val="28"/>
          <w:szCs w:val="28"/>
          <w:cs/>
        </w:rPr>
        <w:t>ของบริษัทในวันเดียวกัน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โดยบริษัทรับรู้กำไรจากการสูญเสียอำนาจควบคุมในบริษัทย่อย (</w:t>
      </w:r>
      <w:r w:rsidRPr="007501E8">
        <w:rPr>
          <w:rFonts w:asciiTheme="majorBidi" w:hAnsiTheme="majorBidi" w:cstheme="majorBidi"/>
          <w:sz w:val="28"/>
          <w:szCs w:val="28"/>
        </w:rPr>
        <w:t>LPO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) จำนวน </w:t>
      </w:r>
      <w:r w:rsidRPr="007501E8">
        <w:rPr>
          <w:rFonts w:asciiTheme="majorBidi" w:hAnsiTheme="majorBidi" w:cstheme="majorBidi"/>
          <w:sz w:val="28"/>
          <w:szCs w:val="28"/>
        </w:rPr>
        <w:t>155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ล้านบาท ในงบกำไรขาดทุนเบ็ดเสร็จรวมสำหรับ</w:t>
      </w:r>
      <w:r w:rsidR="001D5789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7501E8">
        <w:rPr>
          <w:rFonts w:asciiTheme="majorBidi" w:hAnsiTheme="majorBidi" w:cstheme="majorBidi"/>
          <w:sz w:val="28"/>
          <w:szCs w:val="28"/>
        </w:rPr>
        <w:t>3</w:t>
      </w:r>
      <w:r w:rsidR="001D5789">
        <w:rPr>
          <w:rFonts w:asciiTheme="majorBidi" w:hAnsiTheme="majorBidi" w:cstheme="majorBidi"/>
          <w:sz w:val="28"/>
          <w:szCs w:val="28"/>
        </w:rPr>
        <w:t>1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="001D5789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</w:rPr>
        <w:t>2566</w:t>
      </w:r>
    </w:p>
    <w:p w14:paraId="090221C3" w14:textId="77777777" w:rsidR="00E70119" w:rsidRPr="00E70119" w:rsidRDefault="00E70119" w:rsidP="00E70119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14:paraId="62AAC9B6" w14:textId="77777777" w:rsidR="00EC7386" w:rsidRDefault="00EC7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88B2DDA" w14:textId="46EBE486" w:rsidR="00E70119" w:rsidRDefault="00E7011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ในการประชุมคณะกรรมการบริษัทของบริษัท อินโน โฮม คอนสตรัคชั่น จำกัด ซึ่งเป็นบริษัทย่อยทางอ้อมของบริษัท เมื่อวันที่ </w:t>
      </w:r>
      <w:r w:rsidRPr="007501E8">
        <w:rPr>
          <w:rFonts w:asciiTheme="majorBidi" w:hAnsiTheme="majorBidi" w:cstheme="majorBidi"/>
          <w:sz w:val="28"/>
          <w:szCs w:val="28"/>
        </w:rPr>
        <w:t>11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คณะกรรมการมีมติอนุมัติการเข้าทำสัญญาการโอนกิจการ (ทรัพย์สินที่เกี่ยวข้องและที่ใช้ในการประกอบธุรกิจก่อสร้างอาคารที่พักอาศัย สิทธิและหน้าที่ต่าง</w:t>
      </w:r>
      <w:r w:rsidR="006F342F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ๆ ในส่วนที่เกี่ยวข้อง หนี้สิน และบุคลากรที่เกี่ย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ว</w:t>
      </w:r>
      <w:r w:rsidRPr="007501E8">
        <w:rPr>
          <w:rFonts w:asciiTheme="majorBidi" w:hAnsiTheme="majorBidi" w:cstheme="majorBidi"/>
          <w:sz w:val="28"/>
          <w:szCs w:val="28"/>
          <w:cs/>
        </w:rPr>
        <w:t>ข้อง) กับบริษัท พฤกษา เรียลเอสเตท จำกัด (มหาชน) ทั้งนี้กระบวนการรับโอนกิจการได้เสร็จสิ้น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แล้วเมื่อ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7501E8">
        <w:rPr>
          <w:rFonts w:asciiTheme="majorBidi" w:hAnsiTheme="majorBidi" w:cstheme="majorBidi"/>
          <w:sz w:val="28"/>
          <w:szCs w:val="28"/>
        </w:rPr>
        <w:t>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โดย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หลังจากนี้</w:t>
      </w:r>
      <w:r w:rsidRPr="007501E8">
        <w:rPr>
          <w:rFonts w:asciiTheme="majorBidi" w:hAnsiTheme="majorBidi" w:cstheme="majorBidi"/>
          <w:sz w:val="28"/>
          <w:szCs w:val="28"/>
          <w:cs/>
        </w:rPr>
        <w:t>บริษัท อินโน โฮม คอนสตรัคชั่น จำกัด จะเป็นบริษัทย่อยในการดำเนินธุรกิจก่อสร้างอาคารที่พักอาศัยต่อไป</w:t>
      </w:r>
    </w:p>
    <w:p w14:paraId="444850DE" w14:textId="77777777" w:rsidR="00E70119" w:rsidRPr="00E70119" w:rsidRDefault="00E70119" w:rsidP="00E70119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14:paraId="6520919C" w14:textId="7A5347D4" w:rsidR="00E70119" w:rsidRPr="007501E8" w:rsidRDefault="00E7011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Pr="007501E8">
        <w:rPr>
          <w:rFonts w:asciiTheme="majorBidi" w:hAnsiTheme="majorBidi" w:cstheme="majorBidi"/>
          <w:sz w:val="28"/>
          <w:szCs w:val="28"/>
        </w:rPr>
        <w:t xml:space="preserve">12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Pr="007501E8">
        <w:rPr>
          <w:rFonts w:asciiTheme="majorBidi" w:hAnsiTheme="majorBidi" w:cstheme="majorBidi"/>
          <w:sz w:val="28"/>
          <w:szCs w:val="28"/>
        </w:rPr>
        <w:t xml:space="preserve">2566 </w:t>
      </w:r>
      <w:r w:rsidRPr="007501E8">
        <w:rPr>
          <w:rFonts w:asciiTheme="majorBidi" w:hAnsiTheme="majorBidi" w:cstheme="majorBidi"/>
          <w:sz w:val="28"/>
          <w:szCs w:val="28"/>
          <w:cs/>
        </w:rPr>
        <w:t>คณะกรรมการมีมติอนุมัติให้</w:t>
      </w:r>
      <w:r w:rsidR="005E22A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proofErr w:type="spellStart"/>
      <w:r w:rsidR="005E22A5">
        <w:rPr>
          <w:rFonts w:asciiTheme="majorBidi" w:hAnsiTheme="majorBidi" w:cstheme="majorBidi"/>
          <w:sz w:val="28"/>
          <w:szCs w:val="28"/>
        </w:rPr>
        <w:t>Innosprout</w:t>
      </w:r>
      <w:proofErr w:type="spellEnd"/>
      <w:r w:rsidR="005E22A5">
        <w:rPr>
          <w:rFonts w:asciiTheme="majorBidi" w:hAnsiTheme="majorBidi" w:cstheme="majorBidi"/>
          <w:sz w:val="28"/>
          <w:szCs w:val="28"/>
        </w:rPr>
        <w:t xml:space="preserve"> Investment Pte. Ltd.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ซึ่งเป็นบริษัทย่อยทางอ้อมของบริษัท จัดตั้งกองทุน </w:t>
      </w:r>
      <w:r w:rsidRPr="007501E8">
        <w:rPr>
          <w:rFonts w:asciiTheme="majorBidi" w:hAnsiTheme="majorBidi" w:cstheme="majorBidi"/>
          <w:sz w:val="28"/>
          <w:szCs w:val="28"/>
        </w:rPr>
        <w:t xml:space="preserve">CapitaLand Wellness (C-WELL)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ร่วมกับ </w:t>
      </w:r>
      <w:r w:rsidRPr="007501E8">
        <w:rPr>
          <w:rFonts w:asciiTheme="majorBidi" w:hAnsiTheme="majorBidi" w:cstheme="majorBidi"/>
          <w:sz w:val="28"/>
          <w:szCs w:val="28"/>
        </w:rPr>
        <w:t xml:space="preserve">CapitaLand Investment Limited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โดยมีข้อตกลงร่วมทุนกันด้วยเงินลงทุนเริ่มต้นมูลค่า </w:t>
      </w:r>
      <w:r w:rsidRPr="007501E8">
        <w:rPr>
          <w:rFonts w:asciiTheme="majorBidi" w:hAnsiTheme="majorBidi" w:cstheme="majorBidi"/>
          <w:sz w:val="28"/>
          <w:szCs w:val="28"/>
        </w:rPr>
        <w:t xml:space="preserve">350 </w:t>
      </w:r>
      <w:r w:rsidRPr="007501E8">
        <w:rPr>
          <w:rFonts w:asciiTheme="majorBidi" w:hAnsiTheme="majorBidi" w:cstheme="majorBidi"/>
          <w:sz w:val="28"/>
          <w:szCs w:val="28"/>
          <w:cs/>
        </w:rPr>
        <w:t>ล้านดอลลาร์สิงคโปร์</w:t>
      </w:r>
    </w:p>
    <w:p w14:paraId="2D7EF4D9" w14:textId="77777777" w:rsidR="00E70119" w:rsidRPr="007501E8" w:rsidRDefault="00E70119" w:rsidP="00E70119">
      <w:pPr>
        <w:rPr>
          <w:rFonts w:asciiTheme="majorBidi" w:hAnsiTheme="majorBidi"/>
          <w:sz w:val="28"/>
          <w:szCs w:val="28"/>
          <w:cs/>
        </w:rPr>
      </w:pPr>
    </w:p>
    <w:p w14:paraId="7A84073D" w14:textId="210C4A9D" w:rsidR="00E70119" w:rsidRPr="00E70119" w:rsidRDefault="00E7011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ในเดือนพฤศจิกายน </w:t>
      </w:r>
      <w:r>
        <w:rPr>
          <w:rFonts w:asciiTheme="majorBidi" w:hAnsiTheme="majorBidi"/>
          <w:sz w:val="28"/>
          <w:szCs w:val="28"/>
        </w:rPr>
        <w:t xml:space="preserve">2566 </w:t>
      </w:r>
      <w:r w:rsidR="00FD318B" w:rsidRPr="0059279D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FD318B">
        <w:rPr>
          <w:rFonts w:asciiTheme="majorBidi" w:hAnsiTheme="majorBidi" w:cstheme="majorBidi" w:hint="cs"/>
          <w:sz w:val="28"/>
          <w:szCs w:val="28"/>
          <w:cs/>
        </w:rPr>
        <w:t>โรงพยาบาล</w:t>
      </w:r>
      <w:r w:rsidR="00FD318B" w:rsidRPr="0059279D">
        <w:rPr>
          <w:rFonts w:asciiTheme="majorBidi" w:hAnsiTheme="majorBidi" w:cstheme="majorBidi"/>
          <w:sz w:val="28"/>
          <w:szCs w:val="28"/>
          <w:cs/>
        </w:rPr>
        <w:t>วิมุต โฮลดิ้ง จำกัด ซึ่งเป็นบริษัทย่อยทางตรง</w:t>
      </w:r>
      <w:r>
        <w:rPr>
          <w:rFonts w:asciiTheme="majorBidi" w:hAnsiTheme="majorBidi" w:hint="cs"/>
          <w:sz w:val="28"/>
          <w:szCs w:val="28"/>
          <w:cs/>
        </w:rPr>
        <w:t xml:space="preserve">ของบริษัทได้จัดตั้ง บริษัท วิมุต พร็อพเพอร์ตี้ พีเค จำกัด ซึ่งเป็นบริษัทจำกัดที่จดทะเบียนในประเทศไทย ในอัตราร้อยละ </w:t>
      </w:r>
      <w:r>
        <w:rPr>
          <w:rFonts w:asciiTheme="majorBidi" w:hAnsiTheme="majorBidi"/>
          <w:sz w:val="28"/>
          <w:szCs w:val="28"/>
        </w:rPr>
        <w:t>98</w:t>
      </w:r>
      <w:r>
        <w:rPr>
          <w:rFonts w:asciiTheme="majorBidi" w:hAnsiTheme="majorBidi" w:hint="cs"/>
          <w:sz w:val="28"/>
          <w:szCs w:val="28"/>
          <w:cs/>
        </w:rPr>
        <w:t xml:space="preserve"> ของทุนจดทะเบียน </w:t>
      </w:r>
      <w:r w:rsidR="00AA17E4">
        <w:rPr>
          <w:rFonts w:asciiTheme="majorBidi" w:hAnsiTheme="majorBidi" w:hint="cs"/>
          <w:sz w:val="28"/>
          <w:szCs w:val="28"/>
          <w:cs/>
        </w:rPr>
        <w:t xml:space="preserve">เป็นจำนวนเงิน </w:t>
      </w:r>
      <w:r w:rsidR="00AA17E4">
        <w:rPr>
          <w:rFonts w:asciiTheme="majorBidi" w:hAnsiTheme="majorBidi"/>
          <w:sz w:val="28"/>
          <w:szCs w:val="28"/>
        </w:rPr>
        <w:t xml:space="preserve">0.01 </w:t>
      </w:r>
      <w:r w:rsidR="00AA17E4"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>
        <w:rPr>
          <w:rFonts w:asciiTheme="majorBidi" w:hAnsiTheme="majorBidi" w:hint="cs"/>
          <w:sz w:val="28"/>
          <w:szCs w:val="28"/>
          <w:cs/>
        </w:rPr>
        <w:t xml:space="preserve">โดยบริษัทดังกล่าวได้จดทะเบียนกับกระทรวงพาณิชย์เมื่อวันที่ </w:t>
      </w:r>
      <w:r>
        <w:rPr>
          <w:rFonts w:asciiTheme="majorBidi" w:hAnsiTheme="majorBidi"/>
          <w:sz w:val="28"/>
          <w:szCs w:val="28"/>
        </w:rPr>
        <w:t xml:space="preserve">30 </w:t>
      </w:r>
      <w:r>
        <w:rPr>
          <w:rFonts w:asciiTheme="majorBidi" w:hAnsiTheme="majorBidi" w:hint="cs"/>
          <w:sz w:val="28"/>
          <w:szCs w:val="28"/>
          <w:cs/>
        </w:rPr>
        <w:t xml:space="preserve">พฤศจิกายน </w:t>
      </w:r>
      <w:r>
        <w:rPr>
          <w:rFonts w:asciiTheme="majorBidi" w:hAnsiTheme="majorBidi"/>
          <w:sz w:val="28"/>
          <w:szCs w:val="28"/>
        </w:rPr>
        <w:t xml:space="preserve">2566 </w:t>
      </w:r>
    </w:p>
    <w:p w14:paraId="477AFADC" w14:textId="77777777" w:rsidR="00EC7386" w:rsidRPr="00EC7386" w:rsidRDefault="00EC7386" w:rsidP="00EC7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63C26A4" w14:textId="77777777" w:rsidR="00AB314A" w:rsidRPr="00AB314A" w:rsidRDefault="00AB314A" w:rsidP="00F71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/>
          <w:sz w:val="30"/>
          <w:szCs w:val="30"/>
        </w:rPr>
      </w:pPr>
    </w:p>
    <w:p w14:paraId="41396B25" w14:textId="4CD630D5" w:rsidR="00AF5618" w:rsidRPr="007501E8" w:rsidRDefault="00AF5618" w:rsidP="00AF5618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19"/>
        </w:tabs>
        <w:rPr>
          <w:rFonts w:asciiTheme="majorBidi" w:hAnsiTheme="majorBidi" w:cstheme="majorBidi"/>
          <w:sz w:val="24"/>
          <w:szCs w:val="24"/>
          <w:cs/>
        </w:rPr>
        <w:sectPr w:rsidR="00AF5618" w:rsidRPr="007501E8" w:rsidSect="000A12F0">
          <w:headerReference w:type="default" r:id="rId14"/>
          <w:pgSz w:w="11909" w:h="16834" w:code="9"/>
          <w:pgMar w:top="1152" w:right="1019" w:bottom="1152" w:left="1170" w:header="720" w:footer="618" w:gutter="0"/>
          <w:cols w:space="720"/>
          <w:docGrid w:linePitch="245"/>
        </w:sectPr>
      </w:pPr>
    </w:p>
    <w:p w14:paraId="57B07C92" w14:textId="77777777" w:rsidR="00086D07" w:rsidRPr="007501E8" w:rsidRDefault="00086D07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</w:t>
      </w:r>
      <w:r w:rsidRPr="007501E8">
        <w:rPr>
          <w:rFonts w:asciiTheme="majorBidi" w:hAnsiTheme="majorBidi" w:cstheme="majorBidi" w:hint="cs"/>
          <w:b/>
          <w:bCs/>
          <w:sz w:val="28"/>
          <w:szCs w:val="28"/>
          <w:cs/>
        </w:rPr>
        <w:t>บริษัทร่วมและ</w:t>
      </w: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>การร่วมค้า</w:t>
      </w:r>
    </w:p>
    <w:p w14:paraId="7DE26223" w14:textId="77777777" w:rsidR="00086D07" w:rsidRPr="00E211ED" w:rsidRDefault="00086D07" w:rsidP="00BE27D0">
      <w:pPr>
        <w:pStyle w:val="block"/>
        <w:tabs>
          <w:tab w:val="left" w:pos="630"/>
          <w:tab w:val="left" w:pos="720"/>
          <w:tab w:val="left" w:pos="1710"/>
        </w:tabs>
        <w:spacing w:after="0"/>
        <w:ind w:left="540" w:firstLine="90"/>
        <w:jc w:val="both"/>
        <w:rPr>
          <w:rFonts w:asciiTheme="majorBidi" w:hAnsiTheme="majorBidi" w:cstheme="majorBidi"/>
          <w:sz w:val="20"/>
          <w:lang w:bidi="th-TH"/>
        </w:rPr>
      </w:pPr>
    </w:p>
    <w:p w14:paraId="00C9F0E0" w14:textId="5A18A0EC" w:rsidR="00BE27D0" w:rsidRPr="00AB314A" w:rsidRDefault="00BE27D0" w:rsidP="005F5881">
      <w:pPr>
        <w:pStyle w:val="block"/>
        <w:tabs>
          <w:tab w:val="left" w:pos="630"/>
          <w:tab w:val="left" w:pos="1710"/>
        </w:tabs>
        <w:spacing w:after="0"/>
        <w:ind w:left="540"/>
        <w:jc w:val="both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Pr="007501E8">
        <w:rPr>
          <w:rFonts w:asciiTheme="majorBidi" w:hAnsiTheme="majorBidi" w:cstheme="majorBidi" w:hint="cs"/>
          <w:sz w:val="28"/>
          <w:szCs w:val="28"/>
          <w:cs/>
          <w:lang w:bidi="th-TH"/>
        </w:rPr>
        <w:t>บริษัทร่วมและ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การร่วมค้า</w:t>
      </w:r>
      <w:r w:rsidRPr="007501E8"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 ณ วันที่ </w:t>
      </w:r>
      <w:r w:rsidRPr="007501E8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7501E8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7501E8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 xml:space="preserve">ธันวาคม </w:t>
      </w:r>
      <w:r w:rsidRPr="007501E8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>2566</w:t>
      </w:r>
      <w:r w:rsidRPr="007501E8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7501E8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 xml:space="preserve">และ </w:t>
      </w:r>
      <w:r w:rsidRPr="007501E8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 xml:space="preserve">2565 </w:t>
      </w:r>
      <w:r w:rsidRPr="007501E8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และเงินปันผลรับสำหรับแต่ละปี</w:t>
      </w:r>
      <w:r w:rsidRPr="007501E8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7501E8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มีดังนี้</w:t>
      </w:r>
    </w:p>
    <w:p w14:paraId="72249736" w14:textId="77777777" w:rsidR="00BE27D0" w:rsidRPr="00BE27D0" w:rsidRDefault="00BE27D0" w:rsidP="00E211ED">
      <w:pPr>
        <w:pStyle w:val="block"/>
        <w:tabs>
          <w:tab w:val="left" w:pos="630"/>
          <w:tab w:val="left" w:pos="720"/>
          <w:tab w:val="left" w:pos="1710"/>
        </w:tabs>
        <w:spacing w:after="0"/>
        <w:ind w:left="540" w:firstLine="90"/>
        <w:jc w:val="both"/>
        <w:rPr>
          <w:sz w:val="28"/>
          <w:szCs w:val="28"/>
        </w:rPr>
      </w:pPr>
    </w:p>
    <w:tbl>
      <w:tblPr>
        <w:tblW w:w="141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8"/>
        <w:gridCol w:w="1884"/>
        <w:gridCol w:w="806"/>
        <w:gridCol w:w="851"/>
        <w:gridCol w:w="186"/>
        <w:gridCol w:w="855"/>
        <w:gridCol w:w="178"/>
        <w:gridCol w:w="726"/>
        <w:gridCol w:w="178"/>
        <w:gridCol w:w="768"/>
        <w:gridCol w:w="178"/>
        <w:gridCol w:w="766"/>
        <w:gridCol w:w="178"/>
        <w:gridCol w:w="775"/>
        <w:gridCol w:w="178"/>
        <w:gridCol w:w="734"/>
        <w:gridCol w:w="19"/>
        <w:gridCol w:w="178"/>
        <w:gridCol w:w="769"/>
        <w:gridCol w:w="178"/>
        <w:gridCol w:w="766"/>
        <w:gridCol w:w="183"/>
        <w:gridCol w:w="728"/>
      </w:tblGrid>
      <w:tr w:rsidR="007501E8" w:rsidRPr="007501E8" w14:paraId="2FA5D037" w14:textId="77777777" w:rsidTr="005F5881">
        <w:trPr>
          <w:cantSplit/>
          <w:trHeight w:val="325"/>
          <w:tblHeader/>
        </w:trPr>
        <w:tc>
          <w:tcPr>
            <w:tcW w:w="4758" w:type="dxa"/>
            <w:gridSpan w:val="3"/>
          </w:tcPr>
          <w:p w14:paraId="14360CB8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372" w:type="dxa"/>
            <w:gridSpan w:val="20"/>
          </w:tcPr>
          <w:p w14:paraId="7892B7E5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501E8" w:rsidRPr="007501E8" w14:paraId="234D7C55" w14:textId="77777777" w:rsidTr="005F5881">
        <w:trPr>
          <w:cantSplit/>
          <w:trHeight w:val="641"/>
          <w:tblHeader/>
        </w:trPr>
        <w:tc>
          <w:tcPr>
            <w:tcW w:w="2068" w:type="dxa"/>
            <w:vAlign w:val="bottom"/>
          </w:tcPr>
          <w:p w14:paraId="0731A9EC" w14:textId="77777777" w:rsidR="00AF5618" w:rsidRPr="007501E8" w:rsidRDefault="00AF5618" w:rsidP="004815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4" w:type="dxa"/>
            <w:vAlign w:val="bottom"/>
          </w:tcPr>
          <w:p w14:paraId="17507158" w14:textId="77777777" w:rsidR="00AF5618" w:rsidRPr="007501E8" w:rsidRDefault="00AF5618" w:rsidP="004815B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6" w:type="dxa"/>
            <w:vAlign w:val="bottom"/>
          </w:tcPr>
          <w:p w14:paraId="0418EFB3" w14:textId="43AF532E" w:rsidR="00AF5618" w:rsidRPr="007501E8" w:rsidRDefault="00AF5618" w:rsidP="004815B3">
            <w:pPr>
              <w:tabs>
                <w:tab w:val="clear" w:pos="680"/>
              </w:tabs>
              <w:ind w:left="-7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1892" w:type="dxa"/>
            <w:gridSpan w:val="3"/>
            <w:vAlign w:val="bottom"/>
          </w:tcPr>
          <w:p w14:paraId="4BB05861" w14:textId="77777777" w:rsidR="00AF5618" w:rsidRPr="007501E8" w:rsidRDefault="00AF5618" w:rsidP="004815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78" w:type="dxa"/>
            <w:vAlign w:val="bottom"/>
          </w:tcPr>
          <w:p w14:paraId="473B5D7A" w14:textId="77777777" w:rsidR="00AF5618" w:rsidRPr="007501E8" w:rsidRDefault="00AF5618" w:rsidP="004815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2" w:type="dxa"/>
            <w:gridSpan w:val="3"/>
            <w:vAlign w:val="bottom"/>
          </w:tcPr>
          <w:p w14:paraId="4B7DDBCC" w14:textId="77777777" w:rsidR="00AF5618" w:rsidRPr="007501E8" w:rsidRDefault="00AF5618" w:rsidP="004815B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36661014" w14:textId="77777777" w:rsidR="00AF5618" w:rsidRPr="007501E8" w:rsidRDefault="00AF5618" w:rsidP="004815B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0483A97C" w14:textId="77777777" w:rsidR="00AF5618" w:rsidRPr="007501E8" w:rsidRDefault="00AF5618" w:rsidP="004815B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4A09A1D5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00" w:type="dxa"/>
            <w:gridSpan w:val="4"/>
            <w:vAlign w:val="bottom"/>
          </w:tcPr>
          <w:p w14:paraId="6E925386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7E9B3223" w14:textId="77777777" w:rsidR="00AF5618" w:rsidRPr="007501E8" w:rsidRDefault="00AF5618" w:rsidP="004815B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vAlign w:val="bottom"/>
          </w:tcPr>
          <w:p w14:paraId="22DF6FAA" w14:textId="77777777" w:rsidR="00AF5618" w:rsidRPr="007501E8" w:rsidRDefault="00AF5618" w:rsidP="004815B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677" w:type="dxa"/>
            <w:gridSpan w:val="3"/>
            <w:vAlign w:val="bottom"/>
          </w:tcPr>
          <w:p w14:paraId="70CB857A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93" w:right="-103" w:hanging="2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4ACC866A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93" w:right="-103" w:hanging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7501E8" w:rsidRPr="007501E8" w14:paraId="4A7998F0" w14:textId="77777777" w:rsidTr="005F5881">
        <w:trPr>
          <w:cantSplit/>
          <w:trHeight w:val="286"/>
          <w:tblHeader/>
        </w:trPr>
        <w:tc>
          <w:tcPr>
            <w:tcW w:w="2068" w:type="dxa"/>
            <w:vAlign w:val="bottom"/>
          </w:tcPr>
          <w:p w14:paraId="6EA78AF7" w14:textId="77777777" w:rsidR="00A21DFC" w:rsidRPr="007501E8" w:rsidRDefault="00A21DFC" w:rsidP="00A21DF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4" w:type="dxa"/>
            <w:vAlign w:val="bottom"/>
          </w:tcPr>
          <w:p w14:paraId="2C8B0783" w14:textId="77777777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6CAC0813" w14:textId="77777777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BEB8CA" w14:textId="5218BBBF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6" w:type="dxa"/>
          </w:tcPr>
          <w:p w14:paraId="15C3E8D7" w14:textId="77777777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</w:tcPr>
          <w:p w14:paraId="17C83036" w14:textId="5FBE31E9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  <w:vAlign w:val="bottom"/>
          </w:tcPr>
          <w:p w14:paraId="75EE529E" w14:textId="77777777" w:rsidR="00A21DFC" w:rsidRPr="007501E8" w:rsidRDefault="00A21DFC" w:rsidP="00A21DF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6" w:type="dxa"/>
          </w:tcPr>
          <w:p w14:paraId="52E470C8" w14:textId="15DD1125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</w:tcPr>
          <w:p w14:paraId="20C78C63" w14:textId="77777777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</w:tcPr>
          <w:p w14:paraId="226182BD" w14:textId="356EA4AE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  <w:vAlign w:val="bottom"/>
          </w:tcPr>
          <w:p w14:paraId="11E15F29" w14:textId="77777777" w:rsidR="00A21DFC" w:rsidRPr="007501E8" w:rsidRDefault="00A21DFC" w:rsidP="00A21DF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66" w:type="dxa"/>
          </w:tcPr>
          <w:p w14:paraId="0E0C5AD9" w14:textId="56C48740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</w:tcPr>
          <w:p w14:paraId="0B05FE18" w14:textId="77777777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</w:tcPr>
          <w:p w14:paraId="7FF1883A" w14:textId="39EA7986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  <w:vAlign w:val="bottom"/>
          </w:tcPr>
          <w:p w14:paraId="70040B09" w14:textId="77777777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66283CBF" w14:textId="17EE9D52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</w:tcPr>
          <w:p w14:paraId="30AF5B8E" w14:textId="77777777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52582D34" w14:textId="42681471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  <w:vAlign w:val="bottom"/>
          </w:tcPr>
          <w:p w14:paraId="1BCAFCD5" w14:textId="77777777" w:rsidR="00A21DFC" w:rsidRPr="007501E8" w:rsidRDefault="00A21DFC" w:rsidP="00A21DF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66" w:type="dxa"/>
          </w:tcPr>
          <w:p w14:paraId="55524228" w14:textId="54445ED1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3" w:type="dxa"/>
          </w:tcPr>
          <w:p w14:paraId="4FC0DD02" w14:textId="77777777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</w:tcPr>
          <w:p w14:paraId="34EB85D2" w14:textId="500462D8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501E8" w:rsidRPr="007501E8" w14:paraId="786DE0A5" w14:textId="77777777" w:rsidTr="005F5881">
        <w:trPr>
          <w:cantSplit/>
          <w:trHeight w:val="266"/>
          <w:tblHeader/>
        </w:trPr>
        <w:tc>
          <w:tcPr>
            <w:tcW w:w="2068" w:type="dxa"/>
          </w:tcPr>
          <w:p w14:paraId="35ED0C40" w14:textId="77777777" w:rsidR="00AF5618" w:rsidRPr="007501E8" w:rsidRDefault="00AF5618" w:rsidP="004815B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4" w:type="dxa"/>
          </w:tcPr>
          <w:p w14:paraId="61FBBDA7" w14:textId="77777777" w:rsidR="00AF5618" w:rsidRPr="007501E8" w:rsidRDefault="00AF5618" w:rsidP="004815B3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11A797AC" w14:textId="77777777" w:rsidR="00AF5618" w:rsidRPr="007501E8" w:rsidRDefault="00AF5618" w:rsidP="004815B3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</w:tcPr>
          <w:p w14:paraId="65725974" w14:textId="77777777" w:rsidR="00AF5618" w:rsidRPr="007501E8" w:rsidRDefault="00AF5618" w:rsidP="004815B3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6EDEAB47" w14:textId="77777777" w:rsidR="00AF5618" w:rsidRPr="007501E8" w:rsidRDefault="00AF5618" w:rsidP="004815B3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302" w:type="dxa"/>
            <w:gridSpan w:val="16"/>
          </w:tcPr>
          <w:p w14:paraId="6F5DB176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501E8" w:rsidRPr="007501E8" w14:paraId="77B7FC5B" w14:textId="77777777" w:rsidTr="005F5881">
        <w:trPr>
          <w:cantSplit/>
          <w:trHeight w:val="325"/>
        </w:trPr>
        <w:tc>
          <w:tcPr>
            <w:tcW w:w="3952" w:type="dxa"/>
            <w:gridSpan w:val="2"/>
          </w:tcPr>
          <w:p w14:paraId="2A4FFF9F" w14:textId="77777777" w:rsidR="00AF5618" w:rsidRPr="007501E8" w:rsidRDefault="00AF5618" w:rsidP="004815B3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บริษัทร่วมทางอ้อม (ถือหุ้นโดยบริษัทย่อยทางอ้อม)</w:t>
            </w:r>
          </w:p>
        </w:tc>
        <w:tc>
          <w:tcPr>
            <w:tcW w:w="806" w:type="dxa"/>
          </w:tcPr>
          <w:p w14:paraId="5A0E3CF8" w14:textId="77777777" w:rsidR="00AF5618" w:rsidRPr="007501E8" w:rsidRDefault="00AF5618" w:rsidP="004815B3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F45D77F" w14:textId="77777777" w:rsidR="00AF5618" w:rsidRPr="007501E8" w:rsidRDefault="00AF5618" w:rsidP="004815B3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6" w:type="dxa"/>
          </w:tcPr>
          <w:p w14:paraId="6569286F" w14:textId="77777777" w:rsidR="00AF5618" w:rsidRPr="007501E8" w:rsidRDefault="00AF5618" w:rsidP="004815B3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55" w:type="dxa"/>
          </w:tcPr>
          <w:p w14:paraId="0E410990" w14:textId="77777777" w:rsidR="00AF5618" w:rsidRPr="007501E8" w:rsidRDefault="00AF5618" w:rsidP="004815B3">
            <w:pPr>
              <w:tabs>
                <w:tab w:val="clear" w:pos="454"/>
                <w:tab w:val="decimal" w:pos="281"/>
              </w:tabs>
              <w:ind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018879E" w14:textId="77777777" w:rsidR="00AF5618" w:rsidRPr="007501E8" w:rsidRDefault="00AF5618" w:rsidP="004815B3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6" w:type="dxa"/>
          </w:tcPr>
          <w:p w14:paraId="78179BFA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CC7AF18" w14:textId="77777777" w:rsidR="00AF5618" w:rsidRPr="007501E8" w:rsidRDefault="00AF5618" w:rsidP="004815B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</w:tcPr>
          <w:p w14:paraId="53950D80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833C2EA" w14:textId="77777777" w:rsidR="00AF5618" w:rsidRPr="007501E8" w:rsidRDefault="00AF5618" w:rsidP="004815B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14C95590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AE444E4" w14:textId="77777777" w:rsidR="00AF5618" w:rsidRPr="007501E8" w:rsidRDefault="00AF5618" w:rsidP="004815B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</w:tcPr>
          <w:p w14:paraId="72338E8E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EF0D279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3" w:type="dxa"/>
            <w:gridSpan w:val="2"/>
          </w:tcPr>
          <w:p w14:paraId="37C75395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4DE5CFB" w14:textId="77777777" w:rsidR="00AF5618" w:rsidRPr="007501E8" w:rsidRDefault="00AF5618" w:rsidP="004815B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1A211EE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1969DF9" w14:textId="77777777" w:rsidR="00AF5618" w:rsidRPr="007501E8" w:rsidRDefault="00AF5618" w:rsidP="004815B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5A370A02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0C87E38B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</w:tcPr>
          <w:p w14:paraId="543105CA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7501E8" w:rsidRPr="007501E8" w14:paraId="4CD62E95" w14:textId="77777777" w:rsidTr="005F5881">
        <w:trPr>
          <w:cantSplit/>
          <w:trHeight w:val="967"/>
        </w:trPr>
        <w:tc>
          <w:tcPr>
            <w:tcW w:w="2068" w:type="dxa"/>
          </w:tcPr>
          <w:p w14:paraId="6859376D" w14:textId="77777777" w:rsidR="00FF09D4" w:rsidRPr="007501E8" w:rsidRDefault="00FF09D4" w:rsidP="00FF09D4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อินเตอร์เวนชั่น </w:t>
            </w:r>
          </w:p>
          <w:p w14:paraId="500FB633" w14:textId="77777777" w:rsidR="00131678" w:rsidRPr="007501E8" w:rsidRDefault="00FF09D4" w:rsidP="00FF09D4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คอนซัลติ้ง แอท </w:t>
            </w:r>
          </w:p>
          <w:p w14:paraId="41B040EA" w14:textId="3D4E5819" w:rsidR="00FF09D4" w:rsidRPr="007501E8" w:rsidRDefault="00131678" w:rsidP="00131678">
            <w:pPr>
              <w:pStyle w:val="acctfourfigures"/>
              <w:tabs>
                <w:tab w:val="clear" w:pos="765"/>
              </w:tabs>
              <w:spacing w:line="240" w:lineRule="auto"/>
              <w:ind w:left="106" w:hanging="10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</w:t>
            </w:r>
            <w:r w:rsidR="00FF09D4"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เทพธารินทร์ </w:t>
            </w:r>
            <w:r w:rsidR="00143282" w:rsidRPr="0014328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ฮอสพิทอล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="00FF09D4"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84" w:type="dxa"/>
          </w:tcPr>
          <w:p w14:paraId="57838C9E" w14:textId="7A3B780D" w:rsidR="00FF09D4" w:rsidRPr="007501E8" w:rsidRDefault="00FF09D4" w:rsidP="00FF09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ให้เช่าเครื่องมือแพทย์</w:t>
            </w:r>
          </w:p>
        </w:tc>
        <w:tc>
          <w:tcPr>
            <w:tcW w:w="806" w:type="dxa"/>
          </w:tcPr>
          <w:p w14:paraId="6CB666D5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C93E6A0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FCCF53A" w14:textId="77777777" w:rsidR="00131678" w:rsidRPr="007501E8" w:rsidRDefault="00131678" w:rsidP="00FF09D4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1035BAC" w14:textId="0D6C5386" w:rsidR="00FF09D4" w:rsidRPr="007501E8" w:rsidRDefault="00FF09D4" w:rsidP="00FF09D4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51" w:type="dxa"/>
          </w:tcPr>
          <w:p w14:paraId="2DA871E2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E741E0C" w14:textId="77777777" w:rsidR="00A721BB" w:rsidRPr="007501E8" w:rsidRDefault="00A721BB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55E47D" w14:textId="77777777" w:rsidR="00A721BB" w:rsidRPr="007501E8" w:rsidRDefault="00A721BB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51CC63" w14:textId="4EA1706E" w:rsidR="00A721BB" w:rsidRPr="007501E8" w:rsidRDefault="007501E8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 w:rsidR="000702EA"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6" w:type="dxa"/>
          </w:tcPr>
          <w:p w14:paraId="461AFF5B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0A8C0F51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A344661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56C5C6D" w14:textId="77777777" w:rsidR="00131678" w:rsidRPr="007501E8" w:rsidRDefault="00131678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2141C05" w14:textId="43DE93E0" w:rsidR="00FF09D4" w:rsidRPr="007501E8" w:rsidRDefault="007501E8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FF09D4"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178" w:type="dxa"/>
          </w:tcPr>
          <w:p w14:paraId="2883B1F3" w14:textId="77777777" w:rsidR="00FF09D4" w:rsidRPr="007501E8" w:rsidRDefault="00FF09D4" w:rsidP="00FF09D4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0BDDB447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35B4449" w14:textId="77777777" w:rsidR="00A721BB" w:rsidRPr="007501E8" w:rsidRDefault="00A721BB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7306847" w14:textId="77777777" w:rsidR="00A721BB" w:rsidRPr="007501E8" w:rsidRDefault="00A721BB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3CF28D" w14:textId="4D2BD999" w:rsidR="00A721BB" w:rsidRPr="007501E8" w:rsidRDefault="007501E8" w:rsidP="00821800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78" w:type="dxa"/>
          </w:tcPr>
          <w:p w14:paraId="323202CF" w14:textId="77777777" w:rsidR="00FF09D4" w:rsidRPr="007501E8" w:rsidRDefault="00FF09D4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7B77432C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958DBEF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C0CB3E" w14:textId="77777777" w:rsidR="00131678" w:rsidRPr="007501E8" w:rsidRDefault="00131678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A39568" w14:textId="1A8D5760" w:rsidR="00FF09D4" w:rsidRPr="007501E8" w:rsidRDefault="007501E8" w:rsidP="0082180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78" w:type="dxa"/>
          </w:tcPr>
          <w:p w14:paraId="1FA7BE41" w14:textId="77777777" w:rsidR="00FF09D4" w:rsidRPr="007501E8" w:rsidRDefault="00FF09D4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4A45B06E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2B6DF8A" w14:textId="77777777" w:rsidR="00A721BB" w:rsidRPr="007501E8" w:rsidRDefault="00A721BB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95119B5" w14:textId="77777777" w:rsidR="00A721BB" w:rsidRPr="007501E8" w:rsidRDefault="00A721BB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071231" w14:textId="17542B85" w:rsidR="00A721BB" w:rsidRPr="007501E8" w:rsidRDefault="00A721BB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351BCB0" w14:textId="77777777" w:rsidR="00FF09D4" w:rsidRPr="007501E8" w:rsidRDefault="00FF09D4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21C09271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BEBF1B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A7FAFAA" w14:textId="77777777" w:rsidR="00131678" w:rsidRPr="007501E8" w:rsidRDefault="00131678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B668A4" w14:textId="1B41E876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BD942E8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572DE403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B581D39" w14:textId="77777777" w:rsidR="00A721BB" w:rsidRPr="007501E8" w:rsidRDefault="00A721BB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925B0B7" w14:textId="77777777" w:rsidR="00A721BB" w:rsidRPr="007501E8" w:rsidRDefault="00A721BB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E46AD14" w14:textId="66D6C081" w:rsidR="00A721BB" w:rsidRPr="007501E8" w:rsidRDefault="00821800" w:rsidP="0082180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</w:t>
            </w:r>
            <w:r w:rsidR="007501E8"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78" w:type="dxa"/>
          </w:tcPr>
          <w:p w14:paraId="686AB6AC" w14:textId="77777777" w:rsidR="00FF09D4" w:rsidRPr="007501E8" w:rsidRDefault="00FF09D4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15C75D5B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C5531AB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03A234" w14:textId="77777777" w:rsidR="00131678" w:rsidRPr="007501E8" w:rsidRDefault="00131678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4D7EA80" w14:textId="64998272" w:rsidR="00FF09D4" w:rsidRPr="007501E8" w:rsidRDefault="007501E8" w:rsidP="0082180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78" w:type="dxa"/>
          </w:tcPr>
          <w:p w14:paraId="3A4BE540" w14:textId="77777777" w:rsidR="00FF09D4" w:rsidRPr="007501E8" w:rsidRDefault="00FF09D4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21FC4E7D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A4BDFB8" w14:textId="77777777" w:rsidR="00A721BB" w:rsidRPr="007501E8" w:rsidRDefault="00A721BB" w:rsidP="00FF09D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1A92E8B" w14:textId="77777777" w:rsidR="00A721BB" w:rsidRPr="007501E8" w:rsidRDefault="00A721BB" w:rsidP="00FF09D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AE352EF" w14:textId="426B520E" w:rsidR="00A721BB" w:rsidRPr="007501E8" w:rsidRDefault="00A721BB" w:rsidP="00FF09D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DF15126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4DC2ECBB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A00982D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B383D0" w14:textId="77777777" w:rsidR="00131678" w:rsidRPr="007501E8" w:rsidRDefault="00131678" w:rsidP="00FF09D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3DAD2D0" w14:textId="78728DB6" w:rsidR="00FF09D4" w:rsidRPr="007501E8" w:rsidRDefault="00FF09D4" w:rsidP="00FF09D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7501E8" w:rsidRPr="007501E8" w14:paraId="572EE901" w14:textId="77777777" w:rsidTr="005F5881">
        <w:trPr>
          <w:cantSplit/>
          <w:trHeight w:val="182"/>
        </w:trPr>
        <w:tc>
          <w:tcPr>
            <w:tcW w:w="2068" w:type="dxa"/>
          </w:tcPr>
          <w:p w14:paraId="41DDB67B" w14:textId="35277462" w:rsidR="0030002A" w:rsidRPr="007501E8" w:rsidRDefault="0030002A" w:rsidP="00FF09D4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บริษัท เค.พี.เอ็น.ซีเนียร์ ฮอสปิตัล จำกัด</w:t>
            </w:r>
          </w:p>
        </w:tc>
        <w:tc>
          <w:tcPr>
            <w:tcW w:w="1884" w:type="dxa"/>
          </w:tcPr>
          <w:p w14:paraId="71AE5CC7" w14:textId="3C721787" w:rsidR="0030002A" w:rsidRPr="007501E8" w:rsidRDefault="00834478" w:rsidP="00FF09D4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ให้คำปรึกษาด้านการบริหารจัดการอื่น ๆ </w:t>
            </w:r>
          </w:p>
        </w:tc>
        <w:tc>
          <w:tcPr>
            <w:tcW w:w="806" w:type="dxa"/>
          </w:tcPr>
          <w:p w14:paraId="492A452A" w14:textId="7FFD6D68" w:rsidR="0030002A" w:rsidRPr="007501E8" w:rsidRDefault="00834478" w:rsidP="00FF09D4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30002A"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51" w:type="dxa"/>
          </w:tcPr>
          <w:p w14:paraId="75AC344C" w14:textId="385B270B" w:rsidR="0030002A" w:rsidRPr="007501E8" w:rsidRDefault="00834478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7501E8"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</w:t>
            </w:r>
            <w:r w:rsidR="0030002A"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="007501E8"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6" w:type="dxa"/>
          </w:tcPr>
          <w:p w14:paraId="6A5F31DB" w14:textId="77777777" w:rsidR="0030002A" w:rsidRPr="007501E8" w:rsidRDefault="0030002A" w:rsidP="00FF09D4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61088E46" w14:textId="1B774B09" w:rsidR="0030002A" w:rsidRPr="007501E8" w:rsidRDefault="00834478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CB13E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0470CF7" w14:textId="77777777" w:rsidR="0030002A" w:rsidRPr="007501E8" w:rsidRDefault="0030002A" w:rsidP="00FF09D4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60C92B08" w14:textId="37FB8432" w:rsidR="0030002A" w:rsidRPr="007501E8" w:rsidRDefault="00834478" w:rsidP="00821800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7501E8"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="008218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2084C0CD" w14:textId="77777777" w:rsidR="0030002A" w:rsidRPr="007501E8" w:rsidRDefault="0030002A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1FE54BB8" w14:textId="470B3AEB" w:rsidR="0030002A" w:rsidRPr="007501E8" w:rsidRDefault="00834478" w:rsidP="00E065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30002A"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A96A41E" w14:textId="77777777" w:rsidR="0030002A" w:rsidRPr="007501E8" w:rsidRDefault="0030002A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4022D74F" w14:textId="14E03186" w:rsidR="0030002A" w:rsidRPr="006A5860" w:rsidRDefault="00834478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0702EA" w:rsidRPr="006A58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3AAC552" w14:textId="77777777" w:rsidR="0030002A" w:rsidRPr="006A5860" w:rsidRDefault="0030002A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1960A98B" w14:textId="77D8A796" w:rsidR="0030002A" w:rsidRPr="006A5860" w:rsidRDefault="00834478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0702EA" w:rsidRPr="006A58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C54E94D" w14:textId="77777777" w:rsidR="0030002A" w:rsidRPr="007501E8" w:rsidRDefault="0030002A" w:rsidP="00FF09D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50870477" w14:textId="4DA21163" w:rsidR="0030002A" w:rsidRPr="007501E8" w:rsidRDefault="00834478" w:rsidP="0082180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7501E8"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="008218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66C32CBC" w14:textId="77777777" w:rsidR="0030002A" w:rsidRPr="007501E8" w:rsidRDefault="0030002A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68980A87" w14:textId="5D81F262" w:rsidR="0030002A" w:rsidRPr="006A5860" w:rsidRDefault="00834478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0702EA" w:rsidRPr="006A58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BD8BBE7" w14:textId="77777777" w:rsidR="0030002A" w:rsidRPr="006A5860" w:rsidRDefault="0030002A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34AD651C" w14:textId="5D3C7743" w:rsidR="0030002A" w:rsidRPr="006A5860" w:rsidRDefault="00834478" w:rsidP="00FF09D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0702EA" w:rsidRPr="006A58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B0CB4FE" w14:textId="77777777" w:rsidR="0030002A" w:rsidRPr="006A5860" w:rsidRDefault="0030002A" w:rsidP="00FF09D4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31885B9A" w14:textId="73B82120" w:rsidR="0030002A" w:rsidRPr="006A5860" w:rsidRDefault="00834478" w:rsidP="00FF09D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0702EA" w:rsidRPr="006A58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D0828" w:rsidRPr="007501E8" w14:paraId="7D2AF5A7" w14:textId="77777777" w:rsidTr="005F5881">
        <w:trPr>
          <w:cantSplit/>
          <w:trHeight w:val="182"/>
        </w:trPr>
        <w:tc>
          <w:tcPr>
            <w:tcW w:w="2068" w:type="dxa"/>
          </w:tcPr>
          <w:p w14:paraId="78324B46" w14:textId="4C05CA18" w:rsidR="00DD0828" w:rsidRPr="007501E8" w:rsidRDefault="00DD0828" w:rsidP="00DD082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อินโน พรีคาสท์ จำกัด</w:t>
            </w:r>
          </w:p>
        </w:tc>
        <w:tc>
          <w:tcPr>
            <w:tcW w:w="1884" w:type="dxa"/>
          </w:tcPr>
          <w:p w14:paraId="3C7EC087" w14:textId="1526E01A" w:rsidR="00DD0828" w:rsidRPr="007501E8" w:rsidRDefault="00DD0828" w:rsidP="00DD082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ผลิตผลิตภัณฑ์คอนกรีตเพื่อใช้ในงานก่อสร้าง</w:t>
            </w:r>
          </w:p>
        </w:tc>
        <w:tc>
          <w:tcPr>
            <w:tcW w:w="806" w:type="dxa"/>
          </w:tcPr>
          <w:p w14:paraId="0F6FEFB5" w14:textId="77777777" w:rsidR="00DD0828" w:rsidRDefault="00DD0828" w:rsidP="00DD082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65ACDDDF" w14:textId="544BB750" w:rsidR="00DD0828" w:rsidRDefault="00DD0828" w:rsidP="00DD082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1" w:type="dxa"/>
          </w:tcPr>
          <w:p w14:paraId="77C4599E" w14:textId="77777777" w:rsidR="00DD0828" w:rsidRPr="007501E8" w:rsidRDefault="00DD0828" w:rsidP="00DD08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3C8A441" w14:textId="42AEEF45" w:rsidR="00DD0828" w:rsidRDefault="00DD0828" w:rsidP="00DD08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44.57</w:t>
            </w:r>
          </w:p>
        </w:tc>
        <w:tc>
          <w:tcPr>
            <w:tcW w:w="186" w:type="dxa"/>
          </w:tcPr>
          <w:p w14:paraId="33522F33" w14:textId="77777777" w:rsidR="00DD0828" w:rsidRPr="007501E8" w:rsidRDefault="00DD0828" w:rsidP="00DD0828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4C1E010F" w14:textId="77777777" w:rsidR="00DD0828" w:rsidRPr="007501E8" w:rsidRDefault="00DD0828" w:rsidP="00DD08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2E98C58" w14:textId="361B71DE" w:rsidR="00DD0828" w:rsidRDefault="00DD0828" w:rsidP="00DD08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78" w:type="dxa"/>
          </w:tcPr>
          <w:p w14:paraId="04B9FD7D" w14:textId="77777777" w:rsidR="00DD0828" w:rsidRPr="007501E8" w:rsidRDefault="00DD0828" w:rsidP="00DD0828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55EC2E2F" w14:textId="77777777" w:rsidR="00DD0828" w:rsidRPr="007501E8" w:rsidRDefault="00DD0828" w:rsidP="00DD08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E3E5F14" w14:textId="7C46D56C" w:rsidR="00DD0828" w:rsidRDefault="00DD0828" w:rsidP="00821800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178" w:type="dxa"/>
          </w:tcPr>
          <w:p w14:paraId="69D264B8" w14:textId="77777777" w:rsidR="00DD0828" w:rsidRPr="007501E8" w:rsidRDefault="00DD0828" w:rsidP="00DD082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0D87DF16" w14:textId="77777777" w:rsidR="00DD0828" w:rsidRPr="007501E8" w:rsidRDefault="00DD0828" w:rsidP="00DD08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76EDAC2" w14:textId="3B5DCCA0" w:rsidR="00DD0828" w:rsidRDefault="00DD0828" w:rsidP="0082180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178" w:type="dxa"/>
          </w:tcPr>
          <w:p w14:paraId="02CB1E3F" w14:textId="77777777" w:rsidR="00DD0828" w:rsidRPr="007501E8" w:rsidRDefault="00DD0828" w:rsidP="00DD082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20616409" w14:textId="77777777" w:rsidR="00DD0828" w:rsidRPr="007501E8" w:rsidRDefault="00DD0828" w:rsidP="00DD08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553FB3A" w14:textId="53476C5C" w:rsidR="00DD0828" w:rsidRPr="006A5860" w:rsidRDefault="00DD0828" w:rsidP="00DD08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1D9BD95" w14:textId="77777777" w:rsidR="00DD0828" w:rsidRPr="006A5860" w:rsidRDefault="00DD0828" w:rsidP="00DD082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7614DD03" w14:textId="77777777" w:rsidR="00DD0828" w:rsidRPr="007501E8" w:rsidRDefault="00DD0828" w:rsidP="00DD08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94AE1FB" w14:textId="196FA2E5" w:rsidR="00DD0828" w:rsidRPr="006A5860" w:rsidRDefault="00DD0828" w:rsidP="00DD08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8CC46C2" w14:textId="77777777" w:rsidR="00DD0828" w:rsidRPr="007501E8" w:rsidRDefault="00DD0828" w:rsidP="00DD082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6AC8E6C2" w14:textId="77777777" w:rsidR="00DD0828" w:rsidRPr="007501E8" w:rsidRDefault="00DD0828" w:rsidP="00DD08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C33B85" w14:textId="5DC2E20F" w:rsidR="00DD0828" w:rsidRDefault="00DD0828" w:rsidP="0082180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  <w:r w:rsidR="008218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3FCF3C40" w14:textId="77777777" w:rsidR="00DD0828" w:rsidRPr="007501E8" w:rsidRDefault="00DD0828" w:rsidP="00DD082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78394C79" w14:textId="77777777" w:rsidR="00DD0828" w:rsidRPr="007501E8" w:rsidRDefault="00DD0828" w:rsidP="00DD08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C47426A" w14:textId="4937C294" w:rsidR="00DD0828" w:rsidRPr="006A5860" w:rsidRDefault="00DD0828" w:rsidP="00DD08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4CB83D9" w14:textId="77777777" w:rsidR="00DD0828" w:rsidRPr="006A5860" w:rsidRDefault="00DD0828" w:rsidP="00DD082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7B309515" w14:textId="77777777" w:rsidR="00DD0828" w:rsidRPr="007501E8" w:rsidRDefault="00DD0828" w:rsidP="00DD08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E8DDD2C" w14:textId="11D4475C" w:rsidR="00DD0828" w:rsidRPr="006A5860" w:rsidRDefault="00DD0828" w:rsidP="00DD082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36AA373" w14:textId="77777777" w:rsidR="00DD0828" w:rsidRPr="006A5860" w:rsidRDefault="00DD0828" w:rsidP="00DD0828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17C24A4C" w14:textId="77777777" w:rsidR="00DD0828" w:rsidRPr="007501E8" w:rsidRDefault="00DD0828" w:rsidP="00DD082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0D2AAC" w14:textId="13A91017" w:rsidR="00DD0828" w:rsidRPr="006A5860" w:rsidRDefault="00DD0828" w:rsidP="00DD082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7501E8" w:rsidRPr="007501E8" w14:paraId="6AE8CC5D" w14:textId="77777777" w:rsidTr="005F5881">
        <w:trPr>
          <w:cantSplit/>
          <w:trHeight w:val="182"/>
        </w:trPr>
        <w:tc>
          <w:tcPr>
            <w:tcW w:w="2068" w:type="dxa"/>
          </w:tcPr>
          <w:p w14:paraId="4FC5ECBC" w14:textId="77777777" w:rsidR="00FF09D4" w:rsidRPr="007501E8" w:rsidRDefault="00FF09D4" w:rsidP="00FF09D4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84" w:type="dxa"/>
          </w:tcPr>
          <w:p w14:paraId="7717C3A2" w14:textId="77777777" w:rsidR="00FF09D4" w:rsidRPr="007501E8" w:rsidRDefault="00FF09D4" w:rsidP="00FF09D4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</w:tcPr>
          <w:p w14:paraId="65B907CC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14:paraId="066D1752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22246215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68D3896E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64C3DF2" w14:textId="77777777" w:rsidR="00FF09D4" w:rsidRPr="007501E8" w:rsidRDefault="00FF09D4" w:rsidP="00FF09D4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05F11F7F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E51EF8E" w14:textId="77777777" w:rsidR="00FF09D4" w:rsidRPr="007501E8" w:rsidRDefault="00FF09D4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785FD8B3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0093B20" w14:textId="77777777" w:rsidR="00FF09D4" w:rsidRPr="007501E8" w:rsidRDefault="00FF09D4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4D2DE3E9" w14:textId="75B6465F" w:rsidR="00FF09D4" w:rsidRPr="007501E8" w:rsidRDefault="000702EA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48D3EB4" w14:textId="77777777" w:rsidR="00FF09D4" w:rsidRPr="007501E8" w:rsidRDefault="00FF09D4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</w:tcPr>
          <w:p w14:paraId="69AB7028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FA969B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709D9C" w14:textId="2029CD78" w:rsidR="00FF09D4" w:rsidRPr="007501E8" w:rsidRDefault="007501E8" w:rsidP="0082180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8218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,123</w:t>
            </w:r>
          </w:p>
        </w:tc>
        <w:tc>
          <w:tcPr>
            <w:tcW w:w="178" w:type="dxa"/>
          </w:tcPr>
          <w:p w14:paraId="735B59B0" w14:textId="77777777" w:rsidR="00FF09D4" w:rsidRPr="007501E8" w:rsidRDefault="00FF09D4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128CA3FC" w14:textId="69438E76" w:rsidR="00FF09D4" w:rsidRPr="007501E8" w:rsidRDefault="007501E8" w:rsidP="0082180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78" w:type="dxa"/>
          </w:tcPr>
          <w:p w14:paraId="387BB584" w14:textId="77777777" w:rsidR="00FF09D4" w:rsidRPr="007501E8" w:rsidRDefault="00FF09D4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7CEF60EA" w14:textId="6CB6AE3C" w:rsidR="00FF09D4" w:rsidRPr="007501E8" w:rsidRDefault="000702EA" w:rsidP="00FF09D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665FAA8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114DA612" w14:textId="77777777" w:rsidR="00FF09D4" w:rsidRPr="007501E8" w:rsidRDefault="00FF09D4" w:rsidP="00FF09D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7501E8" w:rsidRPr="007501E8" w14:paraId="73662685" w14:textId="77777777" w:rsidTr="005F5881">
        <w:trPr>
          <w:cantSplit/>
          <w:trHeight w:val="188"/>
        </w:trPr>
        <w:tc>
          <w:tcPr>
            <w:tcW w:w="3952" w:type="dxa"/>
            <w:gridSpan w:val="2"/>
          </w:tcPr>
          <w:p w14:paraId="7FF50517" w14:textId="4C9F0852" w:rsidR="00FF09D4" w:rsidRPr="00E211ED" w:rsidRDefault="00FF09D4" w:rsidP="00FF09D4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806" w:type="dxa"/>
          </w:tcPr>
          <w:p w14:paraId="75D1468D" w14:textId="77777777" w:rsidR="00FF09D4" w:rsidRPr="00E211ED" w:rsidRDefault="00FF09D4" w:rsidP="00FF09D4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51" w:type="dxa"/>
          </w:tcPr>
          <w:p w14:paraId="788C9185" w14:textId="77777777" w:rsidR="00FF09D4" w:rsidRPr="00E211ED" w:rsidRDefault="00FF09D4" w:rsidP="00FF09D4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6" w:type="dxa"/>
          </w:tcPr>
          <w:p w14:paraId="43B796B9" w14:textId="77777777" w:rsidR="00FF09D4" w:rsidRPr="00E211ED" w:rsidRDefault="00FF09D4" w:rsidP="00FF09D4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55" w:type="dxa"/>
          </w:tcPr>
          <w:p w14:paraId="751E1756" w14:textId="77777777" w:rsidR="00FF09D4" w:rsidRPr="00E211ED" w:rsidRDefault="00FF09D4" w:rsidP="00FF09D4">
            <w:pPr>
              <w:tabs>
                <w:tab w:val="clear" w:pos="454"/>
                <w:tab w:val="decimal" w:pos="281"/>
              </w:tabs>
              <w:ind w:right="-79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8" w:type="dxa"/>
          </w:tcPr>
          <w:p w14:paraId="1E72402C" w14:textId="77777777" w:rsidR="00FF09D4" w:rsidRPr="00E211ED" w:rsidRDefault="00FF09D4" w:rsidP="00FF09D4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26" w:type="dxa"/>
          </w:tcPr>
          <w:p w14:paraId="20148A43" w14:textId="77777777" w:rsidR="00FF09D4" w:rsidRPr="00E211ED" w:rsidRDefault="00FF09D4" w:rsidP="00FF09D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</w:tcPr>
          <w:p w14:paraId="4F09019C" w14:textId="77777777" w:rsidR="00FF09D4" w:rsidRPr="00E211ED" w:rsidRDefault="00FF09D4" w:rsidP="00FF09D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</w:tcPr>
          <w:p w14:paraId="278F8C46" w14:textId="77777777" w:rsidR="00FF09D4" w:rsidRPr="00E211ED" w:rsidRDefault="00FF09D4" w:rsidP="00FF09D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</w:tcPr>
          <w:p w14:paraId="490521A9" w14:textId="77777777" w:rsidR="00FF09D4" w:rsidRPr="00E211ED" w:rsidRDefault="00FF09D4" w:rsidP="00FF09D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6" w:type="dxa"/>
          </w:tcPr>
          <w:p w14:paraId="64E92E21" w14:textId="77777777" w:rsidR="00FF09D4" w:rsidRPr="00E211ED" w:rsidRDefault="00FF09D4" w:rsidP="00FF09D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</w:tcPr>
          <w:p w14:paraId="609B8ABE" w14:textId="77777777" w:rsidR="00FF09D4" w:rsidRPr="00E211ED" w:rsidRDefault="00FF09D4" w:rsidP="00FF09D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</w:tcPr>
          <w:p w14:paraId="4A26844C" w14:textId="77777777" w:rsidR="00FF09D4" w:rsidRPr="00E211ED" w:rsidRDefault="00FF09D4" w:rsidP="00FF09D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</w:tcPr>
          <w:p w14:paraId="42AE3951" w14:textId="77777777" w:rsidR="00FF09D4" w:rsidRPr="00E211ED" w:rsidRDefault="00FF09D4" w:rsidP="00FF09D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53" w:type="dxa"/>
            <w:gridSpan w:val="2"/>
          </w:tcPr>
          <w:p w14:paraId="30D9ACDF" w14:textId="77777777" w:rsidR="00FF09D4" w:rsidRPr="00E211ED" w:rsidRDefault="00FF09D4" w:rsidP="00FF09D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</w:tcPr>
          <w:p w14:paraId="29C9B5B0" w14:textId="77777777" w:rsidR="00FF09D4" w:rsidRPr="00E211ED" w:rsidRDefault="00FF09D4" w:rsidP="00FF09D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9" w:type="dxa"/>
          </w:tcPr>
          <w:p w14:paraId="3A4BF023" w14:textId="77777777" w:rsidR="00FF09D4" w:rsidRPr="00E211ED" w:rsidRDefault="00FF09D4" w:rsidP="00FF09D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</w:tcPr>
          <w:p w14:paraId="0E484855" w14:textId="77777777" w:rsidR="00FF09D4" w:rsidRPr="00E211ED" w:rsidRDefault="00FF09D4" w:rsidP="00FF09D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6" w:type="dxa"/>
          </w:tcPr>
          <w:p w14:paraId="060BA1A6" w14:textId="77777777" w:rsidR="00FF09D4" w:rsidRPr="00E211ED" w:rsidRDefault="00FF09D4" w:rsidP="00FF09D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3" w:type="dxa"/>
          </w:tcPr>
          <w:p w14:paraId="07451CB3" w14:textId="77777777" w:rsidR="00FF09D4" w:rsidRPr="00E211ED" w:rsidRDefault="00FF09D4" w:rsidP="00FF09D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8" w:type="dxa"/>
          </w:tcPr>
          <w:p w14:paraId="016AA5C5" w14:textId="77777777" w:rsidR="00FF09D4" w:rsidRPr="00E211ED" w:rsidRDefault="00FF09D4" w:rsidP="00FF09D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7501E8" w:rsidRPr="007501E8" w14:paraId="7D0E8B62" w14:textId="77777777" w:rsidTr="005F5881">
        <w:trPr>
          <w:cantSplit/>
          <w:trHeight w:val="281"/>
        </w:trPr>
        <w:tc>
          <w:tcPr>
            <w:tcW w:w="3952" w:type="dxa"/>
            <w:gridSpan w:val="2"/>
          </w:tcPr>
          <w:p w14:paraId="0EBAAB07" w14:textId="1D1406B0" w:rsidR="00292ADF" w:rsidRPr="007501E8" w:rsidRDefault="00292ADF" w:rsidP="00FF09D4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806" w:type="dxa"/>
          </w:tcPr>
          <w:p w14:paraId="2A3FD56E" w14:textId="77777777" w:rsidR="00292ADF" w:rsidRPr="007501E8" w:rsidRDefault="00292ADF" w:rsidP="00FF09D4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EBA50A" w14:textId="77777777" w:rsidR="00292ADF" w:rsidRPr="007501E8" w:rsidRDefault="00292ADF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042766CC" w14:textId="77777777" w:rsidR="00292ADF" w:rsidRPr="007501E8" w:rsidRDefault="00292ADF" w:rsidP="00FF09D4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769F64D1" w14:textId="77777777" w:rsidR="00292ADF" w:rsidRPr="007501E8" w:rsidRDefault="00292ADF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BEB956B" w14:textId="77777777" w:rsidR="00292ADF" w:rsidRPr="007501E8" w:rsidRDefault="00292ADF" w:rsidP="00FF09D4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77D00E7F" w14:textId="77777777" w:rsidR="00292ADF" w:rsidRPr="007501E8" w:rsidRDefault="00292ADF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3C91C2C" w14:textId="77777777" w:rsidR="00292ADF" w:rsidRPr="007501E8" w:rsidRDefault="00292ADF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554A652D" w14:textId="77777777" w:rsidR="00292ADF" w:rsidRPr="007501E8" w:rsidRDefault="00292ADF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2185B19" w14:textId="77777777" w:rsidR="00292ADF" w:rsidRPr="007501E8" w:rsidRDefault="00292ADF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1B6B8934" w14:textId="77777777" w:rsidR="00292ADF" w:rsidRPr="007501E8" w:rsidRDefault="00292ADF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77B4F6F" w14:textId="77777777" w:rsidR="00292ADF" w:rsidRPr="007501E8" w:rsidRDefault="00292ADF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20A30A00" w14:textId="77777777" w:rsidR="00292ADF" w:rsidRPr="007501E8" w:rsidRDefault="00292ADF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9C37014" w14:textId="77777777" w:rsidR="00292ADF" w:rsidRPr="007501E8" w:rsidRDefault="00292ADF" w:rsidP="00FF09D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49AF6D15" w14:textId="77777777" w:rsidR="00292ADF" w:rsidRPr="007501E8" w:rsidRDefault="00292ADF" w:rsidP="00FF09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9F892D9" w14:textId="77777777" w:rsidR="00292ADF" w:rsidRPr="007501E8" w:rsidRDefault="00292ADF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00266EF8" w14:textId="77777777" w:rsidR="00292ADF" w:rsidRPr="007501E8" w:rsidRDefault="00292ADF" w:rsidP="00F353C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D7BD54B" w14:textId="77777777" w:rsidR="00292ADF" w:rsidRPr="007501E8" w:rsidRDefault="00292ADF" w:rsidP="00FF09D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72B276BC" w14:textId="77777777" w:rsidR="00292ADF" w:rsidRPr="007501E8" w:rsidRDefault="00292ADF" w:rsidP="00FF09D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43820661" w14:textId="77777777" w:rsidR="00292ADF" w:rsidRPr="007501E8" w:rsidRDefault="00292ADF" w:rsidP="00FF09D4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6E3B8948" w14:textId="77777777" w:rsidR="00292ADF" w:rsidRPr="007501E8" w:rsidRDefault="00292ADF" w:rsidP="00FF09D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C360C" w:rsidRPr="007501E8" w14:paraId="003B264F" w14:textId="77777777" w:rsidTr="005F5881">
        <w:trPr>
          <w:cantSplit/>
          <w:trHeight w:val="641"/>
        </w:trPr>
        <w:tc>
          <w:tcPr>
            <w:tcW w:w="2068" w:type="dxa"/>
          </w:tcPr>
          <w:p w14:paraId="7E7E763C" w14:textId="7445B6A2" w:rsidR="002C360C" w:rsidRPr="007501E8" w:rsidRDefault="002C360C" w:rsidP="002C360C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ซีเนร่า วิมุต เฮลท์ เซอร์วิส จำกัด</w:t>
            </w:r>
          </w:p>
        </w:tc>
        <w:tc>
          <w:tcPr>
            <w:tcW w:w="1884" w:type="dxa"/>
          </w:tcPr>
          <w:p w14:paraId="548AD82D" w14:textId="317C5FF6" w:rsidR="002C360C" w:rsidRPr="007501E8" w:rsidRDefault="002C360C" w:rsidP="002C360C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สถานประกอบการเพื่อสุขภาพ กิจการดูแลผู้สูงอายุหรือผู้ที่มีภาวะพึ่งพิง</w:t>
            </w:r>
          </w:p>
        </w:tc>
        <w:tc>
          <w:tcPr>
            <w:tcW w:w="806" w:type="dxa"/>
          </w:tcPr>
          <w:p w14:paraId="0B7A24A1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67DBFA2B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7D1940F9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6D942444" w14:textId="4CDE8C3D" w:rsidR="002C360C" w:rsidRPr="007501E8" w:rsidRDefault="002C360C" w:rsidP="002C360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1" w:type="dxa"/>
          </w:tcPr>
          <w:p w14:paraId="10B6DCB3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3D7F04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C3E9AF1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7403073" w14:textId="28CAC4E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248F8D69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05F091FC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1D2FA2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FB957CE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230C29F" w14:textId="346A60B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50.99</w:t>
            </w:r>
          </w:p>
        </w:tc>
        <w:tc>
          <w:tcPr>
            <w:tcW w:w="178" w:type="dxa"/>
          </w:tcPr>
          <w:p w14:paraId="13A7208F" w14:textId="77777777" w:rsidR="002C360C" w:rsidRPr="007501E8" w:rsidRDefault="002C360C" w:rsidP="002C360C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700D0F17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008D18D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D5BF327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D98DCC7" w14:textId="3B8BEC58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5A7511" w14:textId="77777777" w:rsidR="002C360C" w:rsidRPr="007501E8" w:rsidRDefault="002C360C" w:rsidP="002C360C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01F6C942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93A1EB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1B7B661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49DE8C" w14:textId="7FDC50F8" w:rsidR="002C360C" w:rsidRPr="007501E8" w:rsidRDefault="002C360C" w:rsidP="002C360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78" w:type="dxa"/>
          </w:tcPr>
          <w:p w14:paraId="2DEB84BD" w14:textId="77777777" w:rsidR="002C360C" w:rsidRPr="007501E8" w:rsidRDefault="002C360C" w:rsidP="002C360C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421B40F8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A9832DA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BE396FC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502572" w14:textId="55240774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0B957A4" w14:textId="77777777" w:rsidR="002C360C" w:rsidRPr="007501E8" w:rsidRDefault="002C360C" w:rsidP="002C360C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623ED909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0191DB1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E94C698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163DE28" w14:textId="2C93B75F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F4E8B7C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39EE7E9F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D7C5BB4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6D6B5DE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349E905" w14:textId="260C0FAB" w:rsidR="002C360C" w:rsidRPr="007501E8" w:rsidRDefault="002C360C" w:rsidP="002C360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(19)</w:t>
            </w:r>
          </w:p>
        </w:tc>
        <w:tc>
          <w:tcPr>
            <w:tcW w:w="178" w:type="dxa"/>
          </w:tcPr>
          <w:p w14:paraId="157D178C" w14:textId="77777777" w:rsidR="002C360C" w:rsidRPr="007501E8" w:rsidRDefault="002C360C" w:rsidP="002C360C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37C1DD13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4B0675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0438734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FD0835" w14:textId="09A6A16C" w:rsidR="002C360C" w:rsidRPr="007501E8" w:rsidRDefault="002C360C" w:rsidP="002C360C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78" w:type="dxa"/>
          </w:tcPr>
          <w:p w14:paraId="5830DBDA" w14:textId="77777777" w:rsidR="002C360C" w:rsidRPr="007501E8" w:rsidRDefault="002C360C" w:rsidP="002C360C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588B634E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66D9494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4E9EB86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56F2B1C" w14:textId="7CFD53F6" w:rsidR="002C360C" w:rsidRPr="007501E8" w:rsidRDefault="002C360C" w:rsidP="002C360C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4D5C71B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1D8AEDDE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D42DE5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7F198A2" w14:textId="77777777" w:rsidR="002C360C" w:rsidRPr="007501E8" w:rsidRDefault="002C360C" w:rsidP="002C360C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8445344" w14:textId="3A79752A" w:rsidR="002C360C" w:rsidRPr="007501E8" w:rsidRDefault="002C360C" w:rsidP="002C360C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2C360C" w:rsidRPr="007501E8" w14:paraId="063AD6A0" w14:textId="77777777" w:rsidTr="002C360C">
        <w:trPr>
          <w:cantSplit/>
          <w:trHeight w:val="335"/>
        </w:trPr>
        <w:tc>
          <w:tcPr>
            <w:tcW w:w="3952" w:type="dxa"/>
            <w:gridSpan w:val="2"/>
          </w:tcPr>
          <w:p w14:paraId="6DA37AB5" w14:textId="280BEFC3" w:rsidR="002C360C" w:rsidRPr="002C360C" w:rsidRDefault="002C360C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การร่วมค้าทางอ้อม (ถือหุ้นโดยบริษัทย่อย)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06" w:type="dxa"/>
          </w:tcPr>
          <w:p w14:paraId="33A76226" w14:textId="77777777" w:rsidR="002C360C" w:rsidRPr="007501E8" w:rsidRDefault="002C360C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</w:tc>
        <w:tc>
          <w:tcPr>
            <w:tcW w:w="851" w:type="dxa"/>
          </w:tcPr>
          <w:p w14:paraId="376D10F7" w14:textId="77777777" w:rsidR="002C360C" w:rsidRPr="007501E8" w:rsidRDefault="002C360C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6E30A04E" w14:textId="77777777" w:rsidR="002C360C" w:rsidRPr="007501E8" w:rsidRDefault="002C360C" w:rsidP="00E211E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5A82C29A" w14:textId="77777777" w:rsidR="002C360C" w:rsidRPr="007501E8" w:rsidRDefault="002C360C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57067EF" w14:textId="77777777" w:rsidR="002C360C" w:rsidRPr="007501E8" w:rsidRDefault="002C360C" w:rsidP="00E211E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24501B6F" w14:textId="77777777" w:rsidR="002C360C" w:rsidRPr="007501E8" w:rsidRDefault="002C360C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0394279" w14:textId="77777777" w:rsidR="002C360C" w:rsidRPr="007501E8" w:rsidRDefault="002C360C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1FB7EAEF" w14:textId="77777777" w:rsidR="002C360C" w:rsidRPr="007501E8" w:rsidRDefault="002C360C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DBC9788" w14:textId="77777777" w:rsidR="002C360C" w:rsidRPr="007501E8" w:rsidRDefault="002C360C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770E2BE6" w14:textId="77777777" w:rsidR="002C360C" w:rsidRPr="007501E8" w:rsidRDefault="002C360C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5B6FB2E" w14:textId="77777777" w:rsidR="002C360C" w:rsidRPr="007501E8" w:rsidRDefault="002C360C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07CF11D2" w14:textId="77777777" w:rsidR="002C360C" w:rsidRPr="007501E8" w:rsidRDefault="002C360C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DEB4D61" w14:textId="77777777" w:rsidR="002C360C" w:rsidRPr="007501E8" w:rsidRDefault="002C360C" w:rsidP="00E211E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37043C89" w14:textId="77777777" w:rsidR="002C360C" w:rsidRPr="007501E8" w:rsidRDefault="002C360C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8931362" w14:textId="77777777" w:rsidR="002C360C" w:rsidRPr="007501E8" w:rsidRDefault="002C360C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7D5B789B" w14:textId="77777777" w:rsidR="002C360C" w:rsidRPr="007501E8" w:rsidRDefault="002C360C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92EC2A0" w14:textId="77777777" w:rsidR="002C360C" w:rsidRPr="007501E8" w:rsidRDefault="002C360C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51ED58C1" w14:textId="77777777" w:rsidR="002C360C" w:rsidRPr="007501E8" w:rsidRDefault="002C360C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1972BBC8" w14:textId="77777777" w:rsidR="002C360C" w:rsidRPr="007501E8" w:rsidRDefault="002C360C" w:rsidP="00E211E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619AAF10" w14:textId="77777777" w:rsidR="002C360C" w:rsidRPr="007501E8" w:rsidRDefault="002C360C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211ED" w:rsidRPr="007501E8" w14:paraId="76C70D90" w14:textId="77777777" w:rsidTr="005F5881">
        <w:trPr>
          <w:cantSplit/>
          <w:trHeight w:val="641"/>
        </w:trPr>
        <w:tc>
          <w:tcPr>
            <w:tcW w:w="2068" w:type="dxa"/>
          </w:tcPr>
          <w:p w14:paraId="04572D2F" w14:textId="77777777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ปัน นิวเอนเนอจี จำกัด</w:t>
            </w:r>
          </w:p>
        </w:tc>
        <w:tc>
          <w:tcPr>
            <w:tcW w:w="1884" w:type="dxa"/>
          </w:tcPr>
          <w:p w14:paraId="1F6D0C63" w14:textId="77777777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จำหน่ายและติดตั้ง ไฟฟ้าจากโซล่าร์รูฟท๊อป</w:t>
            </w:r>
          </w:p>
        </w:tc>
        <w:tc>
          <w:tcPr>
            <w:tcW w:w="806" w:type="dxa"/>
          </w:tcPr>
          <w:p w14:paraId="3581012A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311681E0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1" w:type="dxa"/>
          </w:tcPr>
          <w:p w14:paraId="2A354325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160E9D5" w14:textId="0C89A3AA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49.99</w:t>
            </w:r>
          </w:p>
        </w:tc>
        <w:tc>
          <w:tcPr>
            <w:tcW w:w="186" w:type="dxa"/>
          </w:tcPr>
          <w:p w14:paraId="3DF75D7B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76FDD39B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87F96E" w14:textId="157BAE25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49.99</w:t>
            </w:r>
          </w:p>
        </w:tc>
        <w:tc>
          <w:tcPr>
            <w:tcW w:w="178" w:type="dxa"/>
          </w:tcPr>
          <w:p w14:paraId="5278CC39" w14:textId="77777777" w:rsidR="00E211ED" w:rsidRPr="007501E8" w:rsidRDefault="00E211ED" w:rsidP="00E211E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B5B4E9D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91FCC1" w14:textId="78F57FAA" w:rsidR="00E211ED" w:rsidRPr="007501E8" w:rsidRDefault="00E211ED" w:rsidP="00E211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529A4D75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732D768F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00B3803" w14:textId="43C59354" w:rsidR="00E211ED" w:rsidRPr="007501E8" w:rsidRDefault="00E211ED" w:rsidP="00E211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</w:p>
        </w:tc>
        <w:tc>
          <w:tcPr>
            <w:tcW w:w="178" w:type="dxa"/>
          </w:tcPr>
          <w:p w14:paraId="3970A933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0F4B9AEB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A495582" w14:textId="6282DEB8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A623FCE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3636AB09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A4C5301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D194C4C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296DF7FF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E787895" w14:textId="6B17F0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5EB6B3FC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77E33582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D82CED5" w14:textId="3196CD02" w:rsidR="00E211ED" w:rsidRPr="007501E8" w:rsidRDefault="00E211ED" w:rsidP="00E211E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</w:p>
        </w:tc>
        <w:tc>
          <w:tcPr>
            <w:tcW w:w="178" w:type="dxa"/>
          </w:tcPr>
          <w:p w14:paraId="2E45A8C8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7D68FF0B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A4A20D" w14:textId="400D379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2E9B866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5B53D547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A29F5CA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211ED" w:rsidRPr="007501E8" w14:paraId="03D8849E" w14:textId="77777777" w:rsidTr="005F5881">
        <w:trPr>
          <w:cantSplit/>
          <w:trHeight w:val="631"/>
        </w:trPr>
        <w:tc>
          <w:tcPr>
            <w:tcW w:w="2068" w:type="dxa"/>
          </w:tcPr>
          <w:p w14:paraId="4D603C95" w14:textId="77777777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พีเอเอช โฮลดิ้ง 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ประเทศไทย)</w:t>
            </w: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1884" w:type="dxa"/>
          </w:tcPr>
          <w:p w14:paraId="0000EFEF" w14:textId="77777777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014218" w14:textId="77777777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806" w:type="dxa"/>
          </w:tcPr>
          <w:p w14:paraId="2E517B3F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06F1F010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1" w:type="dxa"/>
          </w:tcPr>
          <w:p w14:paraId="30A9D70A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17A9604" w14:textId="67CB5256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6" w:type="dxa"/>
          </w:tcPr>
          <w:p w14:paraId="66DA0213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4FADA1BD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A90744" w14:textId="3E11A388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48.99</w:t>
            </w:r>
          </w:p>
        </w:tc>
        <w:tc>
          <w:tcPr>
            <w:tcW w:w="178" w:type="dxa"/>
          </w:tcPr>
          <w:p w14:paraId="6488B77C" w14:textId="77777777" w:rsidR="00E211ED" w:rsidRPr="007501E8" w:rsidRDefault="00E211ED" w:rsidP="00E211E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506C1EA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C7F67C" w14:textId="424F62CD" w:rsidR="00E211ED" w:rsidRPr="007501E8" w:rsidRDefault="00E211ED" w:rsidP="00E211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1D47AB52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216BF781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69BB317" w14:textId="27B7FBFE" w:rsidR="00E211ED" w:rsidRPr="007501E8" w:rsidRDefault="00C11689" w:rsidP="00C116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E211E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3E323932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13677F86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5A04112" w14:textId="0493E8E9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FED3537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5A1F6B7A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26B01C3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E2F5288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1872F6FF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659E206" w14:textId="4C41482A" w:rsidR="00E211ED" w:rsidRPr="007501E8" w:rsidRDefault="00E211ED" w:rsidP="00E211E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120</w:t>
            </w:r>
          </w:p>
        </w:tc>
        <w:tc>
          <w:tcPr>
            <w:tcW w:w="178" w:type="dxa"/>
          </w:tcPr>
          <w:p w14:paraId="7140F36B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666E9774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B4648C" w14:textId="3331DAF0" w:rsidR="00E211ED" w:rsidRPr="007501E8" w:rsidRDefault="00E211ED" w:rsidP="00E211E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5F824E16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50B7789C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AE5CF9A" w14:textId="299AE1F3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D5A080F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21F3FB5F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7FF2FC6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211ED" w:rsidRPr="007501E8" w14:paraId="3113DCFC" w14:textId="77777777" w:rsidTr="005F5881">
        <w:trPr>
          <w:cantSplit/>
          <w:trHeight w:val="70"/>
        </w:trPr>
        <w:tc>
          <w:tcPr>
            <w:tcW w:w="2068" w:type="dxa"/>
          </w:tcPr>
          <w:p w14:paraId="24645207" w14:textId="72944EBC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 xml:space="preserve">บริษัท แอมิลิ เฮลท์ </w:t>
            </w:r>
            <w:r>
              <w:rPr>
                <w:rFonts w:asciiTheme="majorBidi" w:hAnsiTheme="majorBidi"/>
                <w:sz w:val="24"/>
                <w:szCs w:val="24"/>
                <w:cs/>
                <w:lang w:bidi="th-TH"/>
              </w:rPr>
              <w:br/>
            </w: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(ประเทศไทย) จำกัด</w:t>
            </w:r>
          </w:p>
        </w:tc>
        <w:tc>
          <w:tcPr>
            <w:tcW w:w="1884" w:type="dxa"/>
          </w:tcPr>
          <w:p w14:paraId="37ABABF6" w14:textId="18EBDF13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ประกอบกิจการบริการที่เกี่ยวกับการวินิจฉัยโรคทางคลินิกที่เกี่ยวกับเชื้อจุลินทรีย์ในระบบทางเดินอาหาร</w:t>
            </w:r>
          </w:p>
        </w:tc>
        <w:tc>
          <w:tcPr>
            <w:tcW w:w="806" w:type="dxa"/>
          </w:tcPr>
          <w:p w14:paraId="56CB31FA" w14:textId="77777777" w:rsidR="00E211ED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49156B" w14:textId="77777777" w:rsidR="00E211ED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AC77C4B" w14:textId="77777777" w:rsidR="00E211ED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1F81B98" w14:textId="77777777" w:rsidR="00E211ED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FF0D8E7" w14:textId="66476198" w:rsidR="00E211ED" w:rsidRPr="007501E8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51" w:type="dxa"/>
          </w:tcPr>
          <w:p w14:paraId="24C1C6C1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8F2ACC3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DA75BA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7E345F2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83C18D" w14:textId="14FF4BE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51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6" w:type="dxa"/>
          </w:tcPr>
          <w:p w14:paraId="0DA519F0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6FB2A6E0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3B8CC3F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38063E1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F848427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0898B3" w14:textId="19CECF12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CD708FA" w14:textId="77777777" w:rsidR="00E211ED" w:rsidRPr="007501E8" w:rsidRDefault="00E211ED" w:rsidP="00E211E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1DDFEA67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23022A6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BADFABD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C792CF4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9BE646D" w14:textId="6BECB441" w:rsidR="00E211ED" w:rsidRPr="007501E8" w:rsidRDefault="00E211ED" w:rsidP="00E211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581F6F6E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59F6DBB4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E577E2D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D9072DE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993857E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BBFF02" w14:textId="4B74FA41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232A6A6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6FCB05EE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AAF60FD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28A88C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3D6C625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A871BAC" w14:textId="717C57A0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586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C3D7505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409A1610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24D47C4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9C70FE2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4B91750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815ABBC" w14:textId="4BC0131B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586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26A0FA2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67E0452E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1CAE9C7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07738A2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C4614F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BC2D5BD" w14:textId="0C3D0E2B" w:rsidR="00E211ED" w:rsidRPr="007501E8" w:rsidRDefault="00E211ED" w:rsidP="00E211E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4C8E6317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72E9CBE0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E3F463E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C76615C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481E009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0B0841" w14:textId="157C9C6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586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948AC57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653F044C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D94D44A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1A0FE51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491E53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82CC734" w14:textId="581D3922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586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8E2D61B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633E37F6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4F5D45F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5E131F4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4637A1" w14:textId="77777777" w:rsidR="00E211ED" w:rsidRPr="006A5860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C735F18" w14:textId="7FD0FB18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586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E211ED" w:rsidRPr="007501E8" w14:paraId="3BCEFC11" w14:textId="77777777" w:rsidTr="005F5881">
        <w:trPr>
          <w:cantSplit/>
          <w:trHeight w:val="70"/>
        </w:trPr>
        <w:tc>
          <w:tcPr>
            <w:tcW w:w="2068" w:type="dxa"/>
          </w:tcPr>
          <w:p w14:paraId="6BC21A2B" w14:textId="204551D1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โอเมก้า โลจิสติกส์ แคมปัส จำกัด</w:t>
            </w:r>
          </w:p>
        </w:tc>
        <w:tc>
          <w:tcPr>
            <w:tcW w:w="1884" w:type="dxa"/>
          </w:tcPr>
          <w:p w14:paraId="1072E447" w14:textId="33C277D1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ดำเนินธุรกิจเกี่ยวกับอสังหาริมทรัพย์</w:t>
            </w:r>
          </w:p>
        </w:tc>
        <w:tc>
          <w:tcPr>
            <w:tcW w:w="806" w:type="dxa"/>
          </w:tcPr>
          <w:p w14:paraId="5EBFE80B" w14:textId="77777777" w:rsidR="00E211ED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22AC26A0" w14:textId="63556992" w:rsidR="00E211ED" w:rsidRPr="007501E8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1" w:type="dxa"/>
          </w:tcPr>
          <w:p w14:paraId="449E879E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1528FC2" w14:textId="0529669E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186" w:type="dxa"/>
          </w:tcPr>
          <w:p w14:paraId="1761D1D5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14A2827E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EBB8F61" w14:textId="20526968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C783C28" w14:textId="77777777" w:rsidR="00E211ED" w:rsidRPr="007501E8" w:rsidRDefault="00E211ED" w:rsidP="00E211E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5045872C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BA87BAF" w14:textId="72B5B820" w:rsidR="00E211ED" w:rsidRPr="007501E8" w:rsidRDefault="00E211ED" w:rsidP="00E211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199DC869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6A300635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51E23D5" w14:textId="165F89A4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0518B5C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59721665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35BE7E4" w14:textId="4F6B10D8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7DBFAC3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7A262958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D2FC00B" w14:textId="08D1F810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E7181F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7F430990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B954AF4" w14:textId="555ED9BF" w:rsidR="00E211ED" w:rsidRPr="007501E8" w:rsidRDefault="00E211ED" w:rsidP="00E211E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841</w:t>
            </w:r>
          </w:p>
        </w:tc>
        <w:tc>
          <w:tcPr>
            <w:tcW w:w="178" w:type="dxa"/>
          </w:tcPr>
          <w:p w14:paraId="29696FD9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36FE2526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F49F63" w14:textId="49D2CC8D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F9384B6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1B013BE2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9571B9A" w14:textId="4EE3FA2C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DCAA27C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092ABC23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1C84A16" w14:textId="19631509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211ED" w:rsidRPr="007501E8" w14:paraId="424D2CC6" w14:textId="77777777" w:rsidTr="005F5881">
        <w:trPr>
          <w:cantSplit/>
          <w:trHeight w:val="70"/>
        </w:trPr>
        <w:tc>
          <w:tcPr>
            <w:tcW w:w="2068" w:type="dxa"/>
          </w:tcPr>
          <w:p w14:paraId="27510C01" w14:textId="1F44C97B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เอ็นแอลอาร์ ทีเอช จำกัด</w:t>
            </w:r>
          </w:p>
        </w:tc>
        <w:tc>
          <w:tcPr>
            <w:tcW w:w="1884" w:type="dxa"/>
          </w:tcPr>
          <w:p w14:paraId="6B46389C" w14:textId="1A01095B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ให้คำปรึกษาแนะนำด้านสุขภาพ</w:t>
            </w:r>
          </w:p>
        </w:tc>
        <w:tc>
          <w:tcPr>
            <w:tcW w:w="806" w:type="dxa"/>
          </w:tcPr>
          <w:p w14:paraId="1BED65D9" w14:textId="77777777" w:rsidR="00E211ED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7FF6A5FD" w14:textId="4780313A" w:rsidR="00E211ED" w:rsidRPr="007501E8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1" w:type="dxa"/>
          </w:tcPr>
          <w:p w14:paraId="4015877B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44ADBB7" w14:textId="7D68FF42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80.00</w:t>
            </w:r>
          </w:p>
        </w:tc>
        <w:tc>
          <w:tcPr>
            <w:tcW w:w="186" w:type="dxa"/>
          </w:tcPr>
          <w:p w14:paraId="36DBB840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05F72D6E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6382EA4" w14:textId="14FB40F1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46216AE" w14:textId="77777777" w:rsidR="00E211ED" w:rsidRPr="007501E8" w:rsidRDefault="00E211ED" w:rsidP="00E211E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05DADAEF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0CE787" w14:textId="2145C07E" w:rsidR="00E211ED" w:rsidRPr="007501E8" w:rsidRDefault="00E211ED" w:rsidP="00E211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541B0979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0361DF44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C474239" w14:textId="380DC596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4C44153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2324DC78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80AE4F8" w14:textId="5CBEEA06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4FED371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7AC19733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F024542" w14:textId="582ABDD6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527B916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7A4FB11B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F45F1A" w14:textId="3D792C7A" w:rsidR="00E211ED" w:rsidRPr="007501E8" w:rsidRDefault="00E211ED" w:rsidP="00E211E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1CF147AE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668D4B17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F57B2E1" w14:textId="5E4A618D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2764552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2AE671AB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4E1DB3" w14:textId="5586AEA2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5D63DBB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48C3337C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70B29BE" w14:textId="65A3676A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211ED" w:rsidRPr="007501E8" w14:paraId="76AEB7AC" w14:textId="77777777" w:rsidTr="005F5881">
        <w:trPr>
          <w:cantSplit/>
          <w:trHeight w:val="70"/>
        </w:trPr>
        <w:tc>
          <w:tcPr>
            <w:tcW w:w="2068" w:type="dxa"/>
          </w:tcPr>
          <w:p w14:paraId="50DE58CA" w14:textId="3E9D6713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บริษัท ซี เอ็นเตก 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</w: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(ประเทศไทย) จำกัด</w:t>
            </w:r>
          </w:p>
        </w:tc>
        <w:tc>
          <w:tcPr>
            <w:tcW w:w="1884" w:type="dxa"/>
          </w:tcPr>
          <w:p w14:paraId="7D01169E" w14:textId="75B21D42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ประกอบกิจการผลิตภัณฑ์คอนกรีตเพื่อใช้ในงานก่อสร้าง</w:t>
            </w:r>
          </w:p>
        </w:tc>
        <w:tc>
          <w:tcPr>
            <w:tcW w:w="806" w:type="dxa"/>
          </w:tcPr>
          <w:p w14:paraId="6C11290A" w14:textId="77777777" w:rsidR="00E211ED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2DE48749" w14:textId="77777777" w:rsidR="00E211ED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2DCDB86A" w14:textId="6960492F" w:rsidR="00E211ED" w:rsidRPr="007501E8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1" w:type="dxa"/>
          </w:tcPr>
          <w:p w14:paraId="73C59CBD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6F5B562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8288EA7" w14:textId="7F1AECA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51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6" w:type="dxa"/>
          </w:tcPr>
          <w:p w14:paraId="56F575D5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338A9C84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F50189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1B64C11" w14:textId="67A34759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990D9ED" w14:textId="77777777" w:rsidR="00E211ED" w:rsidRPr="007501E8" w:rsidRDefault="00E211ED" w:rsidP="00E211E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77D26733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91FE06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054A50" w14:textId="5634C1FA" w:rsidR="00E211ED" w:rsidRPr="007501E8" w:rsidRDefault="00E211ED" w:rsidP="00E211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6700CA82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53C0C7D2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E8496CE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465C95A" w14:textId="25BEA9CB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FEA394A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393C0783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27D3BE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A4C38C" w14:textId="4EF90B00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EE887B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2BE9681E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7C1A222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7F6C07C" w14:textId="344C2203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431ACD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6515DABD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C218163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9682ECB" w14:textId="5D3DE490" w:rsidR="00E211ED" w:rsidRPr="007501E8" w:rsidRDefault="00E211ED" w:rsidP="00E211E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0CD8198F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41D3AB9A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734FCEA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959476F" w14:textId="706B15EC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11647E9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324ABC44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83449AC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D1A6A3" w14:textId="782540CF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BF291C2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76A2A982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D1D5CE6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3CE9173" w14:textId="594DEA2B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E211ED" w:rsidRPr="007501E8" w14:paraId="77953D85" w14:textId="77777777" w:rsidTr="00D365B0">
        <w:trPr>
          <w:cantSplit/>
          <w:trHeight w:val="650"/>
        </w:trPr>
        <w:tc>
          <w:tcPr>
            <w:tcW w:w="2068" w:type="dxa"/>
          </w:tcPr>
          <w:p w14:paraId="65E663E3" w14:textId="0DBA9F76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 xml:space="preserve">บริษัท </w:t>
            </w: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 xml:space="preserve">วัน </w:t>
            </w: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 xml:space="preserve">ออริจิ้น สมุย เฉวง บีช </w:t>
            </w:r>
            <w:r w:rsidRPr="007501E8">
              <w:rPr>
                <w:rFonts w:asciiTheme="majorBidi" w:hAnsiTheme="majorBidi"/>
                <w:sz w:val="24"/>
                <w:szCs w:val="24"/>
                <w:lang w:val="en-US" w:bidi="th-TH"/>
              </w:rPr>
              <w:t>1</w:t>
            </w: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1884" w:type="dxa"/>
          </w:tcPr>
          <w:p w14:paraId="728373A1" w14:textId="77777777" w:rsidR="00700DC6" w:rsidRDefault="00700DC6" w:rsidP="00E211E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92D71A" w14:textId="37F7EDFC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โรงแรม </w:t>
            </w:r>
          </w:p>
        </w:tc>
        <w:tc>
          <w:tcPr>
            <w:tcW w:w="806" w:type="dxa"/>
          </w:tcPr>
          <w:p w14:paraId="6E7834FB" w14:textId="77777777" w:rsidR="00E211ED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6652DFE7" w14:textId="6717B0B9" w:rsidR="00E211ED" w:rsidRPr="00000CF7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000CF7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1" w:type="dxa"/>
          </w:tcPr>
          <w:p w14:paraId="4688E506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4648A7F" w14:textId="1495812A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50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6" w:type="dxa"/>
          </w:tcPr>
          <w:p w14:paraId="7021DAFD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48E229ED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DB063B" w14:textId="0CC6FCF0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68AFC0C" w14:textId="77777777" w:rsidR="00E211ED" w:rsidRPr="007501E8" w:rsidRDefault="00E211ED" w:rsidP="00E211E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71E0A8EF" w14:textId="77777777" w:rsidR="00E211ED" w:rsidRDefault="00E211ED" w:rsidP="00E211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CF42072" w14:textId="276F3F6B" w:rsidR="00E211ED" w:rsidRPr="007501E8" w:rsidRDefault="00E211ED" w:rsidP="00E211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0C8D5EDA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587250E8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67C95D5" w14:textId="52BDDA73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48CCE8B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156BB860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DC6CE1" w14:textId="3496BA09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B49F165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1919AA73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EBE7AB2" w14:textId="608CEAD4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C75D1B0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644F79D3" w14:textId="77777777" w:rsidR="00E211ED" w:rsidRDefault="00E211ED" w:rsidP="00E211E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EFA0A4E" w14:textId="08ACB2AE" w:rsidR="00E211ED" w:rsidRPr="007501E8" w:rsidRDefault="00E211ED" w:rsidP="00E211E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796A231B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4F446DB9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D1BBAA" w14:textId="580191D5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4196883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122CC168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DCB37E4" w14:textId="0F3227C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82BF88D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76779C46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9EB0114" w14:textId="5A046A8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8B5C63" w:rsidRPr="007501E8" w14:paraId="45F491ED" w14:textId="77777777" w:rsidTr="008B5C63">
        <w:trPr>
          <w:cantSplit/>
          <w:trHeight w:val="317"/>
        </w:trPr>
        <w:tc>
          <w:tcPr>
            <w:tcW w:w="2068" w:type="dxa"/>
          </w:tcPr>
          <w:p w14:paraId="78D07123" w14:textId="77777777" w:rsidR="008B5C63" w:rsidRPr="007501E8" w:rsidRDefault="008B5C63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84" w:type="dxa"/>
          </w:tcPr>
          <w:p w14:paraId="6F91488B" w14:textId="77777777" w:rsidR="008B5C63" w:rsidRDefault="008B5C63" w:rsidP="00E211E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6" w:type="dxa"/>
          </w:tcPr>
          <w:p w14:paraId="3398EE03" w14:textId="77777777" w:rsidR="008B5C63" w:rsidRDefault="008B5C63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</w:tc>
        <w:tc>
          <w:tcPr>
            <w:tcW w:w="851" w:type="dxa"/>
          </w:tcPr>
          <w:p w14:paraId="0CEFCA20" w14:textId="77777777" w:rsidR="008B5C63" w:rsidRDefault="008B5C63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6629E9B7" w14:textId="77777777" w:rsidR="008B5C63" w:rsidRPr="007501E8" w:rsidRDefault="008B5C63" w:rsidP="00E211E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70F8053E" w14:textId="77777777" w:rsidR="008B5C63" w:rsidRDefault="008B5C63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5EE0DB6" w14:textId="77777777" w:rsidR="008B5C63" w:rsidRPr="007501E8" w:rsidRDefault="008B5C63" w:rsidP="00E211E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890F86D" w14:textId="77777777" w:rsidR="008B5C63" w:rsidRDefault="008B5C63" w:rsidP="00E211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C974A6E" w14:textId="77777777" w:rsidR="008B5C63" w:rsidRPr="007501E8" w:rsidRDefault="008B5C63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530F602F" w14:textId="77777777" w:rsidR="008B5C63" w:rsidRDefault="008B5C63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FE9DF97" w14:textId="77777777" w:rsidR="008B5C63" w:rsidRPr="007501E8" w:rsidRDefault="008B5C63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1A3368A4" w14:textId="77777777" w:rsidR="008B5C63" w:rsidRDefault="008B5C63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1422BAD" w14:textId="77777777" w:rsidR="008B5C63" w:rsidRPr="007501E8" w:rsidRDefault="008B5C63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22926C5B" w14:textId="77777777" w:rsidR="008B5C63" w:rsidRDefault="008B5C63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653B719" w14:textId="77777777" w:rsidR="008B5C63" w:rsidRPr="007501E8" w:rsidRDefault="008B5C63" w:rsidP="00E211E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34A42455" w14:textId="77777777" w:rsidR="008B5C63" w:rsidRDefault="008B5C63" w:rsidP="00E211E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8129A16" w14:textId="77777777" w:rsidR="008B5C63" w:rsidRPr="007501E8" w:rsidRDefault="008B5C63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1CAE033A" w14:textId="77777777" w:rsidR="008B5C63" w:rsidRDefault="008B5C63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ABE9B9D" w14:textId="77777777" w:rsidR="008B5C63" w:rsidRPr="007501E8" w:rsidRDefault="008B5C63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5D64C42E" w14:textId="77777777" w:rsidR="008B5C63" w:rsidRDefault="008B5C63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7DC6F2FF" w14:textId="77777777" w:rsidR="008B5C63" w:rsidRPr="007501E8" w:rsidRDefault="008B5C63" w:rsidP="00E211E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54651C1E" w14:textId="77777777" w:rsidR="008B5C63" w:rsidRDefault="008B5C63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B5C63" w:rsidRPr="007501E8" w14:paraId="09AB15C9" w14:textId="77777777" w:rsidTr="008B5C63">
        <w:trPr>
          <w:cantSplit/>
          <w:trHeight w:val="335"/>
        </w:trPr>
        <w:tc>
          <w:tcPr>
            <w:tcW w:w="3952" w:type="dxa"/>
            <w:gridSpan w:val="2"/>
          </w:tcPr>
          <w:p w14:paraId="30C04304" w14:textId="302E99C4" w:rsidR="008B5C63" w:rsidRDefault="008B5C63" w:rsidP="00E211E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การร่วมค้าทางอ้อม (ถือหุ้นโดยบริษัทย่อย)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06" w:type="dxa"/>
          </w:tcPr>
          <w:p w14:paraId="5AD7C499" w14:textId="77777777" w:rsidR="008B5C63" w:rsidRDefault="008B5C63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</w:tc>
        <w:tc>
          <w:tcPr>
            <w:tcW w:w="851" w:type="dxa"/>
          </w:tcPr>
          <w:p w14:paraId="229DFAC0" w14:textId="77777777" w:rsidR="008B5C63" w:rsidRDefault="008B5C63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21A95113" w14:textId="77777777" w:rsidR="008B5C63" w:rsidRPr="007501E8" w:rsidRDefault="008B5C63" w:rsidP="00E211E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7797F7A7" w14:textId="77777777" w:rsidR="008B5C63" w:rsidRDefault="008B5C63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C04B2E3" w14:textId="77777777" w:rsidR="008B5C63" w:rsidRPr="007501E8" w:rsidRDefault="008B5C63" w:rsidP="00E211E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7B4F739F" w14:textId="77777777" w:rsidR="008B5C63" w:rsidRDefault="008B5C63" w:rsidP="00E211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2138DB4" w14:textId="77777777" w:rsidR="008B5C63" w:rsidRPr="007501E8" w:rsidRDefault="008B5C63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332FFE72" w14:textId="77777777" w:rsidR="008B5C63" w:rsidRDefault="008B5C63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3411CE7" w14:textId="77777777" w:rsidR="008B5C63" w:rsidRPr="007501E8" w:rsidRDefault="008B5C63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03FE9A52" w14:textId="77777777" w:rsidR="008B5C63" w:rsidRDefault="008B5C63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972EB71" w14:textId="77777777" w:rsidR="008B5C63" w:rsidRPr="007501E8" w:rsidRDefault="008B5C63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28BF3BF9" w14:textId="77777777" w:rsidR="008B5C63" w:rsidRDefault="008B5C63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B6C84D7" w14:textId="77777777" w:rsidR="008B5C63" w:rsidRPr="007501E8" w:rsidRDefault="008B5C63" w:rsidP="00E211E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1D310D97" w14:textId="77777777" w:rsidR="008B5C63" w:rsidRDefault="008B5C63" w:rsidP="00E211E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DE31964" w14:textId="77777777" w:rsidR="008B5C63" w:rsidRPr="007501E8" w:rsidRDefault="008B5C63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0C5212BC" w14:textId="77777777" w:rsidR="008B5C63" w:rsidRDefault="008B5C63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3A55E15" w14:textId="77777777" w:rsidR="008B5C63" w:rsidRPr="007501E8" w:rsidRDefault="008B5C63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3A1736C7" w14:textId="77777777" w:rsidR="008B5C63" w:rsidRDefault="008B5C63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279D4065" w14:textId="77777777" w:rsidR="008B5C63" w:rsidRPr="007501E8" w:rsidRDefault="008B5C63" w:rsidP="00E211E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56BC1CD6" w14:textId="77777777" w:rsidR="008B5C63" w:rsidRDefault="008B5C63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211ED" w:rsidRPr="007501E8" w14:paraId="05B7A16F" w14:textId="77777777" w:rsidTr="005F5881">
        <w:trPr>
          <w:cantSplit/>
          <w:trHeight w:val="695"/>
        </w:trPr>
        <w:tc>
          <w:tcPr>
            <w:tcW w:w="2068" w:type="dxa"/>
          </w:tcPr>
          <w:p w14:paraId="4CB1F150" w14:textId="44AD734D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บริษัท พาร์ค ลักชัวรี่ เอส</w:t>
            </w:r>
            <w:r w:rsidR="00107C08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 xml:space="preserve">พีวี </w:t>
            </w:r>
            <w:r w:rsidR="00107C08">
              <w:rPr>
                <w:rFonts w:asciiTheme="majorBidi" w:hAnsiTheme="majorBidi"/>
                <w:sz w:val="24"/>
                <w:szCs w:val="24"/>
                <w:lang w:val="en-US" w:bidi="th-TH"/>
              </w:rPr>
              <w:t>1</w:t>
            </w: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1884" w:type="dxa"/>
          </w:tcPr>
          <w:p w14:paraId="5EB241A8" w14:textId="77777777" w:rsidR="00AC1A88" w:rsidRDefault="00AC1A88" w:rsidP="00E211ED">
            <w:pPr>
              <w:pStyle w:val="acctfourfigures"/>
              <w:tabs>
                <w:tab w:val="clear" w:pos="765"/>
                <w:tab w:val="left" w:pos="1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8369BF" w14:textId="00EB99D0" w:rsidR="00E211ED" w:rsidRPr="007501E8" w:rsidRDefault="00E211ED" w:rsidP="00E211ED">
            <w:pPr>
              <w:pStyle w:val="acctfourfigures"/>
              <w:tabs>
                <w:tab w:val="clear" w:pos="765"/>
                <w:tab w:val="left" w:pos="1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806" w:type="dxa"/>
          </w:tcPr>
          <w:p w14:paraId="4EE87FB5" w14:textId="77777777" w:rsidR="00AC1A88" w:rsidRDefault="00AC1A88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097C9C82" w14:textId="6978808D" w:rsidR="00E211ED" w:rsidRPr="00000CF7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000CF7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1" w:type="dxa"/>
          </w:tcPr>
          <w:p w14:paraId="44ED6DDF" w14:textId="77777777" w:rsidR="00AC1A88" w:rsidRDefault="00AC1A88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C8CCBB8" w14:textId="487829EE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50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6" w:type="dxa"/>
          </w:tcPr>
          <w:p w14:paraId="107016EE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07F89313" w14:textId="77777777" w:rsidR="00AC1A88" w:rsidRDefault="00AC1A88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72C6E12" w14:textId="58BA8E79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E877890" w14:textId="77777777" w:rsidR="00E211ED" w:rsidRPr="007501E8" w:rsidRDefault="00E211ED" w:rsidP="00E211E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3183AA30" w14:textId="77777777" w:rsidR="00AC1A88" w:rsidRDefault="00AC1A88" w:rsidP="00E211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E2905D9" w14:textId="662EEE95" w:rsidR="00E211ED" w:rsidRPr="007501E8" w:rsidRDefault="00E211ED" w:rsidP="00E211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36D2585C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551AB784" w14:textId="77777777" w:rsidR="00AC1A88" w:rsidRDefault="00AC1A88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E948515" w14:textId="2324C809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2C2514A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64EBC7CB" w14:textId="77777777" w:rsidR="00AC1A88" w:rsidRDefault="00AC1A88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3B57BD8" w14:textId="7CFF3045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45CDFE3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2E7F9807" w14:textId="77777777" w:rsidR="00AC1A88" w:rsidRDefault="00AC1A88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A06002D" w14:textId="445C92FC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34189CD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1A1D4505" w14:textId="77777777" w:rsidR="00AC1A88" w:rsidRDefault="00AC1A88" w:rsidP="00E211E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5053F1" w14:textId="6FF80D25" w:rsidR="00E211ED" w:rsidRPr="007501E8" w:rsidRDefault="00E211ED" w:rsidP="00E211E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58B10F8E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09F854E2" w14:textId="77777777" w:rsidR="00AC1A88" w:rsidRDefault="00AC1A88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AE8D9C" w14:textId="6FED9EF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27B570B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3921B0FE" w14:textId="77777777" w:rsidR="00AC1A88" w:rsidRDefault="00AC1A88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0C6EB68" w14:textId="16DD0BFD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A41C748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142E2D8A" w14:textId="77777777" w:rsidR="00AC1A88" w:rsidRDefault="00AC1A88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886C81C" w14:textId="5C8FD012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920B7D" w:rsidRPr="007501E8" w14:paraId="604D0EBC" w14:textId="77777777" w:rsidTr="005F5881">
        <w:trPr>
          <w:cantSplit/>
          <w:trHeight w:val="70"/>
        </w:trPr>
        <w:tc>
          <w:tcPr>
            <w:tcW w:w="2068" w:type="dxa"/>
          </w:tcPr>
          <w:p w14:paraId="1C5865D5" w14:textId="77777777" w:rsidR="00920B7D" w:rsidRPr="000C03AA" w:rsidRDefault="00920B7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84" w:type="dxa"/>
          </w:tcPr>
          <w:p w14:paraId="064770AD" w14:textId="77777777" w:rsidR="00920B7D" w:rsidRPr="00E4683C" w:rsidRDefault="00920B7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06" w:type="dxa"/>
          </w:tcPr>
          <w:p w14:paraId="7DBA5D95" w14:textId="77777777" w:rsidR="00920B7D" w:rsidRPr="00E4683C" w:rsidRDefault="00920B7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  <w:cs/>
                <w:lang w:eastAsia="ko-KR" w:bidi="th-TH"/>
              </w:rPr>
            </w:pPr>
          </w:p>
        </w:tc>
        <w:tc>
          <w:tcPr>
            <w:tcW w:w="851" w:type="dxa"/>
          </w:tcPr>
          <w:p w14:paraId="71A51AEE" w14:textId="77777777" w:rsidR="00920B7D" w:rsidRPr="00E4683C" w:rsidRDefault="00920B7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86" w:type="dxa"/>
          </w:tcPr>
          <w:p w14:paraId="66071BC3" w14:textId="77777777" w:rsidR="00920B7D" w:rsidRPr="00E4683C" w:rsidRDefault="00920B7D" w:rsidP="00E211E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855" w:type="dxa"/>
          </w:tcPr>
          <w:p w14:paraId="39C0F90F" w14:textId="77777777" w:rsidR="00920B7D" w:rsidRPr="00E4683C" w:rsidRDefault="00920B7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3B1F7989" w14:textId="77777777" w:rsidR="00920B7D" w:rsidRPr="00E4683C" w:rsidRDefault="00920B7D" w:rsidP="00E211E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6" w:type="dxa"/>
          </w:tcPr>
          <w:p w14:paraId="41864261" w14:textId="77777777" w:rsidR="00920B7D" w:rsidRPr="00E4683C" w:rsidRDefault="00920B7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6AD5343" w14:textId="77777777" w:rsidR="00920B7D" w:rsidRPr="00E4683C" w:rsidRDefault="00920B7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768" w:type="dxa"/>
          </w:tcPr>
          <w:p w14:paraId="52600AE1" w14:textId="77777777" w:rsidR="00920B7D" w:rsidRPr="00E4683C" w:rsidRDefault="00920B7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98E35E6" w14:textId="77777777" w:rsidR="00920B7D" w:rsidRPr="00E4683C" w:rsidRDefault="00920B7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766" w:type="dxa"/>
          </w:tcPr>
          <w:p w14:paraId="6FB6A26D" w14:textId="77777777" w:rsidR="00920B7D" w:rsidRPr="00E4683C" w:rsidRDefault="00920B7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C8222B0" w14:textId="77777777" w:rsidR="00920B7D" w:rsidRPr="00E4683C" w:rsidRDefault="00920B7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775" w:type="dxa"/>
          </w:tcPr>
          <w:p w14:paraId="377993C7" w14:textId="77777777" w:rsidR="00920B7D" w:rsidRPr="00E4683C" w:rsidRDefault="00920B7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E270AF7" w14:textId="77777777" w:rsidR="00920B7D" w:rsidRPr="00E4683C" w:rsidRDefault="00920B7D" w:rsidP="00E211E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4ADC7F1F" w14:textId="77777777" w:rsidR="00920B7D" w:rsidRPr="00E4683C" w:rsidRDefault="00920B7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78" w:type="dxa"/>
          </w:tcPr>
          <w:p w14:paraId="0805967E" w14:textId="77777777" w:rsidR="00920B7D" w:rsidRPr="00E4683C" w:rsidRDefault="00920B7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769" w:type="dxa"/>
          </w:tcPr>
          <w:p w14:paraId="596B0529" w14:textId="77777777" w:rsidR="00920B7D" w:rsidRPr="00E4683C" w:rsidRDefault="00920B7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79B1E83B" w14:textId="77777777" w:rsidR="00920B7D" w:rsidRPr="00E4683C" w:rsidRDefault="00920B7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766" w:type="dxa"/>
          </w:tcPr>
          <w:p w14:paraId="392726AE" w14:textId="77777777" w:rsidR="00920B7D" w:rsidRPr="00E4683C" w:rsidRDefault="00920B7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83" w:type="dxa"/>
          </w:tcPr>
          <w:p w14:paraId="2E03B5CE" w14:textId="77777777" w:rsidR="00920B7D" w:rsidRPr="00E4683C" w:rsidRDefault="00920B7D" w:rsidP="00E211E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728" w:type="dxa"/>
          </w:tcPr>
          <w:p w14:paraId="5F627C72" w14:textId="77777777" w:rsidR="00920B7D" w:rsidRPr="00E4683C" w:rsidRDefault="00920B7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</w:tr>
      <w:tr w:rsidR="00E211ED" w:rsidRPr="007501E8" w14:paraId="4833A922" w14:textId="77777777" w:rsidTr="005F5881">
        <w:trPr>
          <w:cantSplit/>
          <w:trHeight w:val="335"/>
        </w:trPr>
        <w:tc>
          <w:tcPr>
            <w:tcW w:w="3952" w:type="dxa"/>
            <w:gridSpan w:val="2"/>
          </w:tcPr>
          <w:p w14:paraId="62116B0A" w14:textId="77777777" w:rsidR="00E211ED" w:rsidRPr="007501E8" w:rsidRDefault="00E211ED" w:rsidP="00E211E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 (ถือหุ้นโดยการร่วมค้าทางอ้อม)</w:t>
            </w:r>
          </w:p>
        </w:tc>
        <w:tc>
          <w:tcPr>
            <w:tcW w:w="806" w:type="dxa"/>
          </w:tcPr>
          <w:p w14:paraId="51444103" w14:textId="77777777" w:rsidR="00E211ED" w:rsidRPr="007501E8" w:rsidRDefault="00E211ED" w:rsidP="00E211ED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27EFCE3" w14:textId="77777777" w:rsidR="00E211ED" w:rsidRPr="007501E8" w:rsidRDefault="00E211ED" w:rsidP="00E211E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6" w:type="dxa"/>
          </w:tcPr>
          <w:p w14:paraId="1CB8606A" w14:textId="77777777" w:rsidR="00E211ED" w:rsidRPr="007501E8" w:rsidRDefault="00E211ED" w:rsidP="00E211E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55" w:type="dxa"/>
          </w:tcPr>
          <w:p w14:paraId="68579514" w14:textId="77777777" w:rsidR="00E211ED" w:rsidRPr="007501E8" w:rsidRDefault="00E211ED" w:rsidP="00E211ED">
            <w:pPr>
              <w:tabs>
                <w:tab w:val="clear" w:pos="454"/>
                <w:tab w:val="decimal" w:pos="281"/>
              </w:tabs>
              <w:ind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2FF008D" w14:textId="77777777" w:rsidR="00E211ED" w:rsidRPr="007501E8" w:rsidRDefault="00E211ED" w:rsidP="00E211E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6" w:type="dxa"/>
          </w:tcPr>
          <w:p w14:paraId="0BC4E45D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B796DAD" w14:textId="77777777" w:rsidR="00E211ED" w:rsidRPr="007501E8" w:rsidRDefault="00E211ED" w:rsidP="00E211E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</w:tcPr>
          <w:p w14:paraId="1C713E90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F79D1CC" w14:textId="77777777" w:rsidR="00E211ED" w:rsidRPr="007501E8" w:rsidRDefault="00E211ED" w:rsidP="00E211E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3F725923" w14:textId="16662C67" w:rsidR="00E211ED" w:rsidRPr="007501E8" w:rsidRDefault="00E211ED" w:rsidP="00E211E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0D26397" w14:textId="77777777" w:rsidR="00E211ED" w:rsidRPr="007501E8" w:rsidRDefault="00E211ED" w:rsidP="00E211E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</w:tcPr>
          <w:p w14:paraId="42436375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E4B63E9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3" w:type="dxa"/>
            <w:gridSpan w:val="2"/>
          </w:tcPr>
          <w:p w14:paraId="1D44A468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D63FD8C" w14:textId="77777777" w:rsidR="00E211ED" w:rsidRPr="007501E8" w:rsidRDefault="00E211ED" w:rsidP="00E211E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3002E6E9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A6146A4" w14:textId="77777777" w:rsidR="00E211ED" w:rsidRPr="007501E8" w:rsidRDefault="00E211ED" w:rsidP="00E211E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00E00528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2D328183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</w:tcPr>
          <w:p w14:paraId="059F37FD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211ED" w:rsidRPr="007501E8" w14:paraId="7B31E368" w14:textId="77777777" w:rsidTr="005F5881">
        <w:trPr>
          <w:cantSplit/>
          <w:trHeight w:val="641"/>
        </w:trPr>
        <w:tc>
          <w:tcPr>
            <w:tcW w:w="2068" w:type="dxa"/>
          </w:tcPr>
          <w:p w14:paraId="7515F175" w14:textId="599DB459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บริษัท นัลลูลี่ เ</w:t>
            </w: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ท</w:t>
            </w: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อราพิวติกส์ จำกัด</w:t>
            </w:r>
          </w:p>
        </w:tc>
        <w:tc>
          <w:tcPr>
            <w:tcW w:w="1884" w:type="dxa"/>
          </w:tcPr>
          <w:p w14:paraId="65DD0658" w14:textId="0D20988B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ดูแลรักษาในสถานที่ที่มีที่พักและมีคนดูแลประจำสำหรับผู้ที่มีปัญหาทางสุขภาพจิต</w:t>
            </w:r>
          </w:p>
        </w:tc>
        <w:tc>
          <w:tcPr>
            <w:tcW w:w="806" w:type="dxa"/>
          </w:tcPr>
          <w:p w14:paraId="33B68552" w14:textId="77777777" w:rsidR="00E211ED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6B494D16" w14:textId="37F73C98" w:rsidR="00E211ED" w:rsidRPr="007501E8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br/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1" w:type="dxa"/>
          </w:tcPr>
          <w:p w14:paraId="43EF768C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61F2D24" w14:textId="7CBB30D8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51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6" w:type="dxa"/>
          </w:tcPr>
          <w:p w14:paraId="2513AA80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05C7203E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E80C40B" w14:textId="258BCA6D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CEDC824" w14:textId="77777777" w:rsidR="00E211ED" w:rsidRPr="007501E8" w:rsidRDefault="00E211ED" w:rsidP="00E211E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200FAAAF" w14:textId="77777777" w:rsidR="00E211ED" w:rsidRDefault="00E211ED" w:rsidP="00E211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923E784" w14:textId="2C36C2A6" w:rsidR="00E211ED" w:rsidRPr="007501E8" w:rsidRDefault="00E211ED" w:rsidP="00E211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31759602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56AA43CB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08A984" w14:textId="71A157DF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25BD7CF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22F9CFC3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8731C81" w14:textId="4EFAEF39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31967E5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075AD7B7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0B3664E" w14:textId="37CFD80B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D6874F5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34" w:type="dxa"/>
          </w:tcPr>
          <w:p w14:paraId="2B8110CB" w14:textId="77777777" w:rsidR="00E211ED" w:rsidRDefault="00E211ED" w:rsidP="00E211ED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B5BDBCD" w14:textId="033B7B2F" w:rsidR="00E211ED" w:rsidRPr="007501E8" w:rsidRDefault="00E211ED" w:rsidP="00E211ED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197" w:type="dxa"/>
            <w:gridSpan w:val="2"/>
          </w:tcPr>
          <w:p w14:paraId="7E0C176B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438D37B6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0EB5CCE" w14:textId="19C217DB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0542B45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43BFC4D2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80CC723" w14:textId="69588F14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D407816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0EA81CA8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D4BACD3" w14:textId="15969D4A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E211ED" w:rsidRPr="007501E8" w14:paraId="5E4EBB71" w14:textId="77777777" w:rsidTr="005F5881">
        <w:trPr>
          <w:cantSplit/>
          <w:trHeight w:val="641"/>
        </w:trPr>
        <w:tc>
          <w:tcPr>
            <w:tcW w:w="2068" w:type="dxa"/>
          </w:tcPr>
          <w:p w14:paraId="7B9980FD" w14:textId="52D2BBF3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บริษัท อินโนเควสท์ ไดแอกโนสติกส์ (ประเทศไทย) จำกัด</w:t>
            </w:r>
          </w:p>
        </w:tc>
        <w:tc>
          <w:tcPr>
            <w:tcW w:w="1884" w:type="dxa"/>
          </w:tcPr>
          <w:p w14:paraId="4AF66DA2" w14:textId="494FBFC0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ตรวจวินิจฉัยโรคทางคลินิกและห้องปฏิบัติการทางแพทย์</w:t>
            </w:r>
          </w:p>
        </w:tc>
        <w:tc>
          <w:tcPr>
            <w:tcW w:w="806" w:type="dxa"/>
          </w:tcPr>
          <w:p w14:paraId="50ECB3F3" w14:textId="77777777" w:rsidR="00E211ED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23258E8A" w14:textId="77777777" w:rsidR="00E211ED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6AD8C647" w14:textId="23C04BB8" w:rsidR="00E211ED" w:rsidRPr="007501E8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trike/>
                <w:sz w:val="24"/>
                <w:szCs w:val="24"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1" w:type="dxa"/>
          </w:tcPr>
          <w:p w14:paraId="2FBAA4CF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D219F08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93B7740" w14:textId="26516F25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81.63</w:t>
            </w:r>
          </w:p>
        </w:tc>
        <w:tc>
          <w:tcPr>
            <w:tcW w:w="186" w:type="dxa"/>
          </w:tcPr>
          <w:p w14:paraId="195A83A1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55620040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D453621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07885DD" w14:textId="2BB080AD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AB448F9" w14:textId="77777777" w:rsidR="00E211ED" w:rsidRPr="007501E8" w:rsidRDefault="00E211ED" w:rsidP="00E211E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2160628F" w14:textId="57216CAC" w:rsidR="00E211ED" w:rsidRPr="007501E8" w:rsidRDefault="00E211ED" w:rsidP="00E211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09B1C339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10FA232D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1C8F21D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39B08D3" w14:textId="67242C6B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DAE3315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09AB2FD1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780EB3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EAA1D1" w14:textId="0D5D544F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A4EAC10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</w:tcPr>
          <w:p w14:paraId="1F0ECC71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291E004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72BB32F" w14:textId="15C5DBE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285F5F4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</w:tcPr>
          <w:p w14:paraId="2A033BB9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0B0EF4F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839705A" w14:textId="7C9F2F80" w:rsidR="00E211ED" w:rsidRPr="007501E8" w:rsidRDefault="00E211ED" w:rsidP="00E211E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3)</w:t>
            </w:r>
          </w:p>
        </w:tc>
        <w:tc>
          <w:tcPr>
            <w:tcW w:w="178" w:type="dxa"/>
          </w:tcPr>
          <w:p w14:paraId="3E97F6F3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7B754155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56A9F08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6E9A257" w14:textId="5C586013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C05CA2F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</w:tcPr>
          <w:p w14:paraId="5BB5E01F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2A8654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2A3A19" w14:textId="6B63EA90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003C6CB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</w:tcPr>
          <w:p w14:paraId="0879B615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054EDB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BEE415F" w14:textId="404AEA24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211ED" w:rsidRPr="007501E8" w14:paraId="6C224BB3" w14:textId="77777777" w:rsidTr="005F5881">
        <w:trPr>
          <w:cantSplit/>
          <w:trHeight w:val="641"/>
        </w:trPr>
        <w:tc>
          <w:tcPr>
            <w:tcW w:w="2068" w:type="dxa"/>
          </w:tcPr>
          <w:p w14:paraId="6AF3E6A6" w14:textId="440BBBED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 xml:space="preserve">บริษัท อินโนเควสท์ ไดแอกโนสติกส์ วัน </w:t>
            </w:r>
            <w:r>
              <w:rPr>
                <w:rFonts w:asciiTheme="majorBidi" w:hAnsiTheme="majorBidi"/>
                <w:sz w:val="24"/>
                <w:szCs w:val="24"/>
                <w:cs/>
                <w:lang w:bidi="th-TH"/>
              </w:rPr>
              <w:br/>
            </w: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(ประเทศไทย) จำกัด</w:t>
            </w:r>
          </w:p>
        </w:tc>
        <w:tc>
          <w:tcPr>
            <w:tcW w:w="1884" w:type="dxa"/>
          </w:tcPr>
          <w:p w14:paraId="29E46242" w14:textId="345A0D10" w:rsidR="00E211ED" w:rsidRPr="007501E8" w:rsidRDefault="00E211ED" w:rsidP="00E211E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trike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ตรวจวินิจฉัยโรคทางคลินิกและห้องปฏิบัติการทางแพทย์</w:t>
            </w:r>
          </w:p>
        </w:tc>
        <w:tc>
          <w:tcPr>
            <w:tcW w:w="806" w:type="dxa"/>
          </w:tcPr>
          <w:p w14:paraId="5D5FF40C" w14:textId="77777777" w:rsidR="00E211ED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52795630" w14:textId="77777777" w:rsidR="00E211ED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399A4815" w14:textId="45225DE8" w:rsidR="00E211ED" w:rsidRPr="007501E8" w:rsidRDefault="00E211ED" w:rsidP="00E211E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7501E8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1" w:type="dxa"/>
          </w:tcPr>
          <w:p w14:paraId="693FEBEC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F50D69D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ECC19C1" w14:textId="544AA961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6" w:type="dxa"/>
          </w:tcPr>
          <w:p w14:paraId="2704EFEF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7C40A75D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42DC88E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375702E" w14:textId="57618B6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5D4BB5" w14:textId="1D891FA0" w:rsidR="00E211ED" w:rsidRPr="007501E8" w:rsidRDefault="00E211ED" w:rsidP="00E211E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26F72A42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90D97EE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52E4508" w14:textId="6A72E20F" w:rsidR="00E211ED" w:rsidRPr="007501E8" w:rsidRDefault="00E211ED" w:rsidP="00E211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242</w:t>
            </w:r>
          </w:p>
        </w:tc>
        <w:tc>
          <w:tcPr>
            <w:tcW w:w="178" w:type="dxa"/>
          </w:tcPr>
          <w:p w14:paraId="6B1B1B6C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28EA8783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6994008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9F7DE12" w14:textId="485D83E2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50F184F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58E24DB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9D95C69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F2431EB" w14:textId="4928B5F5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A9BC616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7E9DC65E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3A3577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50AF8EE" w14:textId="05CFF016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FCB27A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</w:tcPr>
          <w:p w14:paraId="2E188159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B34850E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957E15E" w14:textId="2892B4C0" w:rsidR="00E211ED" w:rsidRPr="007501E8" w:rsidRDefault="00E211ED" w:rsidP="00E211E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(2)</w:t>
            </w:r>
          </w:p>
        </w:tc>
        <w:tc>
          <w:tcPr>
            <w:tcW w:w="178" w:type="dxa"/>
          </w:tcPr>
          <w:p w14:paraId="2B6D8E1E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338786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DD5F1A0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4F1ECDE" w14:textId="7BE2FB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18BD90" w14:textId="77777777" w:rsidR="00E211ED" w:rsidRPr="007501E8" w:rsidRDefault="00E211ED" w:rsidP="00E211E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EEB2878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836CB3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02D3102" w14:textId="2E7C66E0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0BDB839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3DA64064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C2950DD" w14:textId="77777777" w:rsidR="00E211ED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95139C6" w14:textId="2E011FAF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211ED" w:rsidRPr="007501E8" w14:paraId="339B48B2" w14:textId="77777777" w:rsidTr="005F5881">
        <w:trPr>
          <w:cantSplit/>
          <w:trHeight w:val="325"/>
        </w:trPr>
        <w:tc>
          <w:tcPr>
            <w:tcW w:w="2068" w:type="dxa"/>
          </w:tcPr>
          <w:p w14:paraId="7F4CB9B1" w14:textId="77777777" w:rsidR="00E211ED" w:rsidRPr="007501E8" w:rsidRDefault="00E211ED" w:rsidP="00E211E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84" w:type="dxa"/>
          </w:tcPr>
          <w:p w14:paraId="3D7CC087" w14:textId="77777777" w:rsidR="00E211ED" w:rsidRPr="007501E8" w:rsidRDefault="00E211ED" w:rsidP="00E211E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75F2C3F2" w14:textId="77777777" w:rsidR="00E211ED" w:rsidRPr="007501E8" w:rsidRDefault="00E211ED" w:rsidP="00E211E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D5410FF" w14:textId="77777777" w:rsidR="00E211ED" w:rsidRPr="007501E8" w:rsidRDefault="00E211ED" w:rsidP="00E211E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1D1D1108" w14:textId="77777777" w:rsidR="00E211ED" w:rsidRPr="007501E8" w:rsidRDefault="00E211ED" w:rsidP="00E211E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</w:tcPr>
          <w:p w14:paraId="7F232643" w14:textId="77777777" w:rsidR="00E211ED" w:rsidRPr="007501E8" w:rsidRDefault="00E211ED" w:rsidP="00E211E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27FC7B0" w14:textId="77777777" w:rsidR="00E211ED" w:rsidRPr="007501E8" w:rsidRDefault="00E211ED" w:rsidP="00E211E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</w:tcPr>
          <w:p w14:paraId="7B1C5B6A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9EBDF5C" w14:textId="77777777" w:rsidR="00E211ED" w:rsidRPr="007501E8" w:rsidRDefault="00E211ED" w:rsidP="00E211E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8" w:type="dxa"/>
          </w:tcPr>
          <w:p w14:paraId="38E47B8D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064B3BB" w14:textId="77777777" w:rsidR="00E211ED" w:rsidRPr="007501E8" w:rsidRDefault="00E211ED" w:rsidP="00E211E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224FC8CE" w14:textId="0DF6D22C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9D73F54" w14:textId="77777777" w:rsidR="00E211ED" w:rsidRPr="007501E8" w:rsidRDefault="00E211ED" w:rsidP="00E211E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</w:tcPr>
          <w:p w14:paraId="01A57813" w14:textId="2C681DEB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3FC1C5C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D8DCC0" w14:textId="57DCDF29" w:rsidR="00E211ED" w:rsidRPr="007501E8" w:rsidRDefault="00E211ED" w:rsidP="00E211E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947</w:t>
            </w:r>
          </w:p>
        </w:tc>
        <w:tc>
          <w:tcPr>
            <w:tcW w:w="178" w:type="dxa"/>
          </w:tcPr>
          <w:p w14:paraId="4F998332" w14:textId="77777777" w:rsidR="00E211ED" w:rsidRPr="007501E8" w:rsidRDefault="00E211ED" w:rsidP="00E211E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4F4B0003" w14:textId="5A1B819C" w:rsidR="00E211ED" w:rsidRPr="007501E8" w:rsidRDefault="00E211ED" w:rsidP="00E211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178" w:type="dxa"/>
          </w:tcPr>
          <w:p w14:paraId="0B4C4DAF" w14:textId="77777777" w:rsidR="00E211ED" w:rsidRPr="007501E8" w:rsidRDefault="00E211ED" w:rsidP="00E211E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094CD6D8" w14:textId="01D10C32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3DACCA5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5BE9CE46" w14:textId="77777777" w:rsidR="00E211ED" w:rsidRPr="007501E8" w:rsidRDefault="00E211ED" w:rsidP="00E211E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6740926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  <w:sectPr w:rsidR="00AF5618" w:rsidRPr="007501E8" w:rsidSect="000A12F0">
          <w:headerReference w:type="default" r:id="rId15"/>
          <w:footerReference w:type="first" r:id="rId16"/>
          <w:pgSz w:w="16834" w:h="11909" w:orient="landscape" w:code="9"/>
          <w:pgMar w:top="691" w:right="1152" w:bottom="576" w:left="1152" w:header="720" w:footer="618" w:gutter="0"/>
          <w:cols w:space="720"/>
          <w:docGrid w:linePitch="245"/>
        </w:sectPr>
      </w:pPr>
    </w:p>
    <w:p w14:paraId="72E14AAC" w14:textId="77777777" w:rsidR="0061476B" w:rsidRDefault="00AF5618" w:rsidP="000F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93E90">
        <w:rPr>
          <w:rFonts w:asciiTheme="majorBidi" w:hAnsiTheme="majorBidi" w:cstheme="majorBidi"/>
          <w:sz w:val="28"/>
          <w:szCs w:val="28"/>
          <w:cs/>
        </w:rPr>
        <w:lastRenderedPageBreak/>
        <w:t>ทั้งนี้เป็นไปตามสัญญาร่วมทุนที่กำหนดให้บริษัทร่วมทุนต้องร่วมกันตัดสินใจและบริหารงาน</w:t>
      </w:r>
      <w:r w:rsidR="000F3026" w:rsidRPr="00A93E90">
        <w:rPr>
          <w:rFonts w:asciiTheme="majorBidi" w:hAnsiTheme="majorBidi" w:cstheme="majorBidi"/>
          <w:sz w:val="28"/>
          <w:szCs w:val="28"/>
        </w:rPr>
        <w:t xml:space="preserve"> </w:t>
      </w:r>
    </w:p>
    <w:p w14:paraId="73BF155B" w14:textId="77777777" w:rsidR="0061476B" w:rsidRDefault="0061476B" w:rsidP="000F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68CB029" w14:textId="47FA98A7" w:rsidR="00AF5618" w:rsidRPr="00A93E90" w:rsidRDefault="00AF5618" w:rsidP="000F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93E90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</w:t>
      </w:r>
      <w:r w:rsidRPr="00A93E90">
        <w:rPr>
          <w:rFonts w:asciiTheme="majorBidi" w:hAnsiTheme="majorBidi" w:cstheme="majorBidi" w:hint="cs"/>
          <w:sz w:val="28"/>
          <w:szCs w:val="28"/>
          <w:cs/>
        </w:rPr>
        <w:t>บริษัทร่วมและ</w:t>
      </w:r>
      <w:r w:rsidRPr="00A93E90">
        <w:rPr>
          <w:rFonts w:asciiTheme="majorBidi" w:hAnsiTheme="majorBidi" w:cstheme="majorBidi"/>
          <w:sz w:val="28"/>
          <w:szCs w:val="28"/>
          <w:cs/>
        </w:rPr>
        <w:t>การร่วมค้าที่จดทะเบียนในตลาดหลักทรัพย์ ดังนั้นจึงไม่มีราคาที่เปิดเผยต่อสาธารณชน</w:t>
      </w:r>
    </w:p>
    <w:p w14:paraId="6E4EF014" w14:textId="77777777" w:rsidR="00AF5618" w:rsidRPr="00A93E9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15DF5CD" w14:textId="77777777" w:rsidR="00EF78AD" w:rsidRPr="00A93E90" w:rsidRDefault="00EF78AD" w:rsidP="00EF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93E9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บริษัทร่วม</w:t>
      </w:r>
    </w:p>
    <w:p w14:paraId="1FDF5524" w14:textId="5C04F0B9" w:rsidR="00EF78AD" w:rsidRDefault="00EF78AD" w:rsidP="000F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270"/>
        <w:gridCol w:w="1710"/>
      </w:tblGrid>
      <w:tr w:rsidR="00EA174B" w14:paraId="691C9285" w14:textId="77777777" w:rsidTr="0007314A">
        <w:trPr>
          <w:cantSplit/>
          <w:tblHeader/>
        </w:trPr>
        <w:tc>
          <w:tcPr>
            <w:tcW w:w="5400" w:type="dxa"/>
          </w:tcPr>
          <w:p w14:paraId="73389A55" w14:textId="77777777" w:rsidR="00EA174B" w:rsidRPr="007459C7" w:rsidRDefault="00EA174B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7459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3870" w:type="dxa"/>
            <w:gridSpan w:val="3"/>
            <w:vAlign w:val="bottom"/>
          </w:tcPr>
          <w:p w14:paraId="5D8597C7" w14:textId="77777777" w:rsidR="00EA174B" w:rsidRPr="007459C7" w:rsidRDefault="00EA174B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  <w:cs/>
                <w:lang w:val="en-US" w:bidi="th-TH"/>
              </w:rPr>
            </w:pPr>
            <w:r w:rsidRPr="007459C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งินรวม</w:t>
            </w:r>
          </w:p>
        </w:tc>
      </w:tr>
      <w:tr w:rsidR="00EA174B" w14:paraId="17D5C143" w14:textId="77777777" w:rsidTr="0007314A">
        <w:trPr>
          <w:cantSplit/>
          <w:tblHeader/>
        </w:trPr>
        <w:tc>
          <w:tcPr>
            <w:tcW w:w="5400" w:type="dxa"/>
          </w:tcPr>
          <w:p w14:paraId="082DE15F" w14:textId="77777777" w:rsidR="00EA174B" w:rsidRPr="007459C7" w:rsidRDefault="00EA174B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7459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7459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7459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90" w:type="dxa"/>
            <w:vAlign w:val="bottom"/>
          </w:tcPr>
          <w:p w14:paraId="632B9FF3" w14:textId="77777777" w:rsidR="00EA174B" w:rsidRPr="007459C7" w:rsidRDefault="00EA174B" w:rsidP="0007314A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59C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1BA40E16" w14:textId="77777777" w:rsidR="00EA174B" w:rsidRPr="007459C7" w:rsidRDefault="00EA174B" w:rsidP="0007314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FBD2F8A" w14:textId="77777777" w:rsidR="00EA174B" w:rsidRPr="007459C7" w:rsidRDefault="00EA174B" w:rsidP="0007314A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7459C7">
              <w:rPr>
                <w:rFonts w:ascii="Angsana New" w:hAnsi="Angsana New" w:cs="Angsana New" w:hint="cs"/>
                <w:b w:val="0"/>
                <w:sz w:val="28"/>
                <w:szCs w:val="28"/>
              </w:rPr>
              <w:t>256</w:t>
            </w:r>
            <w:r w:rsidRPr="007459C7">
              <w:rPr>
                <w:rFonts w:ascii="Angsana New" w:hAnsi="Angsana New" w:cs="Angsana New"/>
                <w:b w:val="0"/>
                <w:sz w:val="28"/>
                <w:szCs w:val="28"/>
              </w:rPr>
              <w:t>5</w:t>
            </w:r>
          </w:p>
        </w:tc>
      </w:tr>
      <w:tr w:rsidR="00EA174B" w14:paraId="0787B603" w14:textId="77777777" w:rsidTr="0007314A">
        <w:trPr>
          <w:cantSplit/>
          <w:tblHeader/>
        </w:trPr>
        <w:tc>
          <w:tcPr>
            <w:tcW w:w="5400" w:type="dxa"/>
          </w:tcPr>
          <w:p w14:paraId="7E63F231" w14:textId="77777777" w:rsidR="00EA174B" w:rsidRPr="007459C7" w:rsidRDefault="00EA174B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5B4F2D3F" w14:textId="77777777" w:rsidR="00EA174B" w:rsidRPr="007459C7" w:rsidRDefault="00EA174B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  <w:lang w:bidi="th-TH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A174B" w14:paraId="0EC059EB" w14:textId="77777777" w:rsidTr="0007314A">
        <w:trPr>
          <w:cantSplit/>
        </w:trPr>
        <w:tc>
          <w:tcPr>
            <w:tcW w:w="5400" w:type="dxa"/>
          </w:tcPr>
          <w:p w14:paraId="37CE9B60" w14:textId="77777777" w:rsidR="00EA174B" w:rsidRPr="007459C7" w:rsidRDefault="00EA174B" w:rsidP="000731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59C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7459C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459C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890" w:type="dxa"/>
          </w:tcPr>
          <w:p w14:paraId="0C2B8A25" w14:textId="77777777" w:rsidR="00EA174B" w:rsidRPr="00F6406F" w:rsidRDefault="00EA174B" w:rsidP="0007314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40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7D5F5FDD" w14:textId="77777777" w:rsidR="00EA174B" w:rsidRPr="007459C7" w:rsidRDefault="00EA174B" w:rsidP="0007314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EEDAADA" w14:textId="2FF887F2" w:rsidR="00EA174B" w:rsidRPr="007459C7" w:rsidRDefault="00EA174B" w:rsidP="0007314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40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0FFF" w14:paraId="556B47AB" w14:textId="77777777" w:rsidTr="0007314A">
        <w:trPr>
          <w:cantSplit/>
        </w:trPr>
        <w:tc>
          <w:tcPr>
            <w:tcW w:w="5400" w:type="dxa"/>
          </w:tcPr>
          <w:p w14:paraId="696D4360" w14:textId="710B2F37" w:rsidR="00030FFF" w:rsidRDefault="00030FFF" w:rsidP="000731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1FBEABEB" w14:textId="77777777" w:rsidR="00030FFF" w:rsidRPr="00F6406F" w:rsidRDefault="00030FFF" w:rsidP="0007314A">
            <w:pPr>
              <w:pStyle w:val="acctfourfigures"/>
              <w:tabs>
                <w:tab w:val="clear" w:pos="765"/>
                <w:tab w:val="decimal" w:pos="460"/>
                <w:tab w:val="left" w:pos="152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D61B61" w14:textId="77777777" w:rsidR="00030FFF" w:rsidRPr="007459C7" w:rsidRDefault="00030FFF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0E53D3D" w14:textId="77777777" w:rsidR="00030FFF" w:rsidRDefault="00030FFF" w:rsidP="0007314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74B" w14:paraId="126B6F0D" w14:textId="77777777" w:rsidTr="0007314A">
        <w:trPr>
          <w:cantSplit/>
        </w:trPr>
        <w:tc>
          <w:tcPr>
            <w:tcW w:w="5400" w:type="dxa"/>
          </w:tcPr>
          <w:p w14:paraId="0446555B" w14:textId="0703488A" w:rsidR="00EA174B" w:rsidRPr="007459C7" w:rsidRDefault="00EA174B" w:rsidP="00030FFF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0FF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030F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30FF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อินเตอร์เวนชั่น คอนซัลติ้ง แอท เทพธารินทร์</w:t>
            </w:r>
            <w:r w:rsidR="00030FF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459C7">
              <w:rPr>
                <w:rFonts w:asciiTheme="majorBidi" w:hAnsiTheme="majorBidi" w:cstheme="majorBidi" w:hint="cs"/>
                <w:sz w:val="28"/>
                <w:szCs w:val="28"/>
                <w:cs/>
              </w:rPr>
              <w:t>ฮอสพิทอล</w:t>
            </w:r>
          </w:p>
        </w:tc>
        <w:tc>
          <w:tcPr>
            <w:tcW w:w="1890" w:type="dxa"/>
          </w:tcPr>
          <w:p w14:paraId="19453464" w14:textId="166FB904" w:rsidR="00EA174B" w:rsidRPr="00F6406F" w:rsidRDefault="00EA174B" w:rsidP="00030FFF">
            <w:pPr>
              <w:pStyle w:val="acctfourfigures"/>
              <w:tabs>
                <w:tab w:val="clear" w:pos="765"/>
                <w:tab w:val="decimal" w:pos="460"/>
                <w:tab w:val="left" w:pos="553"/>
              </w:tabs>
              <w:spacing w:line="240" w:lineRule="auto"/>
              <w:ind w:right="-5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640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EF799E0" w14:textId="77777777" w:rsidR="00EA174B" w:rsidRPr="007459C7" w:rsidRDefault="00EA174B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F5030C3" w14:textId="77777777" w:rsidR="00EA174B" w:rsidRPr="007459C7" w:rsidRDefault="00EA174B" w:rsidP="0007314A">
            <w:pPr>
              <w:pStyle w:val="acctfourfigures"/>
              <w:tabs>
                <w:tab w:val="clear" w:pos="765"/>
                <w:tab w:val="decimal" w:pos="145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EA174B" w14:paraId="46773E9A" w14:textId="77777777" w:rsidTr="007D6724">
        <w:trPr>
          <w:cantSplit/>
        </w:trPr>
        <w:tc>
          <w:tcPr>
            <w:tcW w:w="5400" w:type="dxa"/>
          </w:tcPr>
          <w:p w14:paraId="3E9000C4" w14:textId="2B3894B4" w:rsidR="00EA174B" w:rsidRPr="00030FFF" w:rsidRDefault="00EA174B" w:rsidP="00030FFF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0FF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030F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30FF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อินโน พรีคาสท์ จำกัด</w:t>
            </w:r>
          </w:p>
        </w:tc>
        <w:tc>
          <w:tcPr>
            <w:tcW w:w="1890" w:type="dxa"/>
          </w:tcPr>
          <w:p w14:paraId="357A3E23" w14:textId="215C457B" w:rsidR="00EA174B" w:rsidRPr="00F6406F" w:rsidRDefault="00920B7D" w:rsidP="0007314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881</w:t>
            </w:r>
          </w:p>
        </w:tc>
        <w:tc>
          <w:tcPr>
            <w:tcW w:w="270" w:type="dxa"/>
          </w:tcPr>
          <w:p w14:paraId="2DAEA3E0" w14:textId="77777777" w:rsidR="00EA174B" w:rsidRPr="007459C7" w:rsidRDefault="00EA174B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FD19614" w14:textId="6C841379" w:rsidR="00EA174B" w:rsidRPr="007459C7" w:rsidRDefault="00EA174B" w:rsidP="0007314A">
            <w:pPr>
              <w:pStyle w:val="acctfourfigures"/>
              <w:tabs>
                <w:tab w:val="clear" w:pos="765"/>
                <w:tab w:val="decimal" w:pos="460"/>
                <w:tab w:val="left" w:pos="553"/>
              </w:tabs>
              <w:spacing w:line="240" w:lineRule="auto"/>
              <w:ind w:right="-5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07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A174B" w14:paraId="528CD677" w14:textId="77777777" w:rsidTr="007D6724">
        <w:trPr>
          <w:cantSplit/>
        </w:trPr>
        <w:tc>
          <w:tcPr>
            <w:tcW w:w="5400" w:type="dxa"/>
          </w:tcPr>
          <w:p w14:paraId="67A982C5" w14:textId="15D440FF" w:rsidR="00EA174B" w:rsidRPr="00030FFF" w:rsidRDefault="00EA174B" w:rsidP="00030FFF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0FF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030F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30FF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</w:t>
            </w:r>
            <w:r w:rsidRPr="00030FF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0FFF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พี</w:t>
            </w:r>
            <w:r w:rsidRPr="00030FF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0FF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เอ็น</w:t>
            </w:r>
            <w:r w:rsidRPr="00030FF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0FFF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ซีเนียร์ ฮอสปิตัล จำกัด</w:t>
            </w:r>
          </w:p>
        </w:tc>
        <w:tc>
          <w:tcPr>
            <w:tcW w:w="1890" w:type="dxa"/>
          </w:tcPr>
          <w:p w14:paraId="6D0A9DD3" w14:textId="77777777" w:rsidR="00EA174B" w:rsidRPr="00F6406F" w:rsidRDefault="00EA174B" w:rsidP="0007314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40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270" w:type="dxa"/>
          </w:tcPr>
          <w:p w14:paraId="4B5594D3" w14:textId="77777777" w:rsidR="00EA174B" w:rsidRPr="007459C7" w:rsidRDefault="00EA174B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D3B2F28" w14:textId="21EBEA84" w:rsidR="00EA174B" w:rsidRPr="007459C7" w:rsidRDefault="00EA174B" w:rsidP="0007314A">
            <w:pPr>
              <w:pStyle w:val="acctfourfigures"/>
              <w:tabs>
                <w:tab w:val="clear" w:pos="765"/>
                <w:tab w:val="decimal" w:pos="460"/>
                <w:tab w:val="left" w:pos="553"/>
              </w:tabs>
              <w:spacing w:line="240" w:lineRule="auto"/>
              <w:ind w:right="-5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07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20B7D" w:rsidRPr="00287CE8" w14:paraId="000270CD" w14:textId="77777777" w:rsidTr="007D6724">
        <w:trPr>
          <w:cantSplit/>
        </w:trPr>
        <w:tc>
          <w:tcPr>
            <w:tcW w:w="5400" w:type="dxa"/>
          </w:tcPr>
          <w:p w14:paraId="7F3B08A6" w14:textId="6059DCBB" w:rsidR="00920B7D" w:rsidRPr="00920B7D" w:rsidRDefault="00920B7D" w:rsidP="000731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0B7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6C7C523" w14:textId="58480255" w:rsidR="00920B7D" w:rsidRPr="007D6724" w:rsidRDefault="007D6724" w:rsidP="0007314A">
            <w:pPr>
              <w:pStyle w:val="acctfourfigures"/>
              <w:tabs>
                <w:tab w:val="clear" w:pos="765"/>
                <w:tab w:val="decimal" w:pos="1628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67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08E29ADF" w14:textId="77777777" w:rsidR="00920B7D" w:rsidRPr="007D6724" w:rsidRDefault="00920B7D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85C179A" w14:textId="7290909C" w:rsidR="00920B7D" w:rsidRPr="007D6724" w:rsidRDefault="007D6724" w:rsidP="00030FFF">
            <w:pPr>
              <w:pStyle w:val="acctfourfigures"/>
              <w:tabs>
                <w:tab w:val="clear" w:pos="765"/>
                <w:tab w:val="decimal" w:pos="460"/>
                <w:tab w:val="left" w:pos="553"/>
              </w:tabs>
              <w:spacing w:line="240" w:lineRule="auto"/>
              <w:ind w:right="-5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67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A174B" w:rsidRPr="00287CE8" w14:paraId="7AD8BD63" w14:textId="77777777" w:rsidTr="007D6724">
        <w:trPr>
          <w:cantSplit/>
        </w:trPr>
        <w:tc>
          <w:tcPr>
            <w:tcW w:w="5400" w:type="dxa"/>
          </w:tcPr>
          <w:p w14:paraId="000C7145" w14:textId="6379DAF7" w:rsidR="00EA174B" w:rsidRPr="007459C7" w:rsidRDefault="00EA174B" w:rsidP="000731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86215F7" w14:textId="77777777" w:rsidR="00EA174B" w:rsidRPr="000A0F0E" w:rsidRDefault="00EA174B" w:rsidP="0007314A">
            <w:pPr>
              <w:pStyle w:val="acctfourfigures"/>
              <w:tabs>
                <w:tab w:val="clear" w:pos="765"/>
                <w:tab w:val="decimal" w:pos="1628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0F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1,123</w:t>
            </w:r>
          </w:p>
        </w:tc>
        <w:tc>
          <w:tcPr>
            <w:tcW w:w="270" w:type="dxa"/>
          </w:tcPr>
          <w:p w14:paraId="65F1A3E2" w14:textId="77777777" w:rsidR="00EA174B" w:rsidRPr="000A0F0E" w:rsidRDefault="00EA174B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2290606" w14:textId="77777777" w:rsidR="00EA174B" w:rsidRPr="000A0F0E" w:rsidRDefault="00EA174B" w:rsidP="0007314A">
            <w:pPr>
              <w:pStyle w:val="acctfourfigures"/>
              <w:tabs>
                <w:tab w:val="clear" w:pos="765"/>
                <w:tab w:val="decimal" w:pos="145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0F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</w:tr>
    </w:tbl>
    <w:p w14:paraId="59CFFD06" w14:textId="77777777" w:rsidR="00EA174B" w:rsidRPr="00A93E90" w:rsidRDefault="00EA174B" w:rsidP="00EA1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2C8D432" w14:textId="121CABDA" w:rsidR="00EF78AD" w:rsidRPr="00A766A4" w:rsidRDefault="00EF78AD" w:rsidP="00EF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766A4">
        <w:rPr>
          <w:rFonts w:asciiTheme="majorBidi" w:hAnsiTheme="majorBidi" w:cstheme="majorBidi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="007501E8" w:rsidRPr="00A766A4">
        <w:rPr>
          <w:rFonts w:asciiTheme="majorBidi" w:hAnsiTheme="majorBidi" w:cstheme="majorBidi"/>
          <w:sz w:val="28"/>
          <w:szCs w:val="28"/>
        </w:rPr>
        <w:t>13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7501E8" w:rsidRPr="00A766A4">
        <w:rPr>
          <w:rFonts w:asciiTheme="majorBidi" w:hAnsiTheme="majorBidi" w:cstheme="majorBidi"/>
          <w:sz w:val="28"/>
          <w:szCs w:val="28"/>
        </w:rPr>
        <w:t>2566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คณะกรรมการบริษัทมีมติอนุมัติการนำหุ้นสามัญของบริษัท อินโน พรีคาสท์ จำกัด ในสัดส่วนร้อยละ </w:t>
      </w:r>
      <w:r w:rsidR="007501E8" w:rsidRPr="00A766A4">
        <w:rPr>
          <w:rFonts w:asciiTheme="majorBidi" w:hAnsiTheme="majorBidi" w:cstheme="majorBidi"/>
          <w:sz w:val="28"/>
          <w:szCs w:val="28"/>
        </w:rPr>
        <w:t>51</w:t>
      </w:r>
      <w:r w:rsidRPr="00A766A4">
        <w:rPr>
          <w:rFonts w:asciiTheme="majorBidi" w:hAnsiTheme="majorBidi" w:cstheme="majorBidi"/>
          <w:sz w:val="28"/>
          <w:szCs w:val="28"/>
        </w:rPr>
        <w:t>.</w:t>
      </w:r>
      <w:r w:rsidR="007501E8" w:rsidRPr="00A766A4">
        <w:rPr>
          <w:rFonts w:asciiTheme="majorBidi" w:hAnsiTheme="majorBidi" w:cstheme="majorBidi"/>
          <w:sz w:val="28"/>
          <w:szCs w:val="28"/>
        </w:rPr>
        <w:t>00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ไปชำระมูลค่าหุ้นให้แก่ บริษัท เจนเนอรัล เอนจิเนียริ่ง จำกัด (มหาชน) (</w:t>
      </w:r>
      <w:r w:rsidRPr="00A766A4">
        <w:rPr>
          <w:rFonts w:asciiTheme="majorBidi" w:hAnsiTheme="majorBidi" w:cstheme="majorBidi"/>
          <w:sz w:val="28"/>
          <w:szCs w:val="28"/>
        </w:rPr>
        <w:t>GEL</w:t>
      </w:r>
      <w:r w:rsidRPr="00A766A4">
        <w:rPr>
          <w:rFonts w:asciiTheme="majorBidi" w:hAnsiTheme="majorBidi" w:cstheme="majorBidi"/>
          <w:sz w:val="28"/>
          <w:szCs w:val="28"/>
          <w:cs/>
        </w:rPr>
        <w:t>)</w:t>
      </w:r>
      <w:r w:rsidRPr="00A766A4">
        <w:rPr>
          <w:rFonts w:asciiTheme="majorBidi" w:hAnsiTheme="majorBidi" w:cstheme="majorBidi"/>
          <w:sz w:val="28"/>
          <w:szCs w:val="28"/>
        </w:rPr>
        <w:t xml:space="preserve"> 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โดย </w:t>
      </w:r>
      <w:r w:rsidRPr="00A766A4">
        <w:rPr>
          <w:rFonts w:asciiTheme="majorBidi" w:hAnsiTheme="majorBidi" w:cstheme="majorBidi"/>
          <w:sz w:val="28"/>
          <w:szCs w:val="28"/>
        </w:rPr>
        <w:t xml:space="preserve">GEL 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จะออกหุ้นใหม่และจัดสรรให้แก่ บริษัท พฤกษา โฮลดิ้ง จำกัด (มหาชน) มูลค่า </w:t>
      </w:r>
      <w:r w:rsidR="007501E8" w:rsidRPr="00A766A4">
        <w:rPr>
          <w:rFonts w:asciiTheme="majorBidi" w:hAnsiTheme="majorBidi" w:cstheme="majorBidi"/>
          <w:sz w:val="28"/>
          <w:szCs w:val="28"/>
        </w:rPr>
        <w:t>582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ล้านบาท ต่อมาเมื่อวันที่ </w:t>
      </w:r>
      <w:r w:rsidR="007501E8" w:rsidRPr="00A766A4">
        <w:rPr>
          <w:rFonts w:asciiTheme="majorBidi" w:hAnsiTheme="majorBidi" w:cstheme="majorBidi"/>
          <w:sz w:val="28"/>
          <w:szCs w:val="28"/>
        </w:rPr>
        <w:t>26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7501E8" w:rsidRPr="00A766A4">
        <w:rPr>
          <w:rFonts w:asciiTheme="majorBidi" w:hAnsiTheme="majorBidi" w:cstheme="majorBidi"/>
          <w:sz w:val="28"/>
          <w:szCs w:val="28"/>
        </w:rPr>
        <w:t>2566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บริษัท ควอตซ์ โฮลดิ้ง </w:t>
      </w:r>
      <w:r w:rsidR="007501E8" w:rsidRPr="00A766A4">
        <w:rPr>
          <w:rFonts w:asciiTheme="majorBidi" w:hAnsiTheme="majorBidi" w:cstheme="majorBidi"/>
          <w:sz w:val="28"/>
          <w:szCs w:val="28"/>
        </w:rPr>
        <w:t>1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จำกัด ซึ่งเป็นบริษัทย่อยทางตรงของบริษัทได้ดำเนินการโอนกิจการทั้งหมด รวมถึงหุ้นของบริษัท อินโน พรีคาสท์ จำกัด ในสัดส่วนร้อยละ </w:t>
      </w:r>
      <w:r w:rsidR="007501E8" w:rsidRPr="00A766A4">
        <w:rPr>
          <w:rFonts w:asciiTheme="majorBidi" w:hAnsiTheme="majorBidi" w:cstheme="majorBidi"/>
          <w:sz w:val="28"/>
          <w:szCs w:val="28"/>
        </w:rPr>
        <w:t>51</w:t>
      </w:r>
      <w:r w:rsidRPr="00A766A4">
        <w:rPr>
          <w:rFonts w:asciiTheme="majorBidi" w:hAnsiTheme="majorBidi" w:cstheme="majorBidi"/>
          <w:sz w:val="28"/>
          <w:szCs w:val="28"/>
        </w:rPr>
        <w:t>.</w:t>
      </w:r>
      <w:r w:rsidR="007501E8" w:rsidRPr="00A766A4">
        <w:rPr>
          <w:rFonts w:asciiTheme="majorBidi" w:hAnsiTheme="majorBidi" w:cstheme="majorBidi"/>
          <w:sz w:val="28"/>
          <w:szCs w:val="28"/>
        </w:rPr>
        <w:t>00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ให้แก่ </w:t>
      </w:r>
      <w:r w:rsidRPr="00A766A4">
        <w:rPr>
          <w:rFonts w:asciiTheme="majorBidi" w:hAnsiTheme="majorBidi" w:cstheme="majorBidi"/>
          <w:sz w:val="28"/>
          <w:szCs w:val="28"/>
        </w:rPr>
        <w:t xml:space="preserve">GEL 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และบริษัทได้รับชำระค่าตอบแทนสำหรับการโอนกิจการทั้งหมดเป็นหุ้นสามัญเพิ่มทุนของ </w:t>
      </w:r>
      <w:r w:rsidRPr="00A766A4">
        <w:rPr>
          <w:rFonts w:asciiTheme="majorBidi" w:hAnsiTheme="majorBidi" w:cstheme="majorBidi"/>
          <w:sz w:val="28"/>
          <w:szCs w:val="28"/>
        </w:rPr>
        <w:t xml:space="preserve">GEL 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7501E8" w:rsidRPr="00A766A4">
        <w:rPr>
          <w:rFonts w:asciiTheme="majorBidi" w:hAnsiTheme="majorBidi" w:cstheme="majorBidi"/>
          <w:sz w:val="28"/>
          <w:szCs w:val="28"/>
        </w:rPr>
        <w:t>1</w:t>
      </w:r>
      <w:r w:rsidRPr="00A766A4">
        <w:rPr>
          <w:rFonts w:asciiTheme="majorBidi" w:hAnsiTheme="majorBidi" w:cstheme="majorBidi"/>
          <w:sz w:val="28"/>
          <w:szCs w:val="28"/>
        </w:rPr>
        <w:t>,</w:t>
      </w:r>
      <w:r w:rsidR="007501E8" w:rsidRPr="00A766A4">
        <w:rPr>
          <w:rFonts w:asciiTheme="majorBidi" w:hAnsiTheme="majorBidi" w:cstheme="majorBidi"/>
          <w:sz w:val="28"/>
          <w:szCs w:val="28"/>
        </w:rPr>
        <w:t>573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ล้านหุ้น (ร้อยละ </w:t>
      </w:r>
      <w:r w:rsidR="007501E8" w:rsidRPr="00A766A4">
        <w:rPr>
          <w:rFonts w:asciiTheme="majorBidi" w:hAnsiTheme="majorBidi" w:cstheme="majorBidi"/>
          <w:sz w:val="28"/>
          <w:szCs w:val="28"/>
        </w:rPr>
        <w:t>18</w:t>
      </w:r>
      <w:r w:rsidRPr="00A766A4">
        <w:rPr>
          <w:rFonts w:asciiTheme="majorBidi" w:hAnsiTheme="majorBidi" w:cstheme="majorBidi"/>
          <w:sz w:val="28"/>
          <w:szCs w:val="28"/>
          <w:cs/>
        </w:rPr>
        <w:t>.</w:t>
      </w:r>
      <w:r w:rsidR="007501E8" w:rsidRPr="00A766A4">
        <w:rPr>
          <w:rFonts w:asciiTheme="majorBidi" w:hAnsiTheme="majorBidi" w:cstheme="majorBidi"/>
          <w:sz w:val="28"/>
          <w:szCs w:val="28"/>
        </w:rPr>
        <w:t>26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ของจำนวนหุ้นทั้งหมดของ </w:t>
      </w:r>
      <w:r w:rsidRPr="00A766A4">
        <w:rPr>
          <w:rFonts w:asciiTheme="majorBidi" w:hAnsiTheme="majorBidi" w:cstheme="majorBidi"/>
          <w:sz w:val="28"/>
          <w:szCs w:val="28"/>
        </w:rPr>
        <w:t xml:space="preserve">GEL) 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หรือคิดเป็นมูลค่า </w:t>
      </w:r>
      <w:r w:rsidR="007501E8" w:rsidRPr="00A766A4">
        <w:rPr>
          <w:rFonts w:asciiTheme="majorBidi" w:hAnsiTheme="majorBidi" w:cstheme="majorBidi"/>
          <w:sz w:val="28"/>
          <w:szCs w:val="28"/>
        </w:rPr>
        <w:t>582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ล้านบาท ส่งผลให้บริษัท อินโน พรีคาสท์ จำกัด และบริษัท ควอตซ์ โฮลดิ้ง </w:t>
      </w:r>
      <w:r w:rsidR="007501E8" w:rsidRPr="00A766A4">
        <w:rPr>
          <w:rFonts w:asciiTheme="majorBidi" w:hAnsiTheme="majorBidi" w:cstheme="majorBidi"/>
          <w:sz w:val="28"/>
          <w:szCs w:val="28"/>
        </w:rPr>
        <w:t>1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จำกัด สิ้นสุดสถานะการเป็นบริษัทย่อยของบริษัทในวันเดียวกัน โดยบริษัทรับรู้กำไรจากการสูญเสียอำนาจควบคุมในบริษัทย่อย (บริษัท อินโน พรีคาสท์ จำกัด) จำนวน </w:t>
      </w:r>
      <w:r w:rsidR="007501E8" w:rsidRPr="00A766A4">
        <w:rPr>
          <w:rFonts w:asciiTheme="majorBidi" w:hAnsiTheme="majorBidi" w:cstheme="majorBidi"/>
          <w:sz w:val="28"/>
          <w:szCs w:val="28"/>
        </w:rPr>
        <w:t>703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ล้านบาท ในงบกำไรขาดทุนเบ็ดเสร็จรวม และ </w:t>
      </w:r>
      <w:r w:rsidR="007501E8" w:rsidRPr="00A766A4">
        <w:rPr>
          <w:rFonts w:asciiTheme="majorBidi" w:hAnsiTheme="majorBidi" w:cstheme="majorBidi"/>
          <w:sz w:val="28"/>
          <w:szCs w:val="28"/>
        </w:rPr>
        <w:t>251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ล้านบาท ในงบกำไรขาดทุนเบ็ดเสร็จเฉพาะกิจการสำหรับ</w:t>
      </w:r>
      <w:r w:rsidR="00C06ADB" w:rsidRPr="00A766A4">
        <w:rPr>
          <w:rFonts w:asciiTheme="majorBidi" w:hAnsiTheme="majorBidi" w:cstheme="majorBidi"/>
          <w:sz w:val="28"/>
          <w:szCs w:val="28"/>
          <w:cs/>
        </w:rPr>
        <w:t>ปี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501E8" w:rsidRPr="00A766A4">
        <w:rPr>
          <w:rFonts w:asciiTheme="majorBidi" w:hAnsiTheme="majorBidi" w:cstheme="majorBidi"/>
          <w:sz w:val="28"/>
          <w:szCs w:val="28"/>
        </w:rPr>
        <w:t>31</w:t>
      </w:r>
      <w:r w:rsidR="00C06ADB" w:rsidRPr="00A766A4">
        <w:rPr>
          <w:rFonts w:asciiTheme="majorBidi" w:hAnsiTheme="majorBidi" w:cstheme="majorBidi"/>
          <w:sz w:val="28"/>
          <w:szCs w:val="28"/>
        </w:rPr>
        <w:t xml:space="preserve"> </w:t>
      </w:r>
      <w:r w:rsidR="00C06ADB" w:rsidRPr="00A766A4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501E8" w:rsidRPr="00A766A4">
        <w:rPr>
          <w:rFonts w:asciiTheme="majorBidi" w:hAnsiTheme="majorBidi" w:cstheme="majorBidi"/>
          <w:sz w:val="28"/>
          <w:szCs w:val="28"/>
        </w:rPr>
        <w:t>2566</w:t>
      </w:r>
    </w:p>
    <w:p w14:paraId="61C3D5CB" w14:textId="30EDA71C" w:rsidR="007A3F2F" w:rsidRPr="00A93E90" w:rsidRDefault="007A3F2F" w:rsidP="000F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94C7FFF" w14:textId="77777777" w:rsidR="00CA4749" w:rsidRDefault="00CA4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34E2927" w14:textId="4C2B0363" w:rsidR="00CA4749" w:rsidRPr="00C47DEE" w:rsidRDefault="00C47DEE" w:rsidP="00C47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47DEE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ในเดือนตุลาคม </w:t>
      </w:r>
      <w:r w:rsidR="00E47820" w:rsidRPr="00E47820">
        <w:rPr>
          <w:rFonts w:asciiTheme="majorBidi" w:hAnsiTheme="majorBidi" w:cstheme="majorBidi"/>
          <w:sz w:val="28"/>
          <w:szCs w:val="28"/>
        </w:rPr>
        <w:t>2566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 บริษัท อินโน พรีคาสท์ จำกัด (“</w:t>
      </w:r>
      <w:proofErr w:type="spellStart"/>
      <w:r w:rsidRPr="00C47DEE">
        <w:rPr>
          <w:rFonts w:asciiTheme="majorBidi" w:hAnsiTheme="majorBidi" w:cstheme="majorBidi"/>
          <w:sz w:val="28"/>
          <w:szCs w:val="28"/>
        </w:rPr>
        <w:t>Inno</w:t>
      </w:r>
      <w:proofErr w:type="spellEnd"/>
      <w:r w:rsidRPr="00C47DEE">
        <w:rPr>
          <w:rFonts w:asciiTheme="majorBidi" w:hAnsiTheme="majorBidi" w:cstheme="majorBidi"/>
          <w:sz w:val="28"/>
          <w:szCs w:val="28"/>
        </w:rPr>
        <w:t xml:space="preserve"> Precast”) 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ได้ทำสัญญารับโอนกรรมสิทธิ์ในที่ดินพร้อมสิ่งปลูกสร้าง และทรัพย์สินที่เกี่ยวข้องกับธุรกิจพรีคาสท์จาก </w:t>
      </w:r>
      <w:r w:rsidRPr="00C47DEE">
        <w:rPr>
          <w:rFonts w:asciiTheme="majorBidi" w:hAnsiTheme="majorBidi" w:cstheme="majorBidi"/>
          <w:sz w:val="28"/>
          <w:szCs w:val="28"/>
        </w:rPr>
        <w:t xml:space="preserve">GEL 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เป็นจำนวนเงินรวมทั้งสิ้น </w:t>
      </w:r>
      <w:r w:rsidR="00E47820" w:rsidRPr="00E47820">
        <w:rPr>
          <w:rFonts w:asciiTheme="majorBidi" w:hAnsiTheme="majorBidi" w:cstheme="majorBidi"/>
          <w:sz w:val="28"/>
          <w:szCs w:val="28"/>
        </w:rPr>
        <w:t>735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 ล้านบาท ต่อมาในเดือนธันวาคม </w:t>
      </w:r>
      <w:r w:rsidR="00E47820" w:rsidRPr="00E47820">
        <w:rPr>
          <w:rFonts w:asciiTheme="majorBidi" w:hAnsiTheme="majorBidi" w:cstheme="majorBidi"/>
          <w:sz w:val="28"/>
          <w:szCs w:val="28"/>
        </w:rPr>
        <w:t>2566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 </w:t>
      </w:r>
      <w:proofErr w:type="spellStart"/>
      <w:r w:rsidRPr="00C47DEE">
        <w:rPr>
          <w:rFonts w:asciiTheme="majorBidi" w:hAnsiTheme="majorBidi" w:cstheme="majorBidi"/>
          <w:sz w:val="28"/>
          <w:szCs w:val="28"/>
        </w:rPr>
        <w:t>Inno</w:t>
      </w:r>
      <w:proofErr w:type="spellEnd"/>
      <w:r w:rsidRPr="00C47DEE">
        <w:rPr>
          <w:rFonts w:asciiTheme="majorBidi" w:hAnsiTheme="majorBidi" w:cstheme="majorBidi"/>
          <w:sz w:val="28"/>
          <w:szCs w:val="28"/>
        </w:rPr>
        <w:t xml:space="preserve"> Precast 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ได้จดทะเบียนเพิ่มทุนจำนวน </w:t>
      </w:r>
      <w:r w:rsidR="00E47820" w:rsidRPr="00E47820">
        <w:rPr>
          <w:rFonts w:asciiTheme="majorBidi" w:hAnsiTheme="majorBidi" w:cstheme="majorBidi"/>
          <w:sz w:val="28"/>
          <w:szCs w:val="28"/>
        </w:rPr>
        <w:t>1</w:t>
      </w:r>
      <w:r w:rsidRPr="00C47DEE">
        <w:rPr>
          <w:rFonts w:asciiTheme="majorBidi" w:hAnsiTheme="majorBidi" w:cstheme="majorBidi"/>
          <w:sz w:val="28"/>
          <w:szCs w:val="28"/>
        </w:rPr>
        <w:t>,</w:t>
      </w:r>
      <w:r w:rsidR="00E47820" w:rsidRPr="00E47820">
        <w:rPr>
          <w:rFonts w:asciiTheme="majorBidi" w:hAnsiTheme="majorBidi" w:cstheme="majorBidi"/>
          <w:sz w:val="28"/>
          <w:szCs w:val="28"/>
        </w:rPr>
        <w:t>772</w:t>
      </w:r>
      <w:r w:rsidRPr="00C47DEE">
        <w:rPr>
          <w:rFonts w:asciiTheme="majorBidi" w:hAnsiTheme="majorBidi" w:cstheme="majorBidi"/>
          <w:sz w:val="28"/>
          <w:szCs w:val="28"/>
        </w:rPr>
        <w:t>,</w:t>
      </w:r>
      <w:r w:rsidR="00E47820" w:rsidRPr="00E47820">
        <w:rPr>
          <w:rFonts w:asciiTheme="majorBidi" w:hAnsiTheme="majorBidi" w:cstheme="majorBidi"/>
          <w:sz w:val="28"/>
          <w:szCs w:val="28"/>
        </w:rPr>
        <w:t>131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="00E47820" w:rsidRPr="00E47820">
        <w:rPr>
          <w:rFonts w:asciiTheme="majorBidi" w:hAnsiTheme="majorBidi" w:cstheme="majorBidi"/>
          <w:sz w:val="28"/>
          <w:szCs w:val="28"/>
        </w:rPr>
        <w:t>100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 บาท เป็นจำนวนเงิน </w:t>
      </w:r>
      <w:r w:rsidR="00E47820" w:rsidRPr="00E47820">
        <w:rPr>
          <w:rFonts w:asciiTheme="majorBidi" w:hAnsiTheme="majorBidi" w:cstheme="majorBidi"/>
          <w:sz w:val="28"/>
          <w:szCs w:val="28"/>
        </w:rPr>
        <w:t>177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 ล้านบาท โดยได้จัดสรรหุ้นจำนวน </w:t>
      </w:r>
      <w:r w:rsidR="00E47820" w:rsidRPr="00E47820">
        <w:rPr>
          <w:rFonts w:asciiTheme="majorBidi" w:hAnsiTheme="majorBidi" w:cstheme="majorBidi"/>
          <w:sz w:val="28"/>
          <w:szCs w:val="28"/>
        </w:rPr>
        <w:t>1</w:t>
      </w:r>
      <w:r w:rsidRPr="00C47DEE">
        <w:rPr>
          <w:rFonts w:asciiTheme="majorBidi" w:hAnsiTheme="majorBidi" w:cstheme="majorBidi"/>
          <w:sz w:val="28"/>
          <w:szCs w:val="28"/>
        </w:rPr>
        <w:t>,</w:t>
      </w:r>
      <w:r w:rsidR="00E47820" w:rsidRPr="00E47820">
        <w:rPr>
          <w:rFonts w:asciiTheme="majorBidi" w:hAnsiTheme="majorBidi" w:cstheme="majorBidi"/>
          <w:sz w:val="28"/>
          <w:szCs w:val="28"/>
        </w:rPr>
        <w:t>070</w:t>
      </w:r>
      <w:r w:rsidRPr="00C47DEE">
        <w:rPr>
          <w:rFonts w:asciiTheme="majorBidi" w:hAnsiTheme="majorBidi" w:cstheme="majorBidi"/>
          <w:sz w:val="28"/>
          <w:szCs w:val="28"/>
        </w:rPr>
        <w:t>,</w:t>
      </w:r>
      <w:r w:rsidR="00E47820" w:rsidRPr="00E47820">
        <w:rPr>
          <w:rFonts w:asciiTheme="majorBidi" w:hAnsiTheme="majorBidi" w:cstheme="majorBidi"/>
          <w:sz w:val="28"/>
          <w:szCs w:val="28"/>
        </w:rPr>
        <w:t>991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 หุ้น  ให้แก่ </w:t>
      </w:r>
      <w:r w:rsidRPr="00C47DEE">
        <w:rPr>
          <w:rFonts w:asciiTheme="majorBidi" w:hAnsiTheme="majorBidi" w:cstheme="majorBidi"/>
          <w:sz w:val="28"/>
          <w:szCs w:val="28"/>
        </w:rPr>
        <w:t xml:space="preserve">GEL 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ในราคาหุ้นละ </w:t>
      </w:r>
      <w:r w:rsidR="00E47820" w:rsidRPr="00E47820">
        <w:rPr>
          <w:rFonts w:asciiTheme="majorBidi" w:hAnsiTheme="majorBidi" w:cstheme="majorBidi"/>
          <w:sz w:val="28"/>
          <w:szCs w:val="28"/>
        </w:rPr>
        <w:t>570</w:t>
      </w:r>
      <w:r w:rsidRPr="00C47DEE">
        <w:rPr>
          <w:rFonts w:asciiTheme="majorBidi" w:hAnsiTheme="majorBidi" w:cstheme="majorBidi"/>
          <w:sz w:val="28"/>
          <w:szCs w:val="28"/>
          <w:cs/>
        </w:rPr>
        <w:t>.</w:t>
      </w:r>
      <w:r w:rsidR="00E47820" w:rsidRPr="00E47820">
        <w:rPr>
          <w:rFonts w:asciiTheme="majorBidi" w:hAnsiTheme="majorBidi" w:cstheme="majorBidi"/>
          <w:sz w:val="28"/>
          <w:szCs w:val="28"/>
        </w:rPr>
        <w:t>5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 บาท คิดเป็นมูลค่า </w:t>
      </w:r>
      <w:r w:rsidR="00E47820" w:rsidRPr="00E47820">
        <w:rPr>
          <w:rFonts w:asciiTheme="majorBidi" w:hAnsiTheme="majorBidi" w:cstheme="majorBidi"/>
          <w:sz w:val="28"/>
          <w:szCs w:val="28"/>
        </w:rPr>
        <w:t>611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เพื่อเป็นค่าตอบแทนในการโอนกิจการและชำระส่วนที่เหลือเป็นเงินสดจำนวน </w:t>
      </w:r>
      <w:r w:rsidR="00E47820" w:rsidRPr="00E47820">
        <w:rPr>
          <w:rFonts w:asciiTheme="majorBidi" w:hAnsiTheme="majorBidi" w:cstheme="majorBidi"/>
          <w:sz w:val="28"/>
          <w:szCs w:val="28"/>
        </w:rPr>
        <w:t>124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 ล้านบาท นอกจากนี้ </w:t>
      </w:r>
      <w:proofErr w:type="spellStart"/>
      <w:r w:rsidRPr="00C47DEE">
        <w:rPr>
          <w:rFonts w:asciiTheme="majorBidi" w:hAnsiTheme="majorBidi" w:cstheme="majorBidi"/>
          <w:sz w:val="28"/>
          <w:szCs w:val="28"/>
        </w:rPr>
        <w:t>Inno</w:t>
      </w:r>
      <w:proofErr w:type="spellEnd"/>
      <w:r w:rsidRPr="00C47DEE">
        <w:rPr>
          <w:rFonts w:asciiTheme="majorBidi" w:hAnsiTheme="majorBidi" w:cstheme="majorBidi"/>
          <w:sz w:val="28"/>
          <w:szCs w:val="28"/>
        </w:rPr>
        <w:t xml:space="preserve"> Precast 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ได้จัดสรรหุ้นส่วนที่เหลือจำนวน </w:t>
      </w:r>
      <w:r w:rsidR="00E47820" w:rsidRPr="00E47820">
        <w:rPr>
          <w:rFonts w:asciiTheme="majorBidi" w:hAnsiTheme="majorBidi" w:cstheme="majorBidi"/>
          <w:sz w:val="28"/>
          <w:szCs w:val="28"/>
        </w:rPr>
        <w:t>701</w:t>
      </w:r>
      <w:r w:rsidRPr="00C47DEE">
        <w:rPr>
          <w:rFonts w:asciiTheme="majorBidi" w:hAnsiTheme="majorBidi" w:cstheme="majorBidi"/>
          <w:sz w:val="28"/>
          <w:szCs w:val="28"/>
        </w:rPr>
        <w:t>,</w:t>
      </w:r>
      <w:r w:rsidR="00E47820" w:rsidRPr="00E47820">
        <w:rPr>
          <w:rFonts w:asciiTheme="majorBidi" w:hAnsiTheme="majorBidi" w:cstheme="majorBidi"/>
          <w:sz w:val="28"/>
          <w:szCs w:val="28"/>
        </w:rPr>
        <w:t>140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 หุ้น ให้แก่ บริษัท ควอตซ์ โฮลดิ้ง </w:t>
      </w:r>
      <w:r w:rsidR="00E47820" w:rsidRPr="00E47820">
        <w:rPr>
          <w:rFonts w:asciiTheme="majorBidi" w:hAnsiTheme="majorBidi" w:cstheme="majorBidi"/>
          <w:sz w:val="28"/>
          <w:szCs w:val="28"/>
        </w:rPr>
        <w:t>2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 จำกัดในราคาหุ้นละ </w:t>
      </w:r>
      <w:r w:rsidR="00E47820" w:rsidRPr="00E47820">
        <w:rPr>
          <w:rFonts w:asciiTheme="majorBidi" w:hAnsiTheme="majorBidi" w:cstheme="majorBidi"/>
          <w:sz w:val="28"/>
          <w:szCs w:val="28"/>
        </w:rPr>
        <w:t>570</w:t>
      </w:r>
      <w:r w:rsidRPr="00C47DEE">
        <w:rPr>
          <w:rFonts w:asciiTheme="majorBidi" w:hAnsiTheme="majorBidi" w:cstheme="majorBidi"/>
          <w:sz w:val="28"/>
          <w:szCs w:val="28"/>
          <w:cs/>
        </w:rPr>
        <w:t>.</w:t>
      </w:r>
      <w:r w:rsidR="00E47820" w:rsidRPr="00E47820">
        <w:rPr>
          <w:rFonts w:asciiTheme="majorBidi" w:hAnsiTheme="majorBidi" w:cstheme="majorBidi"/>
          <w:sz w:val="28"/>
          <w:szCs w:val="28"/>
        </w:rPr>
        <w:t>5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 บาท คิดเป็นมูลค่า </w:t>
      </w:r>
      <w:r w:rsidR="00E47820" w:rsidRPr="00E47820">
        <w:rPr>
          <w:rFonts w:asciiTheme="majorBidi" w:hAnsiTheme="majorBidi" w:cstheme="majorBidi"/>
          <w:sz w:val="28"/>
          <w:szCs w:val="28"/>
        </w:rPr>
        <w:t>400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เพื่อชำระคืนเงินกู้ยืมระยะสั้นจากบริษัท ควอตซ์ โฮลดิ้ง </w:t>
      </w:r>
      <w:r w:rsidR="00E47820" w:rsidRPr="00E47820">
        <w:rPr>
          <w:rFonts w:asciiTheme="majorBidi" w:hAnsiTheme="majorBidi" w:cstheme="majorBidi"/>
          <w:sz w:val="28"/>
          <w:szCs w:val="28"/>
        </w:rPr>
        <w:t>2</w:t>
      </w:r>
      <w:r w:rsidRPr="00C47DEE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</w:p>
    <w:p w14:paraId="7BDDAE4F" w14:textId="77777777" w:rsidR="00C47DEE" w:rsidRPr="00775C03" w:rsidRDefault="00C47DEE" w:rsidP="00C47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2768FDB9" w14:textId="286B689B" w:rsidR="00A766A4" w:rsidRPr="00EA174B" w:rsidRDefault="00A766A4" w:rsidP="0051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766A4">
        <w:rPr>
          <w:rFonts w:asciiTheme="majorBidi" w:hAnsiTheme="majorBidi" w:cstheme="majorBidi"/>
          <w:sz w:val="28"/>
          <w:szCs w:val="28"/>
          <w:cs/>
        </w:rPr>
        <w:t xml:space="preserve">ในเดือน พฤศจิกายน </w:t>
      </w:r>
      <w:r w:rsidR="00C60C8D" w:rsidRPr="00C60C8D">
        <w:rPr>
          <w:rFonts w:asciiTheme="majorBidi" w:hAnsiTheme="majorBidi" w:cstheme="majorBidi"/>
          <w:sz w:val="28"/>
          <w:szCs w:val="28"/>
        </w:rPr>
        <w:t>2566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บริษัทย่อยทางอ้อมของบริษัท คือ บริษัท อินโน สเปราท์ เวนเจอร์ส จำกัด ได้ลงทุนในบริษัท </w:t>
      </w:r>
      <w:r w:rsidR="00373C68">
        <w:rPr>
          <w:rFonts w:asciiTheme="majorBidi" w:hAnsiTheme="majorBidi" w:cstheme="majorBidi"/>
          <w:sz w:val="28"/>
          <w:szCs w:val="28"/>
          <w:cs/>
        </w:rPr>
        <w:br/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เค.พี.เอ็น.ซีเนียร์ ฮอสปิตัล จำกัด โดยบริษัทย่อยทางอ้อมได้ลงทุนในบริษัทดังกล่าวเป็นจำนวนเงิน </w:t>
      </w:r>
      <w:r w:rsidR="00C60C8D" w:rsidRPr="00C60C8D">
        <w:rPr>
          <w:rFonts w:asciiTheme="majorBidi" w:hAnsiTheme="majorBidi" w:cstheme="majorBidi"/>
          <w:sz w:val="28"/>
          <w:szCs w:val="28"/>
        </w:rPr>
        <w:t>1</w:t>
      </w:r>
      <w:r w:rsidR="00DB1CE0">
        <w:rPr>
          <w:rFonts w:asciiTheme="majorBidi" w:hAnsiTheme="majorBidi" w:cstheme="majorBidi"/>
          <w:sz w:val="28"/>
          <w:szCs w:val="28"/>
        </w:rPr>
        <w:t>81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ล้านบาท  ในอัตราร้อยละ </w:t>
      </w:r>
      <w:r w:rsidRPr="00A766A4">
        <w:rPr>
          <w:rFonts w:asciiTheme="majorBidi" w:hAnsiTheme="majorBidi" w:cstheme="majorBidi"/>
          <w:sz w:val="28"/>
          <w:szCs w:val="28"/>
        </w:rPr>
        <w:t>25</w:t>
      </w:r>
      <w:r w:rsidRPr="00A766A4">
        <w:rPr>
          <w:rFonts w:asciiTheme="majorBidi" w:hAnsiTheme="majorBidi" w:cstheme="majorBidi"/>
          <w:sz w:val="28"/>
          <w:szCs w:val="28"/>
          <w:cs/>
        </w:rPr>
        <w:t xml:space="preserve"> ของทุนจดทะเบียน</w:t>
      </w:r>
    </w:p>
    <w:p w14:paraId="439EF07A" w14:textId="77777777" w:rsidR="00A766A4" w:rsidRPr="00775C03" w:rsidRDefault="00A766A4" w:rsidP="00AF561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="Angsana New"/>
          <w:b/>
          <w:bCs/>
          <w:sz w:val="22"/>
          <w:szCs w:val="22"/>
          <w:lang w:val="en-US"/>
        </w:rPr>
      </w:pPr>
    </w:p>
    <w:p w14:paraId="1F432385" w14:textId="4116BBF6" w:rsidR="00EF78AD" w:rsidRDefault="00EF78AD" w:rsidP="00EF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93E9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การร่วมค้า</w:t>
      </w:r>
    </w:p>
    <w:p w14:paraId="2035A948" w14:textId="45ABEBA0" w:rsidR="00EA174B" w:rsidRPr="00775C03" w:rsidRDefault="00EA174B" w:rsidP="00EF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tbl>
      <w:tblPr>
        <w:tblW w:w="936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620"/>
        <w:gridCol w:w="270"/>
        <w:gridCol w:w="1711"/>
      </w:tblGrid>
      <w:tr w:rsidR="00EA174B" w14:paraId="054BB2A9" w14:textId="77777777" w:rsidTr="0091394C">
        <w:trPr>
          <w:cantSplit/>
          <w:tblHeader/>
        </w:trPr>
        <w:tc>
          <w:tcPr>
            <w:tcW w:w="5760" w:type="dxa"/>
          </w:tcPr>
          <w:p w14:paraId="7A2DCD2B" w14:textId="77777777" w:rsidR="00EA174B" w:rsidRPr="007459C7" w:rsidRDefault="00EA174B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7459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3601" w:type="dxa"/>
            <w:gridSpan w:val="3"/>
            <w:vAlign w:val="bottom"/>
          </w:tcPr>
          <w:p w14:paraId="4A24EAAC" w14:textId="77777777" w:rsidR="00EA174B" w:rsidRPr="007459C7" w:rsidRDefault="00EA174B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  <w:cs/>
                <w:lang w:val="en-US" w:bidi="th-TH"/>
              </w:rPr>
            </w:pPr>
            <w:r w:rsidRPr="007459C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งินรวม</w:t>
            </w:r>
          </w:p>
        </w:tc>
      </w:tr>
      <w:tr w:rsidR="00EA174B" w14:paraId="5E1AE930" w14:textId="77777777" w:rsidTr="008F5A55">
        <w:trPr>
          <w:cantSplit/>
          <w:tblHeader/>
        </w:trPr>
        <w:tc>
          <w:tcPr>
            <w:tcW w:w="5760" w:type="dxa"/>
          </w:tcPr>
          <w:p w14:paraId="4411BFA2" w14:textId="77777777" w:rsidR="00EA174B" w:rsidRPr="007459C7" w:rsidRDefault="00EA174B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7459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7459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7459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620" w:type="dxa"/>
            <w:vAlign w:val="bottom"/>
          </w:tcPr>
          <w:p w14:paraId="77F17334" w14:textId="77777777" w:rsidR="00EA174B" w:rsidRPr="007459C7" w:rsidRDefault="00EA174B" w:rsidP="0007314A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59C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04DD8B6E" w14:textId="77777777" w:rsidR="00EA174B" w:rsidRPr="007459C7" w:rsidRDefault="00EA174B" w:rsidP="0007314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423AA00D" w14:textId="77777777" w:rsidR="00EA174B" w:rsidRPr="007459C7" w:rsidRDefault="00EA174B" w:rsidP="0007314A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7459C7">
              <w:rPr>
                <w:rFonts w:ascii="Angsana New" w:hAnsi="Angsana New" w:cs="Angsana New" w:hint="cs"/>
                <w:b w:val="0"/>
                <w:sz w:val="28"/>
                <w:szCs w:val="28"/>
              </w:rPr>
              <w:t>256</w:t>
            </w:r>
            <w:r w:rsidRPr="007459C7">
              <w:rPr>
                <w:rFonts w:ascii="Angsana New" w:hAnsi="Angsana New" w:cs="Angsana New"/>
                <w:b w:val="0"/>
                <w:sz w:val="28"/>
                <w:szCs w:val="28"/>
              </w:rPr>
              <w:t>5</w:t>
            </w:r>
          </w:p>
        </w:tc>
      </w:tr>
      <w:tr w:rsidR="00EA174B" w14:paraId="5BCA4149" w14:textId="77777777" w:rsidTr="0091394C">
        <w:trPr>
          <w:cantSplit/>
          <w:tblHeader/>
        </w:trPr>
        <w:tc>
          <w:tcPr>
            <w:tcW w:w="5760" w:type="dxa"/>
          </w:tcPr>
          <w:p w14:paraId="4970C7CE" w14:textId="77777777" w:rsidR="00EA174B" w:rsidRPr="007459C7" w:rsidRDefault="00EA174B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3601" w:type="dxa"/>
            <w:gridSpan w:val="3"/>
            <w:vAlign w:val="bottom"/>
          </w:tcPr>
          <w:p w14:paraId="06ADFCDC" w14:textId="77777777" w:rsidR="00EA174B" w:rsidRPr="007459C7" w:rsidRDefault="00EA174B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  <w:lang w:bidi="th-TH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A174B" w14:paraId="5764137B" w14:textId="77777777" w:rsidTr="008F5A55">
        <w:trPr>
          <w:cantSplit/>
        </w:trPr>
        <w:tc>
          <w:tcPr>
            <w:tcW w:w="5760" w:type="dxa"/>
          </w:tcPr>
          <w:p w14:paraId="150EAACA" w14:textId="77777777" w:rsidR="00EA174B" w:rsidRPr="007459C7" w:rsidRDefault="00EA174B" w:rsidP="0007314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59C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7459C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459C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620" w:type="dxa"/>
          </w:tcPr>
          <w:p w14:paraId="6EBAC173" w14:textId="77777777" w:rsidR="00EA174B" w:rsidRPr="007459C7" w:rsidRDefault="00EA174B" w:rsidP="0007314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70" w:type="dxa"/>
          </w:tcPr>
          <w:p w14:paraId="0D9C5037" w14:textId="77777777" w:rsidR="00EA174B" w:rsidRPr="007459C7" w:rsidRDefault="00EA174B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40BE1623" w14:textId="77777777" w:rsidR="00EA174B" w:rsidRPr="0091394C" w:rsidRDefault="00EA174B" w:rsidP="0091394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9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835</w:t>
            </w:r>
          </w:p>
        </w:tc>
      </w:tr>
      <w:tr w:rsidR="00775C03" w14:paraId="41E1A2E8" w14:textId="77777777" w:rsidTr="008F5A55">
        <w:trPr>
          <w:cantSplit/>
        </w:trPr>
        <w:tc>
          <w:tcPr>
            <w:tcW w:w="5760" w:type="dxa"/>
          </w:tcPr>
          <w:p w14:paraId="6F2C02CB" w14:textId="276E7816" w:rsidR="00775C03" w:rsidRPr="007459C7" w:rsidRDefault="00775C03" w:rsidP="000731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06741CF6" w14:textId="77777777" w:rsidR="00775C03" w:rsidRDefault="00775C03" w:rsidP="0007314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87BC8B" w14:textId="77777777" w:rsidR="00775C03" w:rsidRPr="007459C7" w:rsidRDefault="00775C03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0558FCA9" w14:textId="77777777" w:rsidR="00775C03" w:rsidRPr="00F544CE" w:rsidRDefault="00775C03" w:rsidP="0091394C">
            <w:pPr>
              <w:pStyle w:val="acctfourfigures"/>
              <w:tabs>
                <w:tab w:val="decimal" w:pos="731"/>
              </w:tabs>
              <w:spacing w:line="240" w:lineRule="auto"/>
              <w:ind w:right="2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A174B" w14:paraId="0FB86774" w14:textId="77777777" w:rsidTr="008F5A55">
        <w:trPr>
          <w:cantSplit/>
        </w:trPr>
        <w:tc>
          <w:tcPr>
            <w:tcW w:w="5760" w:type="dxa"/>
          </w:tcPr>
          <w:p w14:paraId="354C3C90" w14:textId="6D7EBCB6" w:rsidR="00EA174B" w:rsidRPr="00775C03" w:rsidRDefault="00EA174B" w:rsidP="00775C0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775C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พีเอเอช โฮลดิ้ง (ประเทศไทย) จำกัด</w:t>
            </w:r>
          </w:p>
        </w:tc>
        <w:tc>
          <w:tcPr>
            <w:tcW w:w="1620" w:type="dxa"/>
          </w:tcPr>
          <w:p w14:paraId="48BC22D9" w14:textId="63E344E0" w:rsidR="00EA174B" w:rsidRPr="00B407E2" w:rsidRDefault="00EA174B" w:rsidP="0007314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07D2A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7491C40F" w14:textId="77777777" w:rsidR="00EA174B" w:rsidRPr="007459C7" w:rsidRDefault="00EA174B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171B5C80" w14:textId="2A6608DA" w:rsidR="00EA174B" w:rsidRPr="0091394C" w:rsidRDefault="00EA174B" w:rsidP="0091394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9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CA4749" w14:paraId="65FC99A4" w14:textId="77777777" w:rsidTr="008F5A55">
        <w:trPr>
          <w:cantSplit/>
        </w:trPr>
        <w:tc>
          <w:tcPr>
            <w:tcW w:w="5760" w:type="dxa"/>
          </w:tcPr>
          <w:p w14:paraId="30659586" w14:textId="6A56A835" w:rsidR="00CA4749" w:rsidRPr="00775C03" w:rsidRDefault="00CA4749" w:rsidP="00775C0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775C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โอเมก้า โลจิสติกส์ แคมปัส จำกัด</w:t>
            </w:r>
          </w:p>
        </w:tc>
        <w:tc>
          <w:tcPr>
            <w:tcW w:w="1620" w:type="dxa"/>
          </w:tcPr>
          <w:p w14:paraId="4425FAFD" w14:textId="16F0470E" w:rsidR="00CA4749" w:rsidRPr="007459C7" w:rsidRDefault="00CA4749" w:rsidP="00CA474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270" w:type="dxa"/>
          </w:tcPr>
          <w:p w14:paraId="001A966E" w14:textId="77777777" w:rsidR="00CA4749" w:rsidRPr="007459C7" w:rsidRDefault="00CA4749" w:rsidP="00CA474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17099743" w14:textId="53C5DD03" w:rsidR="00CA4749" w:rsidRPr="007459C7" w:rsidRDefault="00CA4749" w:rsidP="0091394C">
            <w:pPr>
              <w:pStyle w:val="acctfourfigures"/>
              <w:tabs>
                <w:tab w:val="clear" w:pos="765"/>
                <w:tab w:val="left" w:pos="855"/>
                <w:tab w:val="left" w:pos="1360"/>
              </w:tabs>
              <w:spacing w:line="240" w:lineRule="auto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45A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A4749" w14:paraId="2BAE2F85" w14:textId="77777777" w:rsidTr="008F5A55">
        <w:trPr>
          <w:cantSplit/>
        </w:trPr>
        <w:tc>
          <w:tcPr>
            <w:tcW w:w="5760" w:type="dxa"/>
          </w:tcPr>
          <w:p w14:paraId="269F088B" w14:textId="4A4F58FC" w:rsidR="00CA4749" w:rsidRPr="00775C03" w:rsidRDefault="00CA4749" w:rsidP="00775C0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775C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เอ็นแอลอาร์ ทีเอช จำกัด</w:t>
            </w:r>
          </w:p>
        </w:tc>
        <w:tc>
          <w:tcPr>
            <w:tcW w:w="1620" w:type="dxa"/>
          </w:tcPr>
          <w:p w14:paraId="3E1791FD" w14:textId="786EB7BE" w:rsidR="00CA4749" w:rsidRPr="007459C7" w:rsidRDefault="009E0A5E" w:rsidP="00CA474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9487A6B" w14:textId="77777777" w:rsidR="00CA4749" w:rsidRPr="007459C7" w:rsidRDefault="00CA4749" w:rsidP="00CA474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5C8D16BD" w14:textId="25B6BE4C" w:rsidR="00CA4749" w:rsidRPr="007459C7" w:rsidRDefault="00CA4749" w:rsidP="0091394C">
            <w:pPr>
              <w:pStyle w:val="acctfourfigures"/>
              <w:tabs>
                <w:tab w:val="clear" w:pos="765"/>
                <w:tab w:val="left" w:pos="855"/>
                <w:tab w:val="left" w:pos="1360"/>
              </w:tabs>
              <w:spacing w:line="240" w:lineRule="auto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45A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A4749" w14:paraId="0A92D03D" w14:textId="77777777" w:rsidTr="008F5A55">
        <w:trPr>
          <w:cantSplit/>
        </w:trPr>
        <w:tc>
          <w:tcPr>
            <w:tcW w:w="5760" w:type="dxa"/>
          </w:tcPr>
          <w:p w14:paraId="5461D982" w14:textId="4FE39195" w:rsidR="00CA4749" w:rsidRPr="00775C03" w:rsidRDefault="00CA4749" w:rsidP="00775C0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775C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แอมิลิ เฮลท์ (ประเทศไทย) จำกัด</w:t>
            </w:r>
          </w:p>
        </w:tc>
        <w:tc>
          <w:tcPr>
            <w:tcW w:w="1620" w:type="dxa"/>
          </w:tcPr>
          <w:p w14:paraId="48E2220C" w14:textId="16E0FF83" w:rsidR="00CA4749" w:rsidRPr="007459C7" w:rsidRDefault="00CA4749" w:rsidP="00CA474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6410DB0" w14:textId="77777777" w:rsidR="00CA4749" w:rsidRPr="007459C7" w:rsidRDefault="00CA4749" w:rsidP="00CA474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28B6DEEC" w14:textId="5479476C" w:rsidR="00CA4749" w:rsidRPr="007459C7" w:rsidRDefault="00CA4749" w:rsidP="0091394C">
            <w:pPr>
              <w:pStyle w:val="acctfourfigures"/>
              <w:tabs>
                <w:tab w:val="clear" w:pos="765"/>
                <w:tab w:val="left" w:pos="855"/>
                <w:tab w:val="left" w:pos="1360"/>
              </w:tabs>
              <w:spacing w:line="240" w:lineRule="auto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45A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A4749" w14:paraId="17DA84C1" w14:textId="77777777" w:rsidTr="008F5A55">
        <w:trPr>
          <w:cantSplit/>
        </w:trPr>
        <w:tc>
          <w:tcPr>
            <w:tcW w:w="5760" w:type="dxa"/>
          </w:tcPr>
          <w:p w14:paraId="3D4B7918" w14:textId="50580F77" w:rsidR="00CA4749" w:rsidRPr="00775C03" w:rsidRDefault="00CA4749" w:rsidP="00775C0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775C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ซี เอ็นเตก (ประเทศไทย) จำกัด</w:t>
            </w:r>
          </w:p>
        </w:tc>
        <w:tc>
          <w:tcPr>
            <w:tcW w:w="1620" w:type="dxa"/>
          </w:tcPr>
          <w:p w14:paraId="13716BC2" w14:textId="77777777" w:rsidR="00CA4749" w:rsidRPr="007459C7" w:rsidRDefault="00CA4749" w:rsidP="00CA474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13FA362" w14:textId="77777777" w:rsidR="00CA4749" w:rsidRPr="007459C7" w:rsidRDefault="00CA4749" w:rsidP="00CA474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016B9908" w14:textId="1C3C100E" w:rsidR="00CA4749" w:rsidRPr="007459C7" w:rsidRDefault="00CA4749" w:rsidP="0091394C">
            <w:pPr>
              <w:pStyle w:val="acctfourfigures"/>
              <w:tabs>
                <w:tab w:val="clear" w:pos="765"/>
                <w:tab w:val="left" w:pos="855"/>
                <w:tab w:val="left" w:pos="1360"/>
              </w:tabs>
              <w:spacing w:line="240" w:lineRule="auto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45A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A4749" w14:paraId="02B3C70B" w14:textId="77777777" w:rsidTr="008F5A55">
        <w:trPr>
          <w:cantSplit/>
        </w:trPr>
        <w:tc>
          <w:tcPr>
            <w:tcW w:w="5760" w:type="dxa"/>
          </w:tcPr>
          <w:p w14:paraId="35238B9C" w14:textId="574093B5" w:rsidR="00CA4749" w:rsidRPr="00775C03" w:rsidRDefault="00CA4749" w:rsidP="00775C0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775C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 ออริจิ้น สมุย เฉวง บีช </w:t>
            </w:r>
            <w:r w:rsidRPr="00775C0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</w:tcPr>
          <w:p w14:paraId="2FAFA04D" w14:textId="77777777" w:rsidR="00CA4749" w:rsidRPr="007459C7" w:rsidRDefault="00CA4749" w:rsidP="00CA474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FA563C7" w14:textId="77777777" w:rsidR="00CA4749" w:rsidRPr="007459C7" w:rsidRDefault="00CA4749" w:rsidP="00CA474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06F1BB86" w14:textId="186C27D4" w:rsidR="00CA4749" w:rsidRPr="007459C7" w:rsidRDefault="00CA4749" w:rsidP="0091394C">
            <w:pPr>
              <w:pStyle w:val="acctfourfigures"/>
              <w:tabs>
                <w:tab w:val="clear" w:pos="765"/>
                <w:tab w:val="left" w:pos="855"/>
                <w:tab w:val="left" w:pos="1360"/>
              </w:tabs>
              <w:spacing w:line="240" w:lineRule="auto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45A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A4749" w14:paraId="308E49A3" w14:textId="77777777" w:rsidTr="008F5A55">
        <w:trPr>
          <w:cantSplit/>
        </w:trPr>
        <w:tc>
          <w:tcPr>
            <w:tcW w:w="5760" w:type="dxa"/>
          </w:tcPr>
          <w:p w14:paraId="45E7AFC9" w14:textId="64AC4923" w:rsidR="00CA4749" w:rsidRPr="00775C03" w:rsidRDefault="00CA4749" w:rsidP="00775C0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775C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พาร์ค </w:t>
            </w:r>
            <w:r w:rsidR="00D1784E" w:rsidRPr="00D1784E">
              <w:rPr>
                <w:rFonts w:asciiTheme="majorBidi" w:hAnsiTheme="majorBidi"/>
                <w:sz w:val="28"/>
                <w:szCs w:val="28"/>
                <w:cs/>
              </w:rPr>
              <w:t>ลักชัวรี่ เอสพีวี</w:t>
            </w:r>
            <w:r w:rsidR="00D1784E"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1784E" w:rsidRPr="00775C0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D1784E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</w:tcPr>
          <w:p w14:paraId="644F941A" w14:textId="77777777" w:rsidR="00CA4749" w:rsidRPr="007459C7" w:rsidRDefault="00CA4749" w:rsidP="00CA474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BF1915F" w14:textId="77777777" w:rsidR="00CA4749" w:rsidRPr="007459C7" w:rsidRDefault="00CA4749" w:rsidP="00CA474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5D62C0E0" w14:textId="329EEC84" w:rsidR="00CA4749" w:rsidRPr="007459C7" w:rsidRDefault="00CA4749" w:rsidP="0091394C">
            <w:pPr>
              <w:pStyle w:val="acctfourfigures"/>
              <w:tabs>
                <w:tab w:val="clear" w:pos="765"/>
                <w:tab w:val="left" w:pos="855"/>
                <w:tab w:val="left" w:pos="1360"/>
              </w:tabs>
              <w:spacing w:line="240" w:lineRule="auto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45A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A4749" w14:paraId="37178A7F" w14:textId="77777777" w:rsidTr="008F5A55">
        <w:trPr>
          <w:cantSplit/>
        </w:trPr>
        <w:tc>
          <w:tcPr>
            <w:tcW w:w="5760" w:type="dxa"/>
          </w:tcPr>
          <w:p w14:paraId="65FBFD77" w14:textId="3F6508C8" w:rsidR="00CA4749" w:rsidRPr="00775C03" w:rsidRDefault="00CA4749" w:rsidP="00775C0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775C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5C0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ปัน นิวเอนเนอจี จำกัด</w:t>
            </w:r>
          </w:p>
        </w:tc>
        <w:tc>
          <w:tcPr>
            <w:tcW w:w="1620" w:type="dxa"/>
          </w:tcPr>
          <w:p w14:paraId="0F37AC3A" w14:textId="49F75E54" w:rsidR="00CA4749" w:rsidRDefault="00CA4749" w:rsidP="00CA4749">
            <w:pPr>
              <w:pStyle w:val="acctfourfigures"/>
              <w:tabs>
                <w:tab w:val="clear" w:pos="765"/>
                <w:tab w:val="left" w:pos="855"/>
                <w:tab w:val="left" w:pos="1360"/>
              </w:tabs>
              <w:spacing w:line="240" w:lineRule="auto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D6F96C" w14:textId="77777777" w:rsidR="00CA4749" w:rsidRPr="007459C7" w:rsidRDefault="00CA4749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032B8199" w14:textId="0645CF12" w:rsidR="00CA4749" w:rsidRPr="0091394C" w:rsidRDefault="00CA4749" w:rsidP="0091394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139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</w:tr>
      <w:tr w:rsidR="00D8555E" w14:paraId="3E3A5463" w14:textId="77777777" w:rsidTr="008F5A55">
        <w:trPr>
          <w:cantSplit/>
        </w:trPr>
        <w:tc>
          <w:tcPr>
            <w:tcW w:w="5760" w:type="dxa"/>
          </w:tcPr>
          <w:p w14:paraId="3C34E601" w14:textId="0EFE0D37" w:rsidR="00D8555E" w:rsidRDefault="00D8555E" w:rsidP="00775C0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ซีเนร่า วิมุต เฮลท์ เซอร์วิส</w:t>
            </w:r>
            <w:r w:rsidR="009139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394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</w:tcPr>
          <w:p w14:paraId="54688B6E" w14:textId="1A640BBD" w:rsidR="00D8555E" w:rsidRPr="00FA4566" w:rsidRDefault="00D8555E" w:rsidP="0091394C">
            <w:pPr>
              <w:pStyle w:val="acctfourfigures"/>
              <w:tabs>
                <w:tab w:val="clear" w:pos="765"/>
                <w:tab w:val="left" w:pos="855"/>
                <w:tab w:val="left" w:pos="1363"/>
              </w:tabs>
              <w:spacing w:line="240" w:lineRule="auto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9B9E2D0" w14:textId="77777777" w:rsidR="00D8555E" w:rsidRPr="007459C7" w:rsidRDefault="00D8555E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7B3F15F5" w14:textId="2B552676" w:rsidR="00D8555E" w:rsidRDefault="00D8555E" w:rsidP="0091394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</w:tr>
      <w:tr w:rsidR="00775C03" w14:paraId="298A9C28" w14:textId="77777777" w:rsidTr="008F5A55">
        <w:trPr>
          <w:cantSplit/>
        </w:trPr>
        <w:tc>
          <w:tcPr>
            <w:tcW w:w="5760" w:type="dxa"/>
          </w:tcPr>
          <w:p w14:paraId="52337910" w14:textId="08A1580C" w:rsidR="00775C03" w:rsidRDefault="00775C03" w:rsidP="000731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</w:tcPr>
          <w:p w14:paraId="1BB84CC8" w14:textId="77777777" w:rsidR="00775C03" w:rsidRPr="00FA4566" w:rsidRDefault="00775C03" w:rsidP="00234E75">
            <w:pPr>
              <w:pStyle w:val="acctfourfigures"/>
              <w:tabs>
                <w:tab w:val="clear" w:pos="765"/>
                <w:tab w:val="left" w:pos="1360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86652B3" w14:textId="77777777" w:rsidR="00775C03" w:rsidRPr="007459C7" w:rsidRDefault="00775C03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587F5FCA" w14:textId="77777777" w:rsidR="00775C03" w:rsidRDefault="00775C03" w:rsidP="0091394C">
            <w:pPr>
              <w:pStyle w:val="acctfourfigures"/>
              <w:tabs>
                <w:tab w:val="clear" w:pos="765"/>
                <w:tab w:val="left" w:pos="930"/>
                <w:tab w:val="left" w:pos="1455"/>
                <w:tab w:val="left" w:pos="1635"/>
              </w:tabs>
              <w:spacing w:line="240" w:lineRule="auto"/>
              <w:ind w:left="1273" w:right="-615" w:hanging="12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34E75" w14:paraId="107B93F0" w14:textId="77777777" w:rsidTr="008F5A55">
        <w:trPr>
          <w:cantSplit/>
        </w:trPr>
        <w:tc>
          <w:tcPr>
            <w:tcW w:w="5760" w:type="dxa"/>
          </w:tcPr>
          <w:p w14:paraId="0554029D" w14:textId="4AAF0AE7" w:rsidR="00234E75" w:rsidRDefault="0030288D" w:rsidP="00775C0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เปลี่ยนการ</w:t>
            </w:r>
            <w:r w:rsidR="00234E7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เงินลงทุนจาก</w:t>
            </w:r>
            <w:r w:rsidR="00234E7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การร่วมค้าเป็นบริษัทย่อย</w:t>
            </w:r>
          </w:p>
        </w:tc>
        <w:tc>
          <w:tcPr>
            <w:tcW w:w="1620" w:type="dxa"/>
          </w:tcPr>
          <w:p w14:paraId="02F4E3CE" w14:textId="7B9FF256" w:rsidR="00234E75" w:rsidRDefault="00234E75" w:rsidP="0091394C">
            <w:pPr>
              <w:pStyle w:val="acctfourfigures"/>
              <w:tabs>
                <w:tab w:val="clear" w:pos="765"/>
                <w:tab w:val="left" w:pos="855"/>
                <w:tab w:val="left" w:pos="1360"/>
              </w:tabs>
              <w:spacing w:line="240" w:lineRule="auto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A456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7D4141B" w14:textId="77777777" w:rsidR="00234E75" w:rsidRPr="007459C7" w:rsidRDefault="00234E75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6E14011C" w14:textId="5B43EA6D" w:rsidR="00234E75" w:rsidRPr="00234E75" w:rsidRDefault="00234E75" w:rsidP="0091394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(835)</w:t>
            </w:r>
          </w:p>
        </w:tc>
      </w:tr>
      <w:tr w:rsidR="00234E75" w14:paraId="071A8CE1" w14:textId="77777777" w:rsidTr="008F5A55">
        <w:trPr>
          <w:cantSplit/>
        </w:trPr>
        <w:tc>
          <w:tcPr>
            <w:tcW w:w="5760" w:type="dxa"/>
          </w:tcPr>
          <w:p w14:paraId="598C9CE3" w14:textId="77D2E872" w:rsidR="00234E75" w:rsidRDefault="00234E75" w:rsidP="00775C0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ซีเนร่า วิมุต เฮลท์ เซอร์วิส</w:t>
            </w:r>
            <w:r w:rsidR="0091394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026B9E8A" w14:textId="3B199A1E" w:rsidR="00234E75" w:rsidRPr="0091394C" w:rsidRDefault="00234E75" w:rsidP="0091394C">
            <w:pPr>
              <w:pStyle w:val="acctfourfigures"/>
              <w:tabs>
                <w:tab w:val="decimal" w:pos="701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94C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270" w:type="dxa"/>
          </w:tcPr>
          <w:p w14:paraId="75ADC116" w14:textId="77777777" w:rsidR="00234E75" w:rsidRPr="007459C7" w:rsidRDefault="00234E75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25D56899" w14:textId="31F3F129" w:rsidR="00234E75" w:rsidRDefault="00234E75" w:rsidP="0091394C">
            <w:pPr>
              <w:pStyle w:val="acctfourfigures"/>
              <w:tabs>
                <w:tab w:val="clear" w:pos="765"/>
                <w:tab w:val="left" w:pos="855"/>
                <w:tab w:val="left" w:pos="1360"/>
              </w:tabs>
              <w:spacing w:line="240" w:lineRule="auto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A174B" w14:paraId="4DB75100" w14:textId="77777777" w:rsidTr="008F5A55">
        <w:trPr>
          <w:cantSplit/>
        </w:trPr>
        <w:tc>
          <w:tcPr>
            <w:tcW w:w="5760" w:type="dxa"/>
          </w:tcPr>
          <w:p w14:paraId="1B1165C0" w14:textId="3994B0B2" w:rsidR="00EA174B" w:rsidRDefault="00EA174B" w:rsidP="00775C0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ปัน นิวเอนเนอจี จำกัด</w:t>
            </w:r>
          </w:p>
        </w:tc>
        <w:tc>
          <w:tcPr>
            <w:tcW w:w="1620" w:type="dxa"/>
          </w:tcPr>
          <w:p w14:paraId="057936E4" w14:textId="1222A70F" w:rsidR="00EA174B" w:rsidRPr="007459C7" w:rsidRDefault="00EA174B" w:rsidP="0091394C">
            <w:pPr>
              <w:pStyle w:val="acctfourfigures"/>
              <w:tabs>
                <w:tab w:val="decimal" w:pos="701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22A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70" w:type="dxa"/>
          </w:tcPr>
          <w:p w14:paraId="163B8EE4" w14:textId="77777777" w:rsidR="00EA174B" w:rsidRPr="007459C7" w:rsidRDefault="00EA174B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05E56DF0" w14:textId="6CB72AF1" w:rsidR="00EA174B" w:rsidRPr="007459C7" w:rsidRDefault="00CA4749" w:rsidP="0091394C">
            <w:pPr>
              <w:pStyle w:val="acctfourfigures"/>
              <w:tabs>
                <w:tab w:val="clear" w:pos="765"/>
                <w:tab w:val="left" w:pos="855"/>
                <w:tab w:val="left" w:pos="1360"/>
              </w:tabs>
              <w:spacing w:line="240" w:lineRule="auto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A174B" w14:paraId="645CF6BB" w14:textId="77777777" w:rsidTr="008F5A55">
        <w:trPr>
          <w:cantSplit/>
        </w:trPr>
        <w:tc>
          <w:tcPr>
            <w:tcW w:w="5760" w:type="dxa"/>
          </w:tcPr>
          <w:p w14:paraId="0CAB4B6A" w14:textId="4E5BD545" w:rsidR="00EA174B" w:rsidRPr="007A2FBE" w:rsidRDefault="00CA4749" w:rsidP="000731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278CFE4" w14:textId="3662E06B" w:rsidR="00EA174B" w:rsidRPr="007459C7" w:rsidRDefault="00EA174B" w:rsidP="0091394C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2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47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E0A5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032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FCC2204" w14:textId="77777777" w:rsidR="00EA174B" w:rsidRPr="007459C7" w:rsidRDefault="00EA174B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2541B22C" w14:textId="3DDFC8F3" w:rsidR="00EA174B" w:rsidRPr="007459C7" w:rsidRDefault="00EA174B" w:rsidP="0091394C">
            <w:pPr>
              <w:pStyle w:val="acctfourfigures"/>
              <w:tabs>
                <w:tab w:val="clear" w:pos="765"/>
                <w:tab w:val="left" w:pos="855"/>
                <w:tab w:val="left" w:pos="1360"/>
              </w:tabs>
              <w:spacing w:line="240" w:lineRule="auto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456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A174B" w14:paraId="26AC4CA8" w14:textId="77777777" w:rsidTr="008F5A55">
        <w:trPr>
          <w:cantSplit/>
        </w:trPr>
        <w:tc>
          <w:tcPr>
            <w:tcW w:w="5760" w:type="dxa"/>
          </w:tcPr>
          <w:p w14:paraId="5D725F57" w14:textId="3321612E" w:rsidR="00EA174B" w:rsidRDefault="00EA174B" w:rsidP="000731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7C06CAB" w14:textId="1603DDCE" w:rsidR="00EA174B" w:rsidRPr="0091394C" w:rsidRDefault="00EA174B" w:rsidP="0091394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9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="00CA4749" w:rsidRPr="009139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C158A59" w14:textId="77777777" w:rsidR="00EA174B" w:rsidRPr="007459C7" w:rsidRDefault="00EA174B" w:rsidP="000731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61697B4E" w14:textId="2D60DA7D" w:rsidR="00EA174B" w:rsidRPr="0091394C" w:rsidRDefault="00EA174B" w:rsidP="0091394C">
            <w:pPr>
              <w:pStyle w:val="acctfourfigures"/>
              <w:tabs>
                <w:tab w:val="decimal" w:pos="70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51F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79ACC115" w14:textId="0DEB8A9F" w:rsidR="00A766A4" w:rsidRDefault="00A766A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>ในเดือนมกราคม</w:t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 xml:space="preserve"> 2566 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บริษัทย่อยทางตรงของบริษัท คือ บริษัท อินโน สเปราท์ โฮลดิ้ง จำกัด ได้จดทะเบียนจัดตั้งบริษัท โอเมก้า โลจิสติกส์ แคมปัส จำกัด มีทุนจดทะเบียนจำนวน</w:t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 xml:space="preserve"> 1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โดยถือหุ้นในอัตราร้อยละ</w:t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 xml:space="preserve"> 99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>.</w:t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>99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ของ</w:t>
      </w:r>
      <w:r w:rsidRPr="00A766A4">
        <w:rPr>
          <w:rFonts w:asciiTheme="majorBidi" w:hAnsiTheme="majorBidi" w:cstheme="majorBidi"/>
          <w:spacing w:val="-6"/>
          <w:sz w:val="28"/>
          <w:szCs w:val="28"/>
          <w:cs/>
        </w:rPr>
        <w:t xml:space="preserve">ทุนจดทะเบียน ต่อมาในเดือนมีนาคม </w:t>
      </w:r>
      <w:r w:rsidRPr="00A766A4">
        <w:rPr>
          <w:rFonts w:asciiTheme="majorBidi" w:hAnsiTheme="majorBidi" w:cstheme="majorBidi"/>
          <w:spacing w:val="-6"/>
          <w:sz w:val="28"/>
          <w:szCs w:val="28"/>
        </w:rPr>
        <w:t>2566</w:t>
      </w:r>
      <w:r w:rsidRPr="00A766A4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บริษัท อินโน สเปราท์ โฮลดิ้ง จำกัดได้เข้าร่วมทุนกับบริษัท 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>ซีเอสแอลเอฟ</w:t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>(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>ทีเอช</w:t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>) จำกัด ซึ่งเป็นบริษัทจำกัด</w:t>
      </w:r>
      <w:r w:rsidRPr="00A766A4">
        <w:rPr>
          <w:rFonts w:asciiTheme="majorBidi" w:hAnsiTheme="majorBidi" w:cstheme="majorBidi"/>
          <w:spacing w:val="-6"/>
          <w:sz w:val="28"/>
          <w:szCs w:val="28"/>
          <w:cs/>
        </w:rPr>
        <w:t>ในประเทศสิงคโปร์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</w:t>
      </w:r>
      <w:r w:rsidRPr="00A766A4">
        <w:rPr>
          <w:rFonts w:asciiTheme="majorBidi" w:hAnsiTheme="majorBidi" w:cstheme="majorBidi"/>
          <w:spacing w:val="-6"/>
          <w:sz w:val="28"/>
          <w:szCs w:val="28"/>
          <w:cs/>
        </w:rPr>
        <w:t>เพิ่มทุนจดทะเบียนในบริษัท</w:t>
      </w:r>
      <w:r w:rsidRPr="00A766A4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A766A4">
        <w:rPr>
          <w:rFonts w:asciiTheme="majorBidi" w:hAnsiTheme="majorBidi" w:cstheme="majorBidi"/>
          <w:spacing w:val="-6"/>
          <w:sz w:val="28"/>
          <w:szCs w:val="28"/>
          <w:cs/>
        </w:rPr>
        <w:t>โอเมก้า โลจิสติกส์ แคมปั</w:t>
      </w:r>
      <w:r w:rsidRPr="00A766A4">
        <w:rPr>
          <w:rFonts w:asciiTheme="majorBidi" w:hAnsiTheme="majorBidi" w:cstheme="majorBidi" w:hint="cs"/>
          <w:spacing w:val="-6"/>
          <w:sz w:val="28"/>
          <w:szCs w:val="28"/>
          <w:cs/>
        </w:rPr>
        <w:t>ส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จำกัด เป็น </w:t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>201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โดยบริษัทย่อยได้ลงทุนในบริษัทดังกล่าวเป็นจำนวนเงิน</w:t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 xml:space="preserve"> 103 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>ล้านบาท ในอัตราร้อยละ</w:t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 xml:space="preserve"> 51.00 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>ของทุนจดทะเบียน</w:t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>ต่อมาในเดือนสิงหาคม</w:t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 xml:space="preserve"> 2566 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บริษัทย่อยทางตรงได้ลงทุนเพิ่มเติมในบริษัทดังกล่าวเป็นจำนวนเงิน</w:t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12414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 xml:space="preserve">51 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>ล้านบาท ในอัตราร้อยละ</w:t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 xml:space="preserve"> 51.00 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>ของทุนจดทะเบียน</w:t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ต่อมาในเดือนธันวาคม </w:t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บริษัทย่อยทางตรงได้ลงทุนเพิ่มเติมในบริษัทดังกล่าวเป็นจำนวนเงิน </w:t>
      </w:r>
      <w:r w:rsidRPr="00A766A4">
        <w:rPr>
          <w:rFonts w:asciiTheme="majorBidi" w:hAnsiTheme="majorBidi" w:cstheme="majorBidi"/>
          <w:spacing w:val="-2"/>
          <w:sz w:val="28"/>
          <w:szCs w:val="28"/>
        </w:rPr>
        <w:t>688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ในอัตราร้อยละ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51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>.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00</w:t>
      </w:r>
      <w:r w:rsidRPr="00A766A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ของทุนจดทะเบียน</w:t>
      </w:r>
    </w:p>
    <w:p w14:paraId="2031B96D" w14:textId="77777777" w:rsidR="00B4045B" w:rsidRPr="00A766A4" w:rsidRDefault="00B4045B" w:rsidP="00B404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B02EF97" w14:textId="5C67B100" w:rsidR="00EF78AD" w:rsidRPr="00196805" w:rsidRDefault="00EF78AD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>ในเดือนเมษายน</w:t>
      </w:r>
      <w:r w:rsidRPr="0019680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19680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บริษัทย่อยทางตรงของบริษัท คือ บริษัท โรงพยาบาลวิมุต โฮลดิ้ง จำกัด ได้เข้าร่วมทุนกับบริษัทจำกัดแห่งหนึ่งในประเทศมาเลเซีย เพื่อลงทุนในบริษัท เอ็นแอลอาร์ ทีเอช จำกัด โดยบริษัทย่อยได้ลงทุนในบริษัทดังกล่าวเป็นจำนวนเงิน</w:t>
      </w:r>
      <w:r w:rsidRPr="0019680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19680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>ล้านบาท ในอัตราร้อยละ</w:t>
      </w:r>
      <w:r w:rsidRPr="0019680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80</w:t>
      </w:r>
      <w:r w:rsidRPr="00196805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00</w:t>
      </w:r>
      <w:r w:rsidRPr="0019680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>ของทุนจดทะเบียน</w:t>
      </w:r>
    </w:p>
    <w:p w14:paraId="1AAE6274" w14:textId="77777777" w:rsidR="00EF78AD" w:rsidRPr="00196805" w:rsidRDefault="00EF78AD" w:rsidP="00EF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2F03B384" w14:textId="2EF64524" w:rsidR="00EF78AD" w:rsidRPr="00196805" w:rsidRDefault="00EF78AD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ในเดือนมิถุนายน 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19680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>บริษัท อินโนเควสท์ ไดแอกโนสติกส์ (ประเทศไทย) จำกัด ซึ่งเป็นกิจการร่วมค้าทางอ้อมของบริษัท ได้จดทะเบียนจัดตั้งบริษัท อินโนเควสท์ ไดแอกโนสติกส์ วัน (ประเทศไทย) จำกัด ซึ่งเป็นบริษัทจำกัดที่</w:t>
      </w:r>
      <w:r w:rsidR="00B26FD8" w:rsidRPr="00196805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จดทะเบียนในประเทศไทย ในอัตราร้อยละ 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99</w:t>
      </w:r>
      <w:r w:rsidRPr="00196805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99</w:t>
      </w:r>
      <w:r w:rsidRPr="0019680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ของทุนจดทะเบียน เป็นจำนวนเงิน 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19680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ต่อมาในเดือนสิงหาคม 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 อินโนเควสท์ ไดแอกโนสติกส์ วัน (ประเทศไทย) จำกัด</w:t>
      </w:r>
      <w:r w:rsidRPr="0019680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ได้จดทะเบียนเพิ่มทุนจาก 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</w:t>
      </w:r>
      <w:r w:rsidR="00B26FD8" w:rsidRPr="00196805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เป็น 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242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การดำเนินการจดทะเบียนเพิ่มทุนและการชำระค่าหุ้นเพิ่มทุนดังกล่าวได้แล้วเสร็จในเดือนสิงหาคม 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2566</w:t>
      </w:r>
    </w:p>
    <w:p w14:paraId="3C0A8B59" w14:textId="77777777" w:rsidR="00EF78AD" w:rsidRPr="00196805" w:rsidRDefault="00EF78AD" w:rsidP="00EF78AD">
      <w:pPr>
        <w:pStyle w:val="ListParagraph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7B90983D" w14:textId="1DCDA1A7" w:rsidR="00EF78AD" w:rsidRPr="00196805" w:rsidRDefault="00EF78AD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ในเดือนสิงหาคม 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บริษัทย่อยทางตรงของบริษัท คือ บริษัท โรงพยาบาลวิมุต โฮลดิ้ง จำกัด ได้ลงทุนใน บริษัท </w:t>
      </w:r>
      <w:r w:rsidR="00984025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พีเอเอช โฮลดิ้ง (ประเทศไทย) จำกัด เป็นจำนวนเงิน 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117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ในอัตราร้อยละ 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49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ของทุนจดทะเบียน และบริษัท </w:t>
      </w:r>
      <w:r w:rsidR="00B26FD8" w:rsidRPr="00196805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พีเอเอช โฮลดิ้ง (ประเทศไทย) จำกัด ได้จดทะเบียนเพิ่มทุนจาก 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เป็น 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246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การดำเนินการจดทะเบียนเพิ่มทุนและการชำระค่าหุ้นเพิ่มทุนดังกล่าวได้แล้วเสร็จในเดือนสิงหาคม </w:t>
      </w:r>
      <w:r w:rsidR="007501E8" w:rsidRPr="00196805">
        <w:rPr>
          <w:rFonts w:asciiTheme="majorBidi" w:hAnsiTheme="majorBidi" w:cstheme="majorBidi"/>
          <w:spacing w:val="-2"/>
          <w:sz w:val="28"/>
          <w:szCs w:val="28"/>
        </w:rPr>
        <w:t>2566</w:t>
      </w:r>
    </w:p>
    <w:p w14:paraId="03DEB93D" w14:textId="77777777" w:rsidR="00196805" w:rsidRPr="00196805" w:rsidRDefault="00196805" w:rsidP="00196805">
      <w:pPr>
        <w:pStyle w:val="ListParagraph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0FB3FF5F" w14:textId="5B42C2B3" w:rsidR="00196805" w:rsidRPr="00196805" w:rsidRDefault="0019680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ในเดือนพฤศจิกายน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บริษัทย่อยทางอ้อมของบริษัท คือ บริษัท วิมุต ฟาร์มาซี โซลูชั่น จำกัด ได้ลงทุนใน บริษัท แอมิลิ เฮลท์ (ประเทศไทย) จำกัด เป็นจำนวนเงิน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>.</w:t>
      </w:r>
      <w:r w:rsidR="00CF5CAB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ในอัตราร้อยละ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51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ของทุนจดทะเบียน</w:t>
      </w:r>
    </w:p>
    <w:p w14:paraId="0758940A" w14:textId="77777777" w:rsidR="00196805" w:rsidRPr="00196805" w:rsidRDefault="00196805" w:rsidP="00196805">
      <w:pPr>
        <w:pStyle w:val="ListParagraph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6C3403C5" w14:textId="61723FD0" w:rsidR="00196805" w:rsidRPr="00196805" w:rsidRDefault="0019680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ในเดือนธันวาคม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บริษัทย่อยทางตรงของบริษัท คือ บริษัท อินโน สเปราท์ โฮลดิ้ง จำกัด ได้</w:t>
      </w:r>
      <w:r w:rsidR="0014212D">
        <w:rPr>
          <w:rFonts w:asciiTheme="majorBidi" w:hAnsiTheme="majorBidi" w:cstheme="majorBidi" w:hint="cs"/>
          <w:spacing w:val="-2"/>
          <w:sz w:val="28"/>
          <w:szCs w:val="28"/>
          <w:cs/>
        </w:rPr>
        <w:t>จดทะเบียนจัดตั้ง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 ซี เอ็นเตก (ประเทศไทย) จำกัด </w:t>
      </w:r>
      <w:r w:rsidR="0014212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มีทุนจดทะเบียนจำนวน </w:t>
      </w:r>
      <w:r w:rsidR="0014212D">
        <w:rPr>
          <w:rFonts w:asciiTheme="majorBidi" w:hAnsiTheme="majorBidi" w:cstheme="majorBidi"/>
          <w:spacing w:val="-2"/>
          <w:sz w:val="28"/>
          <w:szCs w:val="28"/>
        </w:rPr>
        <w:t xml:space="preserve">17.5 </w:t>
      </w:r>
      <w:r w:rsidR="0014212D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 โดยลงทุน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เป็นจำนวนเงิน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8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>.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93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ในอัตราร้อยละ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51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ของทุนจดทะเบียน</w:t>
      </w:r>
    </w:p>
    <w:p w14:paraId="228188FD" w14:textId="77777777" w:rsidR="00196805" w:rsidRPr="00196805" w:rsidRDefault="00196805" w:rsidP="00196805">
      <w:pPr>
        <w:pStyle w:val="ListParagraph"/>
        <w:rPr>
          <w:rFonts w:asciiTheme="majorBidi" w:hAnsiTheme="majorBidi" w:cstheme="majorBidi"/>
          <w:spacing w:val="-2"/>
          <w:sz w:val="28"/>
          <w:szCs w:val="28"/>
        </w:rPr>
      </w:pPr>
    </w:p>
    <w:p w14:paraId="5E712574" w14:textId="7FC6F36A" w:rsidR="00196805" w:rsidRPr="00196805" w:rsidRDefault="0019680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ในเดือนธันวาคม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บริษัทย่อยทางตรงของบริษัท คือ บริษัท อินโน สเปราท์ โฮลดิ้ง จำกัด ได้มีการลดทุนใน บริษัท ปัน นิวเอนเนอจี จำกัด เป็นจำนวนเงิน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>.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</w:t>
      </w:r>
    </w:p>
    <w:p w14:paraId="3F21E7CF" w14:textId="61990A07" w:rsidR="00196805" w:rsidRPr="00196805" w:rsidRDefault="0019680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 xml:space="preserve">ในเดือนธันวาคม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บริษัทย่อย</w:t>
      </w:r>
      <w:r w:rsidR="0014212D">
        <w:rPr>
          <w:rFonts w:asciiTheme="majorBidi" w:hAnsiTheme="majorBidi" w:cstheme="majorBidi" w:hint="cs"/>
          <w:spacing w:val="-2"/>
          <w:sz w:val="28"/>
          <w:szCs w:val="28"/>
          <w:cs/>
        </w:rPr>
        <w:t>ทางตรงของบริษัท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ได้เข้าร่วมทุนกับบริษัท วัน ออริจิ้น จำกัด (มหาชน) ในประเทศไทย เพื่อลงทุนในบริษัท </w:t>
      </w:r>
      <w:r w:rsidR="00B67A4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ออริจิ้น สมุย เฉวง บีช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จำกัด โดยบริษัท</w:t>
      </w:r>
      <w:r w:rsidR="0014212D">
        <w:rPr>
          <w:rFonts w:asciiTheme="majorBidi" w:hAnsiTheme="majorBidi" w:cstheme="majorBidi" w:hint="cs"/>
          <w:spacing w:val="-2"/>
          <w:sz w:val="28"/>
          <w:szCs w:val="28"/>
          <w:cs/>
        </w:rPr>
        <w:t>ย่อย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ได้ลงทุนในบริษัทดังกล่าวเป็นจำนวนเงิน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0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>.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ในอัตราร้อยละ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50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ของทุนจดทะเบียน</w:t>
      </w:r>
    </w:p>
    <w:p w14:paraId="12C6C552" w14:textId="77777777" w:rsidR="00196805" w:rsidRPr="007F38A7" w:rsidRDefault="00196805" w:rsidP="00196805">
      <w:pPr>
        <w:pStyle w:val="ListParagraph"/>
        <w:rPr>
          <w:rFonts w:asciiTheme="majorBidi" w:hAnsiTheme="majorBidi" w:cstheme="majorBidi"/>
          <w:spacing w:val="-2"/>
          <w:sz w:val="24"/>
          <w:szCs w:val="24"/>
          <w:cs/>
        </w:rPr>
      </w:pPr>
    </w:p>
    <w:p w14:paraId="6E8C9B73" w14:textId="7C66ED21" w:rsidR="00196805" w:rsidRDefault="0019680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ในเดือนธันวาคม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บริษัทย่อย</w:t>
      </w:r>
      <w:r w:rsidR="0014212D">
        <w:rPr>
          <w:rFonts w:asciiTheme="majorBidi" w:hAnsiTheme="majorBidi" w:cstheme="majorBidi" w:hint="cs"/>
          <w:spacing w:val="-2"/>
          <w:sz w:val="28"/>
          <w:szCs w:val="28"/>
          <w:cs/>
        </w:rPr>
        <w:t>ทางตรงของบริษัท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>ได้เข้าร่วมทุนกับบริษัท พาร์ค ลักชัวรี่ จำกัด ในประเทศไทย เพื่อลงทุนในบริษัท พาร์ค ลักชัวรี่ เอสพี</w:t>
      </w:r>
      <w:r w:rsidR="00896161">
        <w:rPr>
          <w:rFonts w:asciiTheme="majorBidi" w:hAnsiTheme="majorBidi" w:cstheme="majorBidi" w:hint="cs"/>
          <w:spacing w:val="-2"/>
          <w:sz w:val="28"/>
          <w:szCs w:val="28"/>
          <w:cs/>
        </w:rPr>
        <w:t>วี</w:t>
      </w:r>
      <w:r w:rsidR="001126D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1126D1" w:rsidRPr="00C60C8D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จำกัด โดยบริษัท</w:t>
      </w:r>
      <w:r w:rsidR="0014212D">
        <w:rPr>
          <w:rFonts w:asciiTheme="majorBidi" w:hAnsiTheme="majorBidi" w:cstheme="majorBidi" w:hint="cs"/>
          <w:spacing w:val="-2"/>
          <w:sz w:val="28"/>
          <w:szCs w:val="28"/>
          <w:cs/>
        </w:rPr>
        <w:t>ย่อย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ได้ลงทุนในบริษัทดังกล่าวเป็นจำนวนเงิน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0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>.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ในอัตราร้อยละ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50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ของทุนจดทะเบียน</w:t>
      </w:r>
    </w:p>
    <w:p w14:paraId="12CB3BAC" w14:textId="77777777" w:rsidR="00B4045B" w:rsidRPr="007F38A7" w:rsidRDefault="00B4045B" w:rsidP="00B4045B">
      <w:pPr>
        <w:pStyle w:val="ListParagraph"/>
        <w:rPr>
          <w:rFonts w:asciiTheme="majorBidi" w:hAnsiTheme="majorBidi" w:cstheme="majorBidi"/>
          <w:spacing w:val="-2"/>
          <w:sz w:val="24"/>
          <w:szCs w:val="24"/>
        </w:rPr>
      </w:pPr>
    </w:p>
    <w:p w14:paraId="085357E3" w14:textId="201A0532" w:rsidR="00196805" w:rsidRPr="00196805" w:rsidRDefault="0019680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ในเดือนธันวาคม </w:t>
      </w:r>
      <w:r w:rsidRPr="0019680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 ซีเนร่า วิมุต เฮลท์ เซอร์วิส จำกัด โดยบริษัทดังกล่าวได้จดทะเบียนเลิกบริษัทต่อกระทรวงพาณิชย์แล้วเมื่อวันที่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196805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และได้ดำเนินการชำระบัญชีเสร็จสิ้นแล้ว</w:t>
      </w:r>
      <w:r w:rsidR="00B4045B">
        <w:rPr>
          <w:rFonts w:asciiTheme="majorBidi" w:hAnsiTheme="majorBidi" w:cstheme="majorBidi" w:hint="cs"/>
          <w:spacing w:val="-2"/>
          <w:sz w:val="28"/>
          <w:szCs w:val="28"/>
          <w:cs/>
        </w:rPr>
        <w:t>ในเดือน</w:t>
      </w:r>
      <w:r w:rsidRPr="00196805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มกราคม </w:t>
      </w:r>
      <w:r w:rsidR="00C60C8D" w:rsidRPr="00C60C8D">
        <w:rPr>
          <w:rFonts w:asciiTheme="majorBidi" w:hAnsiTheme="majorBidi" w:cstheme="majorBidi"/>
          <w:spacing w:val="-2"/>
          <w:sz w:val="28"/>
          <w:szCs w:val="28"/>
        </w:rPr>
        <w:t>256</w:t>
      </w:r>
      <w:r w:rsidRPr="00196805">
        <w:rPr>
          <w:rFonts w:asciiTheme="majorBidi" w:hAnsiTheme="majorBidi" w:cstheme="majorBidi"/>
          <w:spacing w:val="-2"/>
          <w:sz w:val="28"/>
          <w:szCs w:val="28"/>
        </w:rPr>
        <w:t>7</w:t>
      </w:r>
    </w:p>
    <w:p w14:paraId="3CF40C32" w14:textId="77777777" w:rsidR="00193791" w:rsidRPr="007F38A7" w:rsidRDefault="00193791" w:rsidP="00193791">
      <w:pPr>
        <w:pStyle w:val="block"/>
        <w:spacing w:after="0"/>
        <w:ind w:left="0"/>
        <w:jc w:val="both"/>
        <w:rPr>
          <w:rFonts w:asciiTheme="majorBidi" w:hAnsiTheme="majorBidi" w:cstheme="majorBidi"/>
          <w:spacing w:val="-2"/>
          <w:sz w:val="24"/>
          <w:szCs w:val="24"/>
          <w:lang w:val="en-US" w:bidi="th-TH"/>
        </w:rPr>
      </w:pPr>
    </w:p>
    <w:p w14:paraId="2C586E48" w14:textId="755037FA" w:rsidR="00193791" w:rsidRDefault="00193791" w:rsidP="00193791">
      <w:pPr>
        <w:pStyle w:val="block"/>
        <w:spacing w:after="0"/>
        <w:ind w:left="0" w:firstLine="540"/>
        <w:jc w:val="both"/>
        <w:rPr>
          <w:rFonts w:asciiTheme="majorBidi" w:hAnsiTheme="majorBidi" w:cstheme="majorBidi"/>
          <w:i/>
          <w:iCs/>
          <w:spacing w:val="-2"/>
          <w:sz w:val="28"/>
          <w:szCs w:val="28"/>
          <w:lang w:val="en-US" w:bidi="th-TH"/>
        </w:rPr>
      </w:pPr>
      <w:r w:rsidRPr="00193791">
        <w:rPr>
          <w:rFonts w:asciiTheme="majorBidi" w:hAnsiTheme="majorBidi" w:cstheme="majorBidi"/>
          <w:i/>
          <w:iCs/>
          <w:spacing w:val="-2"/>
          <w:sz w:val="28"/>
          <w:szCs w:val="28"/>
          <w:cs/>
          <w:lang w:val="en-US" w:bidi="th-TH"/>
        </w:rPr>
        <w:t>บริษัทร่วมและการร่วมค้าที่มีสาระสำคัญ</w:t>
      </w:r>
    </w:p>
    <w:p w14:paraId="21806909" w14:textId="77777777" w:rsidR="00FA6CB9" w:rsidRPr="007F38A7" w:rsidRDefault="00FA6CB9" w:rsidP="00193791">
      <w:pPr>
        <w:pStyle w:val="block"/>
        <w:spacing w:after="0"/>
        <w:ind w:left="0" w:firstLine="540"/>
        <w:jc w:val="both"/>
        <w:rPr>
          <w:rFonts w:asciiTheme="majorBidi" w:hAnsiTheme="majorBidi" w:cstheme="majorBidi"/>
          <w:i/>
          <w:iCs/>
          <w:spacing w:val="-2"/>
          <w:sz w:val="24"/>
          <w:szCs w:val="24"/>
          <w:cs/>
          <w:lang w:val="en-US" w:bidi="th-TH"/>
        </w:rPr>
      </w:pPr>
    </w:p>
    <w:p w14:paraId="55CA9481" w14:textId="4974ECE4" w:rsidR="008F6C6D" w:rsidRPr="00193791" w:rsidRDefault="00193791" w:rsidP="0019379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19379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7ECC2732" w14:textId="7908B6DA" w:rsidR="00193791" w:rsidRPr="007F38A7" w:rsidRDefault="00193791" w:rsidP="00AF561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="Angsana New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080"/>
        <w:gridCol w:w="180"/>
        <w:gridCol w:w="1080"/>
        <w:gridCol w:w="178"/>
        <w:gridCol w:w="902"/>
        <w:gridCol w:w="180"/>
        <w:gridCol w:w="900"/>
      </w:tblGrid>
      <w:tr w:rsidR="00193791" w14:paraId="0A7C4793" w14:textId="77777777" w:rsidTr="007F38A7">
        <w:trPr>
          <w:cantSplit/>
          <w:tblHeader/>
        </w:trPr>
        <w:tc>
          <w:tcPr>
            <w:tcW w:w="4770" w:type="dxa"/>
          </w:tcPr>
          <w:p w14:paraId="696B8AAA" w14:textId="77777777" w:rsidR="00193791" w:rsidRPr="00FC6A0C" w:rsidRDefault="00193791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DB39032" w14:textId="1271F1BF" w:rsidR="00193791" w:rsidRPr="007F38A7" w:rsidRDefault="00193791" w:rsidP="0007314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F38A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78" w:type="dxa"/>
          </w:tcPr>
          <w:p w14:paraId="4CAFB258" w14:textId="77777777" w:rsidR="00193791" w:rsidRPr="007F38A7" w:rsidRDefault="00193791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0B59AE31" w14:textId="0480B5CE" w:rsidR="00193791" w:rsidRPr="007F38A7" w:rsidRDefault="00193791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  <w:cs/>
                <w:lang w:val="en-US" w:bidi="th-TH"/>
              </w:rPr>
            </w:pPr>
            <w:r w:rsidRPr="007F38A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</w:tr>
      <w:tr w:rsidR="00193791" w14:paraId="0AC938BE" w14:textId="77777777" w:rsidTr="007F38A7">
        <w:trPr>
          <w:cantSplit/>
          <w:tblHeader/>
        </w:trPr>
        <w:tc>
          <w:tcPr>
            <w:tcW w:w="4770" w:type="dxa"/>
          </w:tcPr>
          <w:p w14:paraId="6FAF0115" w14:textId="77777777" w:rsidR="00193791" w:rsidRPr="00FC6A0C" w:rsidRDefault="00193791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7C96A1B" w14:textId="788932B4" w:rsidR="00193791" w:rsidRPr="007F38A7" w:rsidRDefault="00193791" w:rsidP="00193791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F38A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บริษัท อินโน พรีคาสท์ จำกัด</w:t>
            </w:r>
          </w:p>
        </w:tc>
        <w:tc>
          <w:tcPr>
            <w:tcW w:w="178" w:type="dxa"/>
          </w:tcPr>
          <w:p w14:paraId="74F861CD" w14:textId="77777777" w:rsidR="00193791" w:rsidRPr="007F38A7" w:rsidRDefault="00193791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77CCE710" w14:textId="1FCEEE9A" w:rsidR="00193791" w:rsidRPr="007F38A7" w:rsidRDefault="00193791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F38A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บริษัท โอเมก้า โลจิสติกส์ แคมปัส จำกัด</w:t>
            </w:r>
          </w:p>
        </w:tc>
      </w:tr>
      <w:tr w:rsidR="00193791" w14:paraId="583EDE2B" w14:textId="77777777" w:rsidTr="007F38A7">
        <w:trPr>
          <w:cantSplit/>
          <w:tblHeader/>
        </w:trPr>
        <w:tc>
          <w:tcPr>
            <w:tcW w:w="4770" w:type="dxa"/>
          </w:tcPr>
          <w:p w14:paraId="5CD2879A" w14:textId="77777777" w:rsidR="00193791" w:rsidRPr="004E1BEF" w:rsidRDefault="00193791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A8F770" w14:textId="77777777" w:rsidR="00193791" w:rsidRPr="007F38A7" w:rsidRDefault="00193791" w:rsidP="0007314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7F38A7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54294B05" w14:textId="77777777" w:rsidR="00193791" w:rsidRPr="007F38A7" w:rsidRDefault="00193791" w:rsidP="0007314A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2FD5A8" w14:textId="77777777" w:rsidR="00193791" w:rsidRPr="007F38A7" w:rsidRDefault="00193791" w:rsidP="0007314A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7F38A7">
              <w:rPr>
                <w:rFonts w:ascii="Angsana New" w:hAnsi="Angsana New" w:cs="Angsana New" w:hint="cs"/>
                <w:b w:val="0"/>
                <w:sz w:val="28"/>
                <w:szCs w:val="28"/>
              </w:rPr>
              <w:t>256</w:t>
            </w:r>
            <w:r w:rsidRPr="007F38A7">
              <w:rPr>
                <w:rFonts w:ascii="Angsana New" w:hAnsi="Angsana New" w:cs="Angsana New"/>
                <w:b w:val="0"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14:paraId="79247BDF" w14:textId="77777777" w:rsidR="00193791" w:rsidRPr="007F38A7" w:rsidRDefault="00193791" w:rsidP="0007314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07B12528" w14:textId="77777777" w:rsidR="00193791" w:rsidRPr="007F38A7" w:rsidRDefault="00193791" w:rsidP="0007314A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38A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31EB2ED9" w14:textId="77777777" w:rsidR="00193791" w:rsidRPr="007F38A7" w:rsidRDefault="00193791" w:rsidP="0007314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67100F8" w14:textId="77777777" w:rsidR="00193791" w:rsidRPr="007F38A7" w:rsidRDefault="00193791" w:rsidP="0007314A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7F38A7">
              <w:rPr>
                <w:rFonts w:ascii="Angsana New" w:hAnsi="Angsana New" w:cs="Angsana New" w:hint="cs"/>
                <w:b w:val="0"/>
                <w:sz w:val="28"/>
                <w:szCs w:val="28"/>
              </w:rPr>
              <w:t>256</w:t>
            </w:r>
            <w:r w:rsidRPr="007F38A7">
              <w:rPr>
                <w:rFonts w:ascii="Angsana New" w:hAnsi="Angsana New" w:cs="Angsana New"/>
                <w:b w:val="0"/>
                <w:sz w:val="28"/>
                <w:szCs w:val="28"/>
              </w:rPr>
              <w:t>5</w:t>
            </w:r>
          </w:p>
        </w:tc>
      </w:tr>
      <w:tr w:rsidR="00193791" w14:paraId="3E3A2126" w14:textId="77777777" w:rsidTr="007F38A7">
        <w:trPr>
          <w:cantSplit/>
          <w:tblHeader/>
        </w:trPr>
        <w:tc>
          <w:tcPr>
            <w:tcW w:w="4770" w:type="dxa"/>
          </w:tcPr>
          <w:p w14:paraId="7EDDFAAC" w14:textId="77777777" w:rsidR="00193791" w:rsidRPr="004D0A56" w:rsidRDefault="00193791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4500" w:type="dxa"/>
            <w:gridSpan w:val="7"/>
            <w:vAlign w:val="bottom"/>
            <w:hideMark/>
          </w:tcPr>
          <w:p w14:paraId="24E69DA2" w14:textId="77777777" w:rsidR="00193791" w:rsidRPr="007F38A7" w:rsidRDefault="00193791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7F38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F38A7" w14:paraId="19BFB9E8" w14:textId="77777777" w:rsidTr="007F38A7">
        <w:trPr>
          <w:cantSplit/>
        </w:trPr>
        <w:tc>
          <w:tcPr>
            <w:tcW w:w="4770" w:type="dxa"/>
          </w:tcPr>
          <w:p w14:paraId="57168BB7" w14:textId="77777777" w:rsidR="007F38A7" w:rsidRPr="007F38A7" w:rsidRDefault="007F38A7" w:rsidP="007F38A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</w:tcPr>
          <w:p w14:paraId="16FACE50" w14:textId="1C2EFC32" w:rsidR="007F38A7" w:rsidRPr="007F38A7" w:rsidRDefault="007F38A7" w:rsidP="007F38A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83" w:right="-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2,267</w:t>
            </w:r>
          </w:p>
        </w:tc>
        <w:tc>
          <w:tcPr>
            <w:tcW w:w="180" w:type="dxa"/>
          </w:tcPr>
          <w:p w14:paraId="2EC99CF1" w14:textId="77777777" w:rsidR="007F38A7" w:rsidRP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96A724" w14:textId="6121EDC0" w:rsidR="007F38A7" w:rsidRPr="007F38A7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996BE89" w14:textId="77777777" w:rsidR="007F38A7" w:rsidRP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671858EC" w14:textId="3FE72120" w:rsidR="007F38A7" w:rsidRPr="007F38A7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C1836B1" w14:textId="77777777" w:rsidR="007F38A7" w:rsidRPr="007F38A7" w:rsidRDefault="007F38A7" w:rsidP="007F38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F6FFCA" w14:textId="43EF539A" w:rsidR="007F38A7" w:rsidRPr="007F38A7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38A7" w14:paraId="641B8DBB" w14:textId="77777777" w:rsidTr="007F38A7">
        <w:trPr>
          <w:cantSplit/>
        </w:trPr>
        <w:tc>
          <w:tcPr>
            <w:tcW w:w="4770" w:type="dxa"/>
          </w:tcPr>
          <w:p w14:paraId="4737CBEF" w14:textId="77777777" w:rsidR="007F38A7" w:rsidRPr="007F38A7" w:rsidRDefault="007F38A7" w:rsidP="007F38A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</w:t>
            </w:r>
            <w:r w:rsidRPr="007F38A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F38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7F38A7">
              <w:rPr>
                <w:rFonts w:asciiTheme="majorBidi" w:hAnsiTheme="majorBidi" w:cstheme="majorBidi"/>
                <w:sz w:val="28"/>
                <w:szCs w:val="28"/>
              </w:rPr>
              <w:t>100)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975D9A" w14:textId="68307378" w:rsidR="007F38A7" w:rsidRPr="007F38A7" w:rsidRDefault="007F38A7" w:rsidP="007F38A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83" w:right="-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80" w:type="dxa"/>
          </w:tcPr>
          <w:p w14:paraId="43EEA540" w14:textId="77777777" w:rsidR="007F38A7" w:rsidRP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466CF4" w14:textId="17A688EA" w:rsidR="007F38A7" w:rsidRPr="007F38A7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left="7" w:right="63" w:hanging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9CEAB46" w14:textId="77777777" w:rsidR="007F38A7" w:rsidRP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88D8614" w14:textId="20EE8DC9" w:rsidR="007F38A7" w:rsidRPr="007F38A7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85D8B74" w14:textId="77777777" w:rsidR="007F38A7" w:rsidRPr="007F38A7" w:rsidRDefault="007F38A7" w:rsidP="007F38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BBA0FB" w14:textId="4F671CCD" w:rsidR="007F38A7" w:rsidRPr="007F38A7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38A7" w14:paraId="034BD2E9" w14:textId="77777777" w:rsidTr="007F38A7">
        <w:trPr>
          <w:cantSplit/>
        </w:trPr>
        <w:tc>
          <w:tcPr>
            <w:tcW w:w="4770" w:type="dxa"/>
          </w:tcPr>
          <w:p w14:paraId="66B1945C" w14:textId="77777777" w:rsidR="007F38A7" w:rsidRPr="007F38A7" w:rsidRDefault="007F38A7" w:rsidP="007F38A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9576D9" w14:textId="4BE0E45C" w:rsidR="007F38A7" w:rsidRPr="007F38A7" w:rsidRDefault="004960EC" w:rsidP="007F38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7F38A7" w:rsidRPr="007F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1FD2C1D" w14:textId="77777777" w:rsidR="007F38A7" w:rsidRP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9220BD" w14:textId="6ADF28F6" w:rsidR="007F38A7" w:rsidRPr="007F38A7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left="7" w:right="63" w:hanging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8FEC215" w14:textId="77777777" w:rsidR="007F38A7" w:rsidRP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0688E26" w14:textId="7AC22498" w:rsidR="007F38A7" w:rsidRPr="007F38A7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6221E93" w14:textId="77777777" w:rsidR="007F38A7" w:rsidRPr="007F38A7" w:rsidRDefault="007F38A7" w:rsidP="007F38A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FBADEA" w14:textId="41C8C6DB" w:rsidR="007F38A7" w:rsidRPr="007F38A7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F38A7" w:rsidRPr="007F38A7" w14:paraId="37F85FD1" w14:textId="77777777" w:rsidTr="007F38A7">
        <w:trPr>
          <w:cantSplit/>
        </w:trPr>
        <w:tc>
          <w:tcPr>
            <w:tcW w:w="4770" w:type="dxa"/>
          </w:tcPr>
          <w:p w14:paraId="5492DB77" w14:textId="77777777" w:rsidR="007F38A7" w:rsidRPr="007F38A7" w:rsidRDefault="007F38A7" w:rsidP="007F38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0FA596C" w14:textId="77777777" w:rsidR="007F38A7" w:rsidRPr="007F38A7" w:rsidRDefault="007F38A7" w:rsidP="007F38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453B02" w14:textId="77777777" w:rsidR="007F38A7" w:rsidRP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F58D19" w14:textId="6F10EE10" w:rsidR="007F38A7" w:rsidRPr="007F38A7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left="7" w:right="63" w:hanging="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032DBF6" w14:textId="77777777" w:rsidR="007F38A7" w:rsidRP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A2D4B14" w14:textId="77777777" w:rsidR="007F38A7" w:rsidRPr="007F38A7" w:rsidRDefault="007F38A7" w:rsidP="007F38A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A60885" w14:textId="77777777" w:rsidR="007F38A7" w:rsidRPr="007F38A7" w:rsidRDefault="007F38A7" w:rsidP="007F38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A1B061" w14:textId="77777777" w:rsidR="007F38A7" w:rsidRP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38A7" w14:paraId="18848E44" w14:textId="77777777" w:rsidTr="007F38A7">
        <w:trPr>
          <w:cantSplit/>
        </w:trPr>
        <w:tc>
          <w:tcPr>
            <w:tcW w:w="4770" w:type="dxa"/>
          </w:tcPr>
          <w:p w14:paraId="4E80A1F4" w14:textId="77777777" w:rsidR="007F38A7" w:rsidRPr="007F38A7" w:rsidRDefault="007F38A7" w:rsidP="007F38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80" w:type="dxa"/>
          </w:tcPr>
          <w:p w14:paraId="37D1DCFE" w14:textId="150ADBF7" w:rsidR="007F38A7" w:rsidRPr="007F38A7" w:rsidRDefault="007F38A7" w:rsidP="007F38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667</w:t>
            </w:r>
          </w:p>
        </w:tc>
        <w:tc>
          <w:tcPr>
            <w:tcW w:w="180" w:type="dxa"/>
          </w:tcPr>
          <w:p w14:paraId="0917BD77" w14:textId="77777777" w:rsid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CC32C1" w14:textId="2B008023" w:rsidR="007F38A7" w:rsidRPr="00F647CE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left="7" w:right="63" w:hanging="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AC3FC9E" w14:textId="77777777" w:rsid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3BBEFF75" w14:textId="093B7B3E" w:rsidR="007F38A7" w:rsidRPr="007F38A7" w:rsidRDefault="007F38A7" w:rsidP="007F38A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80" w:type="dxa"/>
          </w:tcPr>
          <w:p w14:paraId="295AFEFA" w14:textId="77777777" w:rsidR="007F38A7" w:rsidRDefault="007F38A7" w:rsidP="007F38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F47DA3" w14:textId="0CBD7DC1" w:rsidR="007F38A7" w:rsidRPr="00F647CE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38A7" w14:paraId="7C516119" w14:textId="77777777" w:rsidTr="007F38A7">
        <w:trPr>
          <w:cantSplit/>
        </w:trPr>
        <w:tc>
          <w:tcPr>
            <w:tcW w:w="4770" w:type="dxa"/>
          </w:tcPr>
          <w:p w14:paraId="30527516" w14:textId="77777777" w:rsidR="007F38A7" w:rsidRPr="007F38A7" w:rsidRDefault="007F38A7" w:rsidP="007F38A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6662912D" w14:textId="0C546A50" w:rsidR="007F38A7" w:rsidRPr="007F38A7" w:rsidRDefault="007F38A7" w:rsidP="007F38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3,943</w:t>
            </w:r>
          </w:p>
        </w:tc>
        <w:tc>
          <w:tcPr>
            <w:tcW w:w="180" w:type="dxa"/>
          </w:tcPr>
          <w:p w14:paraId="6E68506C" w14:textId="77777777" w:rsid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E240B6" w14:textId="4D40787C" w:rsidR="007F38A7" w:rsidRPr="00F647CE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left="7" w:right="63" w:hanging="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CD95B2A" w14:textId="77777777" w:rsid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98B13F4" w14:textId="11F61316" w:rsidR="007F38A7" w:rsidRPr="007F38A7" w:rsidRDefault="007F38A7" w:rsidP="007F38A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1,452</w:t>
            </w:r>
          </w:p>
        </w:tc>
        <w:tc>
          <w:tcPr>
            <w:tcW w:w="180" w:type="dxa"/>
          </w:tcPr>
          <w:p w14:paraId="57894C3C" w14:textId="77777777" w:rsidR="007F38A7" w:rsidRDefault="007F38A7" w:rsidP="007F38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3E7668" w14:textId="5C8E00DF" w:rsidR="007F38A7" w:rsidRPr="00F647CE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38A7" w14:paraId="2E242E94" w14:textId="77777777" w:rsidTr="007F38A7">
        <w:trPr>
          <w:cantSplit/>
        </w:trPr>
        <w:tc>
          <w:tcPr>
            <w:tcW w:w="4770" w:type="dxa"/>
          </w:tcPr>
          <w:p w14:paraId="5906FCCF" w14:textId="77777777" w:rsidR="007F38A7" w:rsidRPr="007F38A7" w:rsidRDefault="007F38A7" w:rsidP="007F38A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80" w:type="dxa"/>
          </w:tcPr>
          <w:p w14:paraId="7C1D6D6F" w14:textId="48FB8622" w:rsidR="007F38A7" w:rsidRPr="007F38A7" w:rsidRDefault="007F38A7" w:rsidP="007F38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(535)</w:t>
            </w:r>
          </w:p>
        </w:tc>
        <w:tc>
          <w:tcPr>
            <w:tcW w:w="180" w:type="dxa"/>
          </w:tcPr>
          <w:p w14:paraId="0FFC2C2B" w14:textId="77777777" w:rsid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373660" w14:textId="3D5B089C" w:rsidR="007F38A7" w:rsidRPr="00F647CE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left="7" w:right="63" w:hanging="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92DE906" w14:textId="77777777" w:rsid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51517773" w14:textId="6AFDC400" w:rsidR="007F38A7" w:rsidRPr="007F38A7" w:rsidRDefault="007F38A7" w:rsidP="007F38A7">
            <w:pPr>
              <w:pStyle w:val="acctfourfigures"/>
              <w:tabs>
                <w:tab w:val="decimal" w:pos="67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80" w:type="dxa"/>
          </w:tcPr>
          <w:p w14:paraId="3D6062AD" w14:textId="77777777" w:rsidR="007F38A7" w:rsidRDefault="007F38A7" w:rsidP="007F38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B64FE7" w14:textId="4EC447D9" w:rsidR="007F38A7" w:rsidRPr="00F647CE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38A7" w14:paraId="3CD13BED" w14:textId="77777777" w:rsidTr="007F38A7">
        <w:trPr>
          <w:cantSplit/>
        </w:trPr>
        <w:tc>
          <w:tcPr>
            <w:tcW w:w="4770" w:type="dxa"/>
          </w:tcPr>
          <w:p w14:paraId="3D1BBF8E" w14:textId="77777777" w:rsidR="007F38A7" w:rsidRPr="007F38A7" w:rsidRDefault="007F38A7" w:rsidP="007F38A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90719E" w14:textId="1470A3A8" w:rsidR="007F38A7" w:rsidRPr="007F38A7" w:rsidRDefault="007F38A7" w:rsidP="007F38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(2,681)</w:t>
            </w:r>
          </w:p>
        </w:tc>
        <w:tc>
          <w:tcPr>
            <w:tcW w:w="180" w:type="dxa"/>
          </w:tcPr>
          <w:p w14:paraId="7C639BBA" w14:textId="77777777" w:rsid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5A2CFA" w14:textId="68662129" w:rsidR="007F38A7" w:rsidRPr="00F647CE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left="7" w:right="63" w:hanging="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27C36C7" w14:textId="77777777" w:rsid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24E66D4" w14:textId="0B001D4A" w:rsidR="007F38A7" w:rsidRPr="007F38A7" w:rsidRDefault="007F38A7" w:rsidP="007F38A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CBBA7E" w14:textId="77777777" w:rsidR="007F38A7" w:rsidRDefault="007F38A7" w:rsidP="007F38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BE47B2" w14:textId="5B052BB1" w:rsidR="007F38A7" w:rsidRPr="00F647CE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38A7" w14:paraId="2BBCAFBF" w14:textId="77777777" w:rsidTr="007F38A7">
        <w:trPr>
          <w:cantSplit/>
        </w:trPr>
        <w:tc>
          <w:tcPr>
            <w:tcW w:w="4770" w:type="dxa"/>
          </w:tcPr>
          <w:p w14:paraId="41F4B8C8" w14:textId="77777777" w:rsidR="007F38A7" w:rsidRPr="007F38A7" w:rsidRDefault="007F38A7" w:rsidP="007F38A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 (ร้อยละ </w:t>
            </w:r>
            <w:r w:rsidRPr="007F38A7">
              <w:rPr>
                <w:rFonts w:asciiTheme="majorBidi" w:hAnsiTheme="majorBidi" w:cstheme="majorBidi"/>
                <w:sz w:val="28"/>
                <w:szCs w:val="28"/>
              </w:rPr>
              <w:t>100)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61A7A5" w14:textId="6F43F156" w:rsidR="007F38A7" w:rsidRPr="007F38A7" w:rsidRDefault="007F38A7" w:rsidP="007F38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1,394</w:t>
            </w:r>
          </w:p>
        </w:tc>
        <w:tc>
          <w:tcPr>
            <w:tcW w:w="180" w:type="dxa"/>
          </w:tcPr>
          <w:p w14:paraId="116960BA" w14:textId="77777777" w:rsid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B075BF" w14:textId="158A5C37" w:rsidR="007F38A7" w:rsidRPr="007F38A7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left="7" w:right="63" w:hanging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6A1E061" w14:textId="77777777" w:rsid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5B29A15C" w14:textId="2D48C5F5" w:rsidR="007F38A7" w:rsidRPr="007F38A7" w:rsidRDefault="007F38A7" w:rsidP="007F38A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</w:p>
        </w:tc>
        <w:tc>
          <w:tcPr>
            <w:tcW w:w="180" w:type="dxa"/>
          </w:tcPr>
          <w:p w14:paraId="67202222" w14:textId="77777777" w:rsidR="007F38A7" w:rsidRDefault="007F38A7" w:rsidP="007F38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6CA58C7" w14:textId="706A19A9" w:rsidR="007F38A7" w:rsidRPr="00B4045B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38A7" w14:paraId="220535CC" w14:textId="77777777" w:rsidTr="007F38A7">
        <w:trPr>
          <w:cantSplit/>
        </w:trPr>
        <w:tc>
          <w:tcPr>
            <w:tcW w:w="4770" w:type="dxa"/>
          </w:tcPr>
          <w:p w14:paraId="00AF09FB" w14:textId="77777777" w:rsidR="007F38A7" w:rsidRPr="007F38A7" w:rsidRDefault="007F38A7" w:rsidP="007F38A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1EA29F" w14:textId="7221F7EB" w:rsidR="007F38A7" w:rsidRPr="007F38A7" w:rsidRDefault="007F38A7" w:rsidP="007F38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180" w:type="dxa"/>
          </w:tcPr>
          <w:p w14:paraId="70518FB1" w14:textId="77777777" w:rsid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026E1E" w14:textId="434FDB19" w:rsidR="007F38A7" w:rsidRPr="007F38A7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left="7" w:right="63" w:hanging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C472F44" w14:textId="77777777" w:rsid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01ED30A7" w14:textId="6D85B57B" w:rsidR="007F38A7" w:rsidRPr="007F38A7" w:rsidRDefault="007F38A7" w:rsidP="007F38A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80" w:type="dxa"/>
          </w:tcPr>
          <w:p w14:paraId="03702E58" w14:textId="77777777" w:rsidR="007F38A7" w:rsidRDefault="007F38A7" w:rsidP="007F38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1AE97E1" w14:textId="31676BF8" w:rsidR="007F38A7" w:rsidRPr="00F647CE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38A7" w14:paraId="489C4E6F" w14:textId="77777777" w:rsidTr="007F38A7">
        <w:trPr>
          <w:cantSplit/>
        </w:trPr>
        <w:tc>
          <w:tcPr>
            <w:tcW w:w="4770" w:type="dxa"/>
          </w:tcPr>
          <w:p w14:paraId="0A3B3618" w14:textId="77777777" w:rsidR="007F38A7" w:rsidRPr="007F38A7" w:rsidRDefault="007F38A7" w:rsidP="007F38A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ปรับปรุงด้วยการปรับมูลค่ายุติธรรม ณ วันที่ซื้อ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96F403" w14:textId="77777777" w:rsidR="007F38A7" w:rsidRPr="007F38A7" w:rsidRDefault="007F38A7" w:rsidP="007F38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308</w:t>
            </w:r>
          </w:p>
        </w:tc>
        <w:tc>
          <w:tcPr>
            <w:tcW w:w="180" w:type="dxa"/>
          </w:tcPr>
          <w:p w14:paraId="661BE0E4" w14:textId="77777777" w:rsid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8F87CF" w14:textId="69951CD4" w:rsidR="007F38A7" w:rsidRPr="007F38A7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left="7" w:right="63" w:hanging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B59E923" w14:textId="77777777" w:rsid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2351D4DC" w14:textId="389C3BA1" w:rsidR="007F38A7" w:rsidRPr="007F38A7" w:rsidRDefault="007F38A7" w:rsidP="007F38A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5FBA0A" w14:textId="77777777" w:rsidR="007F38A7" w:rsidRDefault="007F38A7" w:rsidP="007F38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470DB5E" w14:textId="67A5E16F" w:rsidR="007F38A7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38A7" w14:paraId="523F2288" w14:textId="77777777" w:rsidTr="007F38A7">
        <w:trPr>
          <w:cantSplit/>
        </w:trPr>
        <w:tc>
          <w:tcPr>
            <w:tcW w:w="4770" w:type="dxa"/>
          </w:tcPr>
          <w:p w14:paraId="43ACE0FA" w14:textId="77777777" w:rsidR="007F38A7" w:rsidRPr="007F38A7" w:rsidRDefault="007F38A7" w:rsidP="007F38A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3FB72D" w14:textId="72365BD9" w:rsidR="007F38A7" w:rsidRPr="007F38A7" w:rsidRDefault="007F38A7" w:rsidP="007F38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8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929</w:t>
            </w:r>
          </w:p>
        </w:tc>
        <w:tc>
          <w:tcPr>
            <w:tcW w:w="180" w:type="dxa"/>
          </w:tcPr>
          <w:p w14:paraId="596329D0" w14:textId="77777777" w:rsidR="007F38A7" w:rsidRPr="00A54380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48030D" w14:textId="28E6CA79" w:rsidR="007F38A7" w:rsidRPr="007F38A7" w:rsidRDefault="007F38A7" w:rsidP="007F38A7">
            <w:pPr>
              <w:pStyle w:val="acctfourfigures"/>
              <w:tabs>
                <w:tab w:val="clear" w:pos="765"/>
              </w:tabs>
              <w:spacing w:line="240" w:lineRule="auto"/>
              <w:ind w:left="7" w:right="63" w:hanging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1A9F88C" w14:textId="77777777" w:rsidR="007F38A7" w:rsidRPr="00A54380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0B0B8C5" w14:textId="46B0372F" w:rsidR="007F38A7" w:rsidRPr="007F38A7" w:rsidRDefault="007F38A7" w:rsidP="007F38A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841</w:t>
            </w:r>
          </w:p>
        </w:tc>
        <w:tc>
          <w:tcPr>
            <w:tcW w:w="180" w:type="dxa"/>
          </w:tcPr>
          <w:p w14:paraId="46AD5A53" w14:textId="77777777" w:rsidR="007F38A7" w:rsidRPr="00A54380" w:rsidRDefault="007F38A7" w:rsidP="007F38A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6EF1CE" w14:textId="61C63F15" w:rsidR="007F38A7" w:rsidRPr="00A54380" w:rsidRDefault="007F38A7" w:rsidP="007F38A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F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B6897D7" w14:textId="77777777" w:rsidR="00FA6CB9" w:rsidRDefault="00FA6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264B0AF" w14:textId="5C29A54D" w:rsidR="00711213" w:rsidRPr="00711213" w:rsidRDefault="0082176E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lang w:val="en-US"/>
        </w:rPr>
      </w:pPr>
      <w:r w:rsidRPr="00A93E90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สินทรัพย์ทางการเงิน</w:t>
      </w:r>
      <w:r w:rsidR="00711213">
        <w:rPr>
          <w:rFonts w:asciiTheme="majorBidi" w:hAnsiTheme="majorBidi" w:cstheme="majorBidi" w:hint="cs"/>
          <w:b/>
          <w:bCs/>
          <w:sz w:val="28"/>
          <w:szCs w:val="28"/>
          <w:cs/>
        </w:rPr>
        <w:t>ที่อยู่ในความต้องการของตลาด</w:t>
      </w:r>
    </w:p>
    <w:p w14:paraId="7E262ECF" w14:textId="168865BE" w:rsidR="00FA6CB9" w:rsidRPr="00E603CE" w:rsidRDefault="00FA6CB9" w:rsidP="00FA6CB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  <w:sz w:val="22"/>
          <w:szCs w:val="22"/>
          <w:lang w:val="en-US"/>
        </w:rPr>
      </w:pPr>
    </w:p>
    <w:p w14:paraId="09B3DEC7" w14:textId="1548B778" w:rsidR="00711213" w:rsidRPr="00711213" w:rsidRDefault="00711213" w:rsidP="00711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711213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กลุ่มบริษัทรับรู้รายการและวัดมูลค่าสินทรัพย์ทางการเงินตามที่เปิดเผยไว้ในหมายเหตุข้อ 30</w:t>
      </w:r>
    </w:p>
    <w:p w14:paraId="21B33EFA" w14:textId="77777777" w:rsidR="00711213" w:rsidRPr="00E603CE" w:rsidRDefault="00711213" w:rsidP="00FA6CB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  <w:sz w:val="22"/>
          <w:szCs w:val="22"/>
          <w:lang w:val="en-US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711213" w14:paraId="1E5D4A90" w14:textId="77777777" w:rsidTr="005970DB">
        <w:trPr>
          <w:tblHeader/>
        </w:trPr>
        <w:tc>
          <w:tcPr>
            <w:tcW w:w="2965" w:type="dxa"/>
          </w:tcPr>
          <w:p w14:paraId="5F6E0981" w14:textId="77777777" w:rsidR="00711213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2" w:type="dxa"/>
            <w:gridSpan w:val="9"/>
            <w:hideMark/>
          </w:tcPr>
          <w:p w14:paraId="1B6F780D" w14:textId="7E360E2A" w:rsidR="00711213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 xml:space="preserve">งบการเงินรวม </w:t>
            </w:r>
          </w:p>
        </w:tc>
      </w:tr>
      <w:tr w:rsidR="00711213" w14:paraId="35455C12" w14:textId="77777777" w:rsidTr="005970DB">
        <w:trPr>
          <w:tblHeader/>
        </w:trPr>
        <w:tc>
          <w:tcPr>
            <w:tcW w:w="2965" w:type="dxa"/>
            <w:vAlign w:val="bottom"/>
            <w:hideMark/>
          </w:tcPr>
          <w:p w14:paraId="7C0246DB" w14:textId="77777777" w:rsidR="00711213" w:rsidRDefault="00711213" w:rsidP="005970DB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7E6549DF" w14:textId="77777777" w:rsidR="00711213" w:rsidRDefault="00711213" w:rsidP="005970D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</w:p>
          <w:p w14:paraId="0ECFFC35" w14:textId="77777777" w:rsidR="00711213" w:rsidRDefault="00711213" w:rsidP="005970D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C0B2B09" w14:textId="77777777" w:rsidR="00711213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337ED16F" w14:textId="77777777" w:rsidR="00711213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23356F02" w14:textId="77777777" w:rsidR="00711213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53F077D7" w14:textId="77777777" w:rsidR="00711213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4B326452" w14:textId="77777777" w:rsidR="00711213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73F893C" w14:textId="77777777" w:rsidR="00711213" w:rsidRDefault="00711213" w:rsidP="005970D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</w:p>
          <w:p w14:paraId="0B80AEC6" w14:textId="77777777" w:rsidR="00711213" w:rsidRDefault="00711213" w:rsidP="005970D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62BD8B97" w14:textId="77777777" w:rsidR="00711213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1CA0F966" w14:textId="77777777" w:rsidR="00711213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</w:p>
          <w:p w14:paraId="668C73DA" w14:textId="77777777" w:rsidR="00711213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711213" w14:paraId="5D24CB2B" w14:textId="77777777" w:rsidTr="005970DB">
        <w:trPr>
          <w:tblHeader/>
        </w:trPr>
        <w:tc>
          <w:tcPr>
            <w:tcW w:w="2965" w:type="dxa"/>
          </w:tcPr>
          <w:p w14:paraId="40E9EB44" w14:textId="77777777" w:rsidR="00711213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68F3698A" w14:textId="77777777" w:rsidR="00711213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)</w:t>
            </w:r>
          </w:p>
        </w:tc>
      </w:tr>
      <w:tr w:rsidR="00711213" w14:paraId="0FBC8134" w14:textId="77777777" w:rsidTr="005970DB">
        <w:tc>
          <w:tcPr>
            <w:tcW w:w="2965" w:type="dxa"/>
            <w:hideMark/>
          </w:tcPr>
          <w:p w14:paraId="67930A02" w14:textId="77777777" w:rsidR="00711213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89" w:type="dxa"/>
          </w:tcPr>
          <w:p w14:paraId="0EF3E351" w14:textId="77777777" w:rsidR="00711213" w:rsidRDefault="00711213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</w:tcPr>
          <w:p w14:paraId="3D64662E" w14:textId="77777777" w:rsidR="00711213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4FB0BEB0" w14:textId="77777777" w:rsidR="00711213" w:rsidRDefault="00711213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A9046D2" w14:textId="77777777" w:rsidR="00711213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BF9BAD0" w14:textId="77777777" w:rsidR="00711213" w:rsidRDefault="00711213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806CD7" w14:textId="77777777" w:rsidR="00711213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7DC658D" w14:textId="77777777" w:rsidR="00711213" w:rsidRDefault="00711213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3085D8" w14:textId="77777777" w:rsidR="00711213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98BB571" w14:textId="77777777" w:rsidR="00711213" w:rsidRDefault="00711213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03CE" w14:paraId="1476D0F9" w14:textId="77777777" w:rsidTr="005970DB">
        <w:tc>
          <w:tcPr>
            <w:tcW w:w="2965" w:type="dxa"/>
          </w:tcPr>
          <w:p w14:paraId="4169A5F4" w14:textId="6AA4EEEE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0D10514B" w14:textId="77777777" w:rsidR="00E603CE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460B60F2" w14:textId="7777777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D92EE51" w14:textId="77777777" w:rsidR="00E603CE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8CD816D" w14:textId="7777777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EEB10F0" w14:textId="77777777" w:rsidR="00E603CE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56E99" w14:textId="7777777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4A0D240" w14:textId="77777777" w:rsidR="00E603CE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AEC608" w14:textId="7777777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3EFE026" w14:textId="77777777" w:rsidR="00E603CE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03CE" w14:paraId="4C09BC41" w14:textId="77777777" w:rsidTr="00E603CE">
        <w:tc>
          <w:tcPr>
            <w:tcW w:w="2965" w:type="dxa"/>
          </w:tcPr>
          <w:p w14:paraId="2D3B98A8" w14:textId="48AA0FAF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ตราสารทุนที่วัดมูลค่าด้วย</w:t>
            </w:r>
          </w:p>
        </w:tc>
        <w:tc>
          <w:tcPr>
            <w:tcW w:w="989" w:type="dxa"/>
          </w:tcPr>
          <w:p w14:paraId="625C2159" w14:textId="77777777" w:rsidR="00E603CE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037835A4" w14:textId="7777777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5AE940B" w14:textId="77777777" w:rsidR="00E603CE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5723E12" w14:textId="7777777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AC3E460" w14:textId="77777777" w:rsidR="00E603CE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1CF452" w14:textId="7777777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9D59F2B" w14:textId="77777777" w:rsidR="00E603CE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480300" w14:textId="7777777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7CA7CA53" w14:textId="77777777" w:rsidR="00E603CE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03CE" w14:paraId="7F70E38E" w14:textId="77777777" w:rsidTr="00E603CE">
        <w:tc>
          <w:tcPr>
            <w:tcW w:w="2965" w:type="dxa"/>
          </w:tcPr>
          <w:p w14:paraId="2C87DBF6" w14:textId="538368F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    </w:t>
            </w:r>
            <w:r w:rsidRPr="009C09F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30E37BE" w14:textId="42954E0C" w:rsidR="00E603CE" w:rsidRDefault="00E603CE" w:rsidP="00E603C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300B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</w:tcPr>
          <w:p w14:paraId="037D69E4" w14:textId="7777777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7D53F8A9" w14:textId="136CA7E9" w:rsidR="00E603CE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0" w:type="dxa"/>
          </w:tcPr>
          <w:p w14:paraId="19776B60" w14:textId="7777777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155EFEA5" w14:textId="39AD47F9" w:rsidR="00E603CE" w:rsidRDefault="00E603CE" w:rsidP="00E603C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36" w:type="dxa"/>
          </w:tcPr>
          <w:p w14:paraId="785BBF54" w14:textId="7777777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2C7ECFA" w14:textId="22BA67D3" w:rsidR="00E603CE" w:rsidRDefault="00E603CE" w:rsidP="00E603C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-</w:t>
            </w:r>
          </w:p>
        </w:tc>
        <w:tc>
          <w:tcPr>
            <w:tcW w:w="236" w:type="dxa"/>
          </w:tcPr>
          <w:p w14:paraId="7ADB2F93" w14:textId="7777777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45BD04E0" w14:textId="0FD2831F" w:rsidR="00E603CE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E603CE" w14:paraId="051225F6" w14:textId="77777777" w:rsidTr="00E603CE">
        <w:tc>
          <w:tcPr>
            <w:tcW w:w="2965" w:type="dxa"/>
          </w:tcPr>
          <w:p w14:paraId="28D6CB27" w14:textId="7777777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33C67B7" w14:textId="77777777" w:rsidR="00E603CE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4F63BB6F" w14:textId="7777777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401A7701" w14:textId="77777777" w:rsidR="00E603CE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254277F" w14:textId="7777777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17C0D94" w14:textId="77777777" w:rsidR="00E603CE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21A376" w14:textId="7777777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8889E4B" w14:textId="77777777" w:rsidR="00E603CE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2D599B" w14:textId="77777777" w:rsidR="00E603CE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02D373E7" w14:textId="77777777" w:rsidR="00E603CE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1213" w14:paraId="1F7A9481" w14:textId="77777777" w:rsidTr="005970DB">
        <w:tc>
          <w:tcPr>
            <w:tcW w:w="2965" w:type="dxa"/>
            <w:hideMark/>
          </w:tcPr>
          <w:p w14:paraId="4DB55080" w14:textId="1EC9A55A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</w:tcPr>
          <w:p w14:paraId="3FDE2993" w14:textId="77777777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48EDB588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25A0708" w14:textId="77777777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2CCBBF0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7352AD97" w14:textId="77777777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DA7E07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A21BC44" w14:textId="77777777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4061DC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FF6F0A3" w14:textId="77777777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1213" w14:paraId="2FD98AF8" w14:textId="77777777" w:rsidTr="005970DB">
        <w:tc>
          <w:tcPr>
            <w:tcW w:w="2965" w:type="dxa"/>
          </w:tcPr>
          <w:p w14:paraId="3C9FD2EF" w14:textId="1CA898A1" w:rsidR="00711213" w:rsidRPr="000A150E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A150E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 w:rsidRPr="00711213">
              <w:rPr>
                <w:rFonts w:asciiTheme="majorBidi" w:hAnsiTheme="majorBidi" w:cstheme="majorBidi"/>
                <w:sz w:val="24"/>
                <w:szCs w:val="24"/>
                <w:cs/>
              </w:rPr>
              <w:t>หนี้</w:t>
            </w:r>
            <w:r w:rsidRPr="009C09FE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</w:t>
            </w:r>
            <w:r w:rsidRPr="009C09FE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89" w:type="dxa"/>
          </w:tcPr>
          <w:p w14:paraId="5A6BEBE5" w14:textId="77777777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79459E8F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EE0C324" w14:textId="77777777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FAB2B33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4A50564" w14:textId="77777777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CC9A35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944A4AA" w14:textId="77777777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6DFD8D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BA4E45C" w14:textId="77777777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1213" w14:paraId="4AEBD57D" w14:textId="77777777" w:rsidTr="00711213">
        <w:tc>
          <w:tcPr>
            <w:tcW w:w="2965" w:type="dxa"/>
            <w:hideMark/>
          </w:tcPr>
          <w:p w14:paraId="47B51526" w14:textId="77777777" w:rsidR="00711213" w:rsidRPr="009C09FE" w:rsidRDefault="00711213">
            <w:pPr>
              <w:pStyle w:val="ListParagraph"/>
              <w:numPr>
                <w:ilvl w:val="0"/>
                <w:numId w:val="16"/>
              </w:numPr>
              <w:spacing w:line="240" w:lineRule="auto"/>
              <w:ind w:hanging="7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C09F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  <w:vAlign w:val="bottom"/>
          </w:tcPr>
          <w:p w14:paraId="08F93078" w14:textId="6A7B337E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46" w:type="dxa"/>
            <w:vAlign w:val="bottom"/>
          </w:tcPr>
          <w:p w14:paraId="5AC52104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579083D9" w14:textId="18D3B3FB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240" w:type="dxa"/>
            <w:vAlign w:val="bottom"/>
          </w:tcPr>
          <w:p w14:paraId="5E1EFD2A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65E30C39" w14:textId="00102437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(373)</w:t>
            </w:r>
          </w:p>
        </w:tc>
        <w:tc>
          <w:tcPr>
            <w:tcW w:w="236" w:type="dxa"/>
            <w:vAlign w:val="bottom"/>
          </w:tcPr>
          <w:p w14:paraId="5258C9FC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349BC3D" w14:textId="624159D9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236" w:type="dxa"/>
            <w:vAlign w:val="bottom"/>
          </w:tcPr>
          <w:p w14:paraId="2EC73505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2B49D7E2" w14:textId="65E5BC45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</w:tr>
      <w:tr w:rsidR="00711213" w14:paraId="1FED2761" w14:textId="77777777" w:rsidTr="00711213">
        <w:tc>
          <w:tcPr>
            <w:tcW w:w="2965" w:type="dxa"/>
          </w:tcPr>
          <w:p w14:paraId="75C82A6C" w14:textId="61EE7348" w:rsidR="00711213" w:rsidRPr="00711213" w:rsidRDefault="00711213" w:rsidP="00711213">
            <w:pPr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544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 w:rsidRPr="00711213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  <w:r w:rsidRPr="009C09FE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</w:t>
            </w:r>
            <w:r w:rsidRPr="009C09FE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89" w:type="dxa"/>
            <w:vAlign w:val="bottom"/>
          </w:tcPr>
          <w:p w14:paraId="1B106FF1" w14:textId="77777777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60A32A05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E8FE7DE" w14:textId="77777777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1BF18A0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3B207809" w14:textId="77777777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7A9B6CD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4D6C5E3" w14:textId="77777777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E72997C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3D772C59" w14:textId="77777777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1213" w14:paraId="45490A21" w14:textId="77777777" w:rsidTr="00711213">
        <w:tc>
          <w:tcPr>
            <w:tcW w:w="2965" w:type="dxa"/>
          </w:tcPr>
          <w:p w14:paraId="64A3BD95" w14:textId="6113D0FD" w:rsidR="00711213" w:rsidRPr="00711213" w:rsidRDefault="00711213">
            <w:pPr>
              <w:pStyle w:val="ListParagraph"/>
              <w:numPr>
                <w:ilvl w:val="0"/>
                <w:numId w:val="16"/>
              </w:numPr>
              <w:spacing w:line="240" w:lineRule="auto"/>
              <w:ind w:hanging="72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121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  <w:vAlign w:val="bottom"/>
          </w:tcPr>
          <w:p w14:paraId="78ACDB29" w14:textId="54D3BCE9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246" w:type="dxa"/>
            <w:vAlign w:val="bottom"/>
          </w:tcPr>
          <w:p w14:paraId="1A60B287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AAD97A0" w14:textId="2101DF22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240" w:type="dxa"/>
            <w:vAlign w:val="bottom"/>
          </w:tcPr>
          <w:p w14:paraId="409E798A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1AA9879D" w14:textId="1E95422B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(80)</w:t>
            </w:r>
          </w:p>
        </w:tc>
        <w:tc>
          <w:tcPr>
            <w:tcW w:w="236" w:type="dxa"/>
            <w:vAlign w:val="bottom"/>
          </w:tcPr>
          <w:p w14:paraId="74C45BC3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C013DDA" w14:textId="6C603781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236" w:type="dxa"/>
            <w:vAlign w:val="bottom"/>
          </w:tcPr>
          <w:p w14:paraId="46AEB155" w14:textId="77777777" w:rsidR="00711213" w:rsidRDefault="00711213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36D5DB40" w14:textId="0D1AC765" w:rsidR="00711213" w:rsidRDefault="00711213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</w:tr>
      <w:tr w:rsidR="00300B4F" w14:paraId="4B8CF009" w14:textId="77777777" w:rsidTr="00711213">
        <w:tc>
          <w:tcPr>
            <w:tcW w:w="2965" w:type="dxa"/>
            <w:hideMark/>
          </w:tcPr>
          <w:p w14:paraId="5469F4D3" w14:textId="77777777" w:rsidR="00300B4F" w:rsidRPr="009C09FE" w:rsidRDefault="00300B4F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C09F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E22960" w14:textId="3CDDC1A8" w:rsidR="00300B4F" w:rsidRDefault="00300B4F" w:rsidP="00300B4F">
            <w:pPr>
              <w:tabs>
                <w:tab w:val="clear" w:pos="227"/>
                <w:tab w:val="clear" w:pos="454"/>
                <w:tab w:val="clear" w:pos="680"/>
                <w:tab w:val="left" w:pos="439"/>
                <w:tab w:val="left" w:pos="61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300B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225A4934" w14:textId="77777777" w:rsid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71725" w14:textId="527C866B" w:rsidR="00300B4F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240" w:type="dxa"/>
            <w:vAlign w:val="bottom"/>
          </w:tcPr>
          <w:p w14:paraId="16FFDCAE" w14:textId="77777777" w:rsid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1CAF6" w14:textId="365276F4" w:rsidR="00300B4F" w:rsidRDefault="00300B4F" w:rsidP="00300B4F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36" w:type="dxa"/>
            <w:vAlign w:val="bottom"/>
          </w:tcPr>
          <w:p w14:paraId="559431B5" w14:textId="77777777" w:rsid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43CDCA" w14:textId="1853DDC4" w:rsidR="00300B4F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(105)</w:t>
            </w:r>
          </w:p>
        </w:tc>
        <w:tc>
          <w:tcPr>
            <w:tcW w:w="236" w:type="dxa"/>
            <w:vAlign w:val="bottom"/>
          </w:tcPr>
          <w:p w14:paraId="113A7A7A" w14:textId="77777777" w:rsid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967BA" w14:textId="75D78DA0" w:rsidR="00300B4F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</w:tr>
      <w:tr w:rsidR="00300B4F" w14:paraId="4492545C" w14:textId="77777777" w:rsidTr="00E603CE">
        <w:tc>
          <w:tcPr>
            <w:tcW w:w="2965" w:type="dxa"/>
            <w:hideMark/>
          </w:tcPr>
          <w:p w14:paraId="78E15C36" w14:textId="6A43F6E4" w:rsid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9B86BD" w14:textId="72A0247B" w:rsidR="00300B4F" w:rsidRPr="00E603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03CE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246" w:type="dxa"/>
            <w:vAlign w:val="bottom"/>
          </w:tcPr>
          <w:p w14:paraId="018CFC12" w14:textId="77777777" w:rsidR="00300B4F" w:rsidRPr="00E603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AEF850" w14:textId="542BD52C" w:rsidR="00300B4F" w:rsidRPr="00E603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03CE">
              <w:rPr>
                <w:rFonts w:asciiTheme="majorBidi" w:hAnsiTheme="majorBidi" w:cstheme="majorBidi"/>
                <w:sz w:val="24"/>
                <w:szCs w:val="24"/>
              </w:rPr>
              <w:t>1,693</w:t>
            </w:r>
          </w:p>
        </w:tc>
        <w:tc>
          <w:tcPr>
            <w:tcW w:w="240" w:type="dxa"/>
            <w:vAlign w:val="bottom"/>
          </w:tcPr>
          <w:p w14:paraId="0B78CA44" w14:textId="77777777" w:rsidR="00300B4F" w:rsidRPr="00E603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F45055" w14:textId="6B039780" w:rsidR="00300B4F" w:rsidRPr="00E603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03CE">
              <w:rPr>
                <w:rFonts w:asciiTheme="majorBidi" w:hAnsiTheme="majorBidi" w:cstheme="majorBidi"/>
                <w:sz w:val="24"/>
                <w:szCs w:val="24"/>
              </w:rPr>
              <w:t>(453)</w:t>
            </w:r>
          </w:p>
        </w:tc>
        <w:tc>
          <w:tcPr>
            <w:tcW w:w="236" w:type="dxa"/>
            <w:vAlign w:val="bottom"/>
          </w:tcPr>
          <w:p w14:paraId="3EBAA2DC" w14:textId="77777777" w:rsidR="00300B4F" w:rsidRPr="00E603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06A92E" w14:textId="03B23964" w:rsidR="00300B4F" w:rsidRPr="00E603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03CE">
              <w:rPr>
                <w:rFonts w:asciiTheme="majorBidi" w:hAnsiTheme="majorBidi" w:cstheme="majorBidi"/>
                <w:sz w:val="24"/>
                <w:szCs w:val="24"/>
              </w:rPr>
              <w:t>(81)</w:t>
            </w:r>
          </w:p>
        </w:tc>
        <w:tc>
          <w:tcPr>
            <w:tcW w:w="236" w:type="dxa"/>
            <w:vAlign w:val="bottom"/>
          </w:tcPr>
          <w:p w14:paraId="2F94FE03" w14:textId="77777777" w:rsidR="00300B4F" w:rsidRPr="00E603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E18AB1" w14:textId="35466C2F" w:rsidR="00300B4F" w:rsidRPr="00E603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03CE">
              <w:rPr>
                <w:rFonts w:asciiTheme="majorBidi" w:hAnsiTheme="majorBidi" w:cstheme="majorBidi"/>
                <w:sz w:val="24"/>
                <w:szCs w:val="24"/>
              </w:rPr>
              <w:t>1,231</w:t>
            </w:r>
          </w:p>
        </w:tc>
      </w:tr>
      <w:tr w:rsidR="00E603CE" w:rsidRPr="008C76DE" w14:paraId="249C4AD1" w14:textId="77777777" w:rsidTr="00E603CE">
        <w:tc>
          <w:tcPr>
            <w:tcW w:w="2965" w:type="dxa"/>
          </w:tcPr>
          <w:p w14:paraId="693E1D42" w14:textId="6C1B316C" w:rsidR="00E603CE" w:rsidRPr="00F647CE" w:rsidRDefault="00E603CE" w:rsidP="00E603C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55641" w14:textId="3ECAF585" w:rsidR="00E603CE" w:rsidRPr="00F647CE" w:rsidRDefault="00E603CE" w:rsidP="00E603C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46" w:type="dxa"/>
            <w:vAlign w:val="bottom"/>
          </w:tcPr>
          <w:p w14:paraId="74FAB6F4" w14:textId="77777777" w:rsidR="00E603CE" w:rsidRPr="00F647CE" w:rsidRDefault="00E603CE" w:rsidP="00E603C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9A973" w14:textId="6B96489C" w:rsidR="00E603CE" w:rsidRPr="00F647CE" w:rsidRDefault="00E603CE" w:rsidP="00E603C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1,701</w:t>
            </w:r>
          </w:p>
        </w:tc>
        <w:tc>
          <w:tcPr>
            <w:tcW w:w="240" w:type="dxa"/>
            <w:vAlign w:val="bottom"/>
          </w:tcPr>
          <w:p w14:paraId="11F66F88" w14:textId="77777777" w:rsidR="00E603CE" w:rsidRPr="00F647CE" w:rsidRDefault="00E603CE" w:rsidP="00E603C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216436" w14:textId="425CDB69" w:rsidR="00E603CE" w:rsidRPr="00F647CE" w:rsidRDefault="00E603CE" w:rsidP="00E603C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(453)</w:t>
            </w:r>
          </w:p>
        </w:tc>
        <w:tc>
          <w:tcPr>
            <w:tcW w:w="236" w:type="dxa"/>
            <w:vAlign w:val="bottom"/>
          </w:tcPr>
          <w:p w14:paraId="3A0E411C" w14:textId="77777777" w:rsidR="00E603CE" w:rsidRPr="00F647CE" w:rsidRDefault="00E603CE" w:rsidP="00E603C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E4B2AD" w14:textId="7F5A2A86" w:rsidR="00E603CE" w:rsidRPr="00F647CE" w:rsidRDefault="00E603CE" w:rsidP="00E603C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(81)</w:t>
            </w:r>
          </w:p>
        </w:tc>
        <w:tc>
          <w:tcPr>
            <w:tcW w:w="236" w:type="dxa"/>
            <w:vAlign w:val="bottom"/>
          </w:tcPr>
          <w:p w14:paraId="13A77915" w14:textId="77777777" w:rsidR="00E603CE" w:rsidRPr="00F647CE" w:rsidRDefault="00E603CE" w:rsidP="00E603C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CD321" w14:textId="7DE09854" w:rsidR="00E603CE" w:rsidRPr="00F647CE" w:rsidRDefault="00E603CE" w:rsidP="00E603C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1,239</w:t>
            </w:r>
          </w:p>
        </w:tc>
      </w:tr>
      <w:tr w:rsidR="00300B4F" w:rsidRPr="008C76DE" w14:paraId="50FA6FA7" w14:textId="77777777" w:rsidTr="00300B4F">
        <w:tc>
          <w:tcPr>
            <w:tcW w:w="2965" w:type="dxa"/>
          </w:tcPr>
          <w:p w14:paraId="3CBB1FC5" w14:textId="7777777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BEAAF2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3AB0F2B6" w14:textId="7777777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5C0011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317B5EBF" w14:textId="7777777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EEA5AB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2567A9F" w14:textId="7777777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AAF603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BAC992C" w14:textId="7777777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7CFCC9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0B4F" w:rsidRPr="008C76DE" w14:paraId="11D3596C" w14:textId="77777777" w:rsidTr="00300B4F">
        <w:tc>
          <w:tcPr>
            <w:tcW w:w="2965" w:type="dxa"/>
          </w:tcPr>
          <w:p w14:paraId="5AC543BC" w14:textId="4C0CDC4F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5CC462AE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750A8FD0" w14:textId="7777777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313C2044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6AAE945C" w14:textId="7777777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bottom"/>
          </w:tcPr>
          <w:p w14:paraId="467E8E73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02BA361" w14:textId="7777777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25276C4C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47271F4" w14:textId="7777777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658A9DC4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0B4F" w:rsidRPr="008C76DE" w14:paraId="277291A6" w14:textId="77777777" w:rsidTr="00300B4F">
        <w:tc>
          <w:tcPr>
            <w:tcW w:w="2965" w:type="dxa"/>
          </w:tcPr>
          <w:p w14:paraId="079AE6D6" w14:textId="4BA0822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5C964A26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0CA78CAB" w14:textId="7777777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12CC2F13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3E36B329" w14:textId="7777777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bottom"/>
          </w:tcPr>
          <w:p w14:paraId="5383FBC4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95E802C" w14:textId="7777777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0967D607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F8A8D4D" w14:textId="7777777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315BBD1B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0B4F" w:rsidRPr="008C76DE" w14:paraId="20698CC2" w14:textId="77777777" w:rsidTr="00300B4F">
        <w:tc>
          <w:tcPr>
            <w:tcW w:w="2965" w:type="dxa"/>
          </w:tcPr>
          <w:p w14:paraId="45D040E3" w14:textId="67ADFFC9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A150E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 w:rsidRPr="00711213">
              <w:rPr>
                <w:rFonts w:asciiTheme="majorBidi" w:hAnsiTheme="majorBidi" w:cstheme="majorBidi"/>
                <w:sz w:val="24"/>
                <w:szCs w:val="24"/>
                <w:cs/>
              </w:rPr>
              <w:t>หนี้</w:t>
            </w:r>
            <w:r w:rsidRPr="009C09FE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</w:t>
            </w:r>
            <w:r w:rsidRPr="009C09FE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61562545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40E0BBFB" w14:textId="7777777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089865F4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598BE5FB" w14:textId="7777777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bottom"/>
          </w:tcPr>
          <w:p w14:paraId="6702ABB1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C819983" w14:textId="7777777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42EB2C3A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30C8DCD" w14:textId="77777777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23A8DE6C" w14:textId="77777777" w:rsidR="00300B4F" w:rsidRPr="00F647CE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0B4F" w:rsidRPr="008C76DE" w14:paraId="5B1F840B" w14:textId="77777777" w:rsidTr="00300B4F">
        <w:tc>
          <w:tcPr>
            <w:tcW w:w="2965" w:type="dxa"/>
          </w:tcPr>
          <w:p w14:paraId="10E20DA3" w14:textId="193AB842" w:rsidR="00300B4F" w:rsidRPr="00F647CE" w:rsidRDefault="00300B4F">
            <w:pPr>
              <w:pStyle w:val="ListParagraph"/>
              <w:numPr>
                <w:ilvl w:val="0"/>
                <w:numId w:val="16"/>
              </w:numPr>
              <w:spacing w:line="240" w:lineRule="auto"/>
              <w:ind w:hanging="72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C09F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4B31EBD3" w14:textId="7F2AC094" w:rsidR="00300B4F" w:rsidRPr="00300B4F" w:rsidRDefault="00300B4F" w:rsidP="00300B4F">
            <w:pPr>
              <w:tabs>
                <w:tab w:val="clear" w:pos="680"/>
                <w:tab w:val="left" w:pos="61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-                     </w:t>
            </w:r>
          </w:p>
        </w:tc>
        <w:tc>
          <w:tcPr>
            <w:tcW w:w="246" w:type="dxa"/>
            <w:vAlign w:val="bottom"/>
          </w:tcPr>
          <w:p w14:paraId="5530CDAD" w14:textId="77777777" w:rsidR="00300B4F" w:rsidRP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4C4F3F63" w14:textId="16C44CB8" w:rsidR="00300B4F" w:rsidRPr="00300B4F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0B4F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40" w:type="dxa"/>
            <w:vAlign w:val="bottom"/>
          </w:tcPr>
          <w:p w14:paraId="173F9521" w14:textId="77777777" w:rsidR="00300B4F" w:rsidRP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bottom"/>
          </w:tcPr>
          <w:p w14:paraId="7D48D67F" w14:textId="390329D9" w:rsidR="00300B4F" w:rsidRPr="00300B4F" w:rsidRDefault="00300B4F" w:rsidP="00300B4F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-                     </w:t>
            </w:r>
          </w:p>
        </w:tc>
        <w:tc>
          <w:tcPr>
            <w:tcW w:w="236" w:type="dxa"/>
            <w:vAlign w:val="bottom"/>
          </w:tcPr>
          <w:p w14:paraId="6E59B939" w14:textId="77777777" w:rsidR="00300B4F" w:rsidRP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0323BFEA" w14:textId="24270897" w:rsidR="00300B4F" w:rsidRPr="00300B4F" w:rsidRDefault="00300B4F" w:rsidP="00300B4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300B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861F65" w14:textId="77777777" w:rsidR="00300B4F" w:rsidRP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6D6F1FB0" w14:textId="2C8EDE36" w:rsidR="00300B4F" w:rsidRPr="00300B4F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0B4F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300B4F" w:rsidRPr="008C76DE" w14:paraId="0418CF5F" w14:textId="77777777" w:rsidTr="00300B4F">
        <w:tc>
          <w:tcPr>
            <w:tcW w:w="2965" w:type="dxa"/>
          </w:tcPr>
          <w:p w14:paraId="791CFDD4" w14:textId="7CBB8793" w:rsidR="00300B4F" w:rsidRPr="00F647CE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20544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 w:rsidRPr="00711213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  <w:r w:rsidRPr="009C09FE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</w:t>
            </w:r>
            <w:r w:rsidRPr="009C09FE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6842A84C" w14:textId="1AE03DD2" w:rsidR="00300B4F" w:rsidRPr="00300B4F" w:rsidRDefault="00300B4F" w:rsidP="00300B4F">
            <w:pPr>
              <w:tabs>
                <w:tab w:val="clear" w:pos="680"/>
                <w:tab w:val="left" w:pos="61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603F563B" w14:textId="77777777" w:rsidR="00300B4F" w:rsidRP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78DC017A" w14:textId="52DD9D16" w:rsidR="00300B4F" w:rsidRPr="00300B4F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B31A2AD" w14:textId="77777777" w:rsidR="00300B4F" w:rsidRP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bottom"/>
          </w:tcPr>
          <w:p w14:paraId="2A3A9C58" w14:textId="1C570EC0" w:rsidR="00300B4F" w:rsidRPr="00300B4F" w:rsidRDefault="00300B4F" w:rsidP="00300B4F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8C991D" w14:textId="77777777" w:rsidR="00300B4F" w:rsidRP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1DDAA968" w14:textId="65C39C7B" w:rsidR="00300B4F" w:rsidRPr="00300B4F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A1B346" w14:textId="77777777" w:rsidR="00300B4F" w:rsidRP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1E6782FC" w14:textId="1146D770" w:rsidR="00300B4F" w:rsidRPr="00300B4F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0B4F" w:rsidRPr="008C76DE" w14:paraId="1033C8AF" w14:textId="77777777" w:rsidTr="00300B4F">
        <w:tc>
          <w:tcPr>
            <w:tcW w:w="2965" w:type="dxa"/>
          </w:tcPr>
          <w:p w14:paraId="4A3556AA" w14:textId="414D1D2B" w:rsidR="00300B4F" w:rsidRPr="00300B4F" w:rsidRDefault="00300B4F">
            <w:pPr>
              <w:pStyle w:val="ListParagraph"/>
              <w:numPr>
                <w:ilvl w:val="0"/>
                <w:numId w:val="16"/>
              </w:numPr>
              <w:spacing w:line="240" w:lineRule="auto"/>
              <w:ind w:hanging="7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1121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7B4A90B2" w14:textId="1C7D9778" w:rsidR="00300B4F" w:rsidRPr="00300B4F" w:rsidRDefault="00300B4F" w:rsidP="00300B4F">
            <w:pPr>
              <w:tabs>
                <w:tab w:val="clear" w:pos="680"/>
                <w:tab w:val="left" w:pos="61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-</w:t>
            </w:r>
          </w:p>
        </w:tc>
        <w:tc>
          <w:tcPr>
            <w:tcW w:w="246" w:type="dxa"/>
            <w:vAlign w:val="bottom"/>
          </w:tcPr>
          <w:p w14:paraId="769DEDCE" w14:textId="77777777" w:rsidR="00300B4F" w:rsidRP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23B8DC77" w14:textId="2AA3C9F0" w:rsidR="00300B4F" w:rsidRPr="00300B4F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240" w:type="dxa"/>
            <w:vAlign w:val="bottom"/>
          </w:tcPr>
          <w:p w14:paraId="05EE98FA" w14:textId="77777777" w:rsidR="00300B4F" w:rsidRP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bottom"/>
          </w:tcPr>
          <w:p w14:paraId="2D6F56D5" w14:textId="738297BA" w:rsidR="00300B4F" w:rsidRPr="00300B4F" w:rsidRDefault="00300B4F" w:rsidP="00300B4F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-</w:t>
            </w:r>
          </w:p>
        </w:tc>
        <w:tc>
          <w:tcPr>
            <w:tcW w:w="236" w:type="dxa"/>
            <w:vAlign w:val="bottom"/>
          </w:tcPr>
          <w:p w14:paraId="23630312" w14:textId="77777777" w:rsidR="00300B4F" w:rsidRP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28798D47" w14:textId="198D24F7" w:rsidR="00300B4F" w:rsidRPr="00300B4F" w:rsidRDefault="00300B4F" w:rsidP="00300B4F">
            <w:pPr>
              <w:tabs>
                <w:tab w:val="clear" w:pos="907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236" w:type="dxa"/>
            <w:vAlign w:val="bottom"/>
          </w:tcPr>
          <w:p w14:paraId="5A2D980F" w14:textId="77777777" w:rsidR="00300B4F" w:rsidRP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222F6B4A" w14:textId="7D0269C2" w:rsidR="00300B4F" w:rsidRPr="00300B4F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300B4F" w14:paraId="6B3A8143" w14:textId="77777777" w:rsidTr="00711213">
        <w:tc>
          <w:tcPr>
            <w:tcW w:w="2965" w:type="dxa"/>
            <w:hideMark/>
          </w:tcPr>
          <w:p w14:paraId="43501385" w14:textId="77777777" w:rsidR="00300B4F" w:rsidRDefault="00300B4F" w:rsidP="00300B4F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09A5F0" w14:textId="7120BC60" w:rsidR="00300B4F" w:rsidRDefault="00300B4F" w:rsidP="00300B4F">
            <w:pPr>
              <w:tabs>
                <w:tab w:val="clear" w:pos="680"/>
                <w:tab w:val="left" w:pos="61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-</w:t>
            </w:r>
          </w:p>
        </w:tc>
        <w:tc>
          <w:tcPr>
            <w:tcW w:w="246" w:type="dxa"/>
            <w:vAlign w:val="bottom"/>
          </w:tcPr>
          <w:p w14:paraId="772FD31B" w14:textId="77777777" w:rsid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C2BACF" w14:textId="64C08B29" w:rsidR="00300B4F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B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40" w:type="dxa"/>
            <w:vAlign w:val="bottom"/>
          </w:tcPr>
          <w:p w14:paraId="49853E63" w14:textId="77777777" w:rsid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735BC" w14:textId="2971622F" w:rsidR="00300B4F" w:rsidRDefault="00300B4F" w:rsidP="00300B4F">
            <w:pPr>
              <w:tabs>
                <w:tab w:val="clear" w:pos="454"/>
                <w:tab w:val="clear" w:pos="907"/>
                <w:tab w:val="left" w:pos="47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300B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A951D19" w14:textId="77777777" w:rsid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8A43F0" w14:textId="08496F5F" w:rsidR="00300B4F" w:rsidRDefault="00300B4F" w:rsidP="00300B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300B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45D31B1" w14:textId="77777777" w:rsid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483589" w14:textId="3CE0B0CC" w:rsidR="00300B4F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B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</w:p>
        </w:tc>
      </w:tr>
    </w:tbl>
    <w:p w14:paraId="14588F51" w14:textId="4C92CEA1" w:rsidR="00E603CE" w:rsidRDefault="00E603CE"/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300B4F" w14:paraId="6CC393B7" w14:textId="77777777" w:rsidTr="005970DB">
        <w:trPr>
          <w:tblHeader/>
        </w:trPr>
        <w:tc>
          <w:tcPr>
            <w:tcW w:w="2965" w:type="dxa"/>
          </w:tcPr>
          <w:p w14:paraId="710F78D8" w14:textId="4480981E" w:rsidR="00300B4F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2" w:type="dxa"/>
            <w:gridSpan w:val="9"/>
            <w:hideMark/>
          </w:tcPr>
          <w:p w14:paraId="799BE596" w14:textId="20248B86" w:rsidR="00300B4F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300B4F" w14:paraId="7F7F5E7D" w14:textId="77777777" w:rsidTr="005970DB">
        <w:trPr>
          <w:tblHeader/>
        </w:trPr>
        <w:tc>
          <w:tcPr>
            <w:tcW w:w="2965" w:type="dxa"/>
            <w:vAlign w:val="bottom"/>
            <w:hideMark/>
          </w:tcPr>
          <w:p w14:paraId="2606C6CC" w14:textId="042617FC" w:rsidR="00300B4F" w:rsidRDefault="00300B4F" w:rsidP="00300B4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6D054890" w14:textId="77777777" w:rsidR="00300B4F" w:rsidRDefault="00300B4F" w:rsidP="005970D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</w:p>
          <w:p w14:paraId="7EBDAEF3" w14:textId="77777777" w:rsidR="00300B4F" w:rsidRDefault="00300B4F" w:rsidP="005970D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4DED9D2F" w14:textId="77777777" w:rsidR="00300B4F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2FB3E61F" w14:textId="77777777" w:rsidR="00300B4F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23900922" w14:textId="77777777" w:rsidR="00300B4F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67BB16F8" w14:textId="77777777" w:rsidR="00300B4F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0F6D1C16" w14:textId="77777777" w:rsidR="00300B4F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7DB325C" w14:textId="77777777" w:rsidR="00300B4F" w:rsidRDefault="00300B4F" w:rsidP="005970D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</w:p>
          <w:p w14:paraId="5F27E05E" w14:textId="77777777" w:rsidR="00300B4F" w:rsidRDefault="00300B4F" w:rsidP="005970D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17D75409" w14:textId="77777777" w:rsidR="00300B4F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3ABFA799" w14:textId="77777777" w:rsidR="00300B4F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</w:p>
          <w:p w14:paraId="658D799D" w14:textId="77777777" w:rsidR="00300B4F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300B4F" w14:paraId="11ABD02B" w14:textId="77777777" w:rsidTr="005970DB">
        <w:trPr>
          <w:tblHeader/>
        </w:trPr>
        <w:tc>
          <w:tcPr>
            <w:tcW w:w="2965" w:type="dxa"/>
          </w:tcPr>
          <w:p w14:paraId="5458D52C" w14:textId="77777777" w:rsidR="00300B4F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6EF6EB3F" w14:textId="77777777" w:rsidR="00300B4F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)</w:t>
            </w:r>
          </w:p>
        </w:tc>
      </w:tr>
      <w:tr w:rsidR="00300B4F" w14:paraId="16A2D745" w14:textId="77777777" w:rsidTr="005970DB">
        <w:tc>
          <w:tcPr>
            <w:tcW w:w="2965" w:type="dxa"/>
            <w:hideMark/>
          </w:tcPr>
          <w:p w14:paraId="075DB3E7" w14:textId="77777777" w:rsidR="00300B4F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89" w:type="dxa"/>
          </w:tcPr>
          <w:p w14:paraId="30CB53D3" w14:textId="77777777" w:rsidR="00300B4F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</w:tcPr>
          <w:p w14:paraId="035B9442" w14:textId="77777777" w:rsidR="00300B4F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B5349D8" w14:textId="77777777" w:rsidR="00300B4F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544C133" w14:textId="77777777" w:rsidR="00300B4F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9B4CAB8" w14:textId="77777777" w:rsidR="00300B4F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D1E529" w14:textId="77777777" w:rsidR="00300B4F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A513A73" w14:textId="77777777" w:rsidR="00300B4F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3C1E7B" w14:textId="77777777" w:rsidR="00300B4F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269F9D9" w14:textId="77777777" w:rsidR="00300B4F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0B4F" w14:paraId="186376AE" w14:textId="77777777" w:rsidTr="005970DB">
        <w:tc>
          <w:tcPr>
            <w:tcW w:w="2965" w:type="dxa"/>
            <w:hideMark/>
          </w:tcPr>
          <w:p w14:paraId="002938F4" w14:textId="77777777" w:rsidR="00300B4F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</w:tcPr>
          <w:p w14:paraId="487A95AC" w14:textId="77777777" w:rsidR="00300B4F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21CCC7B2" w14:textId="77777777" w:rsidR="00300B4F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4815C238" w14:textId="77777777" w:rsidR="00300B4F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5C8ADEC" w14:textId="77777777" w:rsidR="00300B4F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7EC4E676" w14:textId="77777777" w:rsidR="00300B4F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CA31C1" w14:textId="77777777" w:rsidR="00300B4F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1E3A0BE" w14:textId="77777777" w:rsidR="00300B4F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9A5485" w14:textId="77777777" w:rsidR="00300B4F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7FA92E55" w14:textId="77777777" w:rsidR="00300B4F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0B4F" w14:paraId="6F71B2CF" w14:textId="77777777" w:rsidTr="005970DB">
        <w:tc>
          <w:tcPr>
            <w:tcW w:w="2965" w:type="dxa"/>
          </w:tcPr>
          <w:p w14:paraId="3BE5F139" w14:textId="77777777" w:rsidR="00300B4F" w:rsidRPr="00711213" w:rsidRDefault="00300B4F" w:rsidP="005970DB">
            <w:pPr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544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 w:rsidRPr="00711213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  <w:r w:rsidRPr="009C09FE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</w:t>
            </w:r>
            <w:r w:rsidRPr="009C09FE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89" w:type="dxa"/>
            <w:vAlign w:val="bottom"/>
          </w:tcPr>
          <w:p w14:paraId="7F63E448" w14:textId="77777777" w:rsidR="00300B4F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3639906C" w14:textId="77777777" w:rsidR="00300B4F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59665939" w14:textId="77777777" w:rsidR="00300B4F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679BF51" w14:textId="77777777" w:rsidR="00300B4F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47AD5793" w14:textId="77777777" w:rsidR="00300B4F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0057160" w14:textId="77777777" w:rsidR="00300B4F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BDB5AF2" w14:textId="77777777" w:rsidR="00300B4F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93CE568" w14:textId="77777777" w:rsidR="00300B4F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7039AB68" w14:textId="77777777" w:rsidR="00300B4F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0B4F" w14:paraId="0586A6FF" w14:textId="77777777" w:rsidTr="00300B4F">
        <w:tc>
          <w:tcPr>
            <w:tcW w:w="2965" w:type="dxa"/>
            <w:hideMark/>
          </w:tcPr>
          <w:p w14:paraId="4D1111EE" w14:textId="1141507A" w:rsidR="00300B4F" w:rsidRDefault="00300B4F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9F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E9AC5B" w14:textId="6906405A" w:rsidR="00300B4F" w:rsidRPr="00300B4F" w:rsidRDefault="006F32F5" w:rsidP="006F32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-                     </w:t>
            </w:r>
          </w:p>
        </w:tc>
        <w:tc>
          <w:tcPr>
            <w:tcW w:w="246" w:type="dxa"/>
            <w:vAlign w:val="bottom"/>
          </w:tcPr>
          <w:p w14:paraId="7985F12D" w14:textId="77777777" w:rsidR="00300B4F" w:rsidRP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824E8D" w14:textId="25C810B4" w:rsidR="00300B4F" w:rsidRPr="00300B4F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B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378</w:t>
            </w:r>
          </w:p>
        </w:tc>
        <w:tc>
          <w:tcPr>
            <w:tcW w:w="240" w:type="dxa"/>
            <w:vAlign w:val="bottom"/>
          </w:tcPr>
          <w:p w14:paraId="7C0C2CCB" w14:textId="77777777" w:rsidR="00300B4F" w:rsidRP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1F6313" w14:textId="013A7B1C" w:rsidR="00300B4F" w:rsidRPr="00300B4F" w:rsidRDefault="00300B4F" w:rsidP="00300B4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-   </w:t>
            </w:r>
          </w:p>
        </w:tc>
        <w:tc>
          <w:tcPr>
            <w:tcW w:w="236" w:type="dxa"/>
            <w:vAlign w:val="bottom"/>
          </w:tcPr>
          <w:p w14:paraId="2128CF82" w14:textId="77777777" w:rsidR="00300B4F" w:rsidRP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AD6E97" w14:textId="7EDE79F1" w:rsidR="00300B4F" w:rsidRPr="00300B4F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B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(79)</w:t>
            </w:r>
          </w:p>
        </w:tc>
        <w:tc>
          <w:tcPr>
            <w:tcW w:w="236" w:type="dxa"/>
            <w:vAlign w:val="bottom"/>
          </w:tcPr>
          <w:p w14:paraId="597871D1" w14:textId="77777777" w:rsidR="00300B4F" w:rsidRPr="00300B4F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B34C65" w14:textId="699644C1" w:rsidR="00300B4F" w:rsidRPr="00300B4F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B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299</w:t>
            </w:r>
          </w:p>
        </w:tc>
      </w:tr>
    </w:tbl>
    <w:p w14:paraId="21FCB199" w14:textId="4558C74A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76360C07" w14:textId="77777777" w:rsidR="00AF5618" w:rsidRPr="007501E8" w:rsidRDefault="00AF5618" w:rsidP="00642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0"/>
        <w:gridCol w:w="1170"/>
        <w:gridCol w:w="270"/>
        <w:gridCol w:w="1170"/>
        <w:gridCol w:w="270"/>
        <w:gridCol w:w="1170"/>
      </w:tblGrid>
      <w:tr w:rsidR="007501E8" w:rsidRPr="007501E8" w14:paraId="58D6AABD" w14:textId="77777777" w:rsidTr="004815B3">
        <w:trPr>
          <w:tblHeader/>
        </w:trPr>
        <w:tc>
          <w:tcPr>
            <w:tcW w:w="5130" w:type="dxa"/>
          </w:tcPr>
          <w:p w14:paraId="1278536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5"/>
          </w:tcPr>
          <w:p w14:paraId="2D23FE1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01E8" w:rsidRPr="007501E8" w14:paraId="7C8F92BD" w14:textId="77777777" w:rsidTr="004815B3">
        <w:trPr>
          <w:tblHeader/>
        </w:trPr>
        <w:tc>
          <w:tcPr>
            <w:tcW w:w="5130" w:type="dxa"/>
          </w:tcPr>
          <w:p w14:paraId="3E61095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AF87E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07FC643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789E0CB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59B34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501E8">
              <w:rPr>
                <w:rFonts w:asciiTheme="majorBidi" w:hAnsiTheme="majorBidi"/>
                <w:sz w:val="28"/>
                <w:szCs w:val="28"/>
                <w:cs/>
              </w:rPr>
              <w:t>อาคารและ</w:t>
            </w:r>
          </w:p>
          <w:p w14:paraId="2640521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C99E9E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AF7A4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71F26EB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7501E8" w:rsidRPr="007501E8" w14:paraId="4243819B" w14:textId="77777777" w:rsidTr="004815B3">
        <w:trPr>
          <w:tblHeader/>
        </w:trPr>
        <w:tc>
          <w:tcPr>
            <w:tcW w:w="5130" w:type="dxa"/>
          </w:tcPr>
          <w:p w14:paraId="2AFD588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5"/>
          </w:tcPr>
          <w:p w14:paraId="5439A38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501E8" w:rsidRPr="007501E8" w14:paraId="6F13C703" w14:textId="77777777" w:rsidTr="004815B3">
        <w:tc>
          <w:tcPr>
            <w:tcW w:w="5130" w:type="dxa"/>
          </w:tcPr>
          <w:p w14:paraId="32CFF20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6E858EEC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C8E867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8863D9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D6B7105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DBA9F3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20BB9667" w14:textId="77777777" w:rsidTr="004815B3">
        <w:tc>
          <w:tcPr>
            <w:tcW w:w="5130" w:type="dxa"/>
          </w:tcPr>
          <w:p w14:paraId="64C6A21E" w14:textId="4F647C1E" w:rsidR="00C11B03" w:rsidRPr="007501E8" w:rsidRDefault="00C11B03" w:rsidP="00C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3346459F" w14:textId="3F28E616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1B03"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270" w:type="dxa"/>
          </w:tcPr>
          <w:p w14:paraId="29E9ADBE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4BB28B8" w14:textId="73A408D0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1B15D464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F81C6FD" w14:textId="45DB87D8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1B03"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473</w:t>
            </w:r>
          </w:p>
        </w:tc>
      </w:tr>
      <w:tr w:rsidR="007501E8" w:rsidRPr="007501E8" w14:paraId="0FD68C3B" w14:textId="77777777" w:rsidTr="004815B3">
        <w:tc>
          <w:tcPr>
            <w:tcW w:w="5130" w:type="dxa"/>
          </w:tcPr>
          <w:p w14:paraId="5785B3A0" w14:textId="761E6826" w:rsidR="00C11B03" w:rsidRPr="007501E8" w:rsidRDefault="00C11B03" w:rsidP="00C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70" w:type="dxa"/>
          </w:tcPr>
          <w:p w14:paraId="3F48E288" w14:textId="1B678F68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70" w:type="dxa"/>
          </w:tcPr>
          <w:p w14:paraId="6A275A57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2C19AC5" w14:textId="6489AC1F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85B1EE7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ABD6B9F" w14:textId="39B1D5B2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</w:tr>
      <w:tr w:rsidR="007501E8" w:rsidRPr="007501E8" w14:paraId="5EEB2BA0" w14:textId="77777777" w:rsidTr="004815B3">
        <w:tc>
          <w:tcPr>
            <w:tcW w:w="5130" w:type="dxa"/>
          </w:tcPr>
          <w:p w14:paraId="34CE6244" w14:textId="5FC6D2D8" w:rsidR="00C11B03" w:rsidRPr="007501E8" w:rsidRDefault="00C11B03" w:rsidP="00C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170" w:type="dxa"/>
          </w:tcPr>
          <w:p w14:paraId="6C9C9255" w14:textId="582061AE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4DA6B998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02AD9A8" w14:textId="763F6204" w:rsidR="00C11B03" w:rsidRPr="007501E8" w:rsidRDefault="00C11B03" w:rsidP="00C11B0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ECC8EA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4E48C67" w14:textId="3ABA003E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</w:tr>
      <w:tr w:rsidR="007501E8" w:rsidRPr="007501E8" w14:paraId="602FB305" w14:textId="77777777" w:rsidTr="004815B3">
        <w:tc>
          <w:tcPr>
            <w:tcW w:w="5130" w:type="dxa"/>
          </w:tcPr>
          <w:p w14:paraId="7EF57BA7" w14:textId="3391B76C" w:rsidR="00C11B03" w:rsidRPr="007501E8" w:rsidRDefault="00C11B03" w:rsidP="00C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95B067" w14:textId="0CE0795F" w:rsidR="00C11B03" w:rsidRPr="007501E8" w:rsidRDefault="00C11B03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B9D2746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F889AF" w14:textId="2204AE9B" w:rsidR="00C11B03" w:rsidRPr="007501E8" w:rsidRDefault="00C11B03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C6F5EF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6D5B939" w14:textId="0F2959AC" w:rsidR="00C11B03" w:rsidRPr="007501E8" w:rsidRDefault="00C11B03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501E8" w:rsidRPr="007501E8" w14:paraId="510BA3D2" w14:textId="77777777" w:rsidTr="004815B3">
        <w:tc>
          <w:tcPr>
            <w:tcW w:w="5130" w:type="dxa"/>
          </w:tcPr>
          <w:p w14:paraId="20F3B590" w14:textId="18325929" w:rsidR="00C11B03" w:rsidRPr="007501E8" w:rsidRDefault="00C11B03" w:rsidP="00C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891A9F" w14:textId="589FED44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11B03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270" w:type="dxa"/>
          </w:tcPr>
          <w:p w14:paraId="66CF2046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160774" w14:textId="4ABC0E58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6F28C7CD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85FB70" w14:textId="77142B4D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11B03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524</w:t>
            </w:r>
          </w:p>
        </w:tc>
      </w:tr>
      <w:tr w:rsidR="007501E8" w:rsidRPr="007501E8" w14:paraId="2CB6FB63" w14:textId="77777777" w:rsidTr="00254176">
        <w:tc>
          <w:tcPr>
            <w:tcW w:w="5130" w:type="dxa"/>
          </w:tcPr>
          <w:p w14:paraId="4698889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70" w:type="dxa"/>
          </w:tcPr>
          <w:p w14:paraId="64BD6990" w14:textId="3DBE0A52" w:rsidR="00AF5618" w:rsidRPr="007501E8" w:rsidRDefault="00254176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270" w:type="dxa"/>
          </w:tcPr>
          <w:p w14:paraId="5187AF8C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D667FD3" w14:textId="6C0158DF" w:rsidR="00AF5618" w:rsidRPr="007501E8" w:rsidRDefault="001B3228" w:rsidP="000E3EC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42A60E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7E95036" w14:textId="41AA67D0" w:rsidR="00AF5618" w:rsidRPr="007501E8" w:rsidRDefault="00254176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553</w:t>
            </w:r>
          </w:p>
        </w:tc>
      </w:tr>
      <w:tr w:rsidR="00254176" w:rsidRPr="007501E8" w14:paraId="5307A449" w14:textId="77777777" w:rsidTr="00254176">
        <w:tc>
          <w:tcPr>
            <w:tcW w:w="5130" w:type="dxa"/>
          </w:tcPr>
          <w:p w14:paraId="4BDDC39A" w14:textId="229E1594" w:rsidR="00254176" w:rsidRPr="007501E8" w:rsidRDefault="0025417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โอนไปโครงการอสังหาริมทรัพย์ระหว่างการพัฒนา </w:t>
            </w:r>
          </w:p>
        </w:tc>
        <w:tc>
          <w:tcPr>
            <w:tcW w:w="1170" w:type="dxa"/>
          </w:tcPr>
          <w:p w14:paraId="15A5D63F" w14:textId="16448FAE" w:rsidR="00254176" w:rsidRPr="007501E8" w:rsidRDefault="00254176" w:rsidP="0025417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</w:t>
            </w:r>
            <w:r w:rsidR="00841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618E690" w14:textId="77777777" w:rsidR="00254176" w:rsidRPr="007501E8" w:rsidRDefault="00254176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51D437" w14:textId="63AC9722" w:rsidR="00254176" w:rsidRPr="007501E8" w:rsidRDefault="00254176" w:rsidP="000E3EC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471AC5" w14:textId="77777777" w:rsidR="00254176" w:rsidRPr="007501E8" w:rsidRDefault="00254176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DADAC5" w14:textId="063EAD23" w:rsidR="00254176" w:rsidRPr="007501E8" w:rsidRDefault="00254176" w:rsidP="0025417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</w:t>
            </w:r>
            <w:r w:rsidR="00841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501E8" w:rsidRPr="007501E8" w14:paraId="2D7FBA0A" w14:textId="77777777" w:rsidTr="00254176">
        <w:tc>
          <w:tcPr>
            <w:tcW w:w="5130" w:type="dxa"/>
          </w:tcPr>
          <w:p w14:paraId="0E7A1E9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F53D34" w14:textId="6D0B8595" w:rsidR="00AF5618" w:rsidRPr="007501E8" w:rsidRDefault="00254176" w:rsidP="0025417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</w:t>
            </w:r>
            <w:r w:rsidR="000F4B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3A01BB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6136EF" w14:textId="7B7FB675" w:rsidR="00AF5618" w:rsidRPr="007501E8" w:rsidRDefault="00037DAE" w:rsidP="000E3EC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8513B1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512EDE" w14:textId="570004D6" w:rsidR="00AF5618" w:rsidRPr="007501E8" w:rsidRDefault="00254176" w:rsidP="0025417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</w:t>
            </w:r>
            <w:r w:rsidR="000F4B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F5618" w:rsidRPr="007501E8" w14:paraId="4AE1BCCE" w14:textId="77777777" w:rsidTr="004815B3">
        <w:tc>
          <w:tcPr>
            <w:tcW w:w="5130" w:type="dxa"/>
          </w:tcPr>
          <w:p w14:paraId="1810DEBD" w14:textId="10CD568E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3DA89D" w14:textId="0D05BDD6" w:rsidR="00AF5618" w:rsidRPr="007501E8" w:rsidRDefault="007501E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037DAE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541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</w:t>
            </w:r>
            <w:r w:rsidR="000F4B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A7A7278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861A7F" w14:textId="46925E45" w:rsidR="00AF5618" w:rsidRPr="007501E8" w:rsidRDefault="007501E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31B336C1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4861EE" w14:textId="746A3BFF" w:rsidR="00AF5618" w:rsidRPr="007501E8" w:rsidRDefault="00254176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1,80</w:t>
            </w:r>
            <w:r w:rsidR="000F4B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7501E8" w:rsidRPr="007501E8" w14:paraId="1E6D71B3" w14:textId="77777777" w:rsidTr="00525008">
        <w:trPr>
          <w:tblHeader/>
        </w:trPr>
        <w:tc>
          <w:tcPr>
            <w:tcW w:w="5130" w:type="dxa"/>
          </w:tcPr>
          <w:p w14:paraId="0F40046F" w14:textId="77777777" w:rsidR="00EF78AD" w:rsidRPr="007501E8" w:rsidRDefault="00EF78AD" w:rsidP="0052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413F50" w14:textId="656387FF" w:rsidR="00EF78AD" w:rsidRPr="007501E8" w:rsidRDefault="00EF78AD" w:rsidP="0052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26A380" w14:textId="77777777" w:rsidR="00EF78AD" w:rsidRPr="007501E8" w:rsidRDefault="00EF78AD" w:rsidP="0052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9760F1" w14:textId="2DD87DEC" w:rsidR="00EF78AD" w:rsidRPr="007501E8" w:rsidRDefault="00EF78AD" w:rsidP="0052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6EA87D" w14:textId="77777777" w:rsidR="00EF78AD" w:rsidRPr="007501E8" w:rsidRDefault="00EF78AD" w:rsidP="0052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4D8ED6" w14:textId="73CA2ACA" w:rsidR="00EF78AD" w:rsidRPr="007501E8" w:rsidRDefault="00EF78AD" w:rsidP="0052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0CEF446A" w14:textId="77777777" w:rsidTr="004815B3">
        <w:tc>
          <w:tcPr>
            <w:tcW w:w="5130" w:type="dxa"/>
          </w:tcPr>
          <w:p w14:paraId="51150067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ค่าเสื่อมราคาและ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2DBD59E4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2E5DF0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D69F6D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AEC6E7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116F7F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501E8" w:rsidRPr="007501E8" w14:paraId="2BF84A5F" w14:textId="77777777" w:rsidTr="004815B3">
        <w:tc>
          <w:tcPr>
            <w:tcW w:w="5130" w:type="dxa"/>
          </w:tcPr>
          <w:p w14:paraId="522051DA" w14:textId="31987DFC" w:rsidR="00C11B03" w:rsidRPr="007501E8" w:rsidRDefault="00C11B03" w:rsidP="00C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3CF0ECA4" w14:textId="1EEDDC52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01B31E42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F9C72D0" w14:textId="46DB80A1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FED6F2E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2CF0B7C" w14:textId="3267D60C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</w:p>
        </w:tc>
      </w:tr>
      <w:tr w:rsidR="007501E8" w:rsidRPr="007501E8" w14:paraId="35C5E448" w14:textId="77777777" w:rsidTr="004815B3">
        <w:tc>
          <w:tcPr>
            <w:tcW w:w="5130" w:type="dxa"/>
          </w:tcPr>
          <w:p w14:paraId="6F49EC6F" w14:textId="3AA107EF" w:rsidR="00C11B03" w:rsidRPr="007501E8" w:rsidRDefault="00C11B03" w:rsidP="00C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02005AEF" w14:textId="56F77FF5" w:rsidR="00C11B03" w:rsidRPr="007501E8" w:rsidRDefault="00C11B03" w:rsidP="00C11B0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AD38FF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A7074FE" w14:textId="4587E564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7450366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DA032B3" w14:textId="5A286BC7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7501E8" w:rsidRPr="007501E8" w14:paraId="79808C5A" w14:textId="77777777" w:rsidTr="004815B3">
        <w:tc>
          <w:tcPr>
            <w:tcW w:w="5130" w:type="dxa"/>
          </w:tcPr>
          <w:p w14:paraId="448D44B1" w14:textId="55F7786A" w:rsidR="00C11B03" w:rsidRPr="007501E8" w:rsidRDefault="00C11B03" w:rsidP="00C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7A9109DF" w14:textId="0039E51A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2934AC78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4C94631" w14:textId="7460201A" w:rsidR="00C11B03" w:rsidRPr="007501E8" w:rsidRDefault="00C11B03" w:rsidP="000E3EC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96B466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893646D" w14:textId="2F35DE6C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7501E8" w:rsidRPr="007501E8" w14:paraId="3F98B929" w14:textId="77777777" w:rsidTr="004815B3">
        <w:tc>
          <w:tcPr>
            <w:tcW w:w="5130" w:type="dxa"/>
          </w:tcPr>
          <w:p w14:paraId="03D35D53" w14:textId="263C402E" w:rsidR="00C11B03" w:rsidRPr="007501E8" w:rsidRDefault="00C11B03" w:rsidP="00C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AFF159" w14:textId="412CF2B8" w:rsidR="00C11B03" w:rsidRPr="007501E8" w:rsidRDefault="00C11B03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ECAC604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1B4365" w14:textId="47988936" w:rsidR="00C11B03" w:rsidRPr="007501E8" w:rsidRDefault="00C11B03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F55F86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45E4563" w14:textId="0A3BE652" w:rsidR="00C11B03" w:rsidRPr="007501E8" w:rsidRDefault="00C11B03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7501E8" w:rsidRPr="007501E8" w14:paraId="38514AA1" w14:textId="77777777" w:rsidTr="004815B3">
        <w:tc>
          <w:tcPr>
            <w:tcW w:w="5130" w:type="dxa"/>
          </w:tcPr>
          <w:p w14:paraId="61043DB3" w14:textId="269F34BB" w:rsidR="00C11B03" w:rsidRPr="007501E8" w:rsidRDefault="00C11B03" w:rsidP="00C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BFD3C4" w14:textId="0D8B48A4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2C2BFAF1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46C964" w14:textId="2D7C6E69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CA8D2FF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B38064" w14:textId="3178BD4C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106</w:t>
            </w:r>
          </w:p>
        </w:tc>
      </w:tr>
      <w:tr w:rsidR="007501E8" w:rsidRPr="007501E8" w14:paraId="63457DC6" w14:textId="77777777" w:rsidTr="004815B3">
        <w:tc>
          <w:tcPr>
            <w:tcW w:w="5130" w:type="dxa"/>
          </w:tcPr>
          <w:p w14:paraId="21A8D53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5084079" w14:textId="77FBFBCB" w:rsidR="00AF5618" w:rsidRPr="007501E8" w:rsidRDefault="00037DAE" w:rsidP="000E3EC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3E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9E4338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A8565FB" w14:textId="7E628180" w:rsidR="00AF5618" w:rsidRPr="000E3ECD" w:rsidRDefault="00254176" w:rsidP="0025417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AA60F39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FA2CAA9" w14:textId="5BAC6C0F" w:rsidR="00AF5618" w:rsidRPr="000E3ECD" w:rsidRDefault="00254176" w:rsidP="0025417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254176" w:rsidRPr="007501E8" w14:paraId="3B20E207" w14:textId="77777777" w:rsidTr="004815B3">
        <w:tc>
          <w:tcPr>
            <w:tcW w:w="5130" w:type="dxa"/>
          </w:tcPr>
          <w:p w14:paraId="7BF70099" w14:textId="044F1B69" w:rsidR="00254176" w:rsidRPr="007501E8" w:rsidRDefault="00254176" w:rsidP="0025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70" w:type="dxa"/>
          </w:tcPr>
          <w:p w14:paraId="4DDEEE75" w14:textId="64862609" w:rsidR="00254176" w:rsidRPr="00254176" w:rsidRDefault="00254176" w:rsidP="0025417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762B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C6EE886" w14:textId="77777777" w:rsidR="00254176" w:rsidRPr="007501E8" w:rsidRDefault="00254176" w:rsidP="0025417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5DB5DB5" w14:textId="47C7E9FF" w:rsidR="00254176" w:rsidRPr="007501E8" w:rsidRDefault="00254176" w:rsidP="00254176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3E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A6BA81" w14:textId="77777777" w:rsidR="00254176" w:rsidRPr="007501E8" w:rsidRDefault="00254176" w:rsidP="0025417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64DA0DC" w14:textId="7A493C16" w:rsidR="00254176" w:rsidRPr="007501E8" w:rsidRDefault="00254176" w:rsidP="0025417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</w:tr>
      <w:tr w:rsidR="00254176" w:rsidRPr="007501E8" w14:paraId="4B1100B3" w14:textId="77777777" w:rsidTr="004815B3">
        <w:tc>
          <w:tcPr>
            <w:tcW w:w="5130" w:type="dxa"/>
          </w:tcPr>
          <w:p w14:paraId="778BF2AB" w14:textId="1BC76262" w:rsidR="00254176" w:rsidRPr="007501E8" w:rsidRDefault="00254176" w:rsidP="0025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โอนไปโครงการอสังหาริมทรัพย์ระหว่างการพัฒนา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E978F1" w14:textId="76C4162B" w:rsidR="00254176" w:rsidRPr="007501E8" w:rsidRDefault="00254176" w:rsidP="0025417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(9)</w:t>
            </w:r>
          </w:p>
        </w:tc>
        <w:tc>
          <w:tcPr>
            <w:tcW w:w="270" w:type="dxa"/>
          </w:tcPr>
          <w:p w14:paraId="6DD181E6" w14:textId="77777777" w:rsidR="00254176" w:rsidRPr="007501E8" w:rsidRDefault="00254176" w:rsidP="0025417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715848" w14:textId="58BC7560" w:rsidR="00254176" w:rsidRPr="007501E8" w:rsidRDefault="00254176" w:rsidP="00254176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548239" w14:textId="77777777" w:rsidR="00254176" w:rsidRPr="007501E8" w:rsidRDefault="00254176" w:rsidP="0025417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1483CC" w14:textId="3F6DD685" w:rsidR="00254176" w:rsidRPr="000E3ECD" w:rsidRDefault="00254176" w:rsidP="0025417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(9)</w:t>
            </w:r>
          </w:p>
        </w:tc>
      </w:tr>
      <w:tr w:rsidR="007501E8" w:rsidRPr="007501E8" w14:paraId="5AE824A5" w14:textId="77777777" w:rsidTr="004815B3">
        <w:tc>
          <w:tcPr>
            <w:tcW w:w="5130" w:type="dxa"/>
          </w:tcPr>
          <w:p w14:paraId="6654B9D4" w14:textId="6BF96605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69DBF2" w14:textId="5B596AC9" w:rsidR="00AF5618" w:rsidRPr="007501E8" w:rsidRDefault="007501E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62B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="00254176" w:rsidRPr="00762B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727BC44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6E3F04" w14:textId="310D33D2" w:rsidR="00AF5618" w:rsidRPr="007501E8" w:rsidRDefault="00254176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2744CC8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B23D58" w14:textId="193A9893" w:rsidR="00AF5618" w:rsidRPr="007501E8" w:rsidRDefault="00037DAE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153</w:t>
            </w:r>
          </w:p>
        </w:tc>
      </w:tr>
      <w:tr w:rsidR="007501E8" w:rsidRPr="007501E8" w14:paraId="1A978EEC" w14:textId="77777777" w:rsidTr="004815B3">
        <w:tc>
          <w:tcPr>
            <w:tcW w:w="5130" w:type="dxa"/>
          </w:tcPr>
          <w:p w14:paraId="16D2B95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1C1711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ADBB52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F811F5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D59D53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015145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501E8" w:rsidRPr="007501E8" w14:paraId="49DBA0E4" w14:textId="77777777" w:rsidTr="004815B3">
        <w:tc>
          <w:tcPr>
            <w:tcW w:w="5130" w:type="dxa"/>
          </w:tcPr>
          <w:p w14:paraId="4352B8D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578915E5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19E894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FC4F4F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7B3F7F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3FD503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501E8" w:rsidRPr="007501E8" w14:paraId="4A92FBB8" w14:textId="77777777" w:rsidTr="004815B3">
        <w:tc>
          <w:tcPr>
            <w:tcW w:w="5130" w:type="dxa"/>
          </w:tcPr>
          <w:p w14:paraId="09B82BA4" w14:textId="608E6E3E" w:rsidR="00C11B03" w:rsidRPr="007501E8" w:rsidRDefault="00C11B03" w:rsidP="00C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6ED9C3" w14:textId="5550F38B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11B03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270" w:type="dxa"/>
          </w:tcPr>
          <w:p w14:paraId="2CA50DF8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15ADF2" w14:textId="42836D3C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01BF085E" w14:textId="77777777" w:rsidR="00C11B03" w:rsidRPr="007501E8" w:rsidRDefault="00C11B03" w:rsidP="00C11B03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B09D65" w14:textId="072A875C" w:rsidR="00C11B03" w:rsidRPr="007501E8" w:rsidRDefault="007501E8" w:rsidP="00C11B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11B03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418</w:t>
            </w:r>
          </w:p>
        </w:tc>
      </w:tr>
      <w:tr w:rsidR="00AF5618" w:rsidRPr="007501E8" w14:paraId="13974BCC" w14:textId="77777777" w:rsidTr="004815B3">
        <w:tc>
          <w:tcPr>
            <w:tcW w:w="5130" w:type="dxa"/>
          </w:tcPr>
          <w:p w14:paraId="03CF8C07" w14:textId="1FDF5B45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C3B9546" w14:textId="263EDF4B" w:rsidR="00AF5618" w:rsidRPr="007501E8" w:rsidRDefault="007501E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037DAE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2541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0F4B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4DA8921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ECB83A3" w14:textId="5351C1DC" w:rsidR="00AF5618" w:rsidRPr="007501E8" w:rsidRDefault="007501E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2541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085FD74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F58FAB7" w14:textId="015EA078" w:rsidR="00AF5618" w:rsidRPr="007501E8" w:rsidRDefault="00037DAE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1B322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</w:t>
            </w:r>
            <w:r w:rsidR="000F4B4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</w:tr>
    </w:tbl>
    <w:p w14:paraId="5D54BC35" w14:textId="77777777" w:rsidR="006F32F5" w:rsidRPr="006F32F5" w:rsidRDefault="006F32F5" w:rsidP="006F32F5">
      <w:pPr>
        <w:tabs>
          <w:tab w:val="clear" w:pos="454"/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F49AD32" w14:textId="77777777" w:rsidR="0019436E" w:rsidRDefault="006F32F5" w:rsidP="006F32F5">
      <w:pPr>
        <w:tabs>
          <w:tab w:val="clear" w:pos="454"/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</w:t>
      </w:r>
    </w:p>
    <w:p w14:paraId="685612A1" w14:textId="77777777" w:rsidR="0019436E" w:rsidRDefault="0019436E" w:rsidP="006F32F5">
      <w:pPr>
        <w:tabs>
          <w:tab w:val="clear" w:pos="454"/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1FB3A212" w14:textId="5C0BFEF5" w:rsidR="00AF5618" w:rsidRPr="007501E8" w:rsidRDefault="0019436E" w:rsidP="0019436E">
      <w:pPr>
        <w:tabs>
          <w:tab w:val="clear" w:pos="454"/>
          <w:tab w:val="clear" w:pos="680"/>
          <w:tab w:val="clear" w:pos="907"/>
          <w:tab w:val="clear" w:pos="1644"/>
          <w:tab w:val="left" w:pos="63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ab/>
      </w:r>
      <w:r>
        <w:rPr>
          <w:rFonts w:asciiTheme="majorBidi" w:hAnsiTheme="majorBidi" w:cstheme="majorBidi"/>
          <w:sz w:val="28"/>
          <w:szCs w:val="28"/>
        </w:rPr>
        <w:tab/>
      </w:r>
      <w:r w:rsidR="00AF5618" w:rsidRPr="007501E8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ข้อมูลเกี่ยวกับสัญญาเช่าเปิดเผยในหมายเหตุข้อ </w:t>
      </w:r>
      <w:r w:rsidR="007501E8" w:rsidRPr="007501E8">
        <w:rPr>
          <w:rFonts w:asciiTheme="majorBidi" w:hAnsiTheme="majorBidi" w:cstheme="majorBidi"/>
          <w:sz w:val="28"/>
          <w:szCs w:val="28"/>
        </w:rPr>
        <w:t>1</w:t>
      </w:r>
      <w:r w:rsidR="001973F6">
        <w:rPr>
          <w:rFonts w:asciiTheme="majorBidi" w:hAnsiTheme="majorBidi" w:cstheme="majorBidi"/>
          <w:sz w:val="28"/>
          <w:szCs w:val="28"/>
        </w:rPr>
        <w:t>5</w:t>
      </w:r>
    </w:p>
    <w:p w14:paraId="495D58D1" w14:textId="77777777" w:rsidR="00AF5618" w:rsidRPr="006F32F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38"/>
        <w:gridCol w:w="1112"/>
        <w:gridCol w:w="284"/>
        <w:gridCol w:w="1156"/>
        <w:gridCol w:w="238"/>
        <w:gridCol w:w="1112"/>
      </w:tblGrid>
      <w:tr w:rsidR="007501E8" w:rsidRPr="007501E8" w14:paraId="66A3AABD" w14:textId="77777777" w:rsidTr="004815B3">
        <w:tc>
          <w:tcPr>
            <w:tcW w:w="3870" w:type="dxa"/>
          </w:tcPr>
          <w:p w14:paraId="1D252052" w14:textId="77777777" w:rsidR="00AF5618" w:rsidRPr="007501E8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3455ADD3" w14:textId="77777777" w:rsidR="00AF5618" w:rsidRPr="007501E8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5FA4ECB" w14:textId="77777777" w:rsidR="00AF5618" w:rsidRPr="007501E8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6" w:type="dxa"/>
            <w:gridSpan w:val="3"/>
          </w:tcPr>
          <w:p w14:paraId="7EADA519" w14:textId="77777777" w:rsidR="00AF5618" w:rsidRPr="007501E8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1E8" w:rsidRPr="007501E8" w14:paraId="4FAF39AD" w14:textId="77777777" w:rsidTr="004815B3">
        <w:tc>
          <w:tcPr>
            <w:tcW w:w="3870" w:type="dxa"/>
          </w:tcPr>
          <w:p w14:paraId="2FD9FBD6" w14:textId="34567181" w:rsidR="00A21DFC" w:rsidRPr="007501E8" w:rsidRDefault="00A21DFC" w:rsidP="00A21DFC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501E8"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07" w:type="dxa"/>
          </w:tcPr>
          <w:p w14:paraId="589F1F27" w14:textId="5E69991E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6B7AEFE9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6652A831" w14:textId="43B182D2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0C0B4508" w14:textId="77777777" w:rsidR="00A21DFC" w:rsidRPr="007501E8" w:rsidRDefault="00A21DFC" w:rsidP="00A21DFC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27640698" w14:textId="728F6CCB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435DC205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EE91A9F" w14:textId="564D7A4B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633A9A0F" w14:textId="77777777" w:rsidTr="004815B3">
        <w:tc>
          <w:tcPr>
            <w:tcW w:w="3870" w:type="dxa"/>
          </w:tcPr>
          <w:p w14:paraId="10447BB1" w14:textId="77777777" w:rsidR="00AF5618" w:rsidRPr="007501E8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</w:tcPr>
          <w:p w14:paraId="2E49E09C" w14:textId="77777777" w:rsidR="00AF5618" w:rsidRPr="007501E8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4DD49B4E" w14:textId="77777777" w:rsidTr="004815B3">
        <w:trPr>
          <w:trHeight w:val="254"/>
        </w:trPr>
        <w:tc>
          <w:tcPr>
            <w:tcW w:w="3870" w:type="dxa"/>
          </w:tcPr>
          <w:p w14:paraId="5A352609" w14:textId="77777777" w:rsidR="00AF5618" w:rsidRPr="007501E8" w:rsidRDefault="00AF5618" w:rsidP="004815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1107" w:type="dxa"/>
          </w:tcPr>
          <w:p w14:paraId="4401196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937B6F0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69721C6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9B9A2EB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41ABEDF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BD5A380" w14:textId="77777777" w:rsidR="00AF5618" w:rsidRPr="007501E8" w:rsidRDefault="00AF5618" w:rsidP="004815B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4DEE663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5618" w:rsidRPr="007501E8" w14:paraId="0554F605" w14:textId="77777777" w:rsidTr="004815B3">
        <w:tc>
          <w:tcPr>
            <w:tcW w:w="3870" w:type="dxa"/>
          </w:tcPr>
          <w:p w14:paraId="7056F02D" w14:textId="77777777" w:rsidR="00AF5618" w:rsidRPr="007501E8" w:rsidRDefault="00AF5618" w:rsidP="004815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5248DD51" w14:textId="4C45F901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238" w:type="dxa"/>
            <w:shd w:val="clear" w:color="auto" w:fill="auto"/>
          </w:tcPr>
          <w:p w14:paraId="505F46B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</w:tcPr>
          <w:p w14:paraId="7228AF99" w14:textId="341791DF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84" w:type="dxa"/>
            <w:shd w:val="clear" w:color="auto" w:fill="auto"/>
          </w:tcPr>
          <w:p w14:paraId="1DE5679C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04C49C39" w14:textId="6C8F77B8" w:rsidR="00AF5618" w:rsidRPr="007501E8" w:rsidRDefault="00037DAE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5A9F44D" w14:textId="77777777" w:rsidR="00AF5618" w:rsidRPr="007501E8" w:rsidRDefault="00AF5618" w:rsidP="004815B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</w:tcPr>
          <w:p w14:paraId="640DED4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76ED1E5" w14:textId="77777777" w:rsidR="00AF5618" w:rsidRPr="006F32F5" w:rsidRDefault="00AF5618" w:rsidP="001F4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176FAE2" w14:textId="03141D06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มูลค่ายุติธรรมของอสังหาริมทรัพย์เพื่อการลงทุนของกลุ่มบริษัท ณ วันที่ </w:t>
      </w:r>
      <w:r w:rsidR="007501E8" w:rsidRPr="007501E8">
        <w:rPr>
          <w:rFonts w:asciiTheme="majorBidi" w:hAnsiTheme="majorBidi" w:cstheme="majorBidi"/>
          <w:sz w:val="28"/>
          <w:szCs w:val="28"/>
        </w:rPr>
        <w:t>31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501E8"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จำนวน</w:t>
      </w:r>
      <w:r w:rsidR="00C0048A">
        <w:rPr>
          <w:rFonts w:asciiTheme="majorBidi" w:hAnsiTheme="majorBidi" w:cstheme="majorBidi"/>
          <w:sz w:val="28"/>
          <w:szCs w:val="28"/>
        </w:rPr>
        <w:t xml:space="preserve"> 1,937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7501E8">
        <w:rPr>
          <w:rFonts w:asciiTheme="majorBidi" w:hAnsiTheme="majorBidi" w:cstheme="majorBidi"/>
          <w:sz w:val="28"/>
          <w:szCs w:val="28"/>
        </w:rPr>
        <w:br/>
      </w:r>
      <w:r w:rsidRPr="00C45FD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501E8" w:rsidRPr="00C45FDE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5C1802" w:rsidRPr="007501E8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508</w:t>
      </w:r>
      <w:r w:rsidR="005C1802"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ประเมินราคาโดยผู้ประเมินราคาอิสระโดยพิจารณาราคาตามเกณฑ์ราคาตลาดของสินทรัพย์ โดยมีข้อมูลที่ใช้ในการวัดมูลค่ายุติธรรม เช่น ราคาเสนอขายของสินทรัพย์ที่มีลักษณะคล้ายคลึงกับสินทรัพย์ที่ประเมินมูลค่า</w:t>
      </w:r>
      <w:r w:rsidR="00C67DBC">
        <w:rPr>
          <w:rFonts w:asciiTheme="majorBidi" w:hAnsiTheme="majorBidi" w:cstheme="majorBidi"/>
          <w:sz w:val="28"/>
          <w:szCs w:val="28"/>
        </w:rPr>
        <w:br/>
      </w:r>
      <w:r w:rsidRPr="007501E8">
        <w:rPr>
          <w:rFonts w:asciiTheme="majorBidi" w:hAnsiTheme="majorBidi" w:cstheme="majorBidi"/>
          <w:sz w:val="28"/>
          <w:szCs w:val="28"/>
          <w:cs/>
        </w:rPr>
        <w:t>ในบริเวณใกล้เคียงกัน การวัดมูลค่ายุติธรรมของอสังหาริมทรัพย์เพื่อการลงทุน ถูกจัดลำดับชั้นการวัดมูลค่ายุติธรรม</w:t>
      </w:r>
      <w:r w:rsidR="00C67DBC">
        <w:rPr>
          <w:rFonts w:asciiTheme="majorBidi" w:hAnsiTheme="majorBidi" w:cstheme="majorBidi"/>
          <w:sz w:val="28"/>
          <w:szCs w:val="28"/>
        </w:rPr>
        <w:br/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อยู่ในระดับที่ </w:t>
      </w:r>
      <w:r w:rsidR="007501E8" w:rsidRPr="007501E8">
        <w:rPr>
          <w:rFonts w:asciiTheme="majorBidi" w:hAnsiTheme="majorBidi" w:cstheme="majorBidi"/>
          <w:sz w:val="28"/>
          <w:szCs w:val="28"/>
        </w:rPr>
        <w:t>3</w:t>
      </w:r>
    </w:p>
    <w:p w14:paraId="2C838EE3" w14:textId="77777777" w:rsidR="00AF5618" w:rsidRPr="001F47A6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0D6BB0" w14:textId="7A30EDB8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ของกลุ่มบริษัทประกอบด้วยที่ดินที่ถือครองไว้โดยยังมิได้ระบุวัตถุประสงค์ของการใช้</w:t>
      </w:r>
      <w:r w:rsidR="00DF46EF">
        <w:rPr>
          <w:rFonts w:asciiTheme="majorBidi" w:hAnsiTheme="majorBidi" w:cstheme="majorBidi"/>
          <w:sz w:val="28"/>
          <w:szCs w:val="28"/>
          <w:cs/>
        </w:rPr>
        <w:br/>
      </w:r>
      <w:r w:rsidRPr="007501E8">
        <w:rPr>
          <w:rFonts w:asciiTheme="majorBidi" w:hAnsiTheme="majorBidi" w:cstheme="majorBidi"/>
          <w:sz w:val="28"/>
          <w:szCs w:val="28"/>
          <w:cs/>
        </w:rPr>
        <w:t>ในอนาคต และที่ดินและอาคารเพื่อให้เช่า</w:t>
      </w:r>
    </w:p>
    <w:p w14:paraId="73E914E1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  <w:sectPr w:rsidR="00AF5618" w:rsidRPr="007501E8" w:rsidSect="000A12F0">
          <w:footerReference w:type="first" r:id="rId17"/>
          <w:pgSz w:w="11909" w:h="16834" w:code="9"/>
          <w:pgMar w:top="691" w:right="1152" w:bottom="576" w:left="1152" w:header="720" w:footer="674" w:gutter="0"/>
          <w:cols w:space="720"/>
          <w:docGrid w:linePitch="245"/>
        </w:sectPr>
      </w:pPr>
    </w:p>
    <w:tbl>
      <w:tblPr>
        <w:tblpPr w:leftFromText="180" w:rightFromText="180" w:vertAnchor="text" w:horzAnchor="margin" w:tblpXSpec="right" w:tblpY="722"/>
        <w:tblW w:w="14104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270"/>
        <w:gridCol w:w="900"/>
        <w:gridCol w:w="270"/>
        <w:gridCol w:w="1170"/>
        <w:gridCol w:w="270"/>
        <w:gridCol w:w="1125"/>
        <w:gridCol w:w="236"/>
        <w:gridCol w:w="1029"/>
        <w:gridCol w:w="236"/>
        <w:gridCol w:w="1087"/>
        <w:gridCol w:w="236"/>
        <w:gridCol w:w="955"/>
        <w:gridCol w:w="236"/>
        <w:gridCol w:w="1340"/>
        <w:gridCol w:w="236"/>
        <w:gridCol w:w="1178"/>
      </w:tblGrid>
      <w:tr w:rsidR="007501E8" w:rsidRPr="007501E8" w14:paraId="49A0A4AF" w14:textId="77777777" w:rsidTr="00DC3FD6">
        <w:trPr>
          <w:trHeight w:val="361"/>
        </w:trPr>
        <w:tc>
          <w:tcPr>
            <w:tcW w:w="2250" w:type="dxa"/>
          </w:tcPr>
          <w:p w14:paraId="4FD2E2B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4" w:type="dxa"/>
            <w:gridSpan w:val="17"/>
          </w:tcPr>
          <w:p w14:paraId="684F69F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01E8" w:rsidRPr="007501E8" w14:paraId="1065E088" w14:textId="77777777" w:rsidTr="00DC3FD6">
        <w:trPr>
          <w:trHeight w:val="348"/>
        </w:trPr>
        <w:tc>
          <w:tcPr>
            <w:tcW w:w="2250" w:type="dxa"/>
          </w:tcPr>
          <w:p w14:paraId="32DAAEC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6F128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25CA6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D2048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05146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EC66F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3710B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A89D1A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3C562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59C1B3E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771FF61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2031BC2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0B391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5C9A384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6D6DC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0" w:type="dxa"/>
          </w:tcPr>
          <w:p w14:paraId="38196CC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6E969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794BEB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0470580D" w14:textId="77777777" w:rsidTr="00DC3FD6">
        <w:trPr>
          <w:trHeight w:val="361"/>
        </w:trPr>
        <w:tc>
          <w:tcPr>
            <w:tcW w:w="2250" w:type="dxa"/>
          </w:tcPr>
          <w:p w14:paraId="2F6377A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F22EF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17A4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EBCAB8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70CC9D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0A8CDC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/>
                <w:sz w:val="28"/>
                <w:szCs w:val="28"/>
                <w:cs/>
              </w:rPr>
              <w:t>เครื่องมือและ</w:t>
            </w:r>
          </w:p>
        </w:tc>
        <w:tc>
          <w:tcPr>
            <w:tcW w:w="270" w:type="dxa"/>
          </w:tcPr>
          <w:p w14:paraId="36EAD80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A6E801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352D1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0F0F249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14:paraId="52FC9EC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0635EC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36E9A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38ADA55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AC20D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0" w:type="dxa"/>
          </w:tcPr>
          <w:p w14:paraId="7E74C11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14:paraId="6020088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7F45BB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2EC9D618" w14:textId="77777777" w:rsidTr="00DC3FD6">
        <w:trPr>
          <w:trHeight w:val="348"/>
        </w:trPr>
        <w:tc>
          <w:tcPr>
            <w:tcW w:w="2250" w:type="dxa"/>
          </w:tcPr>
          <w:p w14:paraId="64EE9DE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2C5CB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</w:t>
            </w:r>
          </w:p>
        </w:tc>
        <w:tc>
          <w:tcPr>
            <w:tcW w:w="270" w:type="dxa"/>
          </w:tcPr>
          <w:p w14:paraId="0DEDC25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545E9C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70" w:type="dxa"/>
          </w:tcPr>
          <w:p w14:paraId="16269DD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82D2A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4FD8CA7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ADC9AC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14:paraId="0C2B038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6932810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14:paraId="518D75A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3AE6C49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421158B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2E84EEE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CDAA8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0" w:type="dxa"/>
          </w:tcPr>
          <w:p w14:paraId="3914912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36" w:type="dxa"/>
          </w:tcPr>
          <w:p w14:paraId="65116C4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8736A8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7E37494D" w14:textId="77777777" w:rsidTr="00DC3FD6">
        <w:trPr>
          <w:trHeight w:val="348"/>
        </w:trPr>
        <w:tc>
          <w:tcPr>
            <w:tcW w:w="2250" w:type="dxa"/>
          </w:tcPr>
          <w:p w14:paraId="10271A8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3195A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5446A44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519CAC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ตกแต่ง</w:t>
            </w:r>
          </w:p>
        </w:tc>
        <w:tc>
          <w:tcPr>
            <w:tcW w:w="270" w:type="dxa"/>
          </w:tcPr>
          <w:p w14:paraId="398525F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40E16E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/>
                <w:sz w:val="28"/>
                <w:szCs w:val="28"/>
                <w:cs/>
              </w:rPr>
              <w:t>ทางการแพทย์</w:t>
            </w:r>
          </w:p>
        </w:tc>
        <w:tc>
          <w:tcPr>
            <w:tcW w:w="270" w:type="dxa"/>
          </w:tcPr>
          <w:p w14:paraId="6B9148C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3FA2B2B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5FB00DF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0013DE7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154A8E7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6848422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236" w:type="dxa"/>
          </w:tcPr>
          <w:p w14:paraId="371E87E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</w:tcPr>
          <w:p w14:paraId="2950D0A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1C6297A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0" w:type="dxa"/>
          </w:tcPr>
          <w:p w14:paraId="0D609F7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14:paraId="4ED32C4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16560CD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01E8" w:rsidRPr="007501E8" w14:paraId="44DB1E0B" w14:textId="77777777" w:rsidTr="00DC3FD6">
        <w:trPr>
          <w:trHeight w:val="374"/>
        </w:trPr>
        <w:tc>
          <w:tcPr>
            <w:tcW w:w="2250" w:type="dxa"/>
          </w:tcPr>
          <w:p w14:paraId="2A040DD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54" w:type="dxa"/>
            <w:gridSpan w:val="17"/>
          </w:tcPr>
          <w:p w14:paraId="7893456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5524A2DE" w14:textId="77777777" w:rsidTr="00DC3FD6">
        <w:trPr>
          <w:trHeight w:val="374"/>
        </w:trPr>
        <w:tc>
          <w:tcPr>
            <w:tcW w:w="4500" w:type="dxa"/>
            <w:gridSpan w:val="4"/>
          </w:tcPr>
          <w:p w14:paraId="251C75B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4FDCF8F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4930B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DED3C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0C6EE6A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92CC5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</w:tcPr>
          <w:p w14:paraId="3BB6DAC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0F32F8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3C73FD5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CB4A5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</w:tcPr>
          <w:p w14:paraId="39EF29D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2424B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</w:tcPr>
          <w:p w14:paraId="30A09E7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CEC71A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5D2055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01E8" w:rsidRPr="007501E8" w14:paraId="7DFFA843" w14:textId="77777777" w:rsidTr="00DC3FD6">
        <w:trPr>
          <w:trHeight w:val="387"/>
        </w:trPr>
        <w:tc>
          <w:tcPr>
            <w:tcW w:w="2250" w:type="dxa"/>
          </w:tcPr>
          <w:p w14:paraId="7988EF91" w14:textId="5EA78CE3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155B947A" w14:textId="352B53F1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180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270" w:type="dxa"/>
          </w:tcPr>
          <w:p w14:paraId="755BB71A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8C55C8" w14:textId="19EEB452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C180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068</w:t>
            </w:r>
          </w:p>
        </w:tc>
        <w:tc>
          <w:tcPr>
            <w:tcW w:w="270" w:type="dxa"/>
          </w:tcPr>
          <w:p w14:paraId="54C3C4E1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64C2CD" w14:textId="0B2AE956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270" w:type="dxa"/>
          </w:tcPr>
          <w:p w14:paraId="35923539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510A433" w14:textId="333994BB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C180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236" w:type="dxa"/>
          </w:tcPr>
          <w:p w14:paraId="2A77FFDC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89F71C3" w14:textId="086171A0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236" w:type="dxa"/>
          </w:tcPr>
          <w:p w14:paraId="77DC33AE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5B7A55A" w14:textId="3E5E08BF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014F5361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5B3E5002" w14:textId="04F199A9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0090372C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37A134C7" w14:textId="2EFE86F8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36" w:type="dxa"/>
          </w:tcPr>
          <w:p w14:paraId="3E728D10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B9A6ACA" w14:textId="0AEF0231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C180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</w:tr>
      <w:tr w:rsidR="007501E8" w:rsidRPr="007501E8" w14:paraId="2BE973A0" w14:textId="77777777" w:rsidTr="00DC3FD6">
        <w:trPr>
          <w:trHeight w:val="387"/>
        </w:trPr>
        <w:tc>
          <w:tcPr>
            <w:tcW w:w="2250" w:type="dxa"/>
          </w:tcPr>
          <w:p w14:paraId="3822D2B0" w14:textId="77777777" w:rsidR="00827420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และได้มาจากการ</w:t>
            </w:r>
            <w:r w:rsidR="00827420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  <w:p w14:paraId="53E70D39" w14:textId="63A7F9A5" w:rsidR="005C1802" w:rsidRPr="007501E8" w:rsidRDefault="00827420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5C1802"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รวมธุรกิจ</w:t>
            </w:r>
          </w:p>
        </w:tc>
        <w:tc>
          <w:tcPr>
            <w:tcW w:w="1080" w:type="dxa"/>
          </w:tcPr>
          <w:p w14:paraId="08BFB84E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F31959" w14:textId="3EBDDBF7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180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270" w:type="dxa"/>
          </w:tcPr>
          <w:p w14:paraId="46205CC6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B76A82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93F1EB" w14:textId="69489E55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270" w:type="dxa"/>
          </w:tcPr>
          <w:p w14:paraId="60B4A3FA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F11DD0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03A556" w14:textId="47C46C7B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270" w:type="dxa"/>
          </w:tcPr>
          <w:p w14:paraId="5FEA7CDA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402D7A9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C4A245" w14:textId="70CE215D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180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  <w:tc>
          <w:tcPr>
            <w:tcW w:w="236" w:type="dxa"/>
          </w:tcPr>
          <w:p w14:paraId="2F91FA33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C17378B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3834CC" w14:textId="0A25E5BC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1D4E276A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6B43F02D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4AD4EA" w14:textId="2861EDCD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D6F2D2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454CAF8B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2E25A6" w14:textId="77AD7A11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D673675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4EAD93D8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A10897" w14:textId="409BC916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6" w:type="dxa"/>
          </w:tcPr>
          <w:p w14:paraId="3BD3336A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E5C761F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6849F1" w14:textId="6E556BF8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C180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</w:tr>
      <w:tr w:rsidR="007501E8" w:rsidRPr="007501E8" w14:paraId="3D3FE057" w14:textId="77777777" w:rsidTr="00DC3FD6">
        <w:trPr>
          <w:trHeight w:val="374"/>
        </w:trPr>
        <w:tc>
          <w:tcPr>
            <w:tcW w:w="2250" w:type="dxa"/>
          </w:tcPr>
          <w:p w14:paraId="36058922" w14:textId="114FF0C5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</w:tcPr>
          <w:p w14:paraId="0D6AA62F" w14:textId="6A139990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7621D4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FCAA2C" w14:textId="36BC83FA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70" w:type="dxa"/>
          </w:tcPr>
          <w:p w14:paraId="5518F987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299BF1" w14:textId="6379DC18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69504C9B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897D144" w14:textId="5978F05F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0343FA52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1E6BC62" w14:textId="13757A08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D5D5F7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057E57D3" w14:textId="094FC59F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FBED20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0DC4DCAA" w14:textId="1083845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5218C8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6C8DA53E" w14:textId="0C45A500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1092DA4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828B8A2" w14:textId="533FE5A3" w:rsidR="005C1802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="005C1802"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1E8" w:rsidRPr="007501E8" w14:paraId="6DC9547B" w14:textId="77777777" w:rsidTr="00DC3FD6">
        <w:trPr>
          <w:trHeight w:val="387"/>
        </w:trPr>
        <w:tc>
          <w:tcPr>
            <w:tcW w:w="2250" w:type="dxa"/>
          </w:tcPr>
          <w:p w14:paraId="568E3A01" w14:textId="5CC98F34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0F4B4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080" w:type="dxa"/>
          </w:tcPr>
          <w:p w14:paraId="29540E62" w14:textId="5292E3DA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8B88D29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B0C2346" w14:textId="0A749C99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905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BB23C47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BF2F69" w14:textId="1BA8925B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8A8ACB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1FB3156" w14:textId="71536D9C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660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CA094CC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77926CF" w14:textId="7B1B1EFD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DD29EB9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4202302" w14:textId="0F02B609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EBCAB0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33CB75F0" w14:textId="65B71029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F785447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6645E455" w14:textId="28F4DC52" w:rsidR="005C1802" w:rsidRPr="007501E8" w:rsidRDefault="005C1802" w:rsidP="00611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558818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652B3D2" w14:textId="41FAFF92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01E8" w:rsidRPr="007501E8" w14:paraId="53E086ED" w14:textId="77777777" w:rsidTr="00DC3FD6">
        <w:trPr>
          <w:trHeight w:val="374"/>
        </w:trPr>
        <w:tc>
          <w:tcPr>
            <w:tcW w:w="2250" w:type="dxa"/>
          </w:tcPr>
          <w:p w14:paraId="5FBAE0AD" w14:textId="296C4F39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4A3F9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7554A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63E30C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2"/>
              </w:tabs>
              <w:spacing w:line="240" w:lineRule="auto"/>
              <w:ind w:left="-115" w:right="-3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E1806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08E2D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F314A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36BBCC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3713E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5702B84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63E98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7A02142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CB82D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6667635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5A2C3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495FE5C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  <w:tab w:val="decimal" w:pos="98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FE869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57E286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2841DF7F" w14:textId="77777777" w:rsidTr="00DC3FD6">
        <w:trPr>
          <w:trHeight w:val="387"/>
        </w:trPr>
        <w:tc>
          <w:tcPr>
            <w:tcW w:w="2250" w:type="dxa"/>
            <w:shd w:val="clear" w:color="auto" w:fill="auto"/>
          </w:tcPr>
          <w:p w14:paraId="67A522F0" w14:textId="17FACD68" w:rsidR="004F7EE1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453A4028" w14:textId="0BA6C376" w:rsidR="004F7EE1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C1802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044</w:t>
            </w:r>
          </w:p>
        </w:tc>
        <w:tc>
          <w:tcPr>
            <w:tcW w:w="270" w:type="dxa"/>
            <w:shd w:val="clear" w:color="auto" w:fill="auto"/>
          </w:tcPr>
          <w:p w14:paraId="66BC18BE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90E2589" w14:textId="188D980A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C1802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14:paraId="0EC2E3EC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AE7E78" w14:textId="71518CFC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7236A219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34F5977D" w14:textId="183FF9CE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C1802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236" w:type="dxa"/>
            <w:shd w:val="clear" w:color="auto" w:fill="auto"/>
          </w:tcPr>
          <w:p w14:paraId="4CC15A5F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30B4BEB0" w14:textId="00295CE6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</w:t>
            </w:r>
          </w:p>
        </w:tc>
        <w:tc>
          <w:tcPr>
            <w:tcW w:w="236" w:type="dxa"/>
            <w:shd w:val="clear" w:color="auto" w:fill="auto"/>
          </w:tcPr>
          <w:p w14:paraId="2104270D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375AF1A5" w14:textId="58716B48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36F50B34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71BB8F92" w14:textId="0CBB01D5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437FD165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1990E530" w14:textId="05A13915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66B51F94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4D8952FF" w14:textId="4928BD61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5C1802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575</w:t>
            </w:r>
          </w:p>
        </w:tc>
      </w:tr>
      <w:tr w:rsidR="00DC3FD6" w:rsidRPr="007501E8" w14:paraId="534B383B" w14:textId="77777777" w:rsidTr="00DC3FD6">
        <w:trPr>
          <w:trHeight w:val="387"/>
        </w:trPr>
        <w:tc>
          <w:tcPr>
            <w:tcW w:w="2250" w:type="dxa"/>
            <w:shd w:val="clear" w:color="auto" w:fill="auto"/>
          </w:tcPr>
          <w:p w14:paraId="7057BC57" w14:textId="49EE7F38" w:rsidR="00DC3FD6" w:rsidRPr="007501E8" w:rsidRDefault="00DC3FD6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70E13762" w14:textId="288B49AB" w:rsidR="00DC3FD6" w:rsidRPr="00DC3FD6" w:rsidRDefault="00DC3FD6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DC3FD6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270" w:type="dxa"/>
            <w:shd w:val="clear" w:color="auto" w:fill="auto"/>
          </w:tcPr>
          <w:p w14:paraId="0B16AC75" w14:textId="77777777" w:rsidR="00DC3FD6" w:rsidRPr="00DC3FD6" w:rsidRDefault="00DC3FD6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FE2AFBC" w14:textId="2C8DE8BB" w:rsidR="00DC3FD6" w:rsidRPr="00DC3FD6" w:rsidRDefault="00DC3FD6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DC3FD6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367CB815" w14:textId="77777777" w:rsidR="00DC3FD6" w:rsidRPr="00DC3FD6" w:rsidRDefault="00DC3FD6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AECFF9" w14:textId="5CC8E28A" w:rsidR="00DC3FD6" w:rsidRPr="00DC3FD6" w:rsidRDefault="00DC3FD6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DC3FD6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726D7532" w14:textId="77777777" w:rsidR="00DC3FD6" w:rsidRPr="00DC3FD6" w:rsidRDefault="00DC3FD6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6C35F506" w14:textId="612C1560" w:rsidR="00DC3FD6" w:rsidRPr="00DC3FD6" w:rsidRDefault="005E41C9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36" w:type="dxa"/>
            <w:shd w:val="clear" w:color="auto" w:fill="auto"/>
          </w:tcPr>
          <w:p w14:paraId="6D05DCBD" w14:textId="77777777" w:rsidR="00DC3FD6" w:rsidRPr="00DC3FD6" w:rsidRDefault="00DC3FD6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14F23EB7" w14:textId="5784D4CB" w:rsidR="00DC3FD6" w:rsidRPr="00DC3FD6" w:rsidRDefault="005E41C9" w:rsidP="009A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7EA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C5CB64B" w14:textId="77777777" w:rsidR="00DC3FD6" w:rsidRPr="00DC3FD6" w:rsidRDefault="00DC3FD6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BCA1D7B" w14:textId="52DCDD9A" w:rsidR="00DC3FD6" w:rsidRPr="00DC3FD6" w:rsidRDefault="005E41C9" w:rsidP="005E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D9E768" w14:textId="77777777" w:rsidR="00DC3FD6" w:rsidRPr="00DC3FD6" w:rsidRDefault="00DC3FD6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298F2DAA" w14:textId="62EDD930" w:rsidR="00DC3FD6" w:rsidRPr="00DC3FD6" w:rsidRDefault="004F7EAC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4D7A507" w14:textId="77777777" w:rsidR="00DC3FD6" w:rsidRPr="00DC3FD6" w:rsidRDefault="00DC3FD6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0FE2E852" w14:textId="6892E59D" w:rsidR="00DC3FD6" w:rsidRPr="00DC3FD6" w:rsidRDefault="005E41C9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36" w:type="dxa"/>
            <w:shd w:val="clear" w:color="auto" w:fill="auto"/>
          </w:tcPr>
          <w:p w14:paraId="0EF73F20" w14:textId="77777777" w:rsidR="00DC3FD6" w:rsidRPr="00DC3FD6" w:rsidRDefault="00DC3FD6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3E3D5DFB" w14:textId="47121C02" w:rsidR="00DC3FD6" w:rsidRPr="00DC3FD6" w:rsidRDefault="005E41C9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4F7EA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501E8" w:rsidRPr="007501E8" w14:paraId="6C718551" w14:textId="77777777" w:rsidTr="00DC3FD6">
        <w:trPr>
          <w:trHeight w:val="374"/>
        </w:trPr>
        <w:tc>
          <w:tcPr>
            <w:tcW w:w="2250" w:type="dxa"/>
            <w:shd w:val="clear" w:color="auto" w:fill="auto"/>
          </w:tcPr>
          <w:p w14:paraId="204A04B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</w:tcPr>
          <w:p w14:paraId="52A3637A" w14:textId="0CA5D348" w:rsidR="00AF5618" w:rsidRPr="007501E8" w:rsidRDefault="00DC3FD6" w:rsidP="00DC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2C235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554F9FA" w14:textId="220E7F5B" w:rsidR="00AF5618" w:rsidRPr="007501E8" w:rsidRDefault="00DC3FD6" w:rsidP="005E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06D43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075D0E" w14:textId="21A7A652" w:rsidR="00AF5618" w:rsidRPr="007501E8" w:rsidRDefault="00DC3FD6" w:rsidP="006B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89A23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1D215121" w14:textId="3331043D" w:rsidR="00AF5618" w:rsidRPr="007501E8" w:rsidRDefault="005E41C9" w:rsidP="005E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32327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7AC699AD" w14:textId="5AA92523" w:rsidR="00AF5618" w:rsidRPr="007501E8" w:rsidRDefault="005E41C9" w:rsidP="005E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002869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BF35681" w14:textId="1B67C27B" w:rsidR="00AF5618" w:rsidRPr="007501E8" w:rsidRDefault="004F7EE1" w:rsidP="006B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4A7D6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51BA0A5F" w14:textId="39F39530" w:rsidR="00AF5618" w:rsidRPr="007501E8" w:rsidRDefault="005E41C9" w:rsidP="005E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2CC7A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75F38BFB" w14:textId="388FAFA2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36" w:type="dxa"/>
            <w:shd w:val="clear" w:color="auto" w:fill="auto"/>
          </w:tcPr>
          <w:p w14:paraId="1B4E1F3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1F110ECD" w14:textId="3DAA99C5" w:rsidR="00AF5618" w:rsidRPr="007501E8" w:rsidRDefault="004F7EAC" w:rsidP="004F7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</w:tr>
      <w:tr w:rsidR="007501E8" w:rsidRPr="007501E8" w14:paraId="00002098" w14:textId="77777777" w:rsidTr="00DC3FD6">
        <w:trPr>
          <w:trHeight w:val="387"/>
        </w:trPr>
        <w:tc>
          <w:tcPr>
            <w:tcW w:w="2250" w:type="dxa"/>
            <w:shd w:val="clear" w:color="auto" w:fill="auto"/>
          </w:tcPr>
          <w:p w14:paraId="5A147321" w14:textId="63D63AFF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0F4B4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080" w:type="dxa"/>
            <w:shd w:val="clear" w:color="auto" w:fill="auto"/>
          </w:tcPr>
          <w:p w14:paraId="5D9198D2" w14:textId="594832D3" w:rsidR="00AF5618" w:rsidRPr="007501E8" w:rsidRDefault="00DC3FD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601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A0965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CB47094" w14:textId="394734E5" w:rsidR="00AF5618" w:rsidRPr="007501E8" w:rsidRDefault="00DC3FD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(628)</w:t>
            </w:r>
          </w:p>
        </w:tc>
        <w:tc>
          <w:tcPr>
            <w:tcW w:w="270" w:type="dxa"/>
            <w:shd w:val="clear" w:color="auto" w:fill="auto"/>
          </w:tcPr>
          <w:p w14:paraId="614FC9F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03C74C" w14:textId="04BECA4D" w:rsidR="00AF5618" w:rsidRPr="007501E8" w:rsidRDefault="00DC3FD6" w:rsidP="00DC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(12)</w:t>
            </w:r>
          </w:p>
        </w:tc>
        <w:tc>
          <w:tcPr>
            <w:tcW w:w="270" w:type="dxa"/>
            <w:shd w:val="clear" w:color="auto" w:fill="auto"/>
          </w:tcPr>
          <w:p w14:paraId="25017BC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44F6AB4E" w14:textId="6FE606F7" w:rsidR="00AF5618" w:rsidRPr="007501E8" w:rsidRDefault="00DC3FD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1C9">
              <w:rPr>
                <w:rFonts w:asciiTheme="majorBidi" w:hAnsiTheme="majorBidi" w:cstheme="majorBidi"/>
                <w:sz w:val="28"/>
                <w:szCs w:val="28"/>
              </w:rPr>
              <w:t>1,185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16AEA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6F36CB93" w14:textId="5E34BFA1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4F7EA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2CCC3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5A3906E" w14:textId="769CB94E" w:rsidR="00AF5618" w:rsidRPr="007501E8" w:rsidRDefault="004F7EE1" w:rsidP="006B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E8B11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4FDF879E" w14:textId="79E1930C" w:rsidR="00AF5618" w:rsidRPr="007501E8" w:rsidRDefault="00FF6A0F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7EA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D62895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583AEF38" w14:textId="1F23A89A" w:rsidR="00AF5618" w:rsidRPr="007501E8" w:rsidRDefault="005E41C9" w:rsidP="005E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7EA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F82EC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372776AA" w14:textId="4E2E2556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</w:t>
            </w:r>
            <w:r w:rsidR="004F7EAC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01E8" w:rsidRPr="007501E8" w14:paraId="203ADD7D" w14:textId="77777777" w:rsidTr="00DC3FD6">
        <w:trPr>
          <w:trHeight w:val="374"/>
        </w:trPr>
        <w:tc>
          <w:tcPr>
            <w:tcW w:w="2250" w:type="dxa"/>
            <w:shd w:val="clear" w:color="auto" w:fill="auto"/>
          </w:tcPr>
          <w:p w14:paraId="1FEF099D" w14:textId="6EB42405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08DD3" w14:textId="4A9F20B4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2,615</w:t>
            </w:r>
          </w:p>
        </w:tc>
        <w:tc>
          <w:tcPr>
            <w:tcW w:w="270" w:type="dxa"/>
            <w:shd w:val="clear" w:color="auto" w:fill="auto"/>
          </w:tcPr>
          <w:p w14:paraId="1D5DAB5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34B0D" w14:textId="2C144E59" w:rsidR="00AF5618" w:rsidRPr="007501E8" w:rsidRDefault="00DC3FD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3,578</w:t>
            </w:r>
          </w:p>
        </w:tc>
        <w:tc>
          <w:tcPr>
            <w:tcW w:w="270" w:type="dxa"/>
            <w:shd w:val="clear" w:color="auto" w:fill="auto"/>
          </w:tcPr>
          <w:p w14:paraId="20E303C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4726F" w14:textId="0EED514C" w:rsidR="00AF5618" w:rsidRPr="007501E8" w:rsidRDefault="00DC3FD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6B76EC4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46053" w14:textId="04BEE5AC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</w:t>
            </w:r>
          </w:p>
        </w:tc>
        <w:tc>
          <w:tcPr>
            <w:tcW w:w="236" w:type="dxa"/>
            <w:shd w:val="clear" w:color="auto" w:fill="auto"/>
          </w:tcPr>
          <w:p w14:paraId="5C0030E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03B0D" w14:textId="34704A3D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</w:t>
            </w:r>
          </w:p>
        </w:tc>
        <w:tc>
          <w:tcPr>
            <w:tcW w:w="236" w:type="dxa"/>
            <w:shd w:val="clear" w:color="auto" w:fill="auto"/>
          </w:tcPr>
          <w:p w14:paraId="1CC6193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35036" w14:textId="45F78447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3DE92F0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D689F" w14:textId="50D70FEC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E4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E63702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19010" w14:textId="2F9AEB90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236" w:type="dxa"/>
            <w:shd w:val="clear" w:color="auto" w:fill="auto"/>
          </w:tcPr>
          <w:p w14:paraId="0D9062C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9F8CE" w14:textId="0F3683E8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7,457</w:t>
            </w:r>
          </w:p>
        </w:tc>
      </w:tr>
    </w:tbl>
    <w:p w14:paraId="0D4FD88F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ที่ดิน อาคารและอุปกรณ์ </w:t>
      </w:r>
    </w:p>
    <w:p w14:paraId="4B3398C0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sz w:val="28"/>
          <w:szCs w:val="28"/>
        </w:rPr>
        <w:br w:type="page"/>
      </w:r>
    </w:p>
    <w:tbl>
      <w:tblPr>
        <w:tblW w:w="14172" w:type="dxa"/>
        <w:tblInd w:w="657" w:type="dxa"/>
        <w:tblLayout w:type="fixed"/>
        <w:tblLook w:val="01E0" w:firstRow="1" w:lastRow="1" w:firstColumn="1" w:lastColumn="1" w:noHBand="0" w:noVBand="0"/>
      </w:tblPr>
      <w:tblGrid>
        <w:gridCol w:w="2219"/>
        <w:gridCol w:w="1078"/>
        <w:gridCol w:w="268"/>
        <w:gridCol w:w="900"/>
        <w:gridCol w:w="270"/>
        <w:gridCol w:w="1170"/>
        <w:gridCol w:w="270"/>
        <w:gridCol w:w="1080"/>
        <w:gridCol w:w="278"/>
        <w:gridCol w:w="1080"/>
        <w:gridCol w:w="241"/>
        <w:gridCol w:w="1088"/>
        <w:gridCol w:w="236"/>
        <w:gridCol w:w="955"/>
        <w:gridCol w:w="236"/>
        <w:gridCol w:w="1384"/>
        <w:gridCol w:w="238"/>
        <w:gridCol w:w="1181"/>
      </w:tblGrid>
      <w:tr w:rsidR="007501E8" w:rsidRPr="007501E8" w14:paraId="113490E8" w14:textId="77777777" w:rsidTr="00F52513">
        <w:trPr>
          <w:trHeight w:val="358"/>
        </w:trPr>
        <w:tc>
          <w:tcPr>
            <w:tcW w:w="2219" w:type="dxa"/>
          </w:tcPr>
          <w:p w14:paraId="1577DD7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3" w:type="dxa"/>
            <w:gridSpan w:val="17"/>
          </w:tcPr>
          <w:p w14:paraId="3276C37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01E8" w:rsidRPr="007501E8" w14:paraId="062A48B7" w14:textId="77777777" w:rsidTr="00DC3FD6">
        <w:trPr>
          <w:trHeight w:val="345"/>
        </w:trPr>
        <w:tc>
          <w:tcPr>
            <w:tcW w:w="2219" w:type="dxa"/>
          </w:tcPr>
          <w:p w14:paraId="28A7D95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A4AB0C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</w:tcPr>
          <w:p w14:paraId="2E6BD28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77520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9325C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1DC6C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5F4E4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4BDEE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52B3123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ACEC11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41" w:type="dxa"/>
          </w:tcPr>
          <w:p w14:paraId="28D1710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5EA212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07194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6560BA0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CCF86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34628D2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3CE66D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04D079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75B5E144" w14:textId="77777777" w:rsidTr="00DC3FD6">
        <w:trPr>
          <w:trHeight w:val="358"/>
        </w:trPr>
        <w:tc>
          <w:tcPr>
            <w:tcW w:w="2219" w:type="dxa"/>
          </w:tcPr>
          <w:p w14:paraId="1F3441D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2CD9E4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153E023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6E75AC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7491A47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25F107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</w:t>
            </w:r>
          </w:p>
        </w:tc>
        <w:tc>
          <w:tcPr>
            <w:tcW w:w="270" w:type="dxa"/>
          </w:tcPr>
          <w:p w14:paraId="6408928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94BC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0C0E221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3E705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ติดตั้ง </w:t>
            </w:r>
          </w:p>
        </w:tc>
        <w:tc>
          <w:tcPr>
            <w:tcW w:w="241" w:type="dxa"/>
          </w:tcPr>
          <w:p w14:paraId="1767DAD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6428CC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1E48C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1EDB393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E9F9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26AC341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38" w:type="dxa"/>
          </w:tcPr>
          <w:p w14:paraId="375691C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F24113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005441D0" w14:textId="77777777" w:rsidTr="00DC3FD6">
        <w:trPr>
          <w:trHeight w:val="345"/>
        </w:trPr>
        <w:tc>
          <w:tcPr>
            <w:tcW w:w="2219" w:type="dxa"/>
          </w:tcPr>
          <w:p w14:paraId="5D8FEFE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5F44B9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</w:t>
            </w:r>
          </w:p>
        </w:tc>
        <w:tc>
          <w:tcPr>
            <w:tcW w:w="268" w:type="dxa"/>
          </w:tcPr>
          <w:p w14:paraId="38058AD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7AB6A8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70" w:type="dxa"/>
          </w:tcPr>
          <w:p w14:paraId="1622F83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9925C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4C4B2E4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B3BB56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8" w:type="dxa"/>
          </w:tcPr>
          <w:p w14:paraId="3CAB3F8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0B11BD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41" w:type="dxa"/>
          </w:tcPr>
          <w:p w14:paraId="75862CB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376D92D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01A7046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7F614D3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DB463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4121834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38" w:type="dxa"/>
          </w:tcPr>
          <w:p w14:paraId="3DB5DF5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546987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498C00F8" w14:textId="77777777" w:rsidTr="00DC3FD6">
        <w:trPr>
          <w:trHeight w:val="345"/>
        </w:trPr>
        <w:tc>
          <w:tcPr>
            <w:tcW w:w="2219" w:type="dxa"/>
          </w:tcPr>
          <w:p w14:paraId="3B6D729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0D22D9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68" w:type="dxa"/>
          </w:tcPr>
          <w:p w14:paraId="4A2C42E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F0EE57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ตกแต่ง</w:t>
            </w:r>
          </w:p>
        </w:tc>
        <w:tc>
          <w:tcPr>
            <w:tcW w:w="270" w:type="dxa"/>
          </w:tcPr>
          <w:p w14:paraId="1986E34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C8C4D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ทางการแพทย์</w:t>
            </w:r>
          </w:p>
        </w:tc>
        <w:tc>
          <w:tcPr>
            <w:tcW w:w="270" w:type="dxa"/>
          </w:tcPr>
          <w:p w14:paraId="3F3588D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CE595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8" w:type="dxa"/>
          </w:tcPr>
          <w:p w14:paraId="1E457CC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CFA30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41" w:type="dxa"/>
          </w:tcPr>
          <w:p w14:paraId="3AAEE04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61DE99E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236" w:type="dxa"/>
          </w:tcPr>
          <w:p w14:paraId="33C2D66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</w:tcPr>
          <w:p w14:paraId="54A93DE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7BB8E87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7FBAE86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8" w:type="dxa"/>
          </w:tcPr>
          <w:p w14:paraId="4071D8A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6A90A16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01E8" w:rsidRPr="007501E8" w14:paraId="5551C501" w14:textId="77777777" w:rsidTr="00F52513">
        <w:trPr>
          <w:trHeight w:val="371"/>
        </w:trPr>
        <w:tc>
          <w:tcPr>
            <w:tcW w:w="2219" w:type="dxa"/>
          </w:tcPr>
          <w:p w14:paraId="1B0E182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3" w:type="dxa"/>
            <w:gridSpan w:val="17"/>
          </w:tcPr>
          <w:p w14:paraId="06C1D69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799C2916" w14:textId="77777777" w:rsidTr="00DC3FD6">
        <w:trPr>
          <w:trHeight w:val="358"/>
        </w:trPr>
        <w:tc>
          <w:tcPr>
            <w:tcW w:w="4465" w:type="dxa"/>
            <w:gridSpan w:val="4"/>
          </w:tcPr>
          <w:p w14:paraId="3CFF9E0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</w:t>
            </w:r>
          </w:p>
        </w:tc>
        <w:tc>
          <w:tcPr>
            <w:tcW w:w="270" w:type="dxa"/>
          </w:tcPr>
          <w:p w14:paraId="355DD37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85AE0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71444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55A25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4641230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E951A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0ED6D0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3F7C495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17218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</w:tcPr>
          <w:p w14:paraId="786DAFA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2F8665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2E7A2AB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1FC64B0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153A535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01E8" w:rsidRPr="007501E8" w14:paraId="4796CFA2" w14:textId="77777777" w:rsidTr="00DC3FD6">
        <w:trPr>
          <w:trHeight w:val="371"/>
        </w:trPr>
        <w:tc>
          <w:tcPr>
            <w:tcW w:w="4465" w:type="dxa"/>
            <w:gridSpan w:val="4"/>
          </w:tcPr>
          <w:p w14:paraId="76E1343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389C17B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4782B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6E137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ECF75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47DAD43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0B767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1FCC166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73838A0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54673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</w:tcPr>
          <w:p w14:paraId="7907CBD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B23FFC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6F1834C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0EACCA8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15E32F3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01E8" w:rsidRPr="007501E8" w14:paraId="0CF99818" w14:textId="77777777" w:rsidTr="00DC3FD6">
        <w:trPr>
          <w:trHeight w:val="70"/>
        </w:trPr>
        <w:tc>
          <w:tcPr>
            <w:tcW w:w="2219" w:type="dxa"/>
          </w:tcPr>
          <w:p w14:paraId="7FA84959" w14:textId="62E3673C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78" w:type="dxa"/>
          </w:tcPr>
          <w:p w14:paraId="7612D0D1" w14:textId="6C00AD98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68" w:type="dxa"/>
          </w:tcPr>
          <w:p w14:paraId="4AE1DAEF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98EA26" w14:textId="0F50A960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270" w:type="dxa"/>
          </w:tcPr>
          <w:p w14:paraId="665BA026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1BC4AB" w14:textId="25E13FC1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1854BF6C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4049E9" w14:textId="6BECCC78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180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278" w:type="dxa"/>
          </w:tcPr>
          <w:p w14:paraId="6B60218B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F3D0A6" w14:textId="527E9B8C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41" w:type="dxa"/>
          </w:tcPr>
          <w:p w14:paraId="61985395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BCB6ED2" w14:textId="177C0039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36673326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30220FDF" w14:textId="3375B2CB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6" w:type="dxa"/>
          </w:tcPr>
          <w:p w14:paraId="25C7BA66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A46B378" w14:textId="612D2F3A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55FE953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B86C9D4" w14:textId="04B4BE40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C180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</w:tr>
      <w:tr w:rsidR="007501E8" w:rsidRPr="007501E8" w14:paraId="56375726" w14:textId="77777777" w:rsidTr="00DC3FD6">
        <w:trPr>
          <w:trHeight w:val="371"/>
        </w:trPr>
        <w:tc>
          <w:tcPr>
            <w:tcW w:w="2219" w:type="dxa"/>
          </w:tcPr>
          <w:p w14:paraId="5E4C8E88" w14:textId="4C5675D1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78" w:type="dxa"/>
          </w:tcPr>
          <w:p w14:paraId="3A04F1FD" w14:textId="7DB018E5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8" w:type="dxa"/>
          </w:tcPr>
          <w:p w14:paraId="6AC4570A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4C1C90" w14:textId="25A503E2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270" w:type="dxa"/>
          </w:tcPr>
          <w:p w14:paraId="47F07270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632061" w14:textId="27F943E3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6BDE2671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75AAF8" w14:textId="18B6DC15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8" w:type="dxa"/>
          </w:tcPr>
          <w:p w14:paraId="712CD7EA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641475" w14:textId="1D0A4F55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41" w:type="dxa"/>
          </w:tcPr>
          <w:p w14:paraId="7A71AE6F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763DC1AC" w14:textId="19433A9B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3BCC4F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2319D109" w14:textId="03B02F21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075140C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68ED8AB" w14:textId="1A4967CD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11AD677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DA24B80" w14:textId="060068EC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</w:tr>
      <w:tr w:rsidR="007501E8" w:rsidRPr="007501E8" w14:paraId="739FFD37" w14:textId="77777777" w:rsidTr="00DC3FD6">
        <w:trPr>
          <w:trHeight w:val="384"/>
        </w:trPr>
        <w:tc>
          <w:tcPr>
            <w:tcW w:w="2219" w:type="dxa"/>
          </w:tcPr>
          <w:p w14:paraId="24173688" w14:textId="07EBAF5E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47163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078" w:type="dxa"/>
          </w:tcPr>
          <w:p w14:paraId="2993BE33" w14:textId="53F83D43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23F4663F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2034FCE" w14:textId="6080C786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1998A3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014FFF" w14:textId="322A353B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66DEF9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84E187" w14:textId="1C66C155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8" w:type="dxa"/>
          </w:tcPr>
          <w:p w14:paraId="43CCE79C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DE3745" w14:textId="2DB86815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35FB259D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7EDEBFD0" w14:textId="3C6EBF4B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718F37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1990062D" w14:textId="1671176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549B3FB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78A7089" w14:textId="58684AD2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50C1521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B937944" w14:textId="63A6BC45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961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01E8" w:rsidRPr="007501E8" w14:paraId="19ADB943" w14:textId="77777777" w:rsidTr="00DC3FD6">
        <w:trPr>
          <w:trHeight w:val="371"/>
        </w:trPr>
        <w:tc>
          <w:tcPr>
            <w:tcW w:w="2219" w:type="dxa"/>
          </w:tcPr>
          <w:p w14:paraId="5BC22D2D" w14:textId="3AACCD5E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434BFD7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5547FAE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57131A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89D2C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687F6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EC5B1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6FAF4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2CA38DC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840A5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798D00F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16B1CB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3A2ED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5423C01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8C8E5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D3C851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5CB21F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CE2F3B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10BF21C2" w14:textId="77777777" w:rsidTr="00DC3FD6">
        <w:trPr>
          <w:trHeight w:val="384"/>
        </w:trPr>
        <w:tc>
          <w:tcPr>
            <w:tcW w:w="2219" w:type="dxa"/>
          </w:tcPr>
          <w:p w14:paraId="38A8EEC5" w14:textId="0E13F079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78" w:type="dxa"/>
          </w:tcPr>
          <w:p w14:paraId="43DCD495" w14:textId="2BC5A5BB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68" w:type="dxa"/>
          </w:tcPr>
          <w:p w14:paraId="09D429E1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B5756BC" w14:textId="5546D725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762</w:t>
            </w:r>
          </w:p>
        </w:tc>
        <w:tc>
          <w:tcPr>
            <w:tcW w:w="270" w:type="dxa"/>
          </w:tcPr>
          <w:p w14:paraId="50A73466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921F8C" w14:textId="6A293B1F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35D10651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C1DB4" w14:textId="166B7453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</w:t>
            </w:r>
          </w:p>
        </w:tc>
        <w:tc>
          <w:tcPr>
            <w:tcW w:w="278" w:type="dxa"/>
          </w:tcPr>
          <w:p w14:paraId="333C58C9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26DB0E" w14:textId="0EC9CA3D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241" w:type="dxa"/>
          </w:tcPr>
          <w:p w14:paraId="46AE7F3A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2F53B76D" w14:textId="572F2F8B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39B0A4E5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</w:tcPr>
          <w:p w14:paraId="48B2A5EE" w14:textId="4FA9C045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089472E8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4208E0C8" w14:textId="58B53730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9A442D4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5DA4A79D" w14:textId="2C9CB914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C1802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568</w:t>
            </w:r>
          </w:p>
        </w:tc>
      </w:tr>
      <w:tr w:rsidR="007501E8" w:rsidRPr="007501E8" w14:paraId="014055C7" w14:textId="77777777" w:rsidTr="00DC3FD6">
        <w:trPr>
          <w:trHeight w:val="371"/>
        </w:trPr>
        <w:tc>
          <w:tcPr>
            <w:tcW w:w="2219" w:type="dxa"/>
          </w:tcPr>
          <w:p w14:paraId="0F7EBC49" w14:textId="446DDF6D" w:rsidR="00FF6A0F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78" w:type="dxa"/>
          </w:tcPr>
          <w:p w14:paraId="0C0A07D3" w14:textId="46212C11" w:rsidR="00FF6A0F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8" w:type="dxa"/>
          </w:tcPr>
          <w:p w14:paraId="77DAF22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89C852" w14:textId="44F5A630" w:rsidR="00FF6A0F" w:rsidRPr="007501E8" w:rsidRDefault="007501E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E41C9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31D6C42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2F3E18" w14:textId="25510F81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</w:tcPr>
          <w:p w14:paraId="0A6DEE3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58A978" w14:textId="31CC895A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8" w:type="dxa"/>
          </w:tcPr>
          <w:p w14:paraId="026A333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3C9269" w14:textId="3B1A7851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41" w:type="dxa"/>
          </w:tcPr>
          <w:p w14:paraId="11C9AB8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0C61B4F" w14:textId="382C05F9" w:rsidR="00AF5618" w:rsidRPr="007501E8" w:rsidRDefault="004F7EE1" w:rsidP="005E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12613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1B27772F" w14:textId="4C2F83FD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41417F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1E87364" w14:textId="61D4AC13" w:rsidR="00AF5618" w:rsidRPr="007501E8" w:rsidRDefault="004F7EE1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D9F853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BC575AE" w14:textId="6C2FA3B0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7501E8" w:rsidRPr="007501E8" w14:paraId="124CBCDF" w14:textId="77777777" w:rsidTr="00DC3FD6">
        <w:trPr>
          <w:trHeight w:val="384"/>
        </w:trPr>
        <w:tc>
          <w:tcPr>
            <w:tcW w:w="2219" w:type="dxa"/>
          </w:tcPr>
          <w:p w14:paraId="1C27644C" w14:textId="00077DD4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47163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078" w:type="dxa"/>
          </w:tcPr>
          <w:p w14:paraId="2E3F8982" w14:textId="03E478C6" w:rsidR="00AF5618" w:rsidRPr="007501E8" w:rsidRDefault="00FF6A0F" w:rsidP="005E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68B13A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07E0AE8" w14:textId="328ABEC4" w:rsidR="00AF5618" w:rsidRPr="007501E8" w:rsidRDefault="00FF6A0F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1C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E75339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49AC88" w14:textId="561E0680" w:rsidR="00AF5618" w:rsidRPr="007501E8" w:rsidRDefault="005E41C9" w:rsidP="005E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(11)</w:t>
            </w:r>
          </w:p>
        </w:tc>
        <w:tc>
          <w:tcPr>
            <w:tcW w:w="270" w:type="dxa"/>
          </w:tcPr>
          <w:p w14:paraId="226CB48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574237" w14:textId="7D5D209F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(108)</w:t>
            </w:r>
          </w:p>
        </w:tc>
        <w:tc>
          <w:tcPr>
            <w:tcW w:w="278" w:type="dxa"/>
          </w:tcPr>
          <w:p w14:paraId="11940C4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A7C087" w14:textId="5D60D784" w:rsidR="00AF5618" w:rsidRPr="007501E8" w:rsidRDefault="004F7EE1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1C9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7991F8D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700475C5" w14:textId="0BEDF84D" w:rsidR="00AF5618" w:rsidRPr="007501E8" w:rsidRDefault="004F7EE1" w:rsidP="005E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26F7C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4FFC9F2D" w14:textId="16D6BF3A" w:rsidR="00AF5618" w:rsidRPr="007501E8" w:rsidRDefault="004F7EE1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E41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973745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D43E6A8" w14:textId="36DA4778" w:rsidR="00AF5618" w:rsidRPr="007501E8" w:rsidRDefault="004F7EE1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0F490D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164C7AC" w14:textId="2918903C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(230)</w:t>
            </w:r>
          </w:p>
        </w:tc>
      </w:tr>
      <w:tr w:rsidR="001F47A6" w:rsidRPr="007501E8" w14:paraId="1DA081EC" w14:textId="77777777" w:rsidTr="00DC3FD6">
        <w:trPr>
          <w:trHeight w:val="371"/>
        </w:trPr>
        <w:tc>
          <w:tcPr>
            <w:tcW w:w="2219" w:type="dxa"/>
          </w:tcPr>
          <w:p w14:paraId="24F67102" w14:textId="61F32979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1D5A2F56" w14:textId="63172468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68" w:type="dxa"/>
          </w:tcPr>
          <w:p w14:paraId="27D6AAA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15DB7E5" w14:textId="454297CC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899</w:t>
            </w:r>
          </w:p>
        </w:tc>
        <w:tc>
          <w:tcPr>
            <w:tcW w:w="270" w:type="dxa"/>
          </w:tcPr>
          <w:p w14:paraId="3364D1F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D836C4" w14:textId="1F17011B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270" w:type="dxa"/>
          </w:tcPr>
          <w:p w14:paraId="2AB9D9F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EBADA0" w14:textId="797E583B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278" w:type="dxa"/>
          </w:tcPr>
          <w:p w14:paraId="0A70A54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803EBA" w14:textId="0819B920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5E4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" w:type="dxa"/>
          </w:tcPr>
          <w:p w14:paraId="38F31B1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61624F8A" w14:textId="5C7B115E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13923E5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</w:tcPr>
          <w:p w14:paraId="6C6E8E4F" w14:textId="1C57D543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8564C7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51C003BD" w14:textId="6EF49604" w:rsidR="00AF5618" w:rsidRPr="007501E8" w:rsidRDefault="004F7EE1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E5C3E5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43D00018" w14:textId="77713D71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1,568</w:t>
            </w:r>
          </w:p>
        </w:tc>
      </w:tr>
      <w:tr w:rsidR="007501E8" w:rsidRPr="001F47A6" w14:paraId="70DA0EBE" w14:textId="77777777" w:rsidTr="00DC3FD6">
        <w:trPr>
          <w:trHeight w:val="20"/>
        </w:trPr>
        <w:tc>
          <w:tcPr>
            <w:tcW w:w="2219" w:type="dxa"/>
          </w:tcPr>
          <w:p w14:paraId="0C264430" w14:textId="77777777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312A953" w14:textId="5EB05D1C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DF69E5B" w14:textId="77777777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925F4A8" w14:textId="63160450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27A494" w14:textId="77777777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BE1898B" w14:textId="43746365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669A27" w14:textId="77777777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93478FF" w14:textId="73DEBFE3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6D12BCA1" w14:textId="77777777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2DB5F35" w14:textId="416C53FC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4E02B54" w14:textId="77777777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16EAFC67" w14:textId="740A1248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E1BF74" w14:textId="77777777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227A9C49" w14:textId="77777777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CA5983" w14:textId="77777777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71D8CAE2" w14:textId="1F4D5030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4EC2734" w14:textId="77777777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2A8CD56" w14:textId="77777777" w:rsidR="00AF5618" w:rsidRPr="001F47A6" w:rsidRDefault="00AF5618" w:rsidP="001F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6B677377" w14:textId="77777777" w:rsidTr="00DC3FD6">
        <w:trPr>
          <w:trHeight w:val="371"/>
        </w:trPr>
        <w:tc>
          <w:tcPr>
            <w:tcW w:w="2219" w:type="dxa"/>
          </w:tcPr>
          <w:p w14:paraId="4B19751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78" w:type="dxa"/>
          </w:tcPr>
          <w:p w14:paraId="2AACC42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0EEB24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398BD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B7306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C8526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0D3C3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CBCFD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03F0437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5A060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FA5F87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3D38958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CC9E9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4AED55E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04941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0B14FA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D48AC3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803232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6A21B9A8" w14:textId="77777777" w:rsidTr="00DC3FD6">
        <w:trPr>
          <w:trHeight w:val="384"/>
        </w:trPr>
        <w:tc>
          <w:tcPr>
            <w:tcW w:w="2219" w:type="dxa"/>
          </w:tcPr>
          <w:p w14:paraId="7AC58B32" w14:textId="784C1576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0779FDD2" w14:textId="0A9BA9DD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C1802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004</w:t>
            </w:r>
          </w:p>
        </w:tc>
        <w:tc>
          <w:tcPr>
            <w:tcW w:w="268" w:type="dxa"/>
            <w:vAlign w:val="bottom"/>
          </w:tcPr>
          <w:p w14:paraId="6E0B101E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9763CE5" w14:textId="21724A40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C1802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70" w:type="dxa"/>
            <w:vAlign w:val="bottom"/>
          </w:tcPr>
          <w:p w14:paraId="080AE98C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5AE56DC" w14:textId="4D417626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</w:t>
            </w:r>
          </w:p>
        </w:tc>
        <w:tc>
          <w:tcPr>
            <w:tcW w:w="270" w:type="dxa"/>
            <w:vAlign w:val="bottom"/>
          </w:tcPr>
          <w:p w14:paraId="2C46F5D6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51EA42" w14:textId="1F80F4DC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C1802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057</w:t>
            </w:r>
          </w:p>
        </w:tc>
        <w:tc>
          <w:tcPr>
            <w:tcW w:w="278" w:type="dxa"/>
            <w:vAlign w:val="bottom"/>
          </w:tcPr>
          <w:p w14:paraId="1694C5D0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4757C40" w14:textId="6CA74799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41" w:type="dxa"/>
            <w:vAlign w:val="bottom"/>
          </w:tcPr>
          <w:p w14:paraId="0A2C8C3A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6A0C52E7" w14:textId="2283A82C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5D54CD8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vAlign w:val="bottom"/>
          </w:tcPr>
          <w:p w14:paraId="12F1EE03" w14:textId="3B7A28E9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6644A029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bottom"/>
          </w:tcPr>
          <w:p w14:paraId="71C13223" w14:textId="3F1BD91B" w:rsidR="005C1802" w:rsidRPr="007501E8" w:rsidRDefault="007501E8" w:rsidP="0025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38" w:type="dxa"/>
            <w:vAlign w:val="bottom"/>
          </w:tcPr>
          <w:p w14:paraId="1BAD627A" w14:textId="77777777" w:rsidR="005C1802" w:rsidRPr="007501E8" w:rsidRDefault="005C1802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65A79C3D" w14:textId="34BEE869" w:rsidR="005C1802" w:rsidRPr="007501E8" w:rsidRDefault="007501E8" w:rsidP="005C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5C1802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007</w:t>
            </w:r>
          </w:p>
        </w:tc>
      </w:tr>
      <w:tr w:rsidR="001F47A6" w:rsidRPr="007501E8" w14:paraId="5ECD6DEB" w14:textId="77777777" w:rsidTr="00DC3FD6">
        <w:trPr>
          <w:trHeight w:val="371"/>
        </w:trPr>
        <w:tc>
          <w:tcPr>
            <w:tcW w:w="2219" w:type="dxa"/>
          </w:tcPr>
          <w:p w14:paraId="2ADC58A5" w14:textId="37212B09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</w:tcPr>
          <w:p w14:paraId="62417A05" w14:textId="4B9D40A2" w:rsidR="00AF5618" w:rsidRPr="007501E8" w:rsidRDefault="00BC132C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2,570</w:t>
            </w:r>
          </w:p>
        </w:tc>
        <w:tc>
          <w:tcPr>
            <w:tcW w:w="268" w:type="dxa"/>
          </w:tcPr>
          <w:p w14:paraId="04F307F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A85ECD1" w14:textId="4FE9B140" w:rsidR="00AF5618" w:rsidRPr="007501E8" w:rsidRDefault="00BC132C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2,679</w:t>
            </w:r>
          </w:p>
        </w:tc>
        <w:tc>
          <w:tcPr>
            <w:tcW w:w="270" w:type="dxa"/>
          </w:tcPr>
          <w:p w14:paraId="7EDAF67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55"/>
              </w:tabs>
              <w:spacing w:line="340" w:lineRule="exact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12D829A" w14:textId="650CDFEC" w:rsidR="00AF5618" w:rsidRPr="007501E8" w:rsidRDefault="00BC132C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459</w:t>
            </w:r>
          </w:p>
        </w:tc>
        <w:tc>
          <w:tcPr>
            <w:tcW w:w="270" w:type="dxa"/>
          </w:tcPr>
          <w:p w14:paraId="39F82C4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0C793F0" w14:textId="03395016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C13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8" w:type="dxa"/>
          </w:tcPr>
          <w:p w14:paraId="0383002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3A8D6B1" w14:textId="5B1D5FFB" w:rsidR="00AF5618" w:rsidRPr="007501E8" w:rsidRDefault="00BC132C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41" w:type="dxa"/>
          </w:tcPr>
          <w:p w14:paraId="0F412E6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double" w:sz="4" w:space="0" w:color="auto"/>
            </w:tcBorders>
          </w:tcPr>
          <w:p w14:paraId="529F22A7" w14:textId="33778999" w:rsidR="00AF5618" w:rsidRPr="007501E8" w:rsidRDefault="00BC132C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0141B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double" w:sz="4" w:space="0" w:color="auto"/>
              <w:bottom w:val="double" w:sz="4" w:space="0" w:color="auto"/>
            </w:tcBorders>
          </w:tcPr>
          <w:p w14:paraId="5142527B" w14:textId="650032D8" w:rsidR="00AF5618" w:rsidRPr="007501E8" w:rsidRDefault="005E41C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8632C7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0FAD039C" w14:textId="0AD80A57" w:rsidR="00AF5618" w:rsidRPr="007501E8" w:rsidRDefault="00BC132C" w:rsidP="00BC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238" w:type="dxa"/>
          </w:tcPr>
          <w:p w14:paraId="7B70244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182BAE61" w14:textId="431C8465" w:rsidR="00AF5618" w:rsidRPr="007501E8" w:rsidRDefault="00BC132C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5,889</w:t>
            </w:r>
          </w:p>
        </w:tc>
      </w:tr>
    </w:tbl>
    <w:p w14:paraId="6160BF7C" w14:textId="77777777" w:rsidR="00AF5618" w:rsidRPr="007501E8" w:rsidRDefault="00AF5618" w:rsidP="00AF561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  <w:sectPr w:rsidR="00AF5618" w:rsidRPr="007501E8" w:rsidSect="000A12F0">
          <w:footerReference w:type="first" r:id="rId18"/>
          <w:type w:val="nextColumn"/>
          <w:pgSz w:w="16834" w:h="11909" w:orient="landscape" w:code="9"/>
          <w:pgMar w:top="691" w:right="994" w:bottom="576" w:left="1152" w:header="720" w:footer="611" w:gutter="0"/>
          <w:cols w:space="720"/>
        </w:sectPr>
      </w:pPr>
    </w:p>
    <w:p w14:paraId="479A467C" w14:textId="4434F1C6" w:rsidR="001F47A6" w:rsidRDefault="001F47A6" w:rsidP="001F47A6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  <w:lang w:val="en-US"/>
        </w:rPr>
      </w:pPr>
      <w:r w:rsidRPr="001F47A6">
        <w:rPr>
          <w:rFonts w:asciiTheme="majorBidi" w:hAnsiTheme="majorBidi" w:cs="Angsana New"/>
          <w:sz w:val="28"/>
          <w:szCs w:val="28"/>
          <w:cs/>
          <w:lang w:val="en-US"/>
        </w:rPr>
        <w:lastRenderedPageBreak/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1F47A6">
        <w:rPr>
          <w:rFonts w:asciiTheme="majorBidi" w:hAnsiTheme="majorBidi" w:cs="Angsana New"/>
          <w:sz w:val="28"/>
          <w:szCs w:val="28"/>
          <w:lang w:val="en-US"/>
        </w:rPr>
        <w:t xml:space="preserve">31 </w:t>
      </w:r>
      <w:r w:rsidRPr="001F47A6">
        <w:rPr>
          <w:rFonts w:asciiTheme="majorBidi" w:hAnsiTheme="majorBidi" w:cs="Angsana New"/>
          <w:sz w:val="28"/>
          <w:szCs w:val="28"/>
          <w:cs/>
          <w:lang w:val="en-US"/>
        </w:rPr>
        <w:t xml:space="preserve">ธันวาคม </w:t>
      </w:r>
      <w:r w:rsidRPr="001F47A6">
        <w:rPr>
          <w:rFonts w:asciiTheme="majorBidi" w:hAnsiTheme="majorBidi" w:cs="Angsana New"/>
          <w:sz w:val="28"/>
          <w:szCs w:val="28"/>
          <w:lang w:val="en-US"/>
        </w:rPr>
        <w:t xml:space="preserve">2566 </w:t>
      </w:r>
      <w:r w:rsidRPr="001F47A6">
        <w:rPr>
          <w:rFonts w:asciiTheme="majorBidi" w:hAnsiTheme="majorBidi" w:cs="Angsana New"/>
          <w:sz w:val="28"/>
          <w:szCs w:val="28"/>
          <w:cs/>
          <w:lang w:val="en-US"/>
        </w:rPr>
        <w:t>มีจำนวน</w:t>
      </w:r>
      <w:r w:rsidR="00C0048A">
        <w:rPr>
          <w:rFonts w:asciiTheme="majorBidi" w:hAnsiTheme="majorBidi" w:cs="Angsana New"/>
          <w:sz w:val="28"/>
          <w:szCs w:val="28"/>
          <w:lang w:val="en-US"/>
        </w:rPr>
        <w:t xml:space="preserve"> 1,631</w:t>
      </w:r>
      <w:r w:rsidRPr="001F47A6">
        <w:rPr>
          <w:rFonts w:asciiTheme="majorBidi" w:hAnsiTheme="majorBidi" w:cs="Angsana New"/>
          <w:sz w:val="28"/>
          <w:szCs w:val="28"/>
          <w:cs/>
          <w:lang w:val="en-US"/>
        </w:rPr>
        <w:t xml:space="preserve"> ล้านบาท </w:t>
      </w:r>
      <w:r w:rsidRPr="00AE55FA">
        <w:rPr>
          <w:rFonts w:asciiTheme="majorBidi" w:hAnsiTheme="majorBidi" w:cs="Angsana New"/>
          <w:i/>
          <w:iCs/>
          <w:sz w:val="28"/>
          <w:szCs w:val="28"/>
          <w:cs/>
          <w:lang w:val="en-US"/>
        </w:rPr>
        <w:t>(</w:t>
      </w:r>
      <w:r w:rsidRPr="00AE55FA">
        <w:rPr>
          <w:rFonts w:asciiTheme="majorBidi" w:hAnsiTheme="majorBidi" w:cs="Angsana New"/>
          <w:i/>
          <w:iCs/>
          <w:sz w:val="28"/>
          <w:szCs w:val="28"/>
          <w:lang w:val="en-US"/>
        </w:rPr>
        <w:t xml:space="preserve">2565: 2,031 </w:t>
      </w:r>
      <w:r w:rsidRPr="00AE55FA">
        <w:rPr>
          <w:rFonts w:asciiTheme="majorBidi" w:hAnsiTheme="majorBidi" w:cs="Angsana New"/>
          <w:i/>
          <w:iCs/>
          <w:sz w:val="28"/>
          <w:szCs w:val="28"/>
          <w:cs/>
          <w:lang w:val="en-US"/>
        </w:rPr>
        <w:t>ล้านบาท)</w:t>
      </w:r>
    </w:p>
    <w:p w14:paraId="0CF61F8D" w14:textId="77777777" w:rsidR="001F47A6" w:rsidRPr="001F47A6" w:rsidRDefault="001F47A6" w:rsidP="001F47A6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  <w:sz w:val="28"/>
          <w:szCs w:val="28"/>
          <w:lang w:val="en-US"/>
        </w:rPr>
      </w:pPr>
    </w:p>
    <w:p w14:paraId="579ED27C" w14:textId="3E4A6891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02FDC21B" w14:textId="77777777" w:rsidR="00AF5618" w:rsidRPr="007501E8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7501E8" w:rsidRPr="007501E8" w14:paraId="4AE3F515" w14:textId="77777777" w:rsidTr="004815B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5C0C3E3A" w14:textId="77777777" w:rsidR="00AF5618" w:rsidRPr="007501E8" w:rsidRDefault="00AF5618" w:rsidP="004815B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  <w:r w:rsidRPr="007501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เพื่อใช้ในการดำเนินงาน</w:t>
            </w:r>
          </w:p>
        </w:tc>
        <w:tc>
          <w:tcPr>
            <w:tcW w:w="2523" w:type="dxa"/>
            <w:gridSpan w:val="3"/>
          </w:tcPr>
          <w:p w14:paraId="5CBC2EA8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501E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A56CFFA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2F7587B5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501E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501E8" w:rsidRPr="007501E8" w14:paraId="1FFC7C7D" w14:textId="77777777" w:rsidTr="004815B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263E07AA" w14:textId="776D5D35" w:rsidR="00A21DFC" w:rsidRPr="007501E8" w:rsidRDefault="00A21DFC" w:rsidP="00A21DF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7501E8" w:rsidRPr="007501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7501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34B8C0DA" w14:textId="5208A6D6" w:rsidR="00A21DFC" w:rsidRPr="007501E8" w:rsidRDefault="00A21DFC" w:rsidP="00A21D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8" w:type="dxa"/>
          </w:tcPr>
          <w:p w14:paraId="2ECB3899" w14:textId="77777777" w:rsidR="00A21DFC" w:rsidRPr="007501E8" w:rsidRDefault="00A21DFC" w:rsidP="00A21DF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5471169" w14:textId="49A0A6F5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5273BC17" w14:textId="77777777" w:rsidR="00A21DFC" w:rsidRPr="007501E8" w:rsidRDefault="00A21DFC" w:rsidP="00A2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D039B1E" w14:textId="229162DC" w:rsidR="00A21DFC" w:rsidRPr="007501E8" w:rsidRDefault="00A21DFC" w:rsidP="00A21D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4E62A2CB" w14:textId="77777777" w:rsidR="00A21DFC" w:rsidRPr="007501E8" w:rsidRDefault="00A21DFC" w:rsidP="00A2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90C17DE" w14:textId="5B7DD5BD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36F8CB27" w14:textId="77777777" w:rsidTr="004815B3">
        <w:trPr>
          <w:cantSplit/>
          <w:trHeight w:val="20"/>
          <w:tblHeader/>
        </w:trPr>
        <w:tc>
          <w:tcPr>
            <w:tcW w:w="4050" w:type="dxa"/>
          </w:tcPr>
          <w:p w14:paraId="34407CE9" w14:textId="77777777" w:rsidR="00AF5618" w:rsidRPr="007501E8" w:rsidRDefault="00AF5618" w:rsidP="004815B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2904C4A6" w14:textId="77777777" w:rsidR="00AF5618" w:rsidRPr="007501E8" w:rsidRDefault="00AF5618" w:rsidP="004815B3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501E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501E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7501E8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7501E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7501E8" w:rsidRPr="007501E8" w14:paraId="7730D657" w14:textId="77777777" w:rsidTr="004815B3">
        <w:trPr>
          <w:cantSplit/>
          <w:trHeight w:val="20"/>
        </w:trPr>
        <w:tc>
          <w:tcPr>
            <w:tcW w:w="4050" w:type="dxa"/>
          </w:tcPr>
          <w:p w14:paraId="01966F83" w14:textId="77777777" w:rsidR="00557D81" w:rsidRPr="007501E8" w:rsidRDefault="00557D81" w:rsidP="00557D8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0340ADFD" w14:textId="03045819" w:rsidR="00557D81" w:rsidRPr="007501E8" w:rsidRDefault="00A90323" w:rsidP="00557D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178" w:type="dxa"/>
            <w:vAlign w:val="bottom"/>
          </w:tcPr>
          <w:p w14:paraId="635F7BA1" w14:textId="77777777" w:rsidR="00557D81" w:rsidRPr="007501E8" w:rsidRDefault="00557D81" w:rsidP="00557D8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116C815" w14:textId="129D3EB8" w:rsidR="00557D81" w:rsidRPr="007501E8" w:rsidRDefault="007501E8" w:rsidP="00557D8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180" w:type="dxa"/>
            <w:vAlign w:val="bottom"/>
          </w:tcPr>
          <w:p w14:paraId="4206B122" w14:textId="77777777" w:rsidR="00557D81" w:rsidRPr="007501E8" w:rsidRDefault="00557D81" w:rsidP="00557D8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5C64796" w14:textId="60D00F18" w:rsidR="00557D81" w:rsidRPr="007501E8" w:rsidRDefault="00A90323" w:rsidP="00557D8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80" w:type="dxa"/>
            <w:vAlign w:val="bottom"/>
          </w:tcPr>
          <w:p w14:paraId="72B4FDFC" w14:textId="77777777" w:rsidR="00557D81" w:rsidRPr="007501E8" w:rsidRDefault="00557D81" w:rsidP="00557D8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480AB1A" w14:textId="12C9188C" w:rsidR="00557D81" w:rsidRPr="007501E8" w:rsidRDefault="007501E8" w:rsidP="00557D8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</w:p>
        </w:tc>
      </w:tr>
      <w:tr w:rsidR="007501E8" w:rsidRPr="007501E8" w14:paraId="10D68C01" w14:textId="77777777" w:rsidTr="00D97B3F">
        <w:trPr>
          <w:cantSplit/>
          <w:trHeight w:val="20"/>
        </w:trPr>
        <w:tc>
          <w:tcPr>
            <w:tcW w:w="4050" w:type="dxa"/>
          </w:tcPr>
          <w:p w14:paraId="279BB5E7" w14:textId="77777777" w:rsidR="00557D81" w:rsidRPr="007501E8" w:rsidRDefault="00557D81" w:rsidP="00557D8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1B9E20C8" w14:textId="179A38A3" w:rsidR="00557D81" w:rsidRPr="007501E8" w:rsidRDefault="00A90323" w:rsidP="00557D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78" w:type="dxa"/>
            <w:vAlign w:val="bottom"/>
          </w:tcPr>
          <w:p w14:paraId="1C5C6589" w14:textId="77777777" w:rsidR="00557D81" w:rsidRPr="007501E8" w:rsidRDefault="00557D81" w:rsidP="00557D8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FAFFA2F" w14:textId="165B10AF" w:rsidR="00557D81" w:rsidRPr="007501E8" w:rsidRDefault="007501E8" w:rsidP="00557D8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D1DA681" w14:textId="77777777" w:rsidR="00557D81" w:rsidRPr="007501E8" w:rsidRDefault="00557D81" w:rsidP="00557D8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5897D01" w14:textId="0EA93C0F" w:rsidR="00557D81" w:rsidRPr="007501E8" w:rsidRDefault="00A90323" w:rsidP="00A9032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768D568B" w14:textId="77777777" w:rsidR="00557D81" w:rsidRPr="007501E8" w:rsidRDefault="00557D81" w:rsidP="00557D8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73E01C4" w14:textId="55362489" w:rsidR="00557D81" w:rsidRPr="007501E8" w:rsidRDefault="00557D81" w:rsidP="0055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01E8" w:rsidRPr="007501E8" w14:paraId="77BB080B" w14:textId="77777777" w:rsidTr="004815B3">
        <w:trPr>
          <w:cantSplit/>
          <w:trHeight w:val="20"/>
        </w:trPr>
        <w:tc>
          <w:tcPr>
            <w:tcW w:w="4050" w:type="dxa"/>
          </w:tcPr>
          <w:p w14:paraId="11C5C700" w14:textId="0E5C058E" w:rsidR="00557D81" w:rsidRPr="007501E8" w:rsidRDefault="00557D81" w:rsidP="00557D8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AE55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700D29" w14:textId="127B8ECC" w:rsidR="00557D81" w:rsidRPr="007501E8" w:rsidRDefault="00A90323" w:rsidP="006B52E4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4B5C6A5" w14:textId="77777777" w:rsidR="00557D81" w:rsidRPr="007501E8" w:rsidRDefault="00557D81" w:rsidP="00557D8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C927F63" w14:textId="08F3A997" w:rsidR="00557D81" w:rsidRPr="007501E8" w:rsidRDefault="007501E8" w:rsidP="00557D8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  <w:vAlign w:val="bottom"/>
          </w:tcPr>
          <w:p w14:paraId="6B2DAB77" w14:textId="77777777" w:rsidR="00557D81" w:rsidRPr="007501E8" w:rsidRDefault="00557D81" w:rsidP="00557D8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217DE67" w14:textId="31FC189C" w:rsidR="00557D81" w:rsidRPr="007501E8" w:rsidRDefault="006B52E4" w:rsidP="006B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8BBFE17" w14:textId="77777777" w:rsidR="00557D81" w:rsidRPr="007501E8" w:rsidRDefault="00557D81" w:rsidP="00557D8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F0FAF0A" w14:textId="2A78288A" w:rsidR="00557D81" w:rsidRPr="007501E8" w:rsidRDefault="00557D81" w:rsidP="0055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D81" w:rsidRPr="007501E8" w14:paraId="37D9AC5F" w14:textId="77777777" w:rsidTr="004815B3">
        <w:trPr>
          <w:cantSplit/>
          <w:trHeight w:val="20"/>
        </w:trPr>
        <w:tc>
          <w:tcPr>
            <w:tcW w:w="4050" w:type="dxa"/>
          </w:tcPr>
          <w:p w14:paraId="5D308009" w14:textId="77777777" w:rsidR="00557D81" w:rsidRPr="007501E8" w:rsidRDefault="00557D81" w:rsidP="00557D8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CC4CB" w14:textId="6F77B087" w:rsidR="00557D81" w:rsidRPr="007501E8" w:rsidRDefault="00A90323" w:rsidP="00557D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</w:rPr>
              <w:t>462</w:t>
            </w:r>
          </w:p>
        </w:tc>
        <w:tc>
          <w:tcPr>
            <w:tcW w:w="178" w:type="dxa"/>
            <w:vAlign w:val="bottom"/>
          </w:tcPr>
          <w:p w14:paraId="07066C54" w14:textId="77777777" w:rsidR="00557D81" w:rsidRPr="007501E8" w:rsidRDefault="00557D81" w:rsidP="00557D8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6780F" w14:textId="39853144" w:rsidR="00557D81" w:rsidRPr="007501E8" w:rsidRDefault="007501E8" w:rsidP="00557D8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180" w:type="dxa"/>
            <w:vAlign w:val="bottom"/>
          </w:tcPr>
          <w:p w14:paraId="07E88B01" w14:textId="77777777" w:rsidR="00557D81" w:rsidRPr="007501E8" w:rsidRDefault="00557D81" w:rsidP="00557D8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957A3" w14:textId="73B4FB58" w:rsidR="00557D81" w:rsidRPr="007501E8" w:rsidRDefault="00A90323" w:rsidP="00557D8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180" w:type="dxa"/>
            <w:vAlign w:val="bottom"/>
          </w:tcPr>
          <w:p w14:paraId="701403D8" w14:textId="77777777" w:rsidR="00557D81" w:rsidRPr="007501E8" w:rsidRDefault="00557D81" w:rsidP="00557D8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46A95" w14:textId="76C797DE" w:rsidR="00557D81" w:rsidRPr="007501E8" w:rsidRDefault="007501E8" w:rsidP="00557D8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</w:t>
            </w:r>
          </w:p>
        </w:tc>
      </w:tr>
    </w:tbl>
    <w:p w14:paraId="34B694F9" w14:textId="77777777" w:rsidR="00AF5618" w:rsidRPr="007501E8" w:rsidRDefault="00AF5618" w:rsidP="00AF5618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5B7DF3D7" w14:textId="193E0F22" w:rsidR="00AF5618" w:rsidRPr="007501E8" w:rsidRDefault="00AF5618" w:rsidP="00AF561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501E8"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7501E8" w:rsidRPr="007501E8">
        <w:rPr>
          <w:rFonts w:asciiTheme="majorBidi" w:hAnsiTheme="majorBidi" w:cstheme="majorBidi"/>
          <w:sz w:val="28"/>
          <w:szCs w:val="28"/>
        </w:rPr>
        <w:t>748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7501E8" w:rsidRPr="007501E8">
        <w:rPr>
          <w:rFonts w:asciiTheme="majorBidi" w:hAnsiTheme="majorBidi" w:cstheme="majorBidi"/>
          <w:sz w:val="28"/>
          <w:szCs w:val="28"/>
        </w:rPr>
        <w:t>321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</w:rPr>
        <w:br/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332</w:t>
      </w:r>
      <w:r w:rsidR="00971B83"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71B83" w:rsidRPr="007501E8">
        <w:rPr>
          <w:rFonts w:asciiTheme="majorBidi" w:hAnsiTheme="majorBidi"/>
          <w:i/>
          <w:iCs/>
          <w:sz w:val="28"/>
          <w:szCs w:val="28"/>
          <w:cs/>
        </w:rPr>
        <w:t>ล้านบาท และ - ล้านบาท ตามลำดับ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0A0061B7" w14:textId="77777777" w:rsidR="00AF5618" w:rsidRPr="007501E8" w:rsidRDefault="00AF5618" w:rsidP="00AF561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BB15E74" w14:textId="3E3A0B62" w:rsidR="00AF5618" w:rsidRPr="007501E8" w:rsidRDefault="00AF5618" w:rsidP="00AF561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501E8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กลุ่มบริษัทเช่าพื้นที่</w:t>
      </w:r>
      <w:r w:rsidRPr="007501E8">
        <w:rPr>
          <w:rFonts w:ascii="Angsana New" w:hAnsi="Angsana New"/>
          <w:sz w:val="28"/>
          <w:szCs w:val="28"/>
          <w:cs/>
          <w:lang w:val="en-US" w:bidi="th-TH"/>
        </w:rPr>
        <w:t>อาคาร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สำนักงานแห่งหนึ่งกับกิจการ</w:t>
      </w:r>
      <w:r w:rsidR="00AE55FA">
        <w:rPr>
          <w:rFonts w:asciiTheme="majorBidi" w:hAnsiTheme="majorBidi" w:cstheme="majorBidi" w:hint="cs"/>
          <w:sz w:val="28"/>
          <w:szCs w:val="28"/>
          <w:cs/>
          <w:lang w:bidi="th-TH"/>
        </w:rPr>
        <w:t>อื่น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ที่เกี่ยวข้องกัน เป็นระยะเวลา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="007501E8" w:rsidRPr="007501E8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ปี</w:t>
      </w:r>
      <w:r w:rsidRPr="007501E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E817216" w14:textId="77777777" w:rsidR="00AF5618" w:rsidRPr="007501E8" w:rsidRDefault="00AF5618" w:rsidP="00AF561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7702B00C" w14:textId="3CAC223D" w:rsidR="00AF5618" w:rsidRPr="007501E8" w:rsidRDefault="00AF5618" w:rsidP="00AF561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501E8"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กลุ่มบริษัทเช่ายานพาหนะเป็นเวลา </w:t>
      </w:r>
      <w:r w:rsidR="007501E8" w:rsidRPr="007501E8">
        <w:rPr>
          <w:rFonts w:asciiTheme="majorBidi" w:hAnsiTheme="majorBidi" w:cstheme="majorBidi"/>
          <w:sz w:val="28"/>
          <w:szCs w:val="28"/>
        </w:rPr>
        <w:t>1</w:t>
      </w:r>
      <w:r w:rsidRPr="007501E8">
        <w:rPr>
          <w:rFonts w:asciiTheme="majorBidi" w:hAnsiTheme="majorBidi" w:cstheme="majorBidi"/>
          <w:sz w:val="28"/>
          <w:szCs w:val="28"/>
        </w:rPr>
        <w:t xml:space="preserve"> - </w:t>
      </w:r>
      <w:r w:rsidR="007501E8" w:rsidRPr="007501E8">
        <w:rPr>
          <w:rFonts w:asciiTheme="majorBidi" w:hAnsiTheme="majorBidi" w:cstheme="majorBidi"/>
          <w:sz w:val="28"/>
          <w:szCs w:val="28"/>
        </w:rPr>
        <w:t>5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ปี และจ่ายค่าเช่าคงที่ตลอดระยะเวลาเช่า </w:t>
      </w:r>
    </w:p>
    <w:p w14:paraId="3D28B884" w14:textId="77777777" w:rsidR="00AF5618" w:rsidRPr="007501E8" w:rsidRDefault="00AF5618" w:rsidP="00AF561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7501E8" w:rsidRPr="007501E8" w14:paraId="617B00BD" w14:textId="77777777" w:rsidTr="004815B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5E3B790B" w14:textId="77777777" w:rsidR="00AF5618" w:rsidRPr="007501E8" w:rsidRDefault="00AF5618" w:rsidP="004815B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</w:tcPr>
          <w:p w14:paraId="2A9F73B6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501E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26E95B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69D31289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501E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501E8" w:rsidRPr="007501E8" w14:paraId="64A7C3B9" w14:textId="77777777" w:rsidTr="004815B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46D82CE0" w14:textId="40D4DDAB" w:rsidR="00A21DFC" w:rsidRPr="007501E8" w:rsidRDefault="00A21DFC" w:rsidP="00A21DF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7501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6E3E5B86" w14:textId="081B2DC7" w:rsidR="00A21DFC" w:rsidRPr="007501E8" w:rsidRDefault="00A21DFC" w:rsidP="00A21D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8" w:type="dxa"/>
          </w:tcPr>
          <w:p w14:paraId="694A0ED3" w14:textId="77777777" w:rsidR="00A21DFC" w:rsidRPr="007501E8" w:rsidRDefault="00A21DFC" w:rsidP="00A21DF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927AB43" w14:textId="4CF4FA31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61E217C8" w14:textId="77777777" w:rsidR="00A21DFC" w:rsidRPr="007501E8" w:rsidRDefault="00A21DFC" w:rsidP="00A2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9B749D2" w14:textId="500B3736" w:rsidR="00A21DFC" w:rsidRPr="007501E8" w:rsidRDefault="00A21DFC" w:rsidP="00A21D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4797C1EC" w14:textId="77777777" w:rsidR="00A21DFC" w:rsidRPr="007501E8" w:rsidRDefault="00A21DFC" w:rsidP="00A2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3F76343" w14:textId="3955FA3E" w:rsidR="00A21DFC" w:rsidRPr="007501E8" w:rsidRDefault="00A21DFC" w:rsidP="00A21DF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374C6409" w14:textId="77777777" w:rsidTr="004815B3">
        <w:trPr>
          <w:cantSplit/>
          <w:trHeight w:val="20"/>
          <w:tblHeader/>
        </w:trPr>
        <w:tc>
          <w:tcPr>
            <w:tcW w:w="4050" w:type="dxa"/>
          </w:tcPr>
          <w:p w14:paraId="130C8DDD" w14:textId="77777777" w:rsidR="00AF5618" w:rsidRPr="007501E8" w:rsidRDefault="00AF5618" w:rsidP="004815B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63AB2236" w14:textId="77777777" w:rsidR="00AF5618" w:rsidRPr="007501E8" w:rsidRDefault="00AF5618" w:rsidP="004815B3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501E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501E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7501E8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7501E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F5618" w:rsidRPr="007501E8" w14:paraId="5632781C" w14:textId="77777777" w:rsidTr="004815B3">
        <w:trPr>
          <w:cantSplit/>
          <w:trHeight w:val="20"/>
        </w:trPr>
        <w:tc>
          <w:tcPr>
            <w:tcW w:w="4050" w:type="dxa"/>
          </w:tcPr>
          <w:p w14:paraId="08A66EC3" w14:textId="77777777" w:rsidR="00AF5618" w:rsidRPr="007501E8" w:rsidRDefault="00AF5618" w:rsidP="004815B3">
            <w:pPr>
              <w:ind w:firstLine="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3F3D8DF" w14:textId="6CBC8A90" w:rsidR="00AF5618" w:rsidRPr="007501E8" w:rsidRDefault="00985B10" w:rsidP="004815B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178" w:type="dxa"/>
            <w:vAlign w:val="bottom"/>
          </w:tcPr>
          <w:p w14:paraId="6CD3DF64" w14:textId="77777777" w:rsidR="00AF5618" w:rsidRPr="007501E8" w:rsidRDefault="00AF5618" w:rsidP="004815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172DED40" w14:textId="770FD37F" w:rsidR="00AF5618" w:rsidRPr="007501E8" w:rsidRDefault="007501E8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180" w:type="dxa"/>
            <w:vAlign w:val="bottom"/>
          </w:tcPr>
          <w:p w14:paraId="57F375B5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31F78935" w14:textId="3738F2E5" w:rsidR="00AF5618" w:rsidRPr="007501E8" w:rsidRDefault="00985B10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80" w:type="dxa"/>
            <w:vAlign w:val="bottom"/>
          </w:tcPr>
          <w:p w14:paraId="005771AD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35B0AEE6" w14:textId="4A60DC4B" w:rsidR="00AF5618" w:rsidRPr="007501E8" w:rsidRDefault="007501E8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</w:tbl>
    <w:p w14:paraId="6936A821" w14:textId="77777777" w:rsidR="00AF5618" w:rsidRPr="007501E8" w:rsidRDefault="00AF5618" w:rsidP="00AF5618">
      <w:pPr>
        <w:tabs>
          <w:tab w:val="clear" w:pos="454"/>
        </w:tabs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0DCF1A5" w14:textId="77777777" w:rsidR="00AF5618" w:rsidRPr="007501E8" w:rsidRDefault="00AF5618" w:rsidP="00AF561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672F4A37" w14:textId="77777777" w:rsidR="00AF5618" w:rsidRPr="007501E8" w:rsidRDefault="00AF5618" w:rsidP="00AF561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C3F02D0" w14:textId="77777777" w:rsidR="00AF5618" w:rsidRPr="007501E8" w:rsidRDefault="00AF5618" w:rsidP="00AF5618">
      <w:pPr>
        <w:tabs>
          <w:tab w:val="clear" w:pos="454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bookmarkStart w:id="4" w:name="_Hlk94277194"/>
      <w:r w:rsidRPr="007501E8">
        <w:rPr>
          <w:rFonts w:asciiTheme="majorBidi" w:hAnsiTheme="majorBidi"/>
          <w:sz w:val="28"/>
          <w:szCs w:val="28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bookmarkEnd w:id="4"/>
    <w:p w14:paraId="385BAF71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38"/>
        <w:gridCol w:w="1112"/>
        <w:gridCol w:w="284"/>
        <w:gridCol w:w="1156"/>
        <w:gridCol w:w="238"/>
        <w:gridCol w:w="1112"/>
      </w:tblGrid>
      <w:tr w:rsidR="007501E8" w:rsidRPr="007501E8" w14:paraId="6CC82070" w14:textId="77777777" w:rsidTr="004815B3">
        <w:trPr>
          <w:tblHeader/>
        </w:trPr>
        <w:tc>
          <w:tcPr>
            <w:tcW w:w="3870" w:type="dxa"/>
          </w:tcPr>
          <w:p w14:paraId="30665FA3" w14:textId="77777777" w:rsidR="00AF5618" w:rsidRPr="007501E8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626FC508" w14:textId="77777777" w:rsidR="00AF5618" w:rsidRPr="007501E8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4E6B56B" w14:textId="77777777" w:rsidR="00AF5618" w:rsidRPr="007501E8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6" w:type="dxa"/>
            <w:gridSpan w:val="3"/>
          </w:tcPr>
          <w:p w14:paraId="51CAD131" w14:textId="77777777" w:rsidR="00AF5618" w:rsidRPr="007501E8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1E8" w:rsidRPr="007501E8" w14:paraId="60CD3002" w14:textId="77777777" w:rsidTr="004815B3">
        <w:trPr>
          <w:tblHeader/>
        </w:trPr>
        <w:tc>
          <w:tcPr>
            <w:tcW w:w="3870" w:type="dxa"/>
          </w:tcPr>
          <w:p w14:paraId="54914825" w14:textId="1DE53AA1" w:rsidR="00A21DFC" w:rsidRPr="007501E8" w:rsidRDefault="00A21DFC" w:rsidP="00A21DFC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501E8"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07" w:type="dxa"/>
          </w:tcPr>
          <w:p w14:paraId="64899D2A" w14:textId="7429D5FA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0E5F396A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62A5339" w14:textId="79772EC2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50C7A8FE" w14:textId="77777777" w:rsidR="00A21DFC" w:rsidRPr="007501E8" w:rsidRDefault="00A21DFC" w:rsidP="00A21DFC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16AAF8B6" w14:textId="49CD9792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381408D4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3A37505" w14:textId="04C70DF6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7B6F4AAB" w14:textId="77777777" w:rsidTr="004815B3">
        <w:trPr>
          <w:tblHeader/>
        </w:trPr>
        <w:tc>
          <w:tcPr>
            <w:tcW w:w="3870" w:type="dxa"/>
          </w:tcPr>
          <w:p w14:paraId="3AB7ABD9" w14:textId="77777777" w:rsidR="00AF5618" w:rsidRPr="007501E8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</w:tcPr>
          <w:p w14:paraId="3348659F" w14:textId="77777777" w:rsidR="00AF5618" w:rsidRPr="007501E8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62E18279" w14:textId="77777777" w:rsidTr="004815B3">
        <w:tc>
          <w:tcPr>
            <w:tcW w:w="3870" w:type="dxa"/>
          </w:tcPr>
          <w:p w14:paraId="77906E04" w14:textId="77777777" w:rsidR="00AF5618" w:rsidRPr="007501E8" w:rsidRDefault="00AF5618" w:rsidP="004815B3">
            <w:pPr>
              <w:tabs>
                <w:tab w:val="clear" w:pos="680"/>
                <w:tab w:val="clear" w:pos="907"/>
              </w:tabs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จำนวนที่รับรู้ในกำไรหรือขาดทุน </w:t>
            </w:r>
            <w:r w:rsidRPr="007501E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/ </w:t>
            </w:r>
            <w:r w:rsidRPr="007501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107" w:type="dxa"/>
          </w:tcPr>
          <w:p w14:paraId="7AD97EDE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04E50EC0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62739837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07A3663A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2295764B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5AE7F010" w14:textId="77777777" w:rsidR="00AF5618" w:rsidRPr="007501E8" w:rsidRDefault="00AF5618" w:rsidP="004815B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0EF18755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70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501E8" w:rsidRPr="007501E8" w14:paraId="06E1A750" w14:textId="77777777" w:rsidTr="004815B3">
        <w:tc>
          <w:tcPr>
            <w:tcW w:w="3870" w:type="dxa"/>
          </w:tcPr>
          <w:p w14:paraId="00573773" w14:textId="77777777" w:rsidR="00AF5618" w:rsidRPr="007501E8" w:rsidRDefault="00AF5618" w:rsidP="004815B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07" w:type="dxa"/>
          </w:tcPr>
          <w:p w14:paraId="2CF6E1F0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16467FA5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299B9B6F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1A6B788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03DBBDD1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200DB380" w14:textId="77777777" w:rsidR="00AF5618" w:rsidRPr="007501E8" w:rsidRDefault="00AF5618" w:rsidP="004815B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48ABEE4C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70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501E8" w:rsidRPr="007501E8" w14:paraId="377D0510" w14:textId="77777777" w:rsidTr="004815B3">
        <w:tc>
          <w:tcPr>
            <w:tcW w:w="3870" w:type="dxa"/>
          </w:tcPr>
          <w:p w14:paraId="19DC6967" w14:textId="77777777" w:rsidR="00971B83" w:rsidRPr="007501E8" w:rsidRDefault="00971B83">
            <w:pPr>
              <w:pStyle w:val="ListParagraph"/>
              <w:numPr>
                <w:ilvl w:val="0"/>
                <w:numId w:val="6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07" w:type="dxa"/>
          </w:tcPr>
          <w:p w14:paraId="37C456E1" w14:textId="1D7BB46F" w:rsidR="00971B83" w:rsidRPr="007501E8" w:rsidRDefault="007501E8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</w:p>
        </w:tc>
        <w:tc>
          <w:tcPr>
            <w:tcW w:w="238" w:type="dxa"/>
          </w:tcPr>
          <w:p w14:paraId="0245D401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4BE2CACF" w14:textId="0653DAC7" w:rsidR="00971B83" w:rsidRPr="007501E8" w:rsidRDefault="007501E8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84" w:type="dxa"/>
          </w:tcPr>
          <w:p w14:paraId="568B33A1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35487C75" w14:textId="3C6DC7E2" w:rsidR="00971B83" w:rsidRPr="007501E8" w:rsidRDefault="007501E8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238" w:type="dxa"/>
          </w:tcPr>
          <w:p w14:paraId="38DB6D98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550838EF" w14:textId="5CA84C95" w:rsidR="00971B83" w:rsidRPr="007501E8" w:rsidRDefault="007501E8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7501E8" w:rsidRPr="007501E8" w14:paraId="720520F8" w14:textId="77777777" w:rsidTr="004815B3">
        <w:tc>
          <w:tcPr>
            <w:tcW w:w="3870" w:type="dxa"/>
          </w:tcPr>
          <w:p w14:paraId="5238014A" w14:textId="77777777" w:rsidR="00971B83" w:rsidRPr="007501E8" w:rsidRDefault="00971B83">
            <w:pPr>
              <w:pStyle w:val="ListParagraph"/>
              <w:numPr>
                <w:ilvl w:val="0"/>
                <w:numId w:val="6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07" w:type="dxa"/>
          </w:tcPr>
          <w:p w14:paraId="499662DA" w14:textId="41819D58" w:rsidR="00971B83" w:rsidRPr="007501E8" w:rsidRDefault="007501E8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8" w:type="dxa"/>
          </w:tcPr>
          <w:p w14:paraId="295B1F69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27D0CD4C" w14:textId="3FC58F8C" w:rsidR="00971B83" w:rsidRPr="007501E8" w:rsidRDefault="007501E8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284" w:type="dxa"/>
          </w:tcPr>
          <w:p w14:paraId="1060A166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661C6FCA" w14:textId="660AE27D" w:rsidR="00971B83" w:rsidRPr="007501E8" w:rsidRDefault="007501E8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8" w:type="dxa"/>
          </w:tcPr>
          <w:p w14:paraId="6BF978E3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5C9F9ADE" w14:textId="70292156" w:rsidR="00971B83" w:rsidRPr="007501E8" w:rsidRDefault="007501E8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7501E8" w:rsidRPr="007501E8" w14:paraId="2B896BE4" w14:textId="77777777" w:rsidTr="004815B3">
        <w:tc>
          <w:tcPr>
            <w:tcW w:w="3870" w:type="dxa"/>
          </w:tcPr>
          <w:p w14:paraId="49CEC0A1" w14:textId="77777777" w:rsidR="00971B83" w:rsidRPr="007501E8" w:rsidRDefault="00971B83">
            <w:pPr>
              <w:pStyle w:val="ListParagraph"/>
              <w:numPr>
                <w:ilvl w:val="0"/>
                <w:numId w:val="6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07" w:type="dxa"/>
          </w:tcPr>
          <w:p w14:paraId="1BC0C81E" w14:textId="1804A1F0" w:rsidR="00971B83" w:rsidRPr="007501E8" w:rsidRDefault="007501E8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8" w:type="dxa"/>
          </w:tcPr>
          <w:p w14:paraId="4DC9E264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54FEF8B5" w14:textId="14EC1222" w:rsidR="00971B83" w:rsidRPr="007501E8" w:rsidRDefault="007501E8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</w:tcPr>
          <w:p w14:paraId="5498248D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6BBF052B" w14:textId="7B436445" w:rsidR="00971B83" w:rsidRPr="007501E8" w:rsidRDefault="00985B10" w:rsidP="00577668">
            <w:pPr>
              <w:pStyle w:val="a"/>
              <w:tabs>
                <w:tab w:val="clear" w:pos="1080"/>
                <w:tab w:val="decimal" w:pos="550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1A363B8F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2D979705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513"/>
              </w:tabs>
              <w:ind w:right="-1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501E8" w:rsidRPr="007501E8" w14:paraId="49F043E1" w14:textId="77777777" w:rsidTr="004815B3">
        <w:tc>
          <w:tcPr>
            <w:tcW w:w="3870" w:type="dxa"/>
          </w:tcPr>
          <w:p w14:paraId="51FCD1D5" w14:textId="77777777" w:rsidR="00971B83" w:rsidRPr="007501E8" w:rsidRDefault="00971B83" w:rsidP="00971B8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07" w:type="dxa"/>
          </w:tcPr>
          <w:p w14:paraId="6B0AC792" w14:textId="4E2FF71B" w:rsidR="00971B83" w:rsidRPr="007501E8" w:rsidRDefault="007501E8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8" w:type="dxa"/>
          </w:tcPr>
          <w:p w14:paraId="17971B29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1AF9B5C2" w14:textId="0EE84B87" w:rsidR="00971B83" w:rsidRPr="007501E8" w:rsidRDefault="007501E8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84" w:type="dxa"/>
          </w:tcPr>
          <w:p w14:paraId="78BEA05A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441A8479" w14:textId="1B55CD82" w:rsidR="00971B83" w:rsidRPr="007501E8" w:rsidRDefault="007501E8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8" w:type="dxa"/>
          </w:tcPr>
          <w:p w14:paraId="4858DF76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148192FA" w14:textId="03694AC4" w:rsidR="00971B83" w:rsidRPr="007501E8" w:rsidRDefault="007501E8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971B83" w:rsidRPr="007501E8" w14:paraId="287C1BB4" w14:textId="77777777" w:rsidTr="004815B3">
        <w:tc>
          <w:tcPr>
            <w:tcW w:w="3870" w:type="dxa"/>
          </w:tcPr>
          <w:p w14:paraId="2168FE62" w14:textId="77777777" w:rsidR="00971B83" w:rsidRPr="007501E8" w:rsidRDefault="00971B83" w:rsidP="00971B83">
            <w:pPr>
              <w:tabs>
                <w:tab w:val="clear" w:pos="680"/>
                <w:tab w:val="clear" w:pos="907"/>
              </w:tabs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และสัญญาเช่าสินทรัพย์ที่มีมูลค่าต่ำ</w:t>
            </w:r>
          </w:p>
        </w:tc>
        <w:tc>
          <w:tcPr>
            <w:tcW w:w="1107" w:type="dxa"/>
          </w:tcPr>
          <w:p w14:paraId="2FEEF9FA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95ECB42" w14:textId="09C640E9" w:rsidR="00985B10" w:rsidRPr="007501E8" w:rsidRDefault="007501E8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238" w:type="dxa"/>
          </w:tcPr>
          <w:p w14:paraId="54A8917F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6B1682C7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B1E03CB" w14:textId="6414FEB2" w:rsidR="00971B83" w:rsidRPr="007501E8" w:rsidRDefault="007501E8" w:rsidP="00971B8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284" w:type="dxa"/>
          </w:tcPr>
          <w:p w14:paraId="59846BA5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27AA2B1E" w14:textId="77777777" w:rsidR="00971B83" w:rsidRPr="007501E8" w:rsidRDefault="00971B83" w:rsidP="00985B10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E4F20AB" w14:textId="51E9309A" w:rsidR="00985B10" w:rsidRPr="007501E8" w:rsidRDefault="007501E8" w:rsidP="00985B10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38" w:type="dxa"/>
          </w:tcPr>
          <w:p w14:paraId="6CA53349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18AD5868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555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D253C03" w14:textId="77777777" w:rsidR="00971B83" w:rsidRPr="007501E8" w:rsidRDefault="00971B83" w:rsidP="00971B83">
            <w:pPr>
              <w:pStyle w:val="a"/>
              <w:tabs>
                <w:tab w:val="clear" w:pos="1080"/>
                <w:tab w:val="decimal" w:pos="513"/>
              </w:tabs>
              <w:ind w:right="-1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3C3F8F59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6B23B1" w14:textId="435A52B9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501E8"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49094E">
        <w:rPr>
          <w:rFonts w:asciiTheme="majorBidi" w:hAnsiTheme="majorBidi" w:cstheme="majorBidi"/>
          <w:sz w:val="28"/>
          <w:szCs w:val="28"/>
        </w:rPr>
        <w:t>1</w:t>
      </w:r>
      <w:r w:rsidR="00885D33">
        <w:rPr>
          <w:rFonts w:asciiTheme="majorBidi" w:hAnsiTheme="majorBidi" w:cstheme="majorBidi"/>
          <w:sz w:val="28"/>
          <w:szCs w:val="28"/>
        </w:rPr>
        <w:t>42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และ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="00885D33">
        <w:rPr>
          <w:rFonts w:asciiTheme="majorBidi" w:hAnsiTheme="majorBidi" w:cstheme="majorBidi"/>
          <w:sz w:val="28"/>
          <w:szCs w:val="28"/>
        </w:rPr>
        <w:t>47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117</w:t>
      </w:r>
      <w:r w:rsidR="00971B83"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71B83" w:rsidRPr="007501E8">
        <w:rPr>
          <w:rFonts w:asciiTheme="majorBidi" w:hAnsiTheme="majorBidi"/>
          <w:i/>
          <w:iCs/>
          <w:sz w:val="28"/>
          <w:szCs w:val="28"/>
          <w:cs/>
        </w:rPr>
        <w:t xml:space="preserve">ล้านบาท และ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971B83"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71B83" w:rsidRPr="007501E8">
        <w:rPr>
          <w:rFonts w:asciiTheme="majorBidi" w:hAnsiTheme="majorBidi"/>
          <w:i/>
          <w:iCs/>
          <w:sz w:val="28"/>
          <w:szCs w:val="28"/>
          <w:cs/>
        </w:rPr>
        <w:t>ล้านบาท ตามลำดับ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42453FC0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AB8BBA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</w:p>
    <w:p w14:paraId="511C5CC0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02"/>
        <w:gridCol w:w="1458"/>
        <w:gridCol w:w="270"/>
        <w:gridCol w:w="1350"/>
      </w:tblGrid>
      <w:tr w:rsidR="007501E8" w:rsidRPr="007501E8" w14:paraId="70DBD0B9" w14:textId="77777777" w:rsidTr="004815B3">
        <w:trPr>
          <w:tblHeader/>
        </w:trPr>
        <w:tc>
          <w:tcPr>
            <w:tcW w:w="6102" w:type="dxa"/>
          </w:tcPr>
          <w:p w14:paraId="481F071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8" w:type="dxa"/>
          </w:tcPr>
          <w:p w14:paraId="695FF94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1EB4FF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68A16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040BD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2E46E56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501E8" w:rsidRPr="007501E8" w14:paraId="3E2A3624" w14:textId="77777777" w:rsidTr="004815B3">
        <w:trPr>
          <w:tblHeader/>
        </w:trPr>
        <w:tc>
          <w:tcPr>
            <w:tcW w:w="6102" w:type="dxa"/>
          </w:tcPr>
          <w:p w14:paraId="3BE3326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8" w:type="dxa"/>
          </w:tcPr>
          <w:p w14:paraId="16119A8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ลิขสิทธิ์ซอฟต์แวร์</w:t>
            </w:r>
          </w:p>
        </w:tc>
        <w:tc>
          <w:tcPr>
            <w:tcW w:w="270" w:type="dxa"/>
          </w:tcPr>
          <w:p w14:paraId="3C61B8E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BFE846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ลิขสิทธิ์ซอฟต์แวร์</w:t>
            </w:r>
          </w:p>
        </w:tc>
      </w:tr>
      <w:tr w:rsidR="007501E8" w:rsidRPr="007501E8" w14:paraId="68F03AC6" w14:textId="77777777" w:rsidTr="004815B3">
        <w:trPr>
          <w:tblHeader/>
        </w:trPr>
        <w:tc>
          <w:tcPr>
            <w:tcW w:w="6102" w:type="dxa"/>
          </w:tcPr>
          <w:p w14:paraId="746BCAE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78" w:type="dxa"/>
            <w:gridSpan w:val="3"/>
          </w:tcPr>
          <w:p w14:paraId="6655141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501E8" w:rsidRPr="007501E8" w14:paraId="7A9039F3" w14:textId="77777777" w:rsidTr="004815B3">
        <w:trPr>
          <w:trHeight w:val="272"/>
        </w:trPr>
        <w:tc>
          <w:tcPr>
            <w:tcW w:w="6102" w:type="dxa"/>
          </w:tcPr>
          <w:p w14:paraId="630BB34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8" w:type="dxa"/>
          </w:tcPr>
          <w:p w14:paraId="52E922C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E7F56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BF14D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0E81DA8D" w14:textId="77777777" w:rsidTr="004815B3">
        <w:tc>
          <w:tcPr>
            <w:tcW w:w="6102" w:type="dxa"/>
          </w:tcPr>
          <w:p w14:paraId="0A0C0D0D" w14:textId="2884AE70" w:rsidR="000D0D75" w:rsidRPr="007501E8" w:rsidRDefault="000D0D75" w:rsidP="000D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8" w:type="dxa"/>
          </w:tcPr>
          <w:p w14:paraId="0B5D6340" w14:textId="60645540" w:rsidR="000D0D75" w:rsidRPr="007501E8" w:rsidRDefault="007501E8" w:rsidP="000D0D75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D0D75"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</w:p>
        </w:tc>
        <w:tc>
          <w:tcPr>
            <w:tcW w:w="270" w:type="dxa"/>
          </w:tcPr>
          <w:p w14:paraId="18B53238" w14:textId="77777777" w:rsidR="000D0D75" w:rsidRPr="007501E8" w:rsidRDefault="000D0D75" w:rsidP="000D0D75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A544902" w14:textId="514A912E" w:rsidR="000D0D75" w:rsidRPr="007501E8" w:rsidRDefault="007501E8" w:rsidP="000D0D75">
            <w:pPr>
              <w:pStyle w:val="a"/>
              <w:tabs>
                <w:tab w:val="clear" w:pos="1080"/>
                <w:tab w:val="decimal" w:pos="857"/>
              </w:tabs>
              <w:ind w:left="-108" w:right="-8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</w:p>
        </w:tc>
      </w:tr>
      <w:tr w:rsidR="007501E8" w:rsidRPr="007501E8" w14:paraId="52ABD352" w14:textId="77777777" w:rsidTr="004815B3">
        <w:tc>
          <w:tcPr>
            <w:tcW w:w="6102" w:type="dxa"/>
          </w:tcPr>
          <w:p w14:paraId="26A9FA69" w14:textId="11934AFC" w:rsidR="000D0D75" w:rsidRPr="007501E8" w:rsidRDefault="000D0D75" w:rsidP="000D0D7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58" w:type="dxa"/>
          </w:tcPr>
          <w:p w14:paraId="61F867E8" w14:textId="6029ADB6" w:rsidR="000D0D75" w:rsidRPr="007501E8" w:rsidRDefault="006B52E4" w:rsidP="000D0D75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GB"/>
              </w:rPr>
              <w:t>153</w:t>
            </w:r>
          </w:p>
        </w:tc>
        <w:tc>
          <w:tcPr>
            <w:tcW w:w="270" w:type="dxa"/>
          </w:tcPr>
          <w:p w14:paraId="11B7205A" w14:textId="77777777" w:rsidR="000D0D75" w:rsidRPr="007501E8" w:rsidRDefault="000D0D75" w:rsidP="000D0D75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960D3D8" w14:textId="1AB070E3" w:rsidR="000D0D75" w:rsidRPr="007501E8" w:rsidRDefault="000D0D75" w:rsidP="000D0D75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501E8" w:rsidRPr="007501E8" w14:paraId="353FE430" w14:textId="77777777" w:rsidTr="004815B3">
        <w:tc>
          <w:tcPr>
            <w:tcW w:w="6102" w:type="dxa"/>
          </w:tcPr>
          <w:p w14:paraId="24D6C011" w14:textId="32B92CA5" w:rsidR="000D0D75" w:rsidRPr="007501E8" w:rsidRDefault="000D0D75" w:rsidP="000D0D7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ได้มาจากการรวมธุรกิจ</w:t>
            </w:r>
          </w:p>
        </w:tc>
        <w:tc>
          <w:tcPr>
            <w:tcW w:w="1458" w:type="dxa"/>
          </w:tcPr>
          <w:p w14:paraId="5D930665" w14:textId="6305F857" w:rsidR="000D0D75" w:rsidRPr="007501E8" w:rsidRDefault="007501E8" w:rsidP="000D0D75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</w:pPr>
            <w:r w:rsidRPr="007501E8">
              <w:rPr>
                <w:rFonts w:ascii="Angsana New" w:hAnsi="Angsana New"/>
                <w:sz w:val="28"/>
                <w:szCs w:val="28"/>
                <w:lang w:val="en-US" w:eastAsia="en-GB"/>
              </w:rPr>
              <w:t>3</w:t>
            </w:r>
          </w:p>
        </w:tc>
        <w:tc>
          <w:tcPr>
            <w:tcW w:w="270" w:type="dxa"/>
          </w:tcPr>
          <w:p w14:paraId="6C692FB3" w14:textId="77777777" w:rsidR="000D0D75" w:rsidRPr="007501E8" w:rsidRDefault="000D0D75" w:rsidP="000D0D75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A57CC28" w14:textId="68F7EC7F" w:rsidR="000D0D75" w:rsidRPr="007501E8" w:rsidRDefault="000D0D75" w:rsidP="000D0D75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501E8" w:rsidRPr="007501E8" w14:paraId="3099CB00" w14:textId="77777777" w:rsidTr="004815B3">
        <w:tc>
          <w:tcPr>
            <w:tcW w:w="6102" w:type="dxa"/>
          </w:tcPr>
          <w:p w14:paraId="6F21CE1E" w14:textId="01D1783C" w:rsidR="000D0D75" w:rsidRPr="007501E8" w:rsidRDefault="006B52E4" w:rsidP="000D0D7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จำหน่าย</w:t>
            </w:r>
            <w:r w:rsidR="008C18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และตัดจำหน่าย</w:t>
            </w:r>
          </w:p>
        </w:tc>
        <w:tc>
          <w:tcPr>
            <w:tcW w:w="1458" w:type="dxa"/>
          </w:tcPr>
          <w:p w14:paraId="7EED3614" w14:textId="7E7FEDBC" w:rsidR="000D0D75" w:rsidRPr="007501E8" w:rsidRDefault="000D0D75" w:rsidP="000D0D75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13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6D408DBB" w14:textId="77777777" w:rsidR="000D0D75" w:rsidRPr="007501E8" w:rsidRDefault="000D0D75" w:rsidP="000D0D75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08A317F" w14:textId="6E7312F8" w:rsidR="000D0D75" w:rsidRPr="007501E8" w:rsidRDefault="000D0D75" w:rsidP="000D0D75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501E8" w:rsidRPr="007501E8" w14:paraId="657A0933" w14:textId="77777777" w:rsidTr="004815B3">
        <w:tc>
          <w:tcPr>
            <w:tcW w:w="6102" w:type="dxa"/>
          </w:tcPr>
          <w:p w14:paraId="170D8E21" w14:textId="72EF150E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7E123444" w14:textId="5BD231D9" w:rsidR="009A79F3" w:rsidRPr="007501E8" w:rsidRDefault="007501E8" w:rsidP="009A79F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A79F3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6B52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</w:p>
        </w:tc>
        <w:tc>
          <w:tcPr>
            <w:tcW w:w="270" w:type="dxa"/>
          </w:tcPr>
          <w:p w14:paraId="1B6C2252" w14:textId="77777777" w:rsidR="009A79F3" w:rsidRPr="007501E8" w:rsidRDefault="009A79F3" w:rsidP="009A79F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6D62F5" w14:textId="680DE9F5" w:rsidR="009A79F3" w:rsidRPr="007501E8" w:rsidRDefault="007501E8" w:rsidP="009A79F3">
            <w:pPr>
              <w:pStyle w:val="a"/>
              <w:tabs>
                <w:tab w:val="clear" w:pos="1080"/>
                <w:tab w:val="decimal" w:pos="857"/>
              </w:tabs>
              <w:ind w:left="-108" w:right="-81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</w:t>
            </w:r>
          </w:p>
        </w:tc>
      </w:tr>
      <w:tr w:rsidR="007501E8" w:rsidRPr="007501E8" w14:paraId="0263C5DB" w14:textId="77777777" w:rsidTr="004815B3">
        <w:tc>
          <w:tcPr>
            <w:tcW w:w="6102" w:type="dxa"/>
          </w:tcPr>
          <w:p w14:paraId="15BFCC36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58" w:type="dxa"/>
          </w:tcPr>
          <w:p w14:paraId="7A09EF8E" w14:textId="4A608091" w:rsidR="00AF5618" w:rsidRPr="007501E8" w:rsidRDefault="006B52E4" w:rsidP="00564F2C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GB"/>
              </w:rPr>
              <w:t>151</w:t>
            </w:r>
          </w:p>
        </w:tc>
        <w:tc>
          <w:tcPr>
            <w:tcW w:w="270" w:type="dxa"/>
          </w:tcPr>
          <w:p w14:paraId="6A3826C6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7347471" w14:textId="6797FBB3" w:rsidR="00AF5618" w:rsidRPr="007501E8" w:rsidRDefault="007501E8" w:rsidP="00B40FBC">
            <w:pPr>
              <w:pStyle w:val="a"/>
              <w:tabs>
                <w:tab w:val="clear" w:pos="1080"/>
                <w:tab w:val="decimal" w:pos="857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</w:t>
            </w:r>
          </w:p>
        </w:tc>
      </w:tr>
      <w:tr w:rsidR="007501E8" w:rsidRPr="007501E8" w14:paraId="11281B8C" w14:textId="77777777" w:rsidTr="004815B3">
        <w:tc>
          <w:tcPr>
            <w:tcW w:w="6102" w:type="dxa"/>
          </w:tcPr>
          <w:p w14:paraId="51CB884A" w14:textId="463FE04C" w:rsidR="00AF5618" w:rsidRPr="007501E8" w:rsidRDefault="006B52E4" w:rsidP="004815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จำหน่าย</w:t>
            </w:r>
            <w:r w:rsidR="008C18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และตัดจำหน่าย</w:t>
            </w:r>
          </w:p>
        </w:tc>
        <w:tc>
          <w:tcPr>
            <w:tcW w:w="1458" w:type="dxa"/>
          </w:tcPr>
          <w:p w14:paraId="08385175" w14:textId="3C3BB2A5" w:rsidR="00AF5618" w:rsidRPr="007501E8" w:rsidRDefault="00BA1D8F" w:rsidP="004815B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7501E8">
              <w:rPr>
                <w:rFonts w:ascii="Angsana New" w:hAnsi="Angsana New"/>
                <w:sz w:val="28"/>
                <w:szCs w:val="28"/>
                <w:lang w:val="en-US" w:eastAsia="en-GB"/>
              </w:rPr>
              <w:t>(</w:t>
            </w:r>
            <w:r w:rsidR="006B52E4">
              <w:rPr>
                <w:rFonts w:ascii="Angsana New" w:hAnsi="Angsana New"/>
                <w:sz w:val="28"/>
                <w:szCs w:val="28"/>
                <w:lang w:val="en-US" w:eastAsia="en-GB"/>
              </w:rPr>
              <w:t>50</w:t>
            </w:r>
            <w:r w:rsidRPr="007501E8">
              <w:rPr>
                <w:rFonts w:ascii="Angsana New" w:hAnsi="Angsana New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7399AF6C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EBABBB" w14:textId="39C28DBD" w:rsidR="00AF5618" w:rsidRPr="007501E8" w:rsidRDefault="00BA1D8F" w:rsidP="004815B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501E8" w:rsidRPr="007501E8" w14:paraId="28749662" w14:textId="77777777" w:rsidTr="004815B3">
        <w:tc>
          <w:tcPr>
            <w:tcW w:w="6102" w:type="dxa"/>
          </w:tcPr>
          <w:p w14:paraId="4AB591F1" w14:textId="47282CBE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2AC9A5A" w14:textId="65CE977D" w:rsidR="00AF5618" w:rsidRPr="00DC1B61" w:rsidRDefault="007501E8" w:rsidP="004815B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1B61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1</w:t>
            </w:r>
            <w:r w:rsidR="00BA1D8F" w:rsidRPr="00DC1B61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DC1B61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3</w:t>
            </w:r>
            <w:r w:rsidR="00C2656C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86</w:t>
            </w:r>
          </w:p>
        </w:tc>
        <w:tc>
          <w:tcPr>
            <w:tcW w:w="270" w:type="dxa"/>
          </w:tcPr>
          <w:p w14:paraId="22AA3355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80060A" w14:textId="3B91A454" w:rsidR="00AF5618" w:rsidRPr="007501E8" w:rsidRDefault="007501E8" w:rsidP="004815B3">
            <w:pPr>
              <w:pStyle w:val="a"/>
              <w:tabs>
                <w:tab w:val="clear" w:pos="1080"/>
                <w:tab w:val="decimal" w:pos="857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11</w:t>
            </w:r>
          </w:p>
        </w:tc>
      </w:tr>
      <w:tr w:rsidR="007501E8" w:rsidRPr="007501E8" w14:paraId="06B7ED26" w14:textId="77777777" w:rsidTr="004815B3">
        <w:tc>
          <w:tcPr>
            <w:tcW w:w="6102" w:type="dxa"/>
          </w:tcPr>
          <w:p w14:paraId="1BBA050C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A604FDC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70" w:type="dxa"/>
          </w:tcPr>
          <w:p w14:paraId="6BE49518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38A252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</w:tr>
      <w:tr w:rsidR="007501E8" w:rsidRPr="007501E8" w14:paraId="40807FB7" w14:textId="77777777" w:rsidTr="004815B3">
        <w:tc>
          <w:tcPr>
            <w:tcW w:w="6102" w:type="dxa"/>
          </w:tcPr>
          <w:p w14:paraId="5911779C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58" w:type="dxa"/>
          </w:tcPr>
          <w:p w14:paraId="0E268D57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8090B22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DFD10F7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</w:tr>
      <w:tr w:rsidR="007501E8" w:rsidRPr="007501E8" w14:paraId="59980896" w14:textId="77777777" w:rsidTr="004815B3">
        <w:tc>
          <w:tcPr>
            <w:tcW w:w="6102" w:type="dxa"/>
          </w:tcPr>
          <w:p w14:paraId="4BBEB5CE" w14:textId="77777777" w:rsidR="00245816" w:rsidRPr="007501E8" w:rsidRDefault="00245816" w:rsidP="004815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58" w:type="dxa"/>
          </w:tcPr>
          <w:p w14:paraId="6E517B79" w14:textId="77777777" w:rsidR="00245816" w:rsidRPr="007501E8" w:rsidRDefault="00245816" w:rsidP="004815B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FAB06A" w14:textId="77777777" w:rsidR="00245816" w:rsidRPr="007501E8" w:rsidRDefault="00245816" w:rsidP="004815B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A4EBC3C" w14:textId="77777777" w:rsidR="00245816" w:rsidRPr="007501E8" w:rsidRDefault="00245816" w:rsidP="004815B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</w:tr>
      <w:tr w:rsidR="007501E8" w:rsidRPr="007501E8" w14:paraId="0AB7EA6E" w14:textId="77777777" w:rsidTr="004815B3">
        <w:tc>
          <w:tcPr>
            <w:tcW w:w="6102" w:type="dxa"/>
          </w:tcPr>
          <w:p w14:paraId="1CB05ADC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ค่าตัดจำหน่าย</w:t>
            </w:r>
          </w:p>
        </w:tc>
        <w:tc>
          <w:tcPr>
            <w:tcW w:w="1458" w:type="dxa"/>
          </w:tcPr>
          <w:p w14:paraId="349A796C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30F35C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F4E311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2C1B49F6" w14:textId="77777777" w:rsidTr="004815B3">
        <w:tc>
          <w:tcPr>
            <w:tcW w:w="6102" w:type="dxa"/>
          </w:tcPr>
          <w:p w14:paraId="4CA93CFA" w14:textId="78B92B0E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8" w:type="dxa"/>
          </w:tcPr>
          <w:p w14:paraId="13951372" w14:textId="3E6657E9" w:rsidR="009A79F3" w:rsidRPr="007501E8" w:rsidRDefault="007501E8" w:rsidP="009A79F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464</w:t>
            </w:r>
          </w:p>
        </w:tc>
        <w:tc>
          <w:tcPr>
            <w:tcW w:w="270" w:type="dxa"/>
          </w:tcPr>
          <w:p w14:paraId="5917C0F9" w14:textId="77777777" w:rsidR="009A79F3" w:rsidRPr="007501E8" w:rsidRDefault="009A79F3" w:rsidP="009A79F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52F203" w14:textId="743ACAA1" w:rsidR="009A79F3" w:rsidRPr="007501E8" w:rsidRDefault="007501E8" w:rsidP="009A79F3">
            <w:pPr>
              <w:pStyle w:val="a"/>
              <w:tabs>
                <w:tab w:val="clear" w:pos="1080"/>
                <w:tab w:val="decimal" w:pos="857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7501E8" w:rsidRPr="007501E8" w14:paraId="4EBFD0F2" w14:textId="77777777" w:rsidTr="004815B3">
        <w:tc>
          <w:tcPr>
            <w:tcW w:w="6102" w:type="dxa"/>
          </w:tcPr>
          <w:p w14:paraId="2DF1395C" w14:textId="4F8AFFCD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58" w:type="dxa"/>
          </w:tcPr>
          <w:p w14:paraId="1A3253D8" w14:textId="40DA2DB3" w:rsidR="009A79F3" w:rsidRPr="007501E8" w:rsidRDefault="00C2656C" w:rsidP="009A79F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98</w:t>
            </w:r>
          </w:p>
        </w:tc>
        <w:tc>
          <w:tcPr>
            <w:tcW w:w="270" w:type="dxa"/>
          </w:tcPr>
          <w:p w14:paraId="17C73BA5" w14:textId="77777777" w:rsidR="009A79F3" w:rsidRPr="007501E8" w:rsidRDefault="009A79F3" w:rsidP="009A79F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147E8EE" w14:textId="77777777" w:rsidR="009A79F3" w:rsidRPr="007501E8" w:rsidRDefault="009A79F3" w:rsidP="009A79F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501E8" w:rsidRPr="007501E8" w14:paraId="110ED87E" w14:textId="77777777" w:rsidTr="004815B3">
        <w:tc>
          <w:tcPr>
            <w:tcW w:w="6102" w:type="dxa"/>
          </w:tcPr>
          <w:p w14:paraId="2FBFAFA1" w14:textId="7D20305A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8C182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458" w:type="dxa"/>
          </w:tcPr>
          <w:p w14:paraId="67C1738D" w14:textId="17FDFD52" w:rsidR="009A79F3" w:rsidRPr="007501E8" w:rsidRDefault="009A79F3" w:rsidP="009A79F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</w:t>
            </w: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037ACDAE" w14:textId="77777777" w:rsidR="009A79F3" w:rsidRPr="007501E8" w:rsidRDefault="009A79F3" w:rsidP="009A79F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9313D71" w14:textId="77777777" w:rsidR="009A79F3" w:rsidRPr="007501E8" w:rsidRDefault="009A79F3" w:rsidP="009A79F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501E8" w:rsidRPr="007501E8" w14:paraId="111BF7F3" w14:textId="77777777" w:rsidTr="004815B3">
        <w:tc>
          <w:tcPr>
            <w:tcW w:w="6102" w:type="dxa"/>
          </w:tcPr>
          <w:p w14:paraId="01941558" w14:textId="70A093C4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290393F5" w14:textId="07D69047" w:rsidR="009A79F3" w:rsidRPr="007501E8" w:rsidRDefault="007501E8" w:rsidP="009A79F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5</w:t>
            </w:r>
            <w:r w:rsidR="00C265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</w:t>
            </w:r>
          </w:p>
        </w:tc>
        <w:tc>
          <w:tcPr>
            <w:tcW w:w="270" w:type="dxa"/>
          </w:tcPr>
          <w:p w14:paraId="094FE052" w14:textId="77777777" w:rsidR="009A79F3" w:rsidRPr="007501E8" w:rsidRDefault="009A79F3" w:rsidP="009A79F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5D5F40" w14:textId="4DD65DD7" w:rsidR="009A79F3" w:rsidRPr="007501E8" w:rsidRDefault="007501E8" w:rsidP="009A79F3">
            <w:pPr>
              <w:pStyle w:val="a"/>
              <w:tabs>
                <w:tab w:val="clear" w:pos="1080"/>
                <w:tab w:val="decimal" w:pos="857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7501E8" w:rsidRPr="007501E8" w14:paraId="7C491D8D" w14:textId="77777777" w:rsidTr="004815B3">
        <w:tc>
          <w:tcPr>
            <w:tcW w:w="6102" w:type="dxa"/>
          </w:tcPr>
          <w:p w14:paraId="7903F16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58" w:type="dxa"/>
            <w:shd w:val="clear" w:color="auto" w:fill="auto"/>
          </w:tcPr>
          <w:p w14:paraId="2750EB3D" w14:textId="4587B49D" w:rsidR="00AF5618" w:rsidRPr="007501E8" w:rsidRDefault="007501E8" w:rsidP="004815B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="00C2656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12</w:t>
            </w:r>
          </w:p>
        </w:tc>
        <w:tc>
          <w:tcPr>
            <w:tcW w:w="270" w:type="dxa"/>
          </w:tcPr>
          <w:p w14:paraId="665D4F83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4C031F4" w14:textId="07179425" w:rsidR="00AF5618" w:rsidRPr="007501E8" w:rsidRDefault="00BA1D8F" w:rsidP="004815B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501E8" w:rsidRPr="007501E8" w14:paraId="48463840" w14:textId="77777777" w:rsidTr="004815B3">
        <w:tc>
          <w:tcPr>
            <w:tcW w:w="6102" w:type="dxa"/>
          </w:tcPr>
          <w:p w14:paraId="1BFFA81B" w14:textId="7A5B61AA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8C182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458" w:type="dxa"/>
            <w:shd w:val="clear" w:color="auto" w:fill="auto"/>
          </w:tcPr>
          <w:p w14:paraId="39E0CD47" w14:textId="005282C9" w:rsidR="00AF5618" w:rsidRPr="007501E8" w:rsidRDefault="00BA1D8F" w:rsidP="004815B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(</w:t>
            </w:r>
            <w:r w:rsidR="007501E8" w:rsidRPr="007501E8"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4</w:t>
            </w: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003002D9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CEA0171" w14:textId="0A226D2E" w:rsidR="00AF5618" w:rsidRPr="007501E8" w:rsidRDefault="00BA1D8F" w:rsidP="004815B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501E8" w:rsidRPr="007501E8" w14:paraId="31980802" w14:textId="77777777" w:rsidTr="004815B3">
        <w:trPr>
          <w:trHeight w:val="70"/>
        </w:trPr>
        <w:tc>
          <w:tcPr>
            <w:tcW w:w="6102" w:type="dxa"/>
          </w:tcPr>
          <w:p w14:paraId="48E8BC33" w14:textId="7B2AC0AF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8DF46" w14:textId="5A8080D7" w:rsidR="00AF5618" w:rsidRPr="007501E8" w:rsidRDefault="007501E8" w:rsidP="004815B3">
            <w:pPr>
              <w:pStyle w:val="a"/>
              <w:tabs>
                <w:tab w:val="clear" w:pos="1080"/>
                <w:tab w:val="decimal" w:pos="1060"/>
              </w:tabs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C265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270" w:type="dxa"/>
          </w:tcPr>
          <w:p w14:paraId="54EA45BD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823E2D" w14:textId="7847621F" w:rsidR="00AF5618" w:rsidRPr="007501E8" w:rsidRDefault="007501E8" w:rsidP="004815B3">
            <w:pPr>
              <w:pStyle w:val="a"/>
              <w:tabs>
                <w:tab w:val="clear" w:pos="1080"/>
                <w:tab w:val="decimal" w:pos="857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7501E8" w:rsidRPr="007501E8" w14:paraId="7BBDCB35" w14:textId="77777777" w:rsidTr="004815B3">
        <w:trPr>
          <w:trHeight w:val="70"/>
        </w:trPr>
        <w:tc>
          <w:tcPr>
            <w:tcW w:w="6102" w:type="dxa"/>
          </w:tcPr>
          <w:p w14:paraId="30780F6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14:paraId="08F340EE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E9684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B13EAB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50CF3604" w14:textId="77777777" w:rsidTr="004815B3">
        <w:trPr>
          <w:trHeight w:val="70"/>
        </w:trPr>
        <w:tc>
          <w:tcPr>
            <w:tcW w:w="6102" w:type="dxa"/>
          </w:tcPr>
          <w:p w14:paraId="3B29AD1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58" w:type="dxa"/>
          </w:tcPr>
          <w:p w14:paraId="48E1F025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69C67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6AD08B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2F1CD002" w14:textId="77777777" w:rsidTr="004815B3">
        <w:trPr>
          <w:trHeight w:val="70"/>
        </w:trPr>
        <w:tc>
          <w:tcPr>
            <w:tcW w:w="6102" w:type="dxa"/>
          </w:tcPr>
          <w:p w14:paraId="38582945" w14:textId="6F5652A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29341289" w14:textId="3894199C" w:rsidR="009A79F3" w:rsidRPr="007501E8" w:rsidRDefault="007501E8" w:rsidP="009A79F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732</w:t>
            </w:r>
          </w:p>
        </w:tc>
        <w:tc>
          <w:tcPr>
            <w:tcW w:w="270" w:type="dxa"/>
          </w:tcPr>
          <w:p w14:paraId="4DB7DCC6" w14:textId="77777777" w:rsidR="009A79F3" w:rsidRPr="007501E8" w:rsidRDefault="009A79F3" w:rsidP="009A79F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19D6AF4" w14:textId="571201F0" w:rsidR="009A79F3" w:rsidRPr="007501E8" w:rsidRDefault="007501E8" w:rsidP="009A79F3">
            <w:pPr>
              <w:pStyle w:val="a"/>
              <w:tabs>
                <w:tab w:val="clear" w:pos="1080"/>
                <w:tab w:val="decimal" w:pos="857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AF5618" w:rsidRPr="007501E8" w14:paraId="25E25052" w14:textId="77777777" w:rsidTr="004815B3">
        <w:trPr>
          <w:trHeight w:val="70"/>
        </w:trPr>
        <w:tc>
          <w:tcPr>
            <w:tcW w:w="6102" w:type="dxa"/>
          </w:tcPr>
          <w:p w14:paraId="7F64AD7F" w14:textId="06936059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5460D9FF" w14:textId="417CC7F1" w:rsidR="00AF5618" w:rsidRPr="007501E8" w:rsidRDefault="007501E8" w:rsidP="004815B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725</w:t>
            </w:r>
          </w:p>
        </w:tc>
        <w:tc>
          <w:tcPr>
            <w:tcW w:w="270" w:type="dxa"/>
          </w:tcPr>
          <w:p w14:paraId="2297E507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83A0BC5" w14:textId="5189F690" w:rsidR="00AF5618" w:rsidRPr="007501E8" w:rsidRDefault="007501E8" w:rsidP="004815B3">
            <w:pPr>
              <w:pStyle w:val="a"/>
              <w:tabs>
                <w:tab w:val="clear" w:pos="1080"/>
                <w:tab w:val="decimal" w:pos="857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</w:p>
        </w:tc>
      </w:tr>
    </w:tbl>
    <w:p w14:paraId="763025C3" w14:textId="77777777" w:rsidR="00AF5618" w:rsidRPr="007501E8" w:rsidRDefault="00AF5618" w:rsidP="00AF561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025B116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หนี้สินที่มีภาระดอกเบี้ย</w:t>
      </w:r>
    </w:p>
    <w:p w14:paraId="31076D9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71"/>
        <w:gridCol w:w="365"/>
        <w:gridCol w:w="1080"/>
        <w:gridCol w:w="236"/>
        <w:gridCol w:w="999"/>
        <w:gridCol w:w="236"/>
        <w:gridCol w:w="903"/>
        <w:gridCol w:w="236"/>
        <w:gridCol w:w="992"/>
        <w:gridCol w:w="249"/>
        <w:gridCol w:w="992"/>
        <w:gridCol w:w="236"/>
        <w:gridCol w:w="902"/>
      </w:tblGrid>
      <w:tr w:rsidR="007501E8" w:rsidRPr="007501E8" w14:paraId="13C1DDC5" w14:textId="77777777" w:rsidTr="000C5BBD">
        <w:trPr>
          <w:tblHeader/>
        </w:trPr>
        <w:tc>
          <w:tcPr>
            <w:tcW w:w="1771" w:type="dxa"/>
            <w:shd w:val="clear" w:color="auto" w:fill="auto"/>
          </w:tcPr>
          <w:p w14:paraId="0503F01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5" w:type="dxa"/>
            <w:shd w:val="clear" w:color="auto" w:fill="auto"/>
          </w:tcPr>
          <w:p w14:paraId="031F02C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061" w:type="dxa"/>
            <w:gridSpan w:val="11"/>
            <w:shd w:val="clear" w:color="auto" w:fill="auto"/>
          </w:tcPr>
          <w:p w14:paraId="57B9F39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01E8" w:rsidRPr="007501E8" w14:paraId="16C1790D" w14:textId="77777777" w:rsidTr="000C5BBD">
        <w:trPr>
          <w:tblHeader/>
        </w:trPr>
        <w:tc>
          <w:tcPr>
            <w:tcW w:w="1771" w:type="dxa"/>
            <w:shd w:val="clear" w:color="auto" w:fill="auto"/>
          </w:tcPr>
          <w:p w14:paraId="0F657BC0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5" w:type="dxa"/>
            <w:shd w:val="clear" w:color="auto" w:fill="auto"/>
          </w:tcPr>
          <w:p w14:paraId="43493C88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4" w:type="dxa"/>
            <w:gridSpan w:val="5"/>
            <w:shd w:val="clear" w:color="auto" w:fill="auto"/>
          </w:tcPr>
          <w:p w14:paraId="6BA407B1" w14:textId="41DE5DC9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EC80CC9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71" w:type="dxa"/>
            <w:gridSpan w:val="5"/>
            <w:shd w:val="clear" w:color="auto" w:fill="auto"/>
          </w:tcPr>
          <w:p w14:paraId="2B9F3BAF" w14:textId="2149E182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238092EE" w14:textId="77777777" w:rsidTr="000C5BBD">
        <w:trPr>
          <w:tblHeader/>
        </w:trPr>
        <w:tc>
          <w:tcPr>
            <w:tcW w:w="1771" w:type="dxa"/>
            <w:shd w:val="clear" w:color="auto" w:fill="auto"/>
          </w:tcPr>
          <w:p w14:paraId="174D9E5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5" w:type="dxa"/>
            <w:shd w:val="clear" w:color="auto" w:fill="auto"/>
            <w:vAlign w:val="bottom"/>
          </w:tcPr>
          <w:p w14:paraId="17C07FC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F26E5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7F441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E64DDD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9F114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6726B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45045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C51B2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1AFB04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0AC9C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EC528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926E08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01E8" w:rsidRPr="007501E8" w14:paraId="6A6C042C" w14:textId="77777777" w:rsidTr="000C5BBD">
        <w:trPr>
          <w:tblHeader/>
        </w:trPr>
        <w:tc>
          <w:tcPr>
            <w:tcW w:w="1771" w:type="dxa"/>
            <w:shd w:val="clear" w:color="auto" w:fill="auto"/>
          </w:tcPr>
          <w:p w14:paraId="16917FE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5" w:type="dxa"/>
            <w:shd w:val="clear" w:color="auto" w:fill="auto"/>
          </w:tcPr>
          <w:p w14:paraId="66E50A7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061" w:type="dxa"/>
            <w:gridSpan w:val="11"/>
            <w:shd w:val="clear" w:color="auto" w:fill="auto"/>
            <w:vAlign w:val="bottom"/>
          </w:tcPr>
          <w:p w14:paraId="7BCFB55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501E8" w:rsidRPr="007501E8" w14:paraId="5BF3B33D" w14:textId="77777777" w:rsidTr="000C5BBD">
        <w:tc>
          <w:tcPr>
            <w:tcW w:w="1771" w:type="dxa"/>
            <w:shd w:val="clear" w:color="auto" w:fill="auto"/>
          </w:tcPr>
          <w:p w14:paraId="4CE8EFB7" w14:textId="77777777" w:rsidR="009A79F3" w:rsidRPr="007501E8" w:rsidRDefault="009A79F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65" w:type="dxa"/>
            <w:shd w:val="clear" w:color="auto" w:fill="auto"/>
          </w:tcPr>
          <w:p w14:paraId="1F411041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19601D" w14:textId="0A9260A8" w:rsidR="009A79F3" w:rsidRPr="007501E8" w:rsidRDefault="000C5BBD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8EB7C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5BEE1AA" w14:textId="6C83ECE1" w:rsidR="009A79F3" w:rsidRPr="007501E8" w:rsidRDefault="00DC1B61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E42CFF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A9EFE63" w14:textId="51A6EC66" w:rsidR="009A79F3" w:rsidRPr="007501E8" w:rsidRDefault="00DC1B61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920E4E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3BA738" w14:textId="506BA44C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18AE3F0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574ACD" w14:textId="0156644D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DD616F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2EF9354" w14:textId="798F1DE2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501E8" w:rsidRPr="007501E8" w14:paraId="0F8A8819" w14:textId="77777777" w:rsidTr="000C5BBD">
        <w:tc>
          <w:tcPr>
            <w:tcW w:w="1771" w:type="dxa"/>
            <w:shd w:val="clear" w:color="auto" w:fill="auto"/>
          </w:tcPr>
          <w:p w14:paraId="2F300E11" w14:textId="651B71E4" w:rsidR="009A79F3" w:rsidRPr="007501E8" w:rsidRDefault="009A79F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61987306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8186A5" w14:textId="4B786087" w:rsidR="009A79F3" w:rsidRPr="007501E8" w:rsidRDefault="000C5BBD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173D22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A912F59" w14:textId="69D8BEDF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235AE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16257F0" w14:textId="3CD1C47C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D45241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6446B4" w14:textId="5196E486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1F93EFC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F209FC" w14:textId="7CD8C5D6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75EA7B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FB14AAC" w14:textId="35A8B070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7501E8" w:rsidRPr="007501E8" w14:paraId="2EEC4795" w14:textId="77777777" w:rsidTr="000C5BBD">
        <w:tc>
          <w:tcPr>
            <w:tcW w:w="1771" w:type="dxa"/>
            <w:shd w:val="clear" w:color="auto" w:fill="auto"/>
          </w:tcPr>
          <w:p w14:paraId="5093D1DE" w14:textId="77777777" w:rsidR="009A79F3" w:rsidRPr="007501E8" w:rsidRDefault="009A79F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51E7009F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0FBED6" w14:textId="6D1688EE" w:rsidR="009A79F3" w:rsidRPr="007501E8" w:rsidRDefault="00DC1B61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18E0DF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677AFA3" w14:textId="2D42CE47" w:rsidR="009A79F3" w:rsidRPr="007501E8" w:rsidRDefault="00DC1B61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99FE3F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BB7E4B" w14:textId="7B7F9CD6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DC1B6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8E10E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0EBFD0" w14:textId="1538DC18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6E14D5A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6157C6" w14:textId="26C57765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713E37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C6CA46A" w14:textId="1E87EEDB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1E8" w:rsidRPr="007501E8" w14:paraId="7E48ED2E" w14:textId="77777777" w:rsidTr="000C5BBD">
        <w:tc>
          <w:tcPr>
            <w:tcW w:w="1771" w:type="dxa"/>
            <w:shd w:val="clear" w:color="auto" w:fill="auto"/>
          </w:tcPr>
          <w:p w14:paraId="3982E723" w14:textId="77777777" w:rsidR="009A79F3" w:rsidRPr="007501E8" w:rsidRDefault="009A79F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หุ้นกู้ระยะยาวที่ถึงกำหนดชำระภายในหนึ่งปี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6DE9F28B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0AAD9D" w14:textId="586EEBDF" w:rsidR="009A79F3" w:rsidRPr="007501E8" w:rsidRDefault="007501E8" w:rsidP="00A2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34844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7E7FF37" w14:textId="3E78CD67" w:rsidR="009A79F3" w:rsidRPr="007501E8" w:rsidRDefault="00A25A42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36C8C2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2C083FB" w14:textId="6825A8B8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25A4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94154A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01A14F" w14:textId="681A59D5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A79F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3961D0E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E57542" w14:textId="131C7DC9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D03048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6D902AF" w14:textId="3A909EC3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A79F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DC1B61" w:rsidRPr="007501E8" w14:paraId="2B0D5156" w14:textId="77777777" w:rsidTr="000C5BBD">
        <w:tc>
          <w:tcPr>
            <w:tcW w:w="1771" w:type="dxa"/>
            <w:shd w:val="clear" w:color="auto" w:fill="auto"/>
          </w:tcPr>
          <w:p w14:paraId="4EBFF66B" w14:textId="77777777" w:rsidR="00DC1B61" w:rsidRPr="007501E8" w:rsidRDefault="00DC1B61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355D58B0" w14:textId="77777777" w:rsidR="00DC1B61" w:rsidRPr="007501E8" w:rsidRDefault="00DC1B61" w:rsidP="00D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02E67" w14:textId="33627D39" w:rsidR="00DC1B61" w:rsidRPr="007501E8" w:rsidRDefault="00DC1B61" w:rsidP="00D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A116C9" w14:textId="77777777" w:rsidR="00DC1B61" w:rsidRPr="007501E8" w:rsidRDefault="00DC1B61" w:rsidP="00D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8F3F00A" w14:textId="20734CEB" w:rsidR="00DC1B61" w:rsidRPr="007501E8" w:rsidRDefault="00DC1B61" w:rsidP="00B70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3,780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4C935E" w14:textId="77777777" w:rsidR="00DC1B61" w:rsidRPr="007501E8" w:rsidRDefault="00DC1B61" w:rsidP="00D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1BE278E" w14:textId="3203BA01" w:rsidR="00DC1B61" w:rsidRPr="007501E8" w:rsidRDefault="00DC1B61" w:rsidP="00D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3,780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06B73" w14:textId="77777777" w:rsidR="00DC1B61" w:rsidRPr="007501E8" w:rsidRDefault="00DC1B61" w:rsidP="00D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26D957" w14:textId="53BED1D1" w:rsidR="00DC1B61" w:rsidRPr="007501E8" w:rsidRDefault="00DC1B61" w:rsidP="00D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B6CD225" w14:textId="77777777" w:rsidR="00DC1B61" w:rsidRPr="007501E8" w:rsidRDefault="00DC1B61" w:rsidP="00D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C6B2BB" w14:textId="1FA92DAE" w:rsidR="00DC1B61" w:rsidRPr="007501E8" w:rsidRDefault="00DC1B61" w:rsidP="00D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3,002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C368E1" w14:textId="77777777" w:rsidR="00DC1B61" w:rsidRPr="007501E8" w:rsidRDefault="00DC1B61" w:rsidP="00D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89B5B60" w14:textId="35D12221" w:rsidR="00DC1B61" w:rsidRPr="007501E8" w:rsidRDefault="00DC1B61" w:rsidP="00D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3,002</w:t>
            </w:r>
          </w:p>
        </w:tc>
      </w:tr>
      <w:tr w:rsidR="007501E8" w:rsidRPr="007501E8" w14:paraId="6AED9464" w14:textId="77777777" w:rsidTr="000C5BBD">
        <w:tc>
          <w:tcPr>
            <w:tcW w:w="1771" w:type="dxa"/>
            <w:shd w:val="clear" w:color="auto" w:fill="auto"/>
          </w:tcPr>
          <w:p w14:paraId="38F61374" w14:textId="77777777" w:rsidR="009A79F3" w:rsidRPr="007501E8" w:rsidRDefault="009A79F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365" w:type="dxa"/>
            <w:shd w:val="clear" w:color="auto" w:fill="auto"/>
          </w:tcPr>
          <w:p w14:paraId="5355205B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C72D63" w14:textId="07342713" w:rsidR="009A79F3" w:rsidRPr="007501E8" w:rsidRDefault="007501E8" w:rsidP="00A2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24D8C7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F9D0B68" w14:textId="5DA202E6" w:rsidR="009A79F3" w:rsidRPr="007501E8" w:rsidRDefault="00A25A42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CB68B3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47C85A7" w14:textId="4975022F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25A4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201D5A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12DCAF" w14:textId="5210065A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A79F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5A9215B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717C99" w14:textId="38950542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C5B992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C6CF486" w14:textId="2451BAA1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A79F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501E8" w:rsidRPr="007501E8" w14:paraId="2D2856CE" w14:textId="77777777" w:rsidTr="000C5BBD">
        <w:tc>
          <w:tcPr>
            <w:tcW w:w="1771" w:type="dxa"/>
            <w:shd w:val="clear" w:color="auto" w:fill="auto"/>
          </w:tcPr>
          <w:p w14:paraId="3762A6C2" w14:textId="77777777" w:rsidR="009A79F3" w:rsidRPr="007501E8" w:rsidRDefault="009A79F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365" w:type="dxa"/>
            <w:shd w:val="clear" w:color="auto" w:fill="auto"/>
          </w:tcPr>
          <w:p w14:paraId="5EA41FA4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EB523" w14:textId="63DFA4B9" w:rsidR="009A79F3" w:rsidRPr="007501E8" w:rsidRDefault="000C5BBD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57E266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51EFF" w14:textId="2903823E" w:rsidR="009A79F3" w:rsidRPr="007501E8" w:rsidRDefault="00B705F6" w:rsidP="00B70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D30277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2634D" w14:textId="513FAE39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8532C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B7C6E" w14:textId="3C4366F5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8813957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18CFB" w14:textId="1F0D46B3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0A52E0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A1F1C" w14:textId="41CF8420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</w:tr>
      <w:tr w:rsidR="007501E8" w:rsidRPr="007501E8" w14:paraId="5C089ED2" w14:textId="77777777" w:rsidTr="000C5BBD">
        <w:tc>
          <w:tcPr>
            <w:tcW w:w="1771" w:type="dxa"/>
            <w:shd w:val="clear" w:color="auto" w:fill="auto"/>
          </w:tcPr>
          <w:p w14:paraId="7F96EA4F" w14:textId="77777777" w:rsidR="009A79F3" w:rsidRPr="007501E8" w:rsidRDefault="009A79F3" w:rsidP="009A79F3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365" w:type="dxa"/>
            <w:shd w:val="clear" w:color="auto" w:fill="auto"/>
          </w:tcPr>
          <w:p w14:paraId="5BA7D1DB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2AB3D2" w14:textId="18AA4C05" w:rsidR="009A79F3" w:rsidRPr="007501E8" w:rsidRDefault="00DC1B61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16365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EE6F2" w14:textId="767DF975" w:rsidR="009A79F3" w:rsidRPr="007501E8" w:rsidRDefault="00DC1B61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3E8FCE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1FAD07" w14:textId="0808139F" w:rsidR="009A79F3" w:rsidRPr="007501E8" w:rsidRDefault="00DC1B61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16,406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3D9B31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782BE" w14:textId="22BBD7CE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9A79F3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BDF7003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91DBF" w14:textId="52BC9572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A79F3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570F91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CE5CD" w14:textId="55C8A926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9A79F3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</w:tr>
    </w:tbl>
    <w:p w14:paraId="51C1C4B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4" w:type="dxa"/>
        <w:tblInd w:w="558" w:type="dxa"/>
        <w:tblLook w:val="04A0" w:firstRow="1" w:lastRow="0" w:firstColumn="1" w:lastColumn="0" w:noHBand="0" w:noVBand="1"/>
      </w:tblPr>
      <w:tblGrid>
        <w:gridCol w:w="1812"/>
        <w:gridCol w:w="423"/>
        <w:gridCol w:w="1034"/>
        <w:gridCol w:w="236"/>
        <w:gridCol w:w="999"/>
        <w:gridCol w:w="236"/>
        <w:gridCol w:w="846"/>
        <w:gridCol w:w="234"/>
        <w:gridCol w:w="992"/>
        <w:gridCol w:w="251"/>
        <w:gridCol w:w="992"/>
        <w:gridCol w:w="234"/>
        <w:gridCol w:w="905"/>
      </w:tblGrid>
      <w:tr w:rsidR="007501E8" w:rsidRPr="007501E8" w14:paraId="56BE3EA1" w14:textId="77777777" w:rsidTr="004815B3">
        <w:trPr>
          <w:tblHeader/>
        </w:trPr>
        <w:tc>
          <w:tcPr>
            <w:tcW w:w="1812" w:type="dxa"/>
            <w:shd w:val="clear" w:color="auto" w:fill="auto"/>
          </w:tcPr>
          <w:p w14:paraId="11A485F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FB2F96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959" w:type="dxa"/>
            <w:gridSpan w:val="11"/>
            <w:shd w:val="clear" w:color="auto" w:fill="auto"/>
          </w:tcPr>
          <w:p w14:paraId="40173E4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1E8" w:rsidRPr="007501E8" w14:paraId="6B2C6C46" w14:textId="77777777" w:rsidTr="004815B3">
        <w:trPr>
          <w:tblHeader/>
        </w:trPr>
        <w:tc>
          <w:tcPr>
            <w:tcW w:w="1812" w:type="dxa"/>
            <w:shd w:val="clear" w:color="auto" w:fill="auto"/>
          </w:tcPr>
          <w:p w14:paraId="5B758FD6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81BED6B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51" w:type="dxa"/>
            <w:gridSpan w:val="5"/>
            <w:shd w:val="clear" w:color="auto" w:fill="auto"/>
          </w:tcPr>
          <w:p w14:paraId="726FF231" w14:textId="72AC4439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4" w:type="dxa"/>
            <w:shd w:val="clear" w:color="auto" w:fill="auto"/>
          </w:tcPr>
          <w:p w14:paraId="4BAB3737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74" w:type="dxa"/>
            <w:gridSpan w:val="5"/>
            <w:shd w:val="clear" w:color="auto" w:fill="auto"/>
          </w:tcPr>
          <w:p w14:paraId="027204BD" w14:textId="140ECF32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7AFC75A3" w14:textId="77777777" w:rsidTr="004815B3">
        <w:trPr>
          <w:tblHeader/>
        </w:trPr>
        <w:tc>
          <w:tcPr>
            <w:tcW w:w="1812" w:type="dxa"/>
            <w:shd w:val="clear" w:color="auto" w:fill="auto"/>
          </w:tcPr>
          <w:p w14:paraId="22429A5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  <w:shd w:val="clear" w:color="auto" w:fill="auto"/>
            <w:vAlign w:val="bottom"/>
          </w:tcPr>
          <w:p w14:paraId="7026DA9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D9C791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DD739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8A84FB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06A32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5ADE53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1B3E29F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DDE10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D0E5E4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446F8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B76CFA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808219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01E8" w:rsidRPr="007501E8" w14:paraId="346715FB" w14:textId="77777777" w:rsidTr="004815B3">
        <w:trPr>
          <w:tblHeader/>
        </w:trPr>
        <w:tc>
          <w:tcPr>
            <w:tcW w:w="1812" w:type="dxa"/>
            <w:shd w:val="clear" w:color="auto" w:fill="auto"/>
          </w:tcPr>
          <w:p w14:paraId="4239F6B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4BB625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959" w:type="dxa"/>
            <w:gridSpan w:val="11"/>
            <w:shd w:val="clear" w:color="auto" w:fill="auto"/>
            <w:vAlign w:val="bottom"/>
          </w:tcPr>
          <w:p w14:paraId="63B8677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501E8" w:rsidRPr="007501E8" w14:paraId="3A2B3EF7" w14:textId="77777777" w:rsidTr="004815B3">
        <w:tc>
          <w:tcPr>
            <w:tcW w:w="1812" w:type="dxa"/>
            <w:shd w:val="clear" w:color="auto" w:fill="auto"/>
          </w:tcPr>
          <w:p w14:paraId="71C3036A" w14:textId="44161C19" w:rsidR="009A79F3" w:rsidRPr="007501E8" w:rsidRDefault="009A79F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6166F36A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59517BA" w14:textId="3504EA43" w:rsidR="009A79F3" w:rsidRPr="007501E8" w:rsidRDefault="00A25A42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C1BD5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2846503" w14:textId="7D4033D5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40B7F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DD9ADB9" w14:textId="71373AEC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2EA80F5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61D5F2" w14:textId="26942446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959A5CB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3A377C" w14:textId="22A19EF9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76F689D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80D1D56" w14:textId="5288CBBF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5077F" w:rsidRPr="007501E8" w14:paraId="683692B0" w14:textId="77777777" w:rsidTr="004815B3">
        <w:tc>
          <w:tcPr>
            <w:tcW w:w="1812" w:type="dxa"/>
            <w:shd w:val="clear" w:color="auto" w:fill="auto"/>
          </w:tcPr>
          <w:p w14:paraId="41930786" w14:textId="7D3E80FA" w:rsidR="0065077F" w:rsidRPr="007501E8" w:rsidRDefault="0065077F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409476D2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A9F39A6" w14:textId="03D13F5A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73433C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5E73BE7" w14:textId="210D4296" w:rsidR="0065077F" w:rsidRPr="007501E8" w:rsidRDefault="0065077F" w:rsidP="00373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F1BE00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F12B880" w14:textId="5E96FE5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C3CF0AC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E9DF15" w14:textId="01D64352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F201859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52E194" w14:textId="7F22E0D6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FA4BD09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DF4ED0A" w14:textId="6CFB6C4C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077F" w:rsidRPr="007501E8" w14:paraId="247CB5E5" w14:textId="77777777" w:rsidTr="004815B3">
        <w:tc>
          <w:tcPr>
            <w:tcW w:w="1812" w:type="dxa"/>
            <w:shd w:val="clear" w:color="auto" w:fill="auto"/>
          </w:tcPr>
          <w:p w14:paraId="281B5197" w14:textId="77777777" w:rsidR="0065077F" w:rsidRPr="007501E8" w:rsidRDefault="0065077F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3B15C8C0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DC33EBF" w14:textId="21421BFA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B0CC9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8366E56" w14:textId="2DE6DA68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33A19F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6CC3C70" w14:textId="655479DD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43748E9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F503A3" w14:textId="05F1201D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2,750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D995AC2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3B9674" w14:textId="5EDAC283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C0788AC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81338F4" w14:textId="06DC020F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2,750</w:t>
            </w:r>
          </w:p>
        </w:tc>
      </w:tr>
      <w:tr w:rsidR="0065077F" w:rsidRPr="007501E8" w14:paraId="42BA1625" w14:textId="77777777" w:rsidTr="004815B3">
        <w:tc>
          <w:tcPr>
            <w:tcW w:w="1812" w:type="dxa"/>
            <w:shd w:val="clear" w:color="auto" w:fill="auto"/>
          </w:tcPr>
          <w:p w14:paraId="6CED7F60" w14:textId="5C1AB2F5" w:rsidR="0065077F" w:rsidRPr="007501E8" w:rsidRDefault="0065077F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6E3C78BD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0F0D609" w14:textId="07503E98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4FD5FC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BD0FFA9" w14:textId="0C091CAA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ECCB6F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64567BF" w14:textId="24911720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FA9DF21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E1DF89" w14:textId="09B26EC1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E497000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5A72B0" w14:textId="1D4F9C90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2EE96BD" w14:textId="77777777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619B178" w14:textId="1235F301" w:rsidR="0065077F" w:rsidRPr="007501E8" w:rsidRDefault="0065077F" w:rsidP="0065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1E8" w:rsidRPr="007501E8" w14:paraId="03BE78E2" w14:textId="77777777" w:rsidTr="004815B3">
        <w:tc>
          <w:tcPr>
            <w:tcW w:w="1812" w:type="dxa"/>
            <w:shd w:val="clear" w:color="auto" w:fill="auto"/>
          </w:tcPr>
          <w:p w14:paraId="5F5AD015" w14:textId="77777777" w:rsidR="009A79F3" w:rsidRPr="007501E8" w:rsidRDefault="009A79F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39ED90D1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9D97DEF" w14:textId="20DCBF2F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D163A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C13C20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B2C6C98" w14:textId="0C55812E" w:rsidR="009A79F3" w:rsidRPr="007501E8" w:rsidRDefault="00A25A42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4EDC4F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6669B6B" w14:textId="6FC6557A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25A4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9650DBF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CD22DE" w14:textId="67B2061D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A79F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CBF6740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E902D5" w14:textId="2A070473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71E4D2A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0832F68" w14:textId="60AD1FC0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A79F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501E8" w:rsidRPr="007501E8" w14:paraId="60FF3AD0" w14:textId="77777777" w:rsidTr="004815B3">
        <w:tc>
          <w:tcPr>
            <w:tcW w:w="1812" w:type="dxa"/>
            <w:shd w:val="clear" w:color="auto" w:fill="auto"/>
          </w:tcPr>
          <w:p w14:paraId="3D30303F" w14:textId="77777777" w:rsidR="009A79F3" w:rsidRPr="007501E8" w:rsidRDefault="009A79F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หนี้สินตามสัญญาเช่า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23" w:type="dxa"/>
            <w:shd w:val="clear" w:color="auto" w:fill="auto"/>
          </w:tcPr>
          <w:p w14:paraId="7CB7B8ED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E4659" w14:textId="3D0B4418" w:rsidR="009A79F3" w:rsidRPr="007501E8" w:rsidRDefault="00D11529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1D8DB1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16C1C" w14:textId="677106F1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2D397A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2DCDB" w14:textId="683BEB23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2DF87BC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730C2" w14:textId="3FBAC4F1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5C646CF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76637" w14:textId="4BFFB17C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5391EEE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446DC" w14:textId="2153FA04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7501E8" w:rsidRPr="007501E8" w14:paraId="680FEB55" w14:textId="77777777" w:rsidTr="004815B3">
        <w:tc>
          <w:tcPr>
            <w:tcW w:w="1812" w:type="dxa"/>
            <w:shd w:val="clear" w:color="auto" w:fill="auto"/>
          </w:tcPr>
          <w:p w14:paraId="3A80360C" w14:textId="77777777" w:rsidR="009A79F3" w:rsidRPr="007501E8" w:rsidRDefault="009A79F3" w:rsidP="009A79F3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423" w:type="dxa"/>
            <w:shd w:val="clear" w:color="auto" w:fill="auto"/>
          </w:tcPr>
          <w:p w14:paraId="63A64732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062506" w14:textId="0026F974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D11529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C74B8A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9F0C8" w14:textId="093EC0FF" w:rsidR="009A79F3" w:rsidRPr="007501E8" w:rsidRDefault="0065077F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87080A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4C4A3D" w14:textId="4A523F1C" w:rsidR="009A79F3" w:rsidRPr="007501E8" w:rsidRDefault="0065077F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10,200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DC8E180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7FAF15" w14:textId="76795F8F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9A79F3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36CB2AF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FDFA7" w14:textId="107A6368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8040213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08F21" w14:textId="51E3C9AA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9A79F3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</w:t>
            </w:r>
          </w:p>
        </w:tc>
      </w:tr>
    </w:tbl>
    <w:p w14:paraId="45C40FF1" w14:textId="77777777" w:rsidR="00AF5618" w:rsidRPr="007501E8" w:rsidRDefault="00AF5618" w:rsidP="00AF561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DA47841" w14:textId="63291C11" w:rsidR="00AF5618" w:rsidRPr="007501E8" w:rsidRDefault="00AF5618" w:rsidP="00AF5618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 w:right="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7501E8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หนี้สินที่มีภาระดอกเบี้ยแสดงตามระยะเวลาครบกำหนดการจ่ายชำระ ณ วันที่ </w:t>
      </w:r>
      <w:r w:rsidR="007501E8" w:rsidRPr="007501E8">
        <w:rPr>
          <w:rFonts w:asciiTheme="majorBidi" w:hAnsiTheme="majorBidi" w:cstheme="majorBidi"/>
          <w:b w:val="0"/>
          <w:bCs w:val="0"/>
          <w:sz w:val="28"/>
          <w:szCs w:val="28"/>
        </w:rPr>
        <w:t>31</w:t>
      </w:r>
      <w:r w:rsidRPr="007501E8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ธันวาคม ได้ดังนี้</w:t>
      </w:r>
    </w:p>
    <w:p w14:paraId="79A61812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36"/>
        <w:gridCol w:w="1114"/>
        <w:gridCol w:w="253"/>
        <w:gridCol w:w="1097"/>
      </w:tblGrid>
      <w:tr w:rsidR="007501E8" w:rsidRPr="007501E8" w14:paraId="742492E1" w14:textId="77777777" w:rsidTr="004815B3">
        <w:tc>
          <w:tcPr>
            <w:tcW w:w="4050" w:type="dxa"/>
          </w:tcPr>
          <w:p w14:paraId="73F66F2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013653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31EC96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64" w:type="dxa"/>
            <w:gridSpan w:val="3"/>
          </w:tcPr>
          <w:p w14:paraId="1F21F0E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1E8" w:rsidRPr="007501E8" w14:paraId="543E9A0E" w14:textId="77777777" w:rsidTr="004815B3">
        <w:tc>
          <w:tcPr>
            <w:tcW w:w="4050" w:type="dxa"/>
          </w:tcPr>
          <w:p w14:paraId="3A23B953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897B19" w14:textId="0F728BAF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0442EAC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BF45FE" w14:textId="275EEFD8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EECDC04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FC16EE0" w14:textId="7F920B86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3" w:type="dxa"/>
          </w:tcPr>
          <w:p w14:paraId="6AC77704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12DC72C" w14:textId="0D0658AE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0C3B31DB" w14:textId="77777777" w:rsidTr="004815B3">
        <w:tc>
          <w:tcPr>
            <w:tcW w:w="4050" w:type="dxa"/>
          </w:tcPr>
          <w:p w14:paraId="00A8F85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6D4BB3B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2C05BE1C" w14:textId="77777777" w:rsidTr="004815B3">
        <w:tc>
          <w:tcPr>
            <w:tcW w:w="4050" w:type="dxa"/>
          </w:tcPr>
          <w:p w14:paraId="55F455A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1080" w:type="dxa"/>
          </w:tcPr>
          <w:p w14:paraId="1985EEB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2475B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C3E78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548C1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B150ED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1E762B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4C1DB4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0D9CADE8" w14:textId="77777777" w:rsidTr="004815B3">
        <w:tc>
          <w:tcPr>
            <w:tcW w:w="4050" w:type="dxa"/>
          </w:tcPr>
          <w:p w14:paraId="735AFC0E" w14:textId="695F241F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048494A8" w14:textId="6980B6B0" w:rsidR="009A79F3" w:rsidRPr="007501E8" w:rsidRDefault="0065077F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11,233</w:t>
            </w:r>
          </w:p>
        </w:tc>
        <w:tc>
          <w:tcPr>
            <w:tcW w:w="236" w:type="dxa"/>
          </w:tcPr>
          <w:p w14:paraId="6D47B656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32B021E" w14:textId="3811385C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A79F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236" w:type="dxa"/>
          </w:tcPr>
          <w:p w14:paraId="53FD22EC" w14:textId="77777777" w:rsidR="009A79F3" w:rsidRPr="007501E8" w:rsidRDefault="009A79F3" w:rsidP="009A79F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1319279" w14:textId="5D093FBB" w:rsidR="009A79F3" w:rsidRPr="007501E8" w:rsidRDefault="0065077F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7,686</w:t>
            </w:r>
          </w:p>
        </w:tc>
        <w:tc>
          <w:tcPr>
            <w:tcW w:w="253" w:type="dxa"/>
          </w:tcPr>
          <w:p w14:paraId="55CD0485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353356FB" w14:textId="68AE0950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A79F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</w:tr>
      <w:tr w:rsidR="007501E8" w:rsidRPr="007501E8" w14:paraId="3AB5AA6C" w14:textId="77777777" w:rsidTr="004815B3">
        <w:tc>
          <w:tcPr>
            <w:tcW w:w="4050" w:type="dxa"/>
          </w:tcPr>
          <w:p w14:paraId="4EC86523" w14:textId="665CD8D3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A79F3"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A79F3"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8DCD0F8" w14:textId="3EF3752B" w:rsidR="009A79F3" w:rsidRPr="007501E8" w:rsidRDefault="0065077F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5,173</w:t>
            </w:r>
          </w:p>
        </w:tc>
        <w:tc>
          <w:tcPr>
            <w:tcW w:w="236" w:type="dxa"/>
          </w:tcPr>
          <w:p w14:paraId="4A49B174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829969F" w14:textId="6C20CD63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A79F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236" w:type="dxa"/>
          </w:tcPr>
          <w:p w14:paraId="3E83FF52" w14:textId="77777777" w:rsidR="009A79F3" w:rsidRPr="007501E8" w:rsidRDefault="009A79F3" w:rsidP="009A79F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8E6B10C" w14:textId="6D85252E" w:rsidR="009A79F3" w:rsidRPr="007501E8" w:rsidRDefault="0065077F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2,514</w:t>
            </w:r>
          </w:p>
        </w:tc>
        <w:tc>
          <w:tcPr>
            <w:tcW w:w="253" w:type="dxa"/>
          </w:tcPr>
          <w:p w14:paraId="75230567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B933DC6" w14:textId="090636DB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A79F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</w:tr>
      <w:tr w:rsidR="009A79F3" w:rsidRPr="007501E8" w14:paraId="12A80689" w14:textId="77777777" w:rsidTr="004815B3">
        <w:tc>
          <w:tcPr>
            <w:tcW w:w="4050" w:type="dxa"/>
          </w:tcPr>
          <w:p w14:paraId="6657D4BD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8938E4" w14:textId="46534BA2" w:rsidR="009A79F3" w:rsidRPr="007501E8" w:rsidRDefault="0065077F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16,406</w:t>
            </w:r>
          </w:p>
        </w:tc>
        <w:tc>
          <w:tcPr>
            <w:tcW w:w="236" w:type="dxa"/>
          </w:tcPr>
          <w:p w14:paraId="755861AF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AA87520" w14:textId="226AA046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9A79F3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36" w:type="dxa"/>
          </w:tcPr>
          <w:p w14:paraId="0BA244E3" w14:textId="77777777" w:rsidR="009A79F3" w:rsidRPr="007501E8" w:rsidRDefault="009A79F3" w:rsidP="009A79F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B398065" w14:textId="4F452909" w:rsidR="009A79F3" w:rsidRPr="007501E8" w:rsidRDefault="0065077F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10,200</w:t>
            </w:r>
          </w:p>
        </w:tc>
        <w:tc>
          <w:tcPr>
            <w:tcW w:w="253" w:type="dxa"/>
          </w:tcPr>
          <w:p w14:paraId="17FF8AEB" w14:textId="77777777" w:rsidR="009A79F3" w:rsidRPr="007501E8" w:rsidRDefault="009A79F3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41812653" w14:textId="69E6EEC6" w:rsidR="009A79F3" w:rsidRPr="007501E8" w:rsidRDefault="007501E8" w:rsidP="009A7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9A79F3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</w:t>
            </w:r>
          </w:p>
        </w:tc>
      </w:tr>
    </w:tbl>
    <w:p w14:paraId="530F7B14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F188C8" w14:textId="7B2470DE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501E8" w:rsidRPr="007501E8">
        <w:rPr>
          <w:rFonts w:asciiTheme="majorBidi" w:hAnsiTheme="majorBidi" w:cstheme="majorBidi"/>
          <w:sz w:val="28"/>
          <w:szCs w:val="28"/>
        </w:rPr>
        <w:t>31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501E8"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กลุ่มบริษัทมีวงเงินสินเชื่อซึ่งยังมิได้เบิกใช้เป็นจำนวนเงินรวม </w:t>
      </w:r>
      <w:r w:rsidR="007501E8" w:rsidRPr="007501E8">
        <w:rPr>
          <w:rFonts w:asciiTheme="majorBidi" w:hAnsiTheme="majorBidi" w:cstheme="majorBidi"/>
          <w:sz w:val="28"/>
          <w:szCs w:val="28"/>
        </w:rPr>
        <w:t>20</w:t>
      </w:r>
      <w:r w:rsidR="009B26E0" w:rsidRPr="007501E8">
        <w:rPr>
          <w:rFonts w:asciiTheme="majorBidi" w:hAnsiTheme="majorBidi" w:cstheme="majorBidi"/>
          <w:sz w:val="28"/>
          <w:szCs w:val="28"/>
        </w:rPr>
        <w:t>,</w:t>
      </w:r>
      <w:r w:rsidR="007501E8" w:rsidRPr="007501E8">
        <w:rPr>
          <w:rFonts w:asciiTheme="majorBidi" w:hAnsiTheme="majorBidi" w:cstheme="majorBidi"/>
          <w:sz w:val="28"/>
          <w:szCs w:val="28"/>
        </w:rPr>
        <w:t>3</w:t>
      </w:r>
      <w:r w:rsidR="00FD3C9C">
        <w:rPr>
          <w:rFonts w:asciiTheme="majorBidi" w:hAnsiTheme="majorBidi" w:cstheme="majorBidi"/>
          <w:sz w:val="28"/>
          <w:szCs w:val="28"/>
        </w:rPr>
        <w:t>4</w:t>
      </w:r>
      <w:r w:rsidR="00AB09CB">
        <w:rPr>
          <w:rFonts w:asciiTheme="majorBidi" w:hAnsiTheme="majorBidi" w:cstheme="majorBidi"/>
          <w:sz w:val="28"/>
          <w:szCs w:val="28"/>
        </w:rPr>
        <w:t>1</w:t>
      </w:r>
      <w:r w:rsidR="009B26E0"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24</w:t>
      </w:r>
      <w:r w:rsidR="009A79F3" w:rsidRPr="007501E8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838</w:t>
      </w:r>
      <w:r w:rsidR="009A79F3"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ล้านเหรียญสหรัฐ (เทียบเท่า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139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65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ล้านอินเดียรูปี (เทียบเท่า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29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</w:p>
    <w:p w14:paraId="34192451" w14:textId="77777777" w:rsidR="00AF5618" w:rsidRPr="007501E8" w:rsidRDefault="00AF5618" w:rsidP="00AF561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3931217" w14:textId="5CAAC56E" w:rsidR="00AF5618" w:rsidRPr="007501E8" w:rsidRDefault="00AF5618" w:rsidP="00AF561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7501E8" w:rsidRPr="007501E8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</w:t>
      </w:r>
      <w:r w:rsidRPr="007501E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501E8" w:rsidRPr="007501E8">
        <w:rPr>
          <w:rFonts w:asciiTheme="majorBidi" w:hAnsiTheme="majorBidi" w:cstheme="majorBidi"/>
          <w:sz w:val="28"/>
          <w:szCs w:val="28"/>
          <w:lang w:val="en-US" w:bidi="th-TH"/>
        </w:rPr>
        <w:t>2566</w:t>
      </w:r>
      <w:r w:rsidRPr="007501E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กลุ่มบริษัทมีวงเงินสินเชื่อซึ่งนำสินทรัพย์ไปเป็นหลักประกัน ดังนี้</w:t>
      </w:r>
    </w:p>
    <w:p w14:paraId="7C29CDF3" w14:textId="77777777" w:rsidR="00AF5618" w:rsidRPr="007501E8" w:rsidRDefault="00AF5618" w:rsidP="00AF561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AC10458" w14:textId="66FB6875" w:rsidR="00AF5618" w:rsidRPr="007501E8" w:rsidRDefault="00AF5618" w:rsidP="00AF5618">
      <w:pPr>
        <w:pStyle w:val="block"/>
        <w:numPr>
          <w:ilvl w:val="0"/>
          <w:numId w:val="2"/>
        </w:numPr>
        <w:spacing w:after="0"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วงเงินเบิกเกินบัญชีจำนวน</w:t>
      </w:r>
      <w:r w:rsidRPr="007501E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501E8" w:rsidRPr="007501E8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ล้านบาท</w:t>
      </w:r>
      <w:r w:rsidRPr="007501E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10</w:t>
      </w:r>
      <w:r w:rsidR="005C15C2" w:rsidRPr="007501E8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5C15C2" w:rsidRPr="007501E8">
        <w:rPr>
          <w:rFonts w:asciiTheme="majorBidi" w:hAnsiTheme="majorBidi"/>
          <w:i/>
          <w:iCs/>
          <w:sz w:val="28"/>
          <w:szCs w:val="28"/>
          <w:cs/>
          <w:lang w:val="en-US" w:bidi="th-TH"/>
        </w:rPr>
        <w:t>ล้านบาท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)</w:t>
      </w:r>
      <w:r w:rsidRPr="007501E8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  <w:lang w:val="en-US" w:bidi="th-TH"/>
        </w:rPr>
        <w:t>สำหรับกลุ่มบริษัท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09D0A0CE" w14:textId="77777777" w:rsidR="00AF5618" w:rsidRPr="007501E8" w:rsidRDefault="00AF5618" w:rsidP="00AF5618">
      <w:pPr>
        <w:pStyle w:val="ListParagraph"/>
        <w:rPr>
          <w:rFonts w:asciiTheme="majorBidi" w:hAnsiTheme="majorBidi" w:cstheme="majorBidi"/>
          <w:i/>
          <w:iCs/>
          <w:sz w:val="28"/>
          <w:szCs w:val="28"/>
        </w:rPr>
      </w:pPr>
    </w:p>
    <w:p w14:paraId="23B5A37A" w14:textId="33B59017" w:rsidR="00AF5618" w:rsidRPr="007501E8" w:rsidRDefault="00AF5618" w:rsidP="00AF5618">
      <w:pPr>
        <w:pStyle w:val="BodyTextIndent2"/>
        <w:numPr>
          <w:ilvl w:val="0"/>
          <w:numId w:val="2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วงเงินหนังสือค้ำประกันที่ออกโดยธนาคารจำนวน</w:t>
      </w:r>
      <w:r w:rsidR="009B26E0"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="007501E8" w:rsidRPr="007501E8">
        <w:rPr>
          <w:rFonts w:asciiTheme="majorBidi" w:hAnsiTheme="majorBidi" w:cstheme="majorBidi"/>
          <w:sz w:val="28"/>
          <w:szCs w:val="28"/>
        </w:rPr>
        <w:t>3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0B629A" w:rsidRPr="007501E8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016</w:t>
      </w:r>
      <w:r w:rsidR="000B629A"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ล้านเหรียญสหรัฐ (เทียบเท่า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139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65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ล้านอินเดียรูปี (เทียบเท่า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29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7501E8">
        <w:rPr>
          <w:rFonts w:asciiTheme="majorBidi" w:hAnsiTheme="majorBidi" w:cstheme="majorBidi"/>
          <w:sz w:val="28"/>
          <w:szCs w:val="28"/>
          <w:cs/>
        </w:rPr>
        <w:t>สำหรับกลุ่มบริษัท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</w:p>
    <w:p w14:paraId="0A4D5258" w14:textId="77777777" w:rsidR="00AF5618" w:rsidRPr="007501E8" w:rsidRDefault="00AF5618" w:rsidP="00AF5618">
      <w:pPr>
        <w:pStyle w:val="BodyTextIndent2"/>
        <w:spacing w:line="240" w:lineRule="auto"/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5CB756" w14:textId="3589C565" w:rsidR="00AF5618" w:rsidRPr="007501E8" w:rsidRDefault="00AF5618" w:rsidP="00AF5618">
      <w:pPr>
        <w:pStyle w:val="BodyTextIndent2"/>
        <w:numPr>
          <w:ilvl w:val="0"/>
          <w:numId w:val="2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วงเงินตั๋วสัญญาใช้เงินที่ออกโดยธนาคารจำนวน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="009B26E0" w:rsidRPr="007501E8">
        <w:rPr>
          <w:rFonts w:asciiTheme="majorBidi" w:hAnsiTheme="majorBidi" w:cstheme="majorBidi"/>
          <w:sz w:val="28"/>
          <w:szCs w:val="28"/>
        </w:rPr>
        <w:t>-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245FCA" w:rsidRPr="007501E8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800</w:t>
      </w:r>
      <w:r w:rsidR="00245FCA"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45FCA" w:rsidRPr="007501E8">
        <w:rPr>
          <w:rFonts w:asciiTheme="majorBidi" w:hAnsiTheme="majorBidi" w:cs="Angsana New"/>
          <w:i/>
          <w:iCs/>
          <w:sz w:val="28"/>
          <w:szCs w:val="28"/>
          <w:cs/>
        </w:rPr>
        <w:t>ล้านบาท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สำหรับกลุ่มบริษัท</w:t>
      </w:r>
    </w:p>
    <w:p w14:paraId="26F22F04" w14:textId="77777777" w:rsidR="00AF5618" w:rsidRPr="007501E8" w:rsidRDefault="00AF5618" w:rsidP="00AF5618">
      <w:pPr>
        <w:pStyle w:val="BodyTextIndent2"/>
        <w:spacing w:line="240" w:lineRule="auto"/>
        <w:ind w:left="1080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4027EF3" w14:textId="105628F7" w:rsidR="00AF5618" w:rsidRPr="007501E8" w:rsidRDefault="00AF5618" w:rsidP="00AF5618">
      <w:pPr>
        <w:pStyle w:val="BodyTextIndent2"/>
        <w:numPr>
          <w:ilvl w:val="0"/>
          <w:numId w:val="2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วงเงินสินเชื่ออื่นจำนวน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="009B26E0" w:rsidRPr="007501E8">
        <w:rPr>
          <w:rFonts w:asciiTheme="majorBidi" w:hAnsiTheme="majorBidi" w:cstheme="majorBidi"/>
          <w:sz w:val="28"/>
          <w:szCs w:val="28"/>
        </w:rPr>
        <w:t>-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245FCA" w:rsidRPr="007501E8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000</w:t>
      </w:r>
      <w:r w:rsidR="00245FCA"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45FCA" w:rsidRPr="007501E8">
        <w:rPr>
          <w:rFonts w:asciiTheme="majorBidi" w:hAnsiTheme="majorBidi" w:cs="Angsana New"/>
          <w:i/>
          <w:iCs/>
          <w:sz w:val="28"/>
          <w:szCs w:val="28"/>
          <w:cs/>
        </w:rPr>
        <w:t>ล้านบาท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7501E8">
        <w:rPr>
          <w:rFonts w:asciiTheme="majorBidi" w:hAnsiTheme="majorBidi" w:cstheme="majorBidi"/>
          <w:sz w:val="28"/>
          <w:szCs w:val="28"/>
          <w:cs/>
        </w:rPr>
        <w:t>สำหรับกลุ่มบริษัท</w:t>
      </w:r>
    </w:p>
    <w:p w14:paraId="5ECD0997" w14:textId="77777777" w:rsidR="00AF5618" w:rsidRPr="007501E8" w:rsidRDefault="00AF5618" w:rsidP="00AF5618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F5D379" w14:textId="77777777" w:rsidR="00AF5618" w:rsidRPr="007501E8" w:rsidRDefault="00AF5618" w:rsidP="00AF5618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 w:hint="cs"/>
          <w:sz w:val="28"/>
          <w:szCs w:val="28"/>
          <w:cs/>
        </w:rPr>
        <w:lastRenderedPageBreak/>
        <w:t>ภายใต้สัญญาเงินกู้ กลุ่มบริษัทต้องปฏิบัติตามเงื่อนไขทางการเงินตามที่ระบุในสัญญา เช่น การดำรงอัตราหนี้สินของผู้ถือหุ้น เป็นต้น</w:t>
      </w:r>
    </w:p>
    <w:p w14:paraId="792B7F58" w14:textId="77777777" w:rsidR="00AF5618" w:rsidRPr="007501E8" w:rsidRDefault="00AF5618" w:rsidP="00AF5618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7" w:type="dxa"/>
        <w:tblInd w:w="558" w:type="dxa"/>
        <w:tblLook w:val="01E0" w:firstRow="1" w:lastRow="1" w:firstColumn="1" w:lastColumn="1" w:noHBand="0" w:noVBand="0"/>
      </w:tblPr>
      <w:tblGrid>
        <w:gridCol w:w="5220"/>
        <w:gridCol w:w="1890"/>
        <w:gridCol w:w="270"/>
        <w:gridCol w:w="1837"/>
      </w:tblGrid>
      <w:tr w:rsidR="007501E8" w:rsidRPr="007501E8" w14:paraId="43B81804" w14:textId="77777777" w:rsidTr="004815B3">
        <w:trPr>
          <w:tblHeader/>
        </w:trPr>
        <w:tc>
          <w:tcPr>
            <w:tcW w:w="5220" w:type="dxa"/>
          </w:tcPr>
          <w:p w14:paraId="14C15A3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3997" w:type="dxa"/>
            <w:gridSpan w:val="3"/>
          </w:tcPr>
          <w:p w14:paraId="58AEC49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01E8" w:rsidRPr="007501E8" w14:paraId="634CD2F1" w14:textId="77777777" w:rsidTr="004815B3">
        <w:trPr>
          <w:tblHeader/>
        </w:trPr>
        <w:tc>
          <w:tcPr>
            <w:tcW w:w="5220" w:type="dxa"/>
          </w:tcPr>
          <w:p w14:paraId="087E186A" w14:textId="2966C0E0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90" w:type="dxa"/>
          </w:tcPr>
          <w:p w14:paraId="687B4E82" w14:textId="5688A184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D7FAD50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7" w:type="dxa"/>
          </w:tcPr>
          <w:p w14:paraId="0628B8F9" w14:textId="3FDAE337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40B7A6F0" w14:textId="77777777" w:rsidTr="004815B3">
        <w:trPr>
          <w:tblHeader/>
        </w:trPr>
        <w:tc>
          <w:tcPr>
            <w:tcW w:w="5220" w:type="dxa"/>
          </w:tcPr>
          <w:p w14:paraId="1545410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97" w:type="dxa"/>
            <w:gridSpan w:val="3"/>
          </w:tcPr>
          <w:p w14:paraId="1CDC0BA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3680E5DD" w14:textId="77777777" w:rsidTr="004815B3">
        <w:tc>
          <w:tcPr>
            <w:tcW w:w="5220" w:type="dxa"/>
          </w:tcPr>
          <w:p w14:paraId="608C118A" w14:textId="77777777" w:rsidR="00245FCA" w:rsidRPr="007501E8" w:rsidRDefault="00245FCA" w:rsidP="0024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890" w:type="dxa"/>
            <w:shd w:val="clear" w:color="auto" w:fill="auto"/>
          </w:tcPr>
          <w:p w14:paraId="7889B87E" w14:textId="3F53AA71" w:rsidR="00245FCA" w:rsidRPr="007501E8" w:rsidRDefault="007501E8" w:rsidP="0024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677A00D" w14:textId="77777777" w:rsidR="00245FCA" w:rsidRPr="007501E8" w:rsidRDefault="00245FCA" w:rsidP="0024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7" w:type="dxa"/>
          </w:tcPr>
          <w:p w14:paraId="4643EA50" w14:textId="46C4707E" w:rsidR="00245FCA" w:rsidRPr="007501E8" w:rsidRDefault="007501E8" w:rsidP="0024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7501E8" w:rsidRPr="007501E8" w14:paraId="730B9DAC" w14:textId="77777777" w:rsidTr="004815B3">
        <w:tc>
          <w:tcPr>
            <w:tcW w:w="5220" w:type="dxa"/>
          </w:tcPr>
          <w:p w14:paraId="09FF3138" w14:textId="77777777" w:rsidR="00245FCA" w:rsidRPr="007501E8" w:rsidRDefault="00245FCA" w:rsidP="0024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shd w:val="clear" w:color="auto" w:fill="auto"/>
          </w:tcPr>
          <w:p w14:paraId="1E0FF455" w14:textId="39D9B7FC" w:rsidR="00245FCA" w:rsidRPr="007501E8" w:rsidRDefault="009B26E0" w:rsidP="00E1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1D2330" w14:textId="77777777" w:rsidR="00245FCA" w:rsidRPr="007501E8" w:rsidRDefault="00245FCA" w:rsidP="0024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7" w:type="dxa"/>
          </w:tcPr>
          <w:p w14:paraId="29DBDF20" w14:textId="4C1511CD" w:rsidR="00245FCA" w:rsidRPr="007501E8" w:rsidRDefault="0065077F" w:rsidP="0024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</w:tr>
      <w:tr w:rsidR="007501E8" w:rsidRPr="007501E8" w14:paraId="73D34D0C" w14:textId="77777777" w:rsidTr="004815B3">
        <w:tc>
          <w:tcPr>
            <w:tcW w:w="5220" w:type="dxa"/>
          </w:tcPr>
          <w:p w14:paraId="1FACC187" w14:textId="77777777" w:rsidR="00245FCA" w:rsidRPr="007501E8" w:rsidRDefault="00245FCA" w:rsidP="0024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1891D34" w14:textId="70742246" w:rsidR="00245FCA" w:rsidRPr="007501E8" w:rsidRDefault="009B26E0" w:rsidP="00E1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322078" w14:textId="77777777" w:rsidR="00245FCA" w:rsidRPr="007501E8" w:rsidRDefault="00245FCA" w:rsidP="0024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5214677F" w14:textId="3DFF3F4E" w:rsidR="00245FCA" w:rsidRPr="007501E8" w:rsidRDefault="007501E8" w:rsidP="0024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45FCA" w:rsidRPr="007501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</w:tr>
      <w:tr w:rsidR="00245FCA" w:rsidRPr="007501E8" w14:paraId="5C20638F" w14:textId="77777777" w:rsidTr="004815B3">
        <w:tc>
          <w:tcPr>
            <w:tcW w:w="5220" w:type="dxa"/>
          </w:tcPr>
          <w:p w14:paraId="0C3FC45E" w14:textId="77777777" w:rsidR="00245FCA" w:rsidRPr="007501E8" w:rsidRDefault="00245FCA" w:rsidP="0024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CF922" w14:textId="33A3E159" w:rsidR="00245FCA" w:rsidRPr="007501E8" w:rsidRDefault="0065077F" w:rsidP="0024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270" w:type="dxa"/>
          </w:tcPr>
          <w:p w14:paraId="5ACE3C8E" w14:textId="77777777" w:rsidR="00245FCA" w:rsidRPr="007501E8" w:rsidRDefault="00245FCA" w:rsidP="0024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</w:tcPr>
          <w:p w14:paraId="34F5FE0F" w14:textId="07E8B413" w:rsidR="00245FCA" w:rsidRPr="007501E8" w:rsidRDefault="0065077F" w:rsidP="0024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1,492</w:t>
            </w:r>
          </w:p>
        </w:tc>
      </w:tr>
    </w:tbl>
    <w:p w14:paraId="6198442E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7C93BF" w14:textId="774E83D2" w:rsidR="00AF5618" w:rsidRPr="007501E8" w:rsidRDefault="00BC132C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นอกจากนี้</w:t>
      </w:r>
      <w:r w:rsidR="0065077F">
        <w:rPr>
          <w:rFonts w:asciiTheme="majorBidi" w:hAnsiTheme="majorBidi" w:cstheme="majorBidi" w:hint="cs"/>
          <w:sz w:val="28"/>
          <w:szCs w:val="28"/>
          <w:cs/>
        </w:rPr>
        <w:t xml:space="preserve">ในปี </w:t>
      </w:r>
      <w:r w:rsidR="0065077F">
        <w:rPr>
          <w:rFonts w:asciiTheme="majorBidi" w:hAnsiTheme="majorBidi" w:cstheme="majorBidi"/>
          <w:sz w:val="28"/>
          <w:szCs w:val="28"/>
        </w:rPr>
        <w:t>2566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2565</w:t>
      </w:r>
      <w:r w:rsidR="0065077F">
        <w:rPr>
          <w:rFonts w:asciiTheme="majorBidi" w:hAnsiTheme="majorBidi" w:cstheme="majorBidi"/>
          <w:sz w:val="28"/>
          <w:szCs w:val="28"/>
        </w:rPr>
        <w:t xml:space="preserve"> </w:t>
      </w:r>
      <w:r w:rsidR="00AF5618" w:rsidRPr="007501E8">
        <w:rPr>
          <w:rFonts w:asciiTheme="majorBidi" w:hAnsiTheme="majorBidi" w:cstheme="majorBidi"/>
          <w:sz w:val="28"/>
          <w:szCs w:val="28"/>
          <w:cs/>
        </w:rPr>
        <w:t>วงเงินสินเชื่อบางส่วนของบริษัทย่อยค้ำประกันโดยบริษัท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พฤกษา เรียลเอสเตท จำกัด (มหาชน) </w:t>
      </w:r>
    </w:p>
    <w:p w14:paraId="2B3CC39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528D425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  <w:sectPr w:rsidR="00AF5618" w:rsidRPr="007501E8" w:rsidSect="000A12F0">
          <w:footerReference w:type="first" r:id="rId19"/>
          <w:type w:val="nextColumn"/>
          <w:pgSz w:w="11909" w:h="16834" w:code="9"/>
          <w:pgMar w:top="691" w:right="1152" w:bottom="576" w:left="1152" w:header="720" w:footer="674" w:gutter="0"/>
          <w:cols w:space="720"/>
          <w:docGrid w:linePitch="360"/>
        </w:sectPr>
      </w:pPr>
    </w:p>
    <w:p w14:paraId="1A5F6A2F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หุ้นกู้</w:t>
      </w:r>
    </w:p>
    <w:p w14:paraId="59793F46" w14:textId="77777777" w:rsidR="00AF5618" w:rsidRPr="00CD2C74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1B7D5518" w14:textId="55E6FCB8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หุ้นกู้ของกลุ่มบริษัท ณ วันที่ </w:t>
      </w:r>
      <w:r w:rsidR="007501E8" w:rsidRPr="007501E8">
        <w:rPr>
          <w:rFonts w:asciiTheme="majorBidi" w:hAnsiTheme="majorBidi" w:cstheme="majorBidi"/>
          <w:sz w:val="28"/>
          <w:szCs w:val="28"/>
        </w:rPr>
        <w:t>31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501E8"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501E8" w:rsidRPr="007501E8">
        <w:rPr>
          <w:rFonts w:asciiTheme="majorBidi" w:hAnsiTheme="majorBidi" w:cstheme="majorBidi"/>
          <w:sz w:val="28"/>
          <w:szCs w:val="28"/>
        </w:rPr>
        <w:t>2565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หุ้นกู้ที่ออกโดยบริษัทเป็นหุ้นกู้ระยะยาวประเภทไม่ด้อยสิทธิและมีหลักประกัน โดยมีมูลค่าที่ตราไว้หน่วยละ </w:t>
      </w:r>
      <w:r w:rsidR="007501E8" w:rsidRPr="007501E8">
        <w:rPr>
          <w:rFonts w:asciiTheme="majorBidi" w:hAnsiTheme="majorBidi" w:cstheme="majorBidi"/>
          <w:sz w:val="28"/>
          <w:szCs w:val="28"/>
        </w:rPr>
        <w:t>1</w:t>
      </w:r>
      <w:r w:rsidRPr="007501E8">
        <w:rPr>
          <w:rFonts w:asciiTheme="majorBidi" w:hAnsiTheme="majorBidi" w:cstheme="majorBidi"/>
          <w:sz w:val="28"/>
          <w:szCs w:val="28"/>
        </w:rPr>
        <w:t>,</w:t>
      </w:r>
      <w:r w:rsidR="007501E8" w:rsidRPr="007501E8">
        <w:rPr>
          <w:rFonts w:asciiTheme="majorBidi" w:hAnsiTheme="majorBidi" w:cstheme="majorBidi"/>
          <w:sz w:val="28"/>
          <w:szCs w:val="28"/>
        </w:rPr>
        <w:t>000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บาท ซึ่งที่ประชุมผู้ถือหุ้นของกลุ่มบริษัท มีมติอนุมัติการออกและเสนอขายตราสารหนี้ดังกล่าว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โดยมีรายละเอียดดังนี้</w:t>
      </w:r>
    </w:p>
    <w:p w14:paraId="32364C71" w14:textId="77777777" w:rsidR="00AF5618" w:rsidRPr="00CD2C74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14055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349"/>
        <w:gridCol w:w="1311"/>
        <w:gridCol w:w="2020"/>
        <w:gridCol w:w="1170"/>
        <w:gridCol w:w="1530"/>
        <w:gridCol w:w="1579"/>
        <w:gridCol w:w="1023"/>
        <w:gridCol w:w="305"/>
        <w:gridCol w:w="1024"/>
        <w:gridCol w:w="305"/>
        <w:gridCol w:w="1078"/>
        <w:gridCol w:w="259"/>
        <w:gridCol w:w="1102"/>
      </w:tblGrid>
      <w:tr w:rsidR="007501E8" w:rsidRPr="007501E8" w14:paraId="2BF9724F" w14:textId="77777777" w:rsidTr="004815B3">
        <w:trPr>
          <w:tblHeader/>
        </w:trPr>
        <w:tc>
          <w:tcPr>
            <w:tcW w:w="1349" w:type="dxa"/>
            <w:vAlign w:val="center"/>
          </w:tcPr>
          <w:p w14:paraId="681F52E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4BC6F8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0" w:type="dxa"/>
            <w:vAlign w:val="bottom"/>
          </w:tcPr>
          <w:p w14:paraId="1C0FD22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5FD236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B43804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center"/>
          </w:tcPr>
          <w:p w14:paraId="679D128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96" w:type="dxa"/>
            <w:gridSpan w:val="7"/>
          </w:tcPr>
          <w:p w14:paraId="0FDCFD9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7501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7501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1E8" w:rsidRPr="007501E8" w14:paraId="59A53ACD" w14:textId="77777777" w:rsidTr="004815B3">
        <w:trPr>
          <w:tblHeader/>
        </w:trPr>
        <w:tc>
          <w:tcPr>
            <w:tcW w:w="1349" w:type="dxa"/>
            <w:vAlign w:val="center"/>
          </w:tcPr>
          <w:p w14:paraId="1BA2FC1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6AEE64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0" w:type="dxa"/>
            <w:vAlign w:val="bottom"/>
          </w:tcPr>
          <w:p w14:paraId="0EC6559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9CF5DF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354EF8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center"/>
          </w:tcPr>
          <w:p w14:paraId="7C76C2B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731A010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305" w:type="dxa"/>
          </w:tcPr>
          <w:p w14:paraId="47A5B20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14:paraId="3AAB533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7501E8" w:rsidRPr="007501E8" w14:paraId="22576CC5" w14:textId="77777777" w:rsidTr="00F41E25">
        <w:trPr>
          <w:tblHeader/>
        </w:trPr>
        <w:tc>
          <w:tcPr>
            <w:tcW w:w="1349" w:type="dxa"/>
            <w:vAlign w:val="center"/>
          </w:tcPr>
          <w:p w14:paraId="32CDBD0A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ประเภทหุ้นกู้</w:t>
            </w:r>
          </w:p>
        </w:tc>
        <w:tc>
          <w:tcPr>
            <w:tcW w:w="1311" w:type="dxa"/>
            <w:vAlign w:val="center"/>
          </w:tcPr>
          <w:p w14:paraId="19D9F80F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020" w:type="dxa"/>
            <w:vAlign w:val="bottom"/>
          </w:tcPr>
          <w:p w14:paraId="5A0E1F9B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กำหนดชำระดอกเบี้ย</w:t>
            </w:r>
          </w:p>
        </w:tc>
        <w:tc>
          <w:tcPr>
            <w:tcW w:w="1170" w:type="dxa"/>
            <w:vAlign w:val="center"/>
          </w:tcPr>
          <w:p w14:paraId="6ADF5413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อายุ</w:t>
            </w:r>
          </w:p>
        </w:tc>
        <w:tc>
          <w:tcPr>
            <w:tcW w:w="1530" w:type="dxa"/>
          </w:tcPr>
          <w:p w14:paraId="14A943C8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579" w:type="dxa"/>
            <w:vAlign w:val="center"/>
          </w:tcPr>
          <w:p w14:paraId="3C9A1245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1023" w:type="dxa"/>
          </w:tcPr>
          <w:p w14:paraId="7DBBA6E5" w14:textId="1932AE6E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05" w:type="dxa"/>
          </w:tcPr>
          <w:p w14:paraId="22FEAA7C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EDF244D" w14:textId="52B54009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05" w:type="dxa"/>
          </w:tcPr>
          <w:p w14:paraId="71805BDC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4510879" w14:textId="5B7BAB59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13BEE60C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1D8C16E7" w14:textId="102B58D6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78CE4793" w14:textId="77777777" w:rsidTr="004815B3">
        <w:trPr>
          <w:tblHeader/>
        </w:trPr>
        <w:tc>
          <w:tcPr>
            <w:tcW w:w="1349" w:type="dxa"/>
            <w:vAlign w:val="center"/>
          </w:tcPr>
          <w:p w14:paraId="0EF474A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14:paraId="532C995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20" w:type="dxa"/>
            <w:vAlign w:val="center"/>
          </w:tcPr>
          <w:p w14:paraId="7102800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7F78BC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EBB14E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center"/>
          </w:tcPr>
          <w:p w14:paraId="2A1DF58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5A610F7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305" w:type="dxa"/>
          </w:tcPr>
          <w:p w14:paraId="589A1BE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2B2D02B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493AB06B" w14:textId="77777777" w:rsidTr="004815B3">
        <w:tc>
          <w:tcPr>
            <w:tcW w:w="1349" w:type="dxa"/>
            <w:vAlign w:val="center"/>
          </w:tcPr>
          <w:p w14:paraId="1C9CC079" w14:textId="7AECEF9F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311" w:type="dxa"/>
            <w:vAlign w:val="center"/>
          </w:tcPr>
          <w:p w14:paraId="4490B55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20" w:type="dxa"/>
            <w:vAlign w:val="center"/>
          </w:tcPr>
          <w:p w14:paraId="7E8A1DE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3AA097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39553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center"/>
          </w:tcPr>
          <w:p w14:paraId="1B873A6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2DD790F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5" w:type="dxa"/>
          </w:tcPr>
          <w:p w14:paraId="41E0A1D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61AD1CE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501E8" w:rsidRPr="007501E8" w14:paraId="2122F890" w14:textId="77777777" w:rsidTr="004815B3">
        <w:tc>
          <w:tcPr>
            <w:tcW w:w="1349" w:type="dxa"/>
            <w:shd w:val="clear" w:color="000000" w:fill="FFFFFF"/>
            <w:vAlign w:val="center"/>
          </w:tcPr>
          <w:p w14:paraId="6B8EE54A" w14:textId="42A7DEB6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63FF41B7" w14:textId="47514FF1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5288F0CE" w14:textId="22B08645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A8AFB2E" w14:textId="1838139C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70D30693" w14:textId="55FB3B96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6AB020B3" w14:textId="5D5D4880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01E35111" w14:textId="5D7DBD32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8A9AB15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7014F70E" w14:textId="7B2B965E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6F56CE48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70349AF6" w14:textId="726EFA6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2D29C47B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366378ED" w14:textId="44858561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7501E8" w:rsidRPr="007501E8" w14:paraId="3A736932" w14:textId="77777777" w:rsidTr="004815B3">
        <w:tc>
          <w:tcPr>
            <w:tcW w:w="2660" w:type="dxa"/>
            <w:gridSpan w:val="2"/>
            <w:shd w:val="clear" w:color="000000" w:fill="FFFFFF"/>
            <w:vAlign w:val="center"/>
          </w:tcPr>
          <w:p w14:paraId="3F617FE4" w14:textId="6F6A04B2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1A743635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775043B3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5D422FEC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4F35615A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4DE493C2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5505600D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4A42C61D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7EB715E1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50CF66A7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3FA1EFB5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4275C0D4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50292572" w14:textId="77777777" w:rsidTr="004815B3">
        <w:tc>
          <w:tcPr>
            <w:tcW w:w="1349" w:type="dxa"/>
            <w:shd w:val="clear" w:color="000000" w:fill="FFFFFF"/>
            <w:vAlign w:val="center"/>
          </w:tcPr>
          <w:p w14:paraId="1008D8E0" w14:textId="19764694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3E74C445" w14:textId="73F6B618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209A5C11" w14:textId="691BD83C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5CCAB936" w14:textId="5E0059C3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68303FEE" w14:textId="62946B43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1E117C35" w14:textId="2F8D283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1FD6C291" w14:textId="4F07D318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CF2E8D4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5DDAD0AD" w14:textId="2E2DC098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E845783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261E0E30" w14:textId="4E4CCF21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6A1319DB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79D3DF44" w14:textId="48CA7B64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501E8" w:rsidRPr="007501E8" w14:paraId="5B2C79F3" w14:textId="77777777" w:rsidTr="004815B3">
        <w:tc>
          <w:tcPr>
            <w:tcW w:w="2660" w:type="dxa"/>
            <w:gridSpan w:val="2"/>
            <w:shd w:val="clear" w:color="000000" w:fill="FFFFFF"/>
            <w:vAlign w:val="center"/>
          </w:tcPr>
          <w:p w14:paraId="285D165E" w14:textId="36085390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162FCBF9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42B0CF4C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140D6729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613B4D7C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3B1873BA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341C6CB4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41830FD4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5C031B12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7E326052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6DA6215F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195B35D2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0328ABE4" w14:textId="77777777" w:rsidTr="004815B3">
        <w:tc>
          <w:tcPr>
            <w:tcW w:w="1349" w:type="dxa"/>
            <w:shd w:val="clear" w:color="000000" w:fill="FFFFFF"/>
            <w:vAlign w:val="center"/>
          </w:tcPr>
          <w:p w14:paraId="7CE6507C" w14:textId="2D86CF10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2AAA9AB0" w14:textId="7315F391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6DFD0C4E" w14:textId="6C436776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1FCDF949" w14:textId="63511B51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3BE11D31" w14:textId="5EAF2300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4629B911" w14:textId="6CE5827D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49AD99F7" w14:textId="2C116D1D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3F87BF0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0EB76C8C" w14:textId="6B3EE679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DCBFFD7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0622B1CD" w14:textId="6FD86B0A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7C0BBF04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69ABE979" w14:textId="59560A92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501E8" w:rsidRPr="007501E8" w14:paraId="7935AE71" w14:textId="77777777" w:rsidTr="004815B3">
        <w:tc>
          <w:tcPr>
            <w:tcW w:w="2660" w:type="dxa"/>
            <w:gridSpan w:val="2"/>
            <w:shd w:val="clear" w:color="000000" w:fill="FFFFFF"/>
            <w:vAlign w:val="center"/>
          </w:tcPr>
          <w:p w14:paraId="4A56F0A4" w14:textId="189AB0CE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045AA0D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23DA349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0520A42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50464C7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33EFC14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0FD6910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35871B1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1B269E1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338AB6D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6B940BB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2992A0F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731C25BD" w14:textId="77777777" w:rsidTr="004815B3">
        <w:tc>
          <w:tcPr>
            <w:tcW w:w="1349" w:type="dxa"/>
            <w:shd w:val="clear" w:color="000000" w:fill="FFFFFF"/>
            <w:vAlign w:val="center"/>
          </w:tcPr>
          <w:p w14:paraId="1B722448" w14:textId="08912903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04E6A21F" w14:textId="784DB19F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1EE62913" w14:textId="70E508C2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7EC27F03" w14:textId="551BDFB2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68F9060" w14:textId="7ECA00D6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4CA27722" w14:textId="4F468D6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0FC13F67" w14:textId="0B1B754F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3AA030D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2C43B8C7" w14:textId="1A0F1908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3D1486D4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5785595E" w14:textId="6903D262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31C249A2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058FA791" w14:textId="1E5764FF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501E8" w:rsidRPr="007501E8" w14:paraId="342DA101" w14:textId="77777777" w:rsidTr="004815B3">
        <w:tc>
          <w:tcPr>
            <w:tcW w:w="1349" w:type="dxa"/>
            <w:shd w:val="clear" w:color="000000" w:fill="FFFFFF"/>
            <w:vAlign w:val="center"/>
          </w:tcPr>
          <w:p w14:paraId="19E0A91E" w14:textId="40F954DC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11" w:type="dxa"/>
            <w:shd w:val="clear" w:color="000000" w:fill="FFFFFF"/>
          </w:tcPr>
          <w:p w14:paraId="5AC49546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000000" w:fill="FFFFFF"/>
            <w:vAlign w:val="center"/>
          </w:tcPr>
          <w:p w14:paraId="429F932B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7EDDB24F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1A0E6ACD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3623F5BE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1C974780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729ECC4B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51104E6F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799DD575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3712E13D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6A57C530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4434AF15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36631FCE" w14:textId="77777777" w:rsidTr="004815B3">
        <w:tc>
          <w:tcPr>
            <w:tcW w:w="1349" w:type="dxa"/>
            <w:shd w:val="clear" w:color="000000" w:fill="FFFFFF"/>
            <w:vAlign w:val="center"/>
          </w:tcPr>
          <w:p w14:paraId="55867E2D" w14:textId="78DC71B1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23A363E2" w14:textId="1CD8AA41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4E3B9F48" w14:textId="1D8DF416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05A6040" w14:textId="3BA2083D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62B61F4" w14:textId="42554469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495973EE" w14:textId="320C68FB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07C14456" w14:textId="5CE9995F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1C6746AD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410F0D80" w14:textId="11C9E205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985B93E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1A20863F" w14:textId="61439C9C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6CCAE923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3F5EE424" w14:textId="3F416159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501E8" w:rsidRPr="007501E8" w14:paraId="0B537731" w14:textId="77777777" w:rsidTr="004815B3">
        <w:tc>
          <w:tcPr>
            <w:tcW w:w="1349" w:type="dxa"/>
            <w:shd w:val="clear" w:color="000000" w:fill="FFFFFF"/>
            <w:vAlign w:val="center"/>
          </w:tcPr>
          <w:p w14:paraId="13C7FCCD" w14:textId="275C0B7B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7A3A0B94" w14:textId="2A182922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1FDB1511" w14:textId="69D9C256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32C40106" w14:textId="54B49125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24680079" w14:textId="3459A9BA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44E6EBC3" w14:textId="124F48A5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69EF6E74" w14:textId="45F72039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16D5772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7AC07B30" w14:textId="6F0457A4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4542EB48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3348F2F6" w14:textId="14A25BC1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109D9DFD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09C2A57E" w14:textId="2BB1064F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501E8" w:rsidRPr="007501E8" w14:paraId="69BA9174" w14:textId="77777777" w:rsidTr="004815B3">
        <w:tc>
          <w:tcPr>
            <w:tcW w:w="1349" w:type="dxa"/>
            <w:shd w:val="clear" w:color="000000" w:fill="FFFFFF"/>
            <w:vAlign w:val="center"/>
          </w:tcPr>
          <w:p w14:paraId="1C1050EB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shd w:val="clear" w:color="000000" w:fill="FFFFFF"/>
          </w:tcPr>
          <w:p w14:paraId="38FD111A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รวม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5F85E218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2E3F8FC8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577BB60F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40044573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EE92B1C" w14:textId="281E933A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227C54F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5AC95684" w14:textId="63271367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908F897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835B59C" w14:textId="4826DCEC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6F850C24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5E2FC58D" w14:textId="755C981F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2716B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7501E8" w:rsidRPr="007501E8" w14:paraId="58862081" w14:textId="77777777" w:rsidTr="004815B3">
        <w:tc>
          <w:tcPr>
            <w:tcW w:w="1349" w:type="dxa"/>
            <w:shd w:val="clear" w:color="000000" w:fill="FFFFFF"/>
            <w:vAlign w:val="center"/>
          </w:tcPr>
          <w:p w14:paraId="356B0A2D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1" w:type="dxa"/>
            <w:gridSpan w:val="4"/>
            <w:shd w:val="clear" w:color="000000" w:fill="FFFFFF"/>
          </w:tcPr>
          <w:p w14:paraId="66721D90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หัก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42E50683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737AA53" w14:textId="5886E43A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D8E3114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32FDC0EE" w14:textId="670A3BDE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4BDF3D2E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E3AFBEE" w14:textId="2C88204C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47DFBAB8" w14:textId="7F657520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D0AF5D7" w14:textId="6147C449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01E8" w:rsidRPr="007501E8" w14:paraId="52E11E19" w14:textId="77777777" w:rsidTr="004815B3">
        <w:tc>
          <w:tcPr>
            <w:tcW w:w="1349" w:type="dxa"/>
            <w:shd w:val="clear" w:color="000000" w:fill="FFFFFF"/>
            <w:vAlign w:val="center"/>
          </w:tcPr>
          <w:p w14:paraId="2C99E82E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10" w:type="dxa"/>
            <w:gridSpan w:val="5"/>
            <w:shd w:val="clear" w:color="000000" w:fill="FFFFFF"/>
          </w:tcPr>
          <w:p w14:paraId="276CF518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หุ้นกู้ประเภทไม่ด้อยสิทธิและไม่มีหลักประกัน -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1A035F08" w14:textId="0AF0C5B0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2716B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E616A0F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4A2E851C" w14:textId="6B07F3E1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12716B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5B55DD5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49DDAC57" w14:textId="22C6137A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2716B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5829581A" w14:textId="77777777" w:rsidR="0012716B" w:rsidRPr="007501E8" w:rsidRDefault="0012716B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4525B6C3" w14:textId="610F63C1" w:rsidR="0012716B" w:rsidRPr="007501E8" w:rsidRDefault="007501E8" w:rsidP="0012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12716B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</w:tbl>
    <w:p w14:paraId="78176CB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  <w:sectPr w:rsidR="00AF5618" w:rsidRPr="007501E8" w:rsidSect="000A12F0">
          <w:footerReference w:type="first" r:id="rId20"/>
          <w:type w:val="nextColumn"/>
          <w:pgSz w:w="16834" w:h="11909" w:orient="landscape" w:code="9"/>
          <w:pgMar w:top="691" w:right="1152" w:bottom="576" w:left="1152" w:header="720" w:footer="613" w:gutter="0"/>
          <w:cols w:space="720"/>
          <w:docGrid w:linePitch="360"/>
        </w:sectPr>
      </w:pPr>
    </w:p>
    <w:p w14:paraId="35B26B3E" w14:textId="7EBEA262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 w:hint="cs"/>
          <w:sz w:val="28"/>
          <w:szCs w:val="28"/>
          <w:cs/>
        </w:rPr>
        <w:lastRenderedPageBreak/>
        <w:t>กลุ่ม</w:t>
      </w:r>
      <w:r w:rsidRPr="007501E8">
        <w:rPr>
          <w:rFonts w:asciiTheme="majorBidi" w:hAnsiTheme="majorBidi" w:cstheme="majorBidi"/>
          <w:sz w:val="28"/>
          <w:szCs w:val="28"/>
          <w:cs/>
        </w:rPr>
        <w:t>บริษัทจะต้องปฏิบัติตามข้อกำหนดว่าด้วยสิทธิและหน้าที่ของผู้ออกหุ้นกู้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</w:t>
      </w:r>
      <w:r w:rsidR="00BF424A">
        <w:rPr>
          <w:rFonts w:asciiTheme="majorBidi" w:hAnsiTheme="majorBidi" w:cstheme="majorBidi"/>
          <w:sz w:val="28"/>
          <w:szCs w:val="28"/>
          <w:cs/>
        </w:rPr>
        <w:br/>
      </w:r>
      <w:r w:rsidRPr="007501E8">
        <w:rPr>
          <w:rFonts w:asciiTheme="majorBidi" w:hAnsiTheme="majorBidi" w:cstheme="majorBidi"/>
          <w:sz w:val="28"/>
          <w:szCs w:val="28"/>
          <w:cs/>
        </w:rPr>
        <w:t>ส่วนของผู้ถือหุ้น การจ่ายเงินปันผล</w:t>
      </w:r>
    </w:p>
    <w:p w14:paraId="18C8FD5F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1ACE2CD" w14:textId="2D1294C2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รายการเคลื่อนไหวในระหว่างปีสิ้นสุดวันที่ </w:t>
      </w:r>
      <w:r w:rsidR="007501E8" w:rsidRPr="007501E8">
        <w:rPr>
          <w:rFonts w:asciiTheme="majorBidi" w:hAnsiTheme="majorBidi" w:cstheme="majorBidi"/>
          <w:sz w:val="28"/>
          <w:szCs w:val="28"/>
        </w:rPr>
        <w:t>31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ของหุ้นกู้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085C2A5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58" w:type="dxa"/>
        <w:tblInd w:w="558" w:type="dxa"/>
        <w:tblLook w:val="01E0" w:firstRow="1" w:lastRow="1" w:firstColumn="1" w:lastColumn="1" w:noHBand="0" w:noVBand="0"/>
      </w:tblPr>
      <w:tblGrid>
        <w:gridCol w:w="5832"/>
        <w:gridCol w:w="1440"/>
        <w:gridCol w:w="361"/>
        <w:gridCol w:w="1425"/>
      </w:tblGrid>
      <w:tr w:rsidR="007501E8" w:rsidRPr="007501E8" w14:paraId="2273DF7B" w14:textId="77777777" w:rsidTr="004815B3">
        <w:trPr>
          <w:trHeight w:val="362"/>
        </w:trPr>
        <w:tc>
          <w:tcPr>
            <w:tcW w:w="5832" w:type="dxa"/>
          </w:tcPr>
          <w:p w14:paraId="7688E44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26" w:type="dxa"/>
            <w:gridSpan w:val="3"/>
          </w:tcPr>
          <w:p w14:paraId="7CAA0AF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7501E8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Pr="007501E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/ </w:t>
            </w:r>
            <w:r w:rsidRPr="007501E8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1E8" w:rsidRPr="007501E8" w14:paraId="6123A6C8" w14:textId="77777777" w:rsidTr="004815B3">
        <w:trPr>
          <w:trHeight w:val="351"/>
        </w:trPr>
        <w:tc>
          <w:tcPr>
            <w:tcW w:w="5832" w:type="dxa"/>
          </w:tcPr>
          <w:p w14:paraId="5251303F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B4D46E" w14:textId="6C74BE06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61" w:type="dxa"/>
          </w:tcPr>
          <w:p w14:paraId="274636E3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4BB45B69" w14:textId="15196CF1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2F9FD964" w14:textId="77777777" w:rsidTr="004815B3">
        <w:trPr>
          <w:trHeight w:val="351"/>
        </w:trPr>
        <w:tc>
          <w:tcPr>
            <w:tcW w:w="5832" w:type="dxa"/>
          </w:tcPr>
          <w:p w14:paraId="2FC2261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3"/>
          </w:tcPr>
          <w:p w14:paraId="463D101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40FBB20F" w14:textId="77777777" w:rsidTr="004815B3">
        <w:trPr>
          <w:trHeight w:val="111"/>
        </w:trPr>
        <w:tc>
          <w:tcPr>
            <w:tcW w:w="5832" w:type="dxa"/>
          </w:tcPr>
          <w:p w14:paraId="2263954A" w14:textId="2E05A95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14:paraId="6163080E" w14:textId="266FB821" w:rsidR="00B95D1F" w:rsidRPr="007501E8" w:rsidRDefault="007501E8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95D1F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361" w:type="dxa"/>
          </w:tcPr>
          <w:p w14:paraId="2F38E890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53EB03C" w14:textId="0160FB37" w:rsidR="00B95D1F" w:rsidRPr="007501E8" w:rsidRDefault="007501E8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B95D1F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7501E8" w:rsidRPr="007501E8" w14:paraId="0DCE35DB" w14:textId="77777777" w:rsidTr="004815B3">
        <w:trPr>
          <w:trHeight w:val="351"/>
        </w:trPr>
        <w:tc>
          <w:tcPr>
            <w:tcW w:w="5832" w:type="dxa"/>
          </w:tcPr>
          <w:p w14:paraId="12EAAF23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ออกหุ้นกู้ระหว่างปี</w:t>
            </w:r>
          </w:p>
        </w:tc>
        <w:tc>
          <w:tcPr>
            <w:tcW w:w="1440" w:type="dxa"/>
          </w:tcPr>
          <w:p w14:paraId="504D8258" w14:textId="2E3453D5" w:rsidR="00B95D1F" w:rsidRPr="007501E8" w:rsidRDefault="0012716B" w:rsidP="00CD2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1" w:type="dxa"/>
          </w:tcPr>
          <w:p w14:paraId="488E3F63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14229581" w14:textId="533594A6" w:rsidR="00B95D1F" w:rsidRPr="007501E8" w:rsidRDefault="007501E8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95D1F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501E8" w:rsidRPr="007501E8" w14:paraId="766BC412" w14:textId="77777777" w:rsidTr="004815B3">
        <w:trPr>
          <w:trHeight w:val="351"/>
        </w:trPr>
        <w:tc>
          <w:tcPr>
            <w:tcW w:w="5832" w:type="dxa"/>
          </w:tcPr>
          <w:p w14:paraId="3AF4CAAE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ชำระหุ้นกู้คืนระหว่างปี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1050EC" w14:textId="637E232B" w:rsidR="00B95D1F" w:rsidRPr="007501E8" w:rsidRDefault="0012716B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1" w:type="dxa"/>
          </w:tcPr>
          <w:p w14:paraId="78FD5428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29928E59" w14:textId="054B5706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95D1F" w:rsidRPr="007501E8" w14:paraId="1DFC0AC4" w14:textId="77777777" w:rsidTr="004815B3">
        <w:trPr>
          <w:trHeight w:val="362"/>
        </w:trPr>
        <w:tc>
          <w:tcPr>
            <w:tcW w:w="5832" w:type="dxa"/>
          </w:tcPr>
          <w:p w14:paraId="1F4DDB48" w14:textId="381C31C6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E20CA3" w14:textId="37FC6010" w:rsidR="00B95D1F" w:rsidRPr="007501E8" w:rsidRDefault="007501E8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12716B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361" w:type="dxa"/>
          </w:tcPr>
          <w:p w14:paraId="630B7486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49821212" w14:textId="636C8B5A" w:rsidR="00B95D1F" w:rsidRPr="007501E8" w:rsidRDefault="007501E8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B95D1F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</w:tr>
    </w:tbl>
    <w:p w14:paraId="6935CCF4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0049EFB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หนี้สินหมุนเวียนอื่น</w:t>
      </w:r>
    </w:p>
    <w:p w14:paraId="5C53E411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07"/>
        <w:gridCol w:w="238"/>
        <w:gridCol w:w="1112"/>
        <w:gridCol w:w="284"/>
        <w:gridCol w:w="1156"/>
        <w:gridCol w:w="238"/>
        <w:gridCol w:w="1112"/>
      </w:tblGrid>
      <w:tr w:rsidR="007501E8" w:rsidRPr="007501E8" w14:paraId="42F08CC4" w14:textId="77777777" w:rsidTr="004815B3">
        <w:tc>
          <w:tcPr>
            <w:tcW w:w="3960" w:type="dxa"/>
          </w:tcPr>
          <w:p w14:paraId="196134B3" w14:textId="77777777" w:rsidR="00AF5618" w:rsidRPr="007501E8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412F664F" w14:textId="77777777" w:rsidR="00AF5618" w:rsidRPr="007501E8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274AFC7" w14:textId="77777777" w:rsidR="00AF5618" w:rsidRPr="007501E8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6" w:type="dxa"/>
            <w:gridSpan w:val="3"/>
          </w:tcPr>
          <w:p w14:paraId="61883F48" w14:textId="77777777" w:rsidR="00AF5618" w:rsidRPr="007501E8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1E8" w:rsidRPr="007501E8" w14:paraId="4A0C07BD" w14:textId="77777777" w:rsidTr="004815B3">
        <w:tc>
          <w:tcPr>
            <w:tcW w:w="3960" w:type="dxa"/>
          </w:tcPr>
          <w:p w14:paraId="21550C5A" w14:textId="77777777" w:rsidR="00A21DFC" w:rsidRPr="007501E8" w:rsidRDefault="00A21DFC" w:rsidP="00A21DFC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56C7A7AB" w14:textId="326D6D88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44783632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52C3E54B" w14:textId="1773FBE6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404052E0" w14:textId="77777777" w:rsidR="00A21DFC" w:rsidRPr="007501E8" w:rsidRDefault="00A21DFC" w:rsidP="00A21DFC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7EB8330A" w14:textId="72CA97C3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7B8AF466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CCEF14E" w14:textId="1A247336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49334DB5" w14:textId="77777777" w:rsidTr="004815B3">
        <w:tc>
          <w:tcPr>
            <w:tcW w:w="3960" w:type="dxa"/>
          </w:tcPr>
          <w:p w14:paraId="4A91C5A9" w14:textId="77777777" w:rsidR="00AF5618" w:rsidRPr="007501E8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</w:tcPr>
          <w:p w14:paraId="5558C2BA" w14:textId="77777777" w:rsidR="00AF5618" w:rsidRPr="007501E8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224521D1" w14:textId="77777777" w:rsidTr="004815B3">
        <w:tc>
          <w:tcPr>
            <w:tcW w:w="3960" w:type="dxa"/>
          </w:tcPr>
          <w:p w14:paraId="5039076C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อสังหาริมทรัพย์พัฒนาเพื่อขายค้างจ่าย</w:t>
            </w:r>
          </w:p>
        </w:tc>
        <w:tc>
          <w:tcPr>
            <w:tcW w:w="1107" w:type="dxa"/>
            <w:shd w:val="clear" w:color="auto" w:fill="auto"/>
          </w:tcPr>
          <w:p w14:paraId="36DE9EF0" w14:textId="03D8764F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70A93"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</w:p>
        </w:tc>
        <w:tc>
          <w:tcPr>
            <w:tcW w:w="238" w:type="dxa"/>
            <w:shd w:val="clear" w:color="auto" w:fill="auto"/>
          </w:tcPr>
          <w:p w14:paraId="15843BD3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0CF7D0F1" w14:textId="0FEAC8EF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95D1F"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</w:p>
        </w:tc>
        <w:tc>
          <w:tcPr>
            <w:tcW w:w="284" w:type="dxa"/>
            <w:shd w:val="clear" w:color="auto" w:fill="auto"/>
          </w:tcPr>
          <w:p w14:paraId="1A176560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E98D3B8" w14:textId="30D1200D" w:rsidR="00B95D1F" w:rsidRPr="007501E8" w:rsidRDefault="00570A93" w:rsidP="00B95D1F">
            <w:pPr>
              <w:pStyle w:val="a"/>
              <w:tabs>
                <w:tab w:val="clear" w:pos="1080"/>
                <w:tab w:val="decimal" w:pos="640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7FEE408" w14:textId="77777777" w:rsidR="00B95D1F" w:rsidRPr="007501E8" w:rsidRDefault="00B95D1F" w:rsidP="00B95D1F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287EC480" w14:textId="2F9BA2DB" w:rsidR="00B95D1F" w:rsidRPr="007501E8" w:rsidRDefault="00B95D1F" w:rsidP="00B95D1F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501E8" w:rsidRPr="007501E8" w14:paraId="16131CC1" w14:textId="77777777" w:rsidTr="004815B3">
        <w:tc>
          <w:tcPr>
            <w:tcW w:w="3960" w:type="dxa"/>
          </w:tcPr>
          <w:p w14:paraId="512F150F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เงินค่าบำรุงสาธารณูปโภคค้างจ่าย</w:t>
            </w:r>
          </w:p>
        </w:tc>
        <w:tc>
          <w:tcPr>
            <w:tcW w:w="1107" w:type="dxa"/>
            <w:shd w:val="clear" w:color="auto" w:fill="auto"/>
          </w:tcPr>
          <w:p w14:paraId="1647BAE4" w14:textId="2196AD6C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70A93"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</w:t>
            </w:r>
            <w:r w:rsidR="00CD2C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58D97985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2A17C21A" w14:textId="544154A4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95D1F"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079</w:t>
            </w:r>
          </w:p>
        </w:tc>
        <w:tc>
          <w:tcPr>
            <w:tcW w:w="284" w:type="dxa"/>
            <w:shd w:val="clear" w:color="auto" w:fill="auto"/>
          </w:tcPr>
          <w:p w14:paraId="6C7E30AA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01DE610" w14:textId="61C7613F" w:rsidR="00B95D1F" w:rsidRPr="007501E8" w:rsidRDefault="00570A93" w:rsidP="00B95D1F">
            <w:pPr>
              <w:pStyle w:val="a"/>
              <w:tabs>
                <w:tab w:val="clear" w:pos="1080"/>
                <w:tab w:val="decimal" w:pos="640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60FDAD6" w14:textId="77777777" w:rsidR="00B95D1F" w:rsidRPr="007501E8" w:rsidRDefault="00B95D1F" w:rsidP="00B95D1F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94B3A94" w14:textId="674072F7" w:rsidR="00B95D1F" w:rsidRPr="007501E8" w:rsidRDefault="00B95D1F" w:rsidP="00B95D1F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501E8" w:rsidRPr="007501E8" w14:paraId="49B20CCB" w14:textId="77777777" w:rsidTr="004815B3">
        <w:tc>
          <w:tcPr>
            <w:tcW w:w="3960" w:type="dxa"/>
          </w:tcPr>
          <w:p w14:paraId="7642DB8C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5" w:name="_Hlk63088326"/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เงินประกันผลงานค้างจ่าย</w:t>
            </w:r>
            <w:bookmarkEnd w:id="5"/>
          </w:p>
        </w:tc>
        <w:tc>
          <w:tcPr>
            <w:tcW w:w="1107" w:type="dxa"/>
            <w:shd w:val="clear" w:color="auto" w:fill="auto"/>
          </w:tcPr>
          <w:p w14:paraId="7DED75FA" w14:textId="6E3EC687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CD2C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38" w:type="dxa"/>
            <w:shd w:val="clear" w:color="auto" w:fill="auto"/>
          </w:tcPr>
          <w:p w14:paraId="19D3FC39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747FC8AE" w14:textId="14212852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</w:p>
        </w:tc>
        <w:tc>
          <w:tcPr>
            <w:tcW w:w="284" w:type="dxa"/>
            <w:shd w:val="clear" w:color="auto" w:fill="auto"/>
          </w:tcPr>
          <w:p w14:paraId="6542C155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CFFB91D" w14:textId="665CFC3A" w:rsidR="00B95D1F" w:rsidRPr="007501E8" w:rsidRDefault="00CD2C74" w:rsidP="00B95D1F">
            <w:pPr>
              <w:pStyle w:val="a"/>
              <w:tabs>
                <w:tab w:val="clear" w:pos="1080"/>
                <w:tab w:val="decimal" w:pos="640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96D6235" w14:textId="77777777" w:rsidR="00B95D1F" w:rsidRPr="007501E8" w:rsidRDefault="00B95D1F" w:rsidP="00B95D1F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445D4878" w14:textId="1C9706B4" w:rsidR="00B95D1F" w:rsidRPr="007501E8" w:rsidRDefault="00B95D1F" w:rsidP="00B95D1F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501E8" w:rsidRPr="007501E8" w14:paraId="3D88B956" w14:textId="77777777" w:rsidTr="004815B3">
        <w:tc>
          <w:tcPr>
            <w:tcW w:w="3960" w:type="dxa"/>
          </w:tcPr>
          <w:p w14:paraId="4EA1A27C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07" w:type="dxa"/>
            <w:shd w:val="clear" w:color="auto" w:fill="auto"/>
          </w:tcPr>
          <w:p w14:paraId="29E3479D" w14:textId="0FA83413" w:rsidR="00B95D1F" w:rsidRPr="007501E8" w:rsidRDefault="00CD2C74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238" w:type="dxa"/>
            <w:shd w:val="clear" w:color="auto" w:fill="auto"/>
          </w:tcPr>
          <w:p w14:paraId="0F3F2057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03C855F8" w14:textId="1B5E241D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  <w:tc>
          <w:tcPr>
            <w:tcW w:w="284" w:type="dxa"/>
            <w:shd w:val="clear" w:color="auto" w:fill="auto"/>
          </w:tcPr>
          <w:p w14:paraId="3796AC96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A67D7C0" w14:textId="3FB17699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</w:p>
        </w:tc>
        <w:tc>
          <w:tcPr>
            <w:tcW w:w="238" w:type="dxa"/>
            <w:shd w:val="clear" w:color="auto" w:fill="auto"/>
          </w:tcPr>
          <w:p w14:paraId="6CCCB1BF" w14:textId="77777777" w:rsidR="00B95D1F" w:rsidRPr="007501E8" w:rsidRDefault="00B95D1F" w:rsidP="00B95D1F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03CBD3CB" w14:textId="59718C63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</w:tr>
      <w:tr w:rsidR="00BF424A" w:rsidRPr="007501E8" w14:paraId="753D8952" w14:textId="77777777" w:rsidTr="004815B3">
        <w:tc>
          <w:tcPr>
            <w:tcW w:w="3960" w:type="dxa"/>
          </w:tcPr>
          <w:p w14:paraId="0F3DEAAA" w14:textId="0864661E" w:rsidR="00BF424A" w:rsidRPr="007501E8" w:rsidRDefault="00BF424A" w:rsidP="00BF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07" w:type="dxa"/>
            <w:shd w:val="clear" w:color="auto" w:fill="auto"/>
          </w:tcPr>
          <w:p w14:paraId="55602677" w14:textId="0EAE301E" w:rsidR="00BF424A" w:rsidRDefault="00BF424A" w:rsidP="00BF424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</w:p>
        </w:tc>
        <w:tc>
          <w:tcPr>
            <w:tcW w:w="238" w:type="dxa"/>
            <w:shd w:val="clear" w:color="auto" w:fill="auto"/>
          </w:tcPr>
          <w:p w14:paraId="64B09199" w14:textId="77777777" w:rsidR="00BF424A" w:rsidRPr="007501E8" w:rsidRDefault="00BF424A" w:rsidP="00BF424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64CE89C6" w14:textId="4B78B09C" w:rsidR="00BF424A" w:rsidRPr="007501E8" w:rsidRDefault="00BF424A" w:rsidP="00BF424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  <w:tc>
          <w:tcPr>
            <w:tcW w:w="284" w:type="dxa"/>
            <w:shd w:val="clear" w:color="auto" w:fill="auto"/>
          </w:tcPr>
          <w:p w14:paraId="6288600C" w14:textId="77777777" w:rsidR="00BF424A" w:rsidRPr="007501E8" w:rsidRDefault="00BF424A" w:rsidP="00BF424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4D99483" w14:textId="701C35F9" w:rsidR="00BF424A" w:rsidRDefault="00BF424A" w:rsidP="00BF424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4A232B7F" w14:textId="77777777" w:rsidR="00BF424A" w:rsidRPr="007501E8" w:rsidRDefault="00BF424A" w:rsidP="00BF424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42489309" w14:textId="45A548BC" w:rsidR="00BF424A" w:rsidRPr="007501E8" w:rsidRDefault="00430799" w:rsidP="00430799">
            <w:pPr>
              <w:pStyle w:val="a"/>
              <w:tabs>
                <w:tab w:val="clear" w:pos="1080"/>
                <w:tab w:val="decimal" w:pos="780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</w:t>
            </w:r>
            <w:r w:rsidR="00BF424A"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7501E8" w:rsidRPr="007501E8" w14:paraId="381E94BD" w14:textId="77777777" w:rsidTr="004815B3">
        <w:tc>
          <w:tcPr>
            <w:tcW w:w="3960" w:type="dxa"/>
          </w:tcPr>
          <w:p w14:paraId="413AE0A0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เจ้าหนี้ค่าก่อสร้างและซื้ออุปกรณ์</w:t>
            </w:r>
          </w:p>
        </w:tc>
        <w:tc>
          <w:tcPr>
            <w:tcW w:w="1107" w:type="dxa"/>
            <w:shd w:val="clear" w:color="auto" w:fill="auto"/>
          </w:tcPr>
          <w:p w14:paraId="0AC81F70" w14:textId="510D871F" w:rsidR="00B95D1F" w:rsidRPr="007501E8" w:rsidRDefault="00F30DFA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238" w:type="dxa"/>
            <w:shd w:val="clear" w:color="auto" w:fill="auto"/>
          </w:tcPr>
          <w:p w14:paraId="3A6ABFD7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2C4E5EC4" w14:textId="28B00F2A" w:rsidR="00B95D1F" w:rsidRPr="007501E8" w:rsidRDefault="007501E8" w:rsidP="007438F4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55965FDE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4E89940" w14:textId="0F45401C" w:rsidR="00B95D1F" w:rsidRPr="007501E8" w:rsidRDefault="00CD2C74" w:rsidP="00CD2C74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6A4BD84E" w14:textId="77777777" w:rsidR="00B95D1F" w:rsidRPr="007501E8" w:rsidRDefault="00B95D1F" w:rsidP="00B95D1F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7AB6210B" w14:textId="53D77C89" w:rsidR="00B95D1F" w:rsidRPr="007501E8" w:rsidRDefault="00B95D1F" w:rsidP="00B95D1F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501E8" w:rsidRPr="007501E8" w14:paraId="326FF06C" w14:textId="77777777" w:rsidTr="004815B3">
        <w:tc>
          <w:tcPr>
            <w:tcW w:w="3960" w:type="dxa"/>
          </w:tcPr>
          <w:p w14:paraId="083CE650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07" w:type="dxa"/>
            <w:shd w:val="clear" w:color="auto" w:fill="auto"/>
          </w:tcPr>
          <w:p w14:paraId="235C41C3" w14:textId="13CB2318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238" w:type="dxa"/>
            <w:shd w:val="clear" w:color="auto" w:fill="auto"/>
          </w:tcPr>
          <w:p w14:paraId="2553A03F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14375287" w14:textId="47BCCCFA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</w:p>
        </w:tc>
        <w:tc>
          <w:tcPr>
            <w:tcW w:w="284" w:type="dxa"/>
            <w:shd w:val="clear" w:color="auto" w:fill="auto"/>
          </w:tcPr>
          <w:p w14:paraId="2965BD04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F11103B" w14:textId="219E8835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238" w:type="dxa"/>
            <w:shd w:val="clear" w:color="auto" w:fill="auto"/>
          </w:tcPr>
          <w:p w14:paraId="0CA86FBE" w14:textId="77777777" w:rsidR="00B95D1F" w:rsidRPr="007501E8" w:rsidRDefault="00B95D1F" w:rsidP="00B95D1F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4D38A5D" w14:textId="7F85B9D4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</w:tr>
      <w:tr w:rsidR="007501E8" w:rsidRPr="007501E8" w14:paraId="653E4336" w14:textId="77777777" w:rsidTr="004815B3">
        <w:tc>
          <w:tcPr>
            <w:tcW w:w="3960" w:type="dxa"/>
          </w:tcPr>
          <w:p w14:paraId="5D0A1001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6614D585" w14:textId="050C3EC2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CD2C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48504361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4A35C7F0" w14:textId="617D8E29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</w:p>
        </w:tc>
        <w:tc>
          <w:tcPr>
            <w:tcW w:w="284" w:type="dxa"/>
            <w:shd w:val="clear" w:color="auto" w:fill="auto"/>
          </w:tcPr>
          <w:p w14:paraId="0C442B04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E32F05A" w14:textId="455277A0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  <w:tc>
          <w:tcPr>
            <w:tcW w:w="238" w:type="dxa"/>
            <w:shd w:val="clear" w:color="auto" w:fill="auto"/>
          </w:tcPr>
          <w:p w14:paraId="733B7380" w14:textId="77777777" w:rsidR="00B95D1F" w:rsidRPr="007501E8" w:rsidRDefault="00B95D1F" w:rsidP="00B95D1F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4ACAE84A" w14:textId="4537E397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</w:p>
        </w:tc>
      </w:tr>
      <w:tr w:rsidR="00B95D1F" w:rsidRPr="007501E8" w14:paraId="0EDFAC9C" w14:textId="77777777" w:rsidTr="004815B3">
        <w:tc>
          <w:tcPr>
            <w:tcW w:w="3960" w:type="dxa"/>
          </w:tcPr>
          <w:p w14:paraId="20A550C7" w14:textId="77777777" w:rsidR="00B95D1F" w:rsidRPr="007501E8" w:rsidRDefault="00B95D1F" w:rsidP="00B95D1F">
            <w:pPr>
              <w:pStyle w:val="a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893D3" w14:textId="084915AB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570A93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F30D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</w:t>
            </w:r>
          </w:p>
        </w:tc>
        <w:tc>
          <w:tcPr>
            <w:tcW w:w="238" w:type="dxa"/>
            <w:shd w:val="clear" w:color="auto" w:fill="auto"/>
          </w:tcPr>
          <w:p w14:paraId="26EBBB9A" w14:textId="77777777" w:rsidR="00B95D1F" w:rsidRPr="007501E8" w:rsidRDefault="00B95D1F" w:rsidP="00B95D1F">
            <w:pPr>
              <w:pStyle w:val="Heading7"/>
              <w:keepNext w:val="0"/>
              <w:tabs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8D465" w14:textId="268ECD69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B95D1F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482</w:t>
            </w:r>
          </w:p>
        </w:tc>
        <w:tc>
          <w:tcPr>
            <w:tcW w:w="284" w:type="dxa"/>
            <w:shd w:val="clear" w:color="auto" w:fill="auto"/>
          </w:tcPr>
          <w:p w14:paraId="6848F6AD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C340C" w14:textId="06DDF2A6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208</w:t>
            </w:r>
          </w:p>
        </w:tc>
        <w:tc>
          <w:tcPr>
            <w:tcW w:w="238" w:type="dxa"/>
            <w:shd w:val="clear" w:color="auto" w:fill="auto"/>
          </w:tcPr>
          <w:p w14:paraId="04D58B1A" w14:textId="77777777" w:rsidR="00B95D1F" w:rsidRPr="007501E8" w:rsidRDefault="00B95D1F" w:rsidP="00B95D1F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616A7" w14:textId="7BD6B4B3" w:rsidR="00B95D1F" w:rsidRPr="007501E8" w:rsidRDefault="007501E8" w:rsidP="00B95D1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</w:t>
            </w:r>
          </w:p>
        </w:tc>
      </w:tr>
    </w:tbl>
    <w:p w14:paraId="35ED8908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4AEBFC2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7501E8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6EFF7D18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A6EF93A" w14:textId="77777777" w:rsidR="00AF5618" w:rsidRPr="008B0F6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ngsana New" w:hAnsiTheme="majorBidi" w:cstheme="majorBidi"/>
          <w:kern w:val="28"/>
          <w:sz w:val="24"/>
          <w:szCs w:val="24"/>
        </w:rPr>
      </w:pPr>
    </w:p>
    <w:tbl>
      <w:tblPr>
        <w:tblW w:w="4683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82"/>
        <w:gridCol w:w="1054"/>
        <w:gridCol w:w="250"/>
        <w:gridCol w:w="1072"/>
        <w:gridCol w:w="245"/>
        <w:gridCol w:w="1076"/>
        <w:gridCol w:w="250"/>
        <w:gridCol w:w="1067"/>
      </w:tblGrid>
      <w:tr w:rsidR="007501E8" w:rsidRPr="007501E8" w14:paraId="6AC9667D" w14:textId="77777777" w:rsidTr="004815B3">
        <w:trPr>
          <w:trHeight w:val="435"/>
          <w:tblHeader/>
        </w:trPr>
        <w:tc>
          <w:tcPr>
            <w:tcW w:w="2213" w:type="pct"/>
            <w:vMerge w:val="restart"/>
            <w:shd w:val="clear" w:color="auto" w:fill="auto"/>
          </w:tcPr>
          <w:p w14:paraId="6E5C1B7B" w14:textId="77777777" w:rsidR="00AF5618" w:rsidRPr="007501E8" w:rsidRDefault="00AF5618" w:rsidP="004815B3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1" w:type="pct"/>
            <w:gridSpan w:val="3"/>
          </w:tcPr>
          <w:p w14:paraId="5E972FB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36" w:type="pct"/>
          </w:tcPr>
          <w:p w14:paraId="690EB7B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pct"/>
            <w:gridSpan w:val="3"/>
          </w:tcPr>
          <w:p w14:paraId="74AB4D8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1E8" w:rsidRPr="007501E8" w14:paraId="1D32580E" w14:textId="77777777" w:rsidTr="00CB359D">
        <w:trPr>
          <w:trHeight w:val="420"/>
          <w:tblHeader/>
        </w:trPr>
        <w:tc>
          <w:tcPr>
            <w:tcW w:w="2213" w:type="pct"/>
            <w:vMerge/>
            <w:shd w:val="clear" w:color="auto" w:fill="auto"/>
          </w:tcPr>
          <w:p w14:paraId="4B6DC9C3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DE21D86" w14:textId="02BE690C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" w:type="pct"/>
          </w:tcPr>
          <w:p w14:paraId="769375CB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121ADDF7" w14:textId="2A1F4299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6" w:type="pct"/>
          </w:tcPr>
          <w:p w14:paraId="2BC211E4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98" w:type="pct"/>
          </w:tcPr>
          <w:p w14:paraId="4F352467" w14:textId="4CD9F94F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" w:type="pct"/>
          </w:tcPr>
          <w:p w14:paraId="44C275AF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93" w:type="pct"/>
          </w:tcPr>
          <w:p w14:paraId="7329947C" w14:textId="2769B9DC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07246080" w14:textId="77777777" w:rsidTr="004815B3">
        <w:trPr>
          <w:trHeight w:val="420"/>
          <w:tblHeader/>
        </w:trPr>
        <w:tc>
          <w:tcPr>
            <w:tcW w:w="2213" w:type="pct"/>
          </w:tcPr>
          <w:p w14:paraId="2F68C01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87" w:type="pct"/>
            <w:gridSpan w:val="7"/>
          </w:tcPr>
          <w:p w14:paraId="609D21B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7501E8" w:rsidRPr="007501E8" w14:paraId="5C1EDD20" w14:textId="77777777" w:rsidTr="004815B3">
        <w:trPr>
          <w:trHeight w:val="420"/>
        </w:trPr>
        <w:tc>
          <w:tcPr>
            <w:tcW w:w="2213" w:type="pct"/>
          </w:tcPr>
          <w:p w14:paraId="1996C64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48403E1F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639BFFE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72B6310A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14:paraId="528435D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nil"/>
            </w:tcBorders>
            <w:vAlign w:val="bottom"/>
          </w:tcPr>
          <w:p w14:paraId="3512071E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0FA7E27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14:paraId="36A7BD88" w14:textId="77777777" w:rsidR="00AF5618" w:rsidRPr="007501E8" w:rsidRDefault="00AF5618" w:rsidP="004815B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501E8" w:rsidRPr="007501E8" w14:paraId="371D4E46" w14:textId="77777777" w:rsidTr="004815B3">
        <w:trPr>
          <w:cantSplit/>
          <w:trHeight w:val="420"/>
        </w:trPr>
        <w:tc>
          <w:tcPr>
            <w:tcW w:w="2213" w:type="pct"/>
            <w:tcBorders>
              <w:bottom w:val="nil"/>
            </w:tcBorders>
          </w:tcPr>
          <w:p w14:paraId="271602D9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14:paraId="1277F9BB" w14:textId="4B97D91A" w:rsidR="00B95D1F" w:rsidRPr="007501E8" w:rsidRDefault="007501E8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1FB42592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5D121313" w14:textId="3C03C929" w:rsidR="00B95D1F" w:rsidRPr="007501E8" w:rsidRDefault="007501E8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1972B338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14:paraId="605233B9" w14:textId="4E856914" w:rsidR="00B95D1F" w:rsidRPr="007501E8" w:rsidRDefault="00505F2D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4C972BE1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nil"/>
              <w:bottom w:val="nil"/>
            </w:tcBorders>
            <w:vAlign w:val="bottom"/>
          </w:tcPr>
          <w:p w14:paraId="5E7B3140" w14:textId="5A558F1C" w:rsidR="00B95D1F" w:rsidRPr="007501E8" w:rsidRDefault="007501E8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7501E8" w:rsidRPr="007501E8" w14:paraId="7D9C4EFD" w14:textId="77777777" w:rsidTr="004815B3">
        <w:trPr>
          <w:trHeight w:val="420"/>
        </w:trPr>
        <w:tc>
          <w:tcPr>
            <w:tcW w:w="2213" w:type="pct"/>
          </w:tcPr>
          <w:p w14:paraId="7A50AE17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0433A052" w14:textId="401A6F86" w:rsidR="00B95D1F" w:rsidRPr="007501E8" w:rsidRDefault="007501E8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4B9A15EC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7147D80C" w14:textId="7136AFE2" w:rsidR="00B95D1F" w:rsidRPr="007501E8" w:rsidRDefault="007501E8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14:paraId="6C3831FA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nil"/>
            </w:tcBorders>
            <w:vAlign w:val="bottom"/>
          </w:tcPr>
          <w:p w14:paraId="42E23A22" w14:textId="408E8BC4" w:rsidR="00B95D1F" w:rsidRPr="007501E8" w:rsidRDefault="007501E8" w:rsidP="00EC45F9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7BDCFCFF" w14:textId="77777777" w:rsidR="00B95D1F" w:rsidRPr="007501E8" w:rsidRDefault="00B95D1F" w:rsidP="00EC4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14:paraId="67E2A9E3" w14:textId="378148E2" w:rsidR="00B95D1F" w:rsidRPr="007501E8" w:rsidRDefault="00B95D1F" w:rsidP="00B95D1F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95D1F" w:rsidRPr="007501E8" w14:paraId="67E4642C" w14:textId="77777777" w:rsidTr="004815B3">
        <w:trPr>
          <w:trHeight w:val="420"/>
        </w:trPr>
        <w:tc>
          <w:tcPr>
            <w:tcW w:w="2213" w:type="pct"/>
            <w:tcBorders>
              <w:bottom w:val="nil"/>
            </w:tcBorders>
            <w:noWrap/>
            <w:vAlign w:val="bottom"/>
          </w:tcPr>
          <w:p w14:paraId="708F44D5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08236" w14:textId="5FF3E02F" w:rsidR="00B95D1F" w:rsidRPr="007501E8" w:rsidRDefault="007501E8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397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02A01B93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E9498" w14:textId="75B29C89" w:rsidR="00B95D1F" w:rsidRPr="007501E8" w:rsidRDefault="007501E8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474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08A75BEC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77E28E8" w14:textId="1A0BAF54" w:rsidR="00B95D1F" w:rsidRPr="00CD2C74" w:rsidRDefault="00CD2C74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2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14:paraId="5DF3FA49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3D5B096" w14:textId="07939079" w:rsidR="00B95D1F" w:rsidRPr="007501E8" w:rsidRDefault="007501E8" w:rsidP="00B95D1F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</w:tbl>
    <w:p w14:paraId="3FE3EB96" w14:textId="77777777" w:rsidR="00AF5618" w:rsidRPr="008B0F6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5D1C025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7AC51F6F" w14:textId="77777777" w:rsidR="00AF5618" w:rsidRPr="008B0F6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53D6EA" w14:textId="237A74BC" w:rsidR="00AF5618" w:rsidRPr="00762BC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62BC0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7501E8" w:rsidRPr="00762BC0">
        <w:rPr>
          <w:rFonts w:asciiTheme="majorBidi" w:hAnsiTheme="majorBidi" w:cstheme="majorBidi"/>
          <w:sz w:val="28"/>
          <w:szCs w:val="28"/>
        </w:rPr>
        <w:t>2541</w:t>
      </w:r>
      <w:r w:rsidRPr="00762BC0">
        <w:rPr>
          <w:rFonts w:asciiTheme="majorBidi" w:hAnsiTheme="majorBidi" w:cstheme="majorBidi"/>
          <w:sz w:val="28"/>
          <w:szCs w:val="28"/>
        </w:rPr>
        <w:t xml:space="preserve"> </w:t>
      </w:r>
      <w:r w:rsidRPr="00762BC0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Pr="00762BC0">
        <w:rPr>
          <w:rFonts w:asciiTheme="majorBidi" w:hAnsiTheme="majorBidi" w:cstheme="majorBidi"/>
          <w:sz w:val="28"/>
          <w:szCs w:val="28"/>
        </w:rPr>
        <w:t xml:space="preserve"> </w:t>
      </w:r>
      <w:r w:rsidRPr="00762BC0">
        <w:rPr>
          <w:rFonts w:asciiTheme="majorBidi" w:hAnsiTheme="majorBidi" w:cstheme="majorBidi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</w:t>
      </w:r>
      <w:r w:rsidRPr="00762BC0">
        <w:rPr>
          <w:rFonts w:asciiTheme="majorBidi" w:hAnsiTheme="majorBidi" w:cstheme="majorBidi"/>
          <w:sz w:val="28"/>
          <w:szCs w:val="28"/>
        </w:rPr>
        <w:t xml:space="preserve"> </w:t>
      </w:r>
      <w:r w:rsidRPr="00762BC0">
        <w:rPr>
          <w:rFonts w:asciiTheme="majorBidi" w:hAnsiTheme="majorBidi" w:cstheme="majorBidi"/>
          <w:sz w:val="28"/>
          <w:szCs w:val="28"/>
          <w:cs/>
        </w:rPr>
        <w:t>และความเสี่ยงจากตลาด (เงินลงทุน)</w:t>
      </w:r>
    </w:p>
    <w:p w14:paraId="6668B6EE" w14:textId="77777777" w:rsidR="00AF5618" w:rsidRPr="008B0F6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37" w:type="dxa"/>
        <w:tblInd w:w="450" w:type="dxa"/>
        <w:tblLook w:val="01E0" w:firstRow="1" w:lastRow="1" w:firstColumn="1" w:lastColumn="1" w:noHBand="0" w:noVBand="0"/>
      </w:tblPr>
      <w:tblGrid>
        <w:gridCol w:w="3984"/>
        <w:gridCol w:w="1069"/>
        <w:gridCol w:w="54"/>
        <w:gridCol w:w="182"/>
        <w:gridCol w:w="88"/>
        <w:gridCol w:w="1052"/>
        <w:gridCol w:w="43"/>
        <w:gridCol w:w="215"/>
        <w:gridCol w:w="60"/>
        <w:gridCol w:w="1031"/>
        <w:gridCol w:w="44"/>
        <w:gridCol w:w="212"/>
        <w:gridCol w:w="71"/>
        <w:gridCol w:w="1032"/>
      </w:tblGrid>
      <w:tr w:rsidR="007501E8" w:rsidRPr="007501E8" w14:paraId="16779BAF" w14:textId="77777777" w:rsidTr="004815B3">
        <w:trPr>
          <w:tblHeader/>
        </w:trPr>
        <w:tc>
          <w:tcPr>
            <w:tcW w:w="3984" w:type="dxa"/>
            <w:shd w:val="clear" w:color="auto" w:fill="auto"/>
          </w:tcPr>
          <w:p w14:paraId="5A3EC64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3" w:firstLine="19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2488" w:type="dxa"/>
            <w:gridSpan w:val="6"/>
          </w:tcPr>
          <w:p w14:paraId="3548F79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</w:tcPr>
          <w:p w14:paraId="4B4E5FD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5"/>
          </w:tcPr>
          <w:p w14:paraId="18BFF06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1E8" w:rsidRPr="007501E8" w14:paraId="4D3BB54C" w14:textId="77777777" w:rsidTr="004815B3">
        <w:trPr>
          <w:tblHeader/>
        </w:trPr>
        <w:tc>
          <w:tcPr>
            <w:tcW w:w="3984" w:type="dxa"/>
          </w:tcPr>
          <w:p w14:paraId="059C3563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8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54B8BBE7" w14:textId="0431DC31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0D7BD0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653ADCE" w14:textId="29FAABD0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33FB079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3D61D684" w14:textId="3E746E5E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D6F6782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65E2EA19" w14:textId="03C57035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32D1E996" w14:textId="77777777" w:rsidTr="004815B3">
        <w:trPr>
          <w:tblHeader/>
        </w:trPr>
        <w:tc>
          <w:tcPr>
            <w:tcW w:w="3984" w:type="dxa"/>
          </w:tcPr>
          <w:p w14:paraId="06A6F3E3" w14:textId="77777777" w:rsidR="00AF5618" w:rsidRPr="007501E8" w:rsidRDefault="00AF5618" w:rsidP="004815B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53" w:type="dxa"/>
            <w:gridSpan w:val="13"/>
          </w:tcPr>
          <w:p w14:paraId="4DE705AF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7501E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7501E8" w:rsidRPr="007501E8" w14:paraId="0288C91D" w14:textId="77777777" w:rsidTr="004815B3">
        <w:tc>
          <w:tcPr>
            <w:tcW w:w="3984" w:type="dxa"/>
          </w:tcPr>
          <w:p w14:paraId="39FADF42" w14:textId="66FCE574" w:rsidR="00B95D1F" w:rsidRPr="007501E8" w:rsidRDefault="00B95D1F" w:rsidP="00B95D1F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69" w:type="dxa"/>
            <w:shd w:val="clear" w:color="auto" w:fill="auto"/>
          </w:tcPr>
          <w:p w14:paraId="6853B08E" w14:textId="2C353E86" w:rsidR="00B95D1F" w:rsidRPr="007501E8" w:rsidRDefault="007501E8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="Angsana New"/>
                <w:sz w:val="28"/>
                <w:szCs w:val="28"/>
                <w:lang w:val="en-US"/>
              </w:rPr>
              <w:t>474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DA91FA9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0C307BB3" w14:textId="69056C34" w:rsidR="00B95D1F" w:rsidRPr="007501E8" w:rsidRDefault="007501E8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396</w:t>
            </w:r>
          </w:p>
        </w:tc>
        <w:tc>
          <w:tcPr>
            <w:tcW w:w="258" w:type="dxa"/>
            <w:gridSpan w:val="2"/>
            <w:shd w:val="clear" w:color="auto" w:fill="auto"/>
          </w:tcPr>
          <w:p w14:paraId="3B064BAF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B924140" w14:textId="060F5ADA" w:rsidR="00B95D1F" w:rsidRPr="007501E8" w:rsidRDefault="007501E8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56" w:type="dxa"/>
            <w:gridSpan w:val="2"/>
          </w:tcPr>
          <w:p w14:paraId="34DE3BCC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4CA8CB37" w14:textId="0DA4C499" w:rsidR="00B95D1F" w:rsidRPr="007501E8" w:rsidRDefault="007501E8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7501E8" w:rsidRPr="007501E8" w14:paraId="435DCE0A" w14:textId="77777777" w:rsidTr="004815B3">
        <w:tc>
          <w:tcPr>
            <w:tcW w:w="3984" w:type="dxa"/>
          </w:tcPr>
          <w:p w14:paraId="5497FFA0" w14:textId="77777777" w:rsidR="00B95D1F" w:rsidRPr="007501E8" w:rsidRDefault="00B95D1F" w:rsidP="00B95D1F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069" w:type="dxa"/>
          </w:tcPr>
          <w:p w14:paraId="66368FC4" w14:textId="77777777" w:rsidR="00B95D1F" w:rsidRPr="007501E8" w:rsidRDefault="00B95D1F" w:rsidP="00B95D1F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6363F99" w14:textId="77777777" w:rsidR="00B95D1F" w:rsidRPr="007501E8" w:rsidRDefault="00B95D1F" w:rsidP="00B95D1F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7A32B1E9" w14:textId="77777777" w:rsidR="00B95D1F" w:rsidRPr="007501E8" w:rsidRDefault="00B95D1F" w:rsidP="00B95D1F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gridSpan w:val="2"/>
          </w:tcPr>
          <w:p w14:paraId="05E035FA" w14:textId="77777777" w:rsidR="00B95D1F" w:rsidRPr="007501E8" w:rsidRDefault="00B95D1F" w:rsidP="00B95D1F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058374E4" w14:textId="77777777" w:rsidR="00B95D1F" w:rsidRPr="007501E8" w:rsidRDefault="00B95D1F" w:rsidP="00886426">
            <w:pPr>
              <w:spacing w:line="240" w:lineRule="auto"/>
              <w:ind w:left="186" w:hanging="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gridSpan w:val="2"/>
          </w:tcPr>
          <w:p w14:paraId="1F2803BB" w14:textId="77777777" w:rsidR="00B95D1F" w:rsidRPr="007501E8" w:rsidRDefault="00B95D1F" w:rsidP="00B95D1F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5D23D98D" w14:textId="77777777" w:rsidR="00B95D1F" w:rsidRPr="007501E8" w:rsidRDefault="00B95D1F" w:rsidP="00B95D1F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3E5C4261" w14:textId="77777777" w:rsidTr="004815B3">
        <w:tc>
          <w:tcPr>
            <w:tcW w:w="3984" w:type="dxa"/>
          </w:tcPr>
          <w:p w14:paraId="00B62AFB" w14:textId="77777777" w:rsidR="00B95D1F" w:rsidRPr="007501E8" w:rsidRDefault="00B95D1F" w:rsidP="00B95D1F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69" w:type="dxa"/>
          </w:tcPr>
          <w:p w14:paraId="679B8E63" w14:textId="24061900" w:rsidR="00B95D1F" w:rsidRPr="007501E8" w:rsidRDefault="00742DBC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62B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gridSpan w:val="2"/>
          </w:tcPr>
          <w:p w14:paraId="55B25670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5AAF043" w14:textId="1F8EC909" w:rsidR="00B95D1F" w:rsidRPr="007501E8" w:rsidRDefault="007501E8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</w:p>
        </w:tc>
        <w:tc>
          <w:tcPr>
            <w:tcW w:w="258" w:type="dxa"/>
            <w:gridSpan w:val="2"/>
          </w:tcPr>
          <w:p w14:paraId="79D0118E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3E3E5EE9" w14:textId="3D67A4CE" w:rsidR="00B95D1F" w:rsidRPr="007501E8" w:rsidRDefault="00762BC0" w:rsidP="00727A96">
            <w:pPr>
              <w:pStyle w:val="a"/>
              <w:tabs>
                <w:tab w:val="clear" w:pos="1080"/>
                <w:tab w:val="decimal" w:pos="5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256" w:type="dxa"/>
            <w:gridSpan w:val="2"/>
          </w:tcPr>
          <w:p w14:paraId="79CBE0E4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1D7F7946" w14:textId="60009A4D" w:rsidR="00B95D1F" w:rsidRPr="007501E8" w:rsidRDefault="007501E8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7501E8" w:rsidRPr="007501E8" w14:paraId="43EEDBC4" w14:textId="77777777" w:rsidTr="004815B3">
        <w:tc>
          <w:tcPr>
            <w:tcW w:w="3984" w:type="dxa"/>
          </w:tcPr>
          <w:p w14:paraId="746B55CE" w14:textId="77777777" w:rsidR="00B95D1F" w:rsidRPr="007501E8" w:rsidRDefault="00B95D1F" w:rsidP="00B95D1F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ต้นทุนการลดขนาดโครงการ</w:t>
            </w:r>
          </w:p>
        </w:tc>
        <w:tc>
          <w:tcPr>
            <w:tcW w:w="1069" w:type="dxa"/>
          </w:tcPr>
          <w:p w14:paraId="54C7C67B" w14:textId="38093CAA" w:rsidR="00B95D1F" w:rsidRPr="007501E8" w:rsidRDefault="00283B5E" w:rsidP="00283B5E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F164643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4922931" w14:textId="267EAF56" w:rsidR="00B95D1F" w:rsidRPr="007501E8" w:rsidRDefault="00B95D1F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8" w:type="dxa"/>
            <w:gridSpan w:val="2"/>
          </w:tcPr>
          <w:p w14:paraId="5643271F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6940C6CC" w14:textId="48BEDBE6" w:rsidR="00B95D1F" w:rsidRPr="007501E8" w:rsidRDefault="00742DBC" w:rsidP="00742DBC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75176795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1DEDB96A" w14:textId="24677A5F" w:rsidR="00B95D1F" w:rsidRPr="007501E8" w:rsidRDefault="00B95D1F" w:rsidP="00B95D1F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501E8" w:rsidRPr="007501E8" w14:paraId="09430684" w14:textId="77777777" w:rsidTr="004815B3">
        <w:tc>
          <w:tcPr>
            <w:tcW w:w="3984" w:type="dxa"/>
          </w:tcPr>
          <w:p w14:paraId="3D71DA40" w14:textId="77777777" w:rsidR="00B95D1F" w:rsidRPr="007501E8" w:rsidRDefault="00B95D1F" w:rsidP="00B95D1F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069" w:type="dxa"/>
          </w:tcPr>
          <w:p w14:paraId="53CEA03E" w14:textId="6EB4479D" w:rsidR="00B95D1F" w:rsidRPr="007501E8" w:rsidRDefault="00742DBC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gridSpan w:val="2"/>
          </w:tcPr>
          <w:p w14:paraId="38E63FF1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742FDD16" w14:textId="08276CCC" w:rsidR="00B95D1F" w:rsidRPr="007501E8" w:rsidRDefault="007501E8" w:rsidP="00B95D1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58" w:type="dxa"/>
            <w:gridSpan w:val="2"/>
          </w:tcPr>
          <w:p w14:paraId="6B417B58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4A25BD9A" w14:textId="4B438E75" w:rsidR="00B95D1F" w:rsidRPr="007501E8" w:rsidRDefault="007501E8" w:rsidP="00886426">
            <w:pPr>
              <w:pStyle w:val="a"/>
              <w:tabs>
                <w:tab w:val="clear" w:pos="1080"/>
                <w:tab w:val="decimal" w:pos="59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56" w:type="dxa"/>
            <w:gridSpan w:val="2"/>
          </w:tcPr>
          <w:p w14:paraId="24E7A6AC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65F1D346" w14:textId="79217AE4" w:rsidR="00B95D1F" w:rsidRPr="007501E8" w:rsidRDefault="00B95D1F" w:rsidP="00B95D1F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42DBC" w:rsidRPr="007501E8" w14:paraId="4EED62B6" w14:textId="77777777" w:rsidTr="004815B3">
        <w:tc>
          <w:tcPr>
            <w:tcW w:w="3984" w:type="dxa"/>
          </w:tcPr>
          <w:p w14:paraId="6B5DA083" w14:textId="5D87C84A" w:rsidR="00742DBC" w:rsidRPr="007501E8" w:rsidRDefault="00283B5E" w:rsidP="00742DBC">
            <w:pPr>
              <w:tabs>
                <w:tab w:val="clear" w:pos="22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B5E">
              <w:rPr>
                <w:rFonts w:asciiTheme="majorBidi" w:hAnsiTheme="majorBidi"/>
                <w:sz w:val="28"/>
                <w:szCs w:val="28"/>
                <w:cs/>
              </w:rPr>
              <w:t>สูญเสียการควบคุมในบริษัทย่อย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01E3A207" w14:textId="5A69121B" w:rsidR="00742DBC" w:rsidRPr="007501E8" w:rsidRDefault="00283B5E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42D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8)</w:t>
            </w:r>
          </w:p>
        </w:tc>
        <w:tc>
          <w:tcPr>
            <w:tcW w:w="236" w:type="dxa"/>
            <w:gridSpan w:val="2"/>
          </w:tcPr>
          <w:p w14:paraId="14CB9154" w14:textId="77777777" w:rsidR="00742DBC" w:rsidRPr="007501E8" w:rsidRDefault="00742DBC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6093127E" w14:textId="71E7CF60" w:rsidR="00742DBC" w:rsidRPr="007501E8" w:rsidRDefault="00742DBC" w:rsidP="00742DBC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gridSpan w:val="2"/>
          </w:tcPr>
          <w:p w14:paraId="0539477D" w14:textId="77777777" w:rsidR="00742DBC" w:rsidRPr="007501E8" w:rsidRDefault="00742DBC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0178467A" w14:textId="1C23FBC3" w:rsidR="00742DBC" w:rsidRPr="007501E8" w:rsidRDefault="00742DBC" w:rsidP="00742DBC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7E347568" w14:textId="77777777" w:rsidR="00742DBC" w:rsidRPr="007501E8" w:rsidRDefault="00742DBC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3D8914BD" w14:textId="527A9E69" w:rsidR="00742DBC" w:rsidRPr="007501E8" w:rsidRDefault="00742DBC" w:rsidP="00742DBC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42DBC" w:rsidRPr="007501E8" w14:paraId="225F4BB4" w14:textId="77777777" w:rsidTr="004815B3">
        <w:tc>
          <w:tcPr>
            <w:tcW w:w="3984" w:type="dxa"/>
          </w:tcPr>
          <w:p w14:paraId="03F0C7F9" w14:textId="77777777" w:rsidR="00742DBC" w:rsidRPr="007501E8" w:rsidRDefault="00742DBC" w:rsidP="00742DB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4734457E" w14:textId="76374A59" w:rsidR="00742DBC" w:rsidRPr="007501E8" w:rsidRDefault="00283B5E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762B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gridSpan w:val="2"/>
          </w:tcPr>
          <w:p w14:paraId="3B5AC8CB" w14:textId="77777777" w:rsidR="00742DBC" w:rsidRPr="007501E8" w:rsidRDefault="00742DBC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D5DB4E" w14:textId="5EA4F847" w:rsidR="00742DBC" w:rsidRPr="007501E8" w:rsidRDefault="00742DBC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</w:t>
            </w:r>
          </w:p>
        </w:tc>
        <w:tc>
          <w:tcPr>
            <w:tcW w:w="258" w:type="dxa"/>
            <w:gridSpan w:val="2"/>
          </w:tcPr>
          <w:p w14:paraId="3B4B04B8" w14:textId="77777777" w:rsidR="00742DBC" w:rsidRPr="007501E8" w:rsidRDefault="00742DBC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0E853" w14:textId="1EE7534A" w:rsidR="00742DBC" w:rsidRPr="007501E8" w:rsidRDefault="00762BC0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256" w:type="dxa"/>
            <w:gridSpan w:val="2"/>
          </w:tcPr>
          <w:p w14:paraId="65DD9E0E" w14:textId="77777777" w:rsidR="00742DBC" w:rsidRPr="007501E8" w:rsidRDefault="00742DBC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55A21" w14:textId="638DC8E4" w:rsidR="00742DBC" w:rsidRPr="007501E8" w:rsidRDefault="00742DBC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8B717D" w:rsidRPr="007501E8" w14:paraId="2A3B269E" w14:textId="77777777" w:rsidTr="008B717D">
        <w:tc>
          <w:tcPr>
            <w:tcW w:w="3984" w:type="dxa"/>
          </w:tcPr>
          <w:p w14:paraId="306E60D0" w14:textId="77777777" w:rsidR="008B717D" w:rsidRPr="007501E8" w:rsidRDefault="008B717D" w:rsidP="00742DB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584C962" w14:textId="77777777" w:rsidR="008B717D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22E6276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14:paraId="688402A2" w14:textId="77777777" w:rsidR="008B717D" w:rsidRPr="007501E8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2B6602C7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14:paraId="038564CA" w14:textId="77777777" w:rsidR="008B717D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2F783A5A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14:paraId="3263658A" w14:textId="77777777" w:rsidR="008B717D" w:rsidRPr="007501E8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8B717D" w:rsidRPr="007501E8" w14:paraId="1CA17414" w14:textId="77777777" w:rsidTr="008B717D">
        <w:tc>
          <w:tcPr>
            <w:tcW w:w="3984" w:type="dxa"/>
          </w:tcPr>
          <w:p w14:paraId="1AD2AAEC" w14:textId="77777777" w:rsidR="008B717D" w:rsidRPr="007501E8" w:rsidRDefault="008B717D" w:rsidP="00742DB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</w:tcPr>
          <w:p w14:paraId="1EF3EC50" w14:textId="77777777" w:rsidR="008B717D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EBD84F8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7A2D1A6" w14:textId="77777777" w:rsidR="008B717D" w:rsidRPr="007501E8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5C517F95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3D984C66" w14:textId="77777777" w:rsidR="008B717D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16B7B3A8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2073FC44" w14:textId="77777777" w:rsidR="008B717D" w:rsidRPr="007501E8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B717D" w:rsidRPr="007501E8" w14:paraId="35D0BDEA" w14:textId="77777777" w:rsidTr="008B717D">
        <w:tc>
          <w:tcPr>
            <w:tcW w:w="3984" w:type="dxa"/>
          </w:tcPr>
          <w:p w14:paraId="1EEC7FC0" w14:textId="77777777" w:rsidR="008B717D" w:rsidRPr="007501E8" w:rsidRDefault="008B717D" w:rsidP="00742DB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</w:tcPr>
          <w:p w14:paraId="71ED9E65" w14:textId="77777777" w:rsidR="008B717D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3E28AFE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4FB0751" w14:textId="77777777" w:rsidR="008B717D" w:rsidRPr="007501E8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0D548E7D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7FEAFFA3" w14:textId="77777777" w:rsidR="008B717D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755E1330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351305C2" w14:textId="77777777" w:rsidR="008B717D" w:rsidRPr="007501E8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B717D" w:rsidRPr="007501E8" w14:paraId="4E2663E9" w14:textId="77777777" w:rsidTr="008B717D">
        <w:tc>
          <w:tcPr>
            <w:tcW w:w="3984" w:type="dxa"/>
          </w:tcPr>
          <w:p w14:paraId="2534EACC" w14:textId="77777777" w:rsidR="008B717D" w:rsidRPr="007501E8" w:rsidRDefault="008B717D" w:rsidP="00742DB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</w:tcPr>
          <w:p w14:paraId="7A204C14" w14:textId="77777777" w:rsidR="008B717D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4138F68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D71513D" w14:textId="77777777" w:rsidR="008B717D" w:rsidRPr="007501E8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3F465D70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097B6815" w14:textId="77777777" w:rsidR="008B717D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5E54B1AA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72309DE6" w14:textId="77777777" w:rsidR="008B717D" w:rsidRPr="007501E8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B717D" w:rsidRPr="007501E8" w14:paraId="22EC955C" w14:textId="77777777" w:rsidTr="008B717D">
        <w:tc>
          <w:tcPr>
            <w:tcW w:w="3984" w:type="dxa"/>
          </w:tcPr>
          <w:p w14:paraId="3C546789" w14:textId="77777777" w:rsidR="008B717D" w:rsidRPr="007501E8" w:rsidRDefault="008B717D" w:rsidP="00742DB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</w:tcPr>
          <w:p w14:paraId="0D14D65A" w14:textId="77777777" w:rsidR="008B717D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36FFD87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2A5E2525" w14:textId="77777777" w:rsidR="008B717D" w:rsidRPr="007501E8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78C3D514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0BD25BE7" w14:textId="77777777" w:rsidR="008B717D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201C554E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7A016780" w14:textId="77777777" w:rsidR="008B717D" w:rsidRPr="007501E8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B717D" w:rsidRPr="007501E8" w14:paraId="7A6925C9" w14:textId="77777777" w:rsidTr="008B717D">
        <w:tc>
          <w:tcPr>
            <w:tcW w:w="3984" w:type="dxa"/>
          </w:tcPr>
          <w:p w14:paraId="28EB4D25" w14:textId="77777777" w:rsidR="008B717D" w:rsidRPr="007501E8" w:rsidRDefault="008B717D" w:rsidP="00742DB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</w:tcPr>
          <w:p w14:paraId="65FB55F6" w14:textId="77777777" w:rsidR="008B717D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61DB02E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BFCD18A" w14:textId="77777777" w:rsidR="008B717D" w:rsidRPr="007501E8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5CFF8CA6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52C39D56" w14:textId="77777777" w:rsidR="008B717D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3577CEB3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5041766D" w14:textId="77777777" w:rsidR="008B717D" w:rsidRPr="007501E8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B717D" w:rsidRPr="007501E8" w14:paraId="5CD7DA58" w14:textId="77777777" w:rsidTr="008B717D">
        <w:tc>
          <w:tcPr>
            <w:tcW w:w="3984" w:type="dxa"/>
          </w:tcPr>
          <w:p w14:paraId="49981B84" w14:textId="77777777" w:rsidR="008B717D" w:rsidRPr="007501E8" w:rsidRDefault="008B717D" w:rsidP="00742DB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</w:tcPr>
          <w:p w14:paraId="6B646F84" w14:textId="77777777" w:rsidR="008B717D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7170F9F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ABEF332" w14:textId="77777777" w:rsidR="008B717D" w:rsidRPr="007501E8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2A8493FE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3B2E2E0C" w14:textId="77777777" w:rsidR="008B717D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75A953BB" w14:textId="77777777" w:rsidR="008B717D" w:rsidRPr="007501E8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7BFE10CF" w14:textId="77777777" w:rsidR="008B717D" w:rsidRPr="007501E8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B0F60" w:rsidRPr="007501E8" w14:paraId="68DACD11" w14:textId="77777777" w:rsidTr="008B717D">
        <w:tc>
          <w:tcPr>
            <w:tcW w:w="3984" w:type="dxa"/>
          </w:tcPr>
          <w:p w14:paraId="75A01014" w14:textId="77777777" w:rsidR="008B0F60" w:rsidRPr="00762BC0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62B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069" w:type="dxa"/>
          </w:tcPr>
          <w:p w14:paraId="1895D0F8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67E7DC1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7DAB2FC6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gridSpan w:val="2"/>
          </w:tcPr>
          <w:p w14:paraId="2B54B6E4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6BF91B52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gridSpan w:val="2"/>
          </w:tcPr>
          <w:p w14:paraId="4E9A1877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08A97ADB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0F60" w:rsidRPr="007501E8" w14:paraId="6F53573C" w14:textId="77777777" w:rsidTr="00762BC0">
        <w:trPr>
          <w:trHeight w:val="695"/>
        </w:trPr>
        <w:tc>
          <w:tcPr>
            <w:tcW w:w="3984" w:type="dxa"/>
          </w:tcPr>
          <w:p w14:paraId="2CF9F725" w14:textId="7FD79D32" w:rsidR="00762BC0" w:rsidRPr="00762BC0" w:rsidRDefault="00C2167C" w:rsidP="00762BC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62BC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762B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ขาดทุน</w:t>
            </w:r>
            <w:r w:rsidR="008B0F60"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069" w:type="dxa"/>
          </w:tcPr>
          <w:p w14:paraId="139297F9" w14:textId="77777777" w:rsidR="008B0F60" w:rsidRPr="007501E8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9DCE1C7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29CE8395" w14:textId="77777777" w:rsidR="008B0F60" w:rsidRPr="007501E8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729AC15E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35F935F9" w14:textId="77777777" w:rsidR="008B0F60" w:rsidRPr="007501E8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349870FE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57338A74" w14:textId="77777777" w:rsidR="008B0F60" w:rsidRPr="007501E8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B0F60" w:rsidRPr="007501E8" w14:paraId="55C46DCE" w14:textId="77777777" w:rsidTr="004815B3">
        <w:tc>
          <w:tcPr>
            <w:tcW w:w="3984" w:type="dxa"/>
          </w:tcPr>
          <w:p w14:paraId="6B46837E" w14:textId="77777777" w:rsidR="008B0F60" w:rsidRPr="007501E8" w:rsidRDefault="008B0F6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</w:tabs>
              <w:ind w:left="415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069" w:type="dxa"/>
          </w:tcPr>
          <w:p w14:paraId="0B2F6BCB" w14:textId="3DB35429" w:rsidR="008B0F60" w:rsidRPr="007501E8" w:rsidRDefault="00687B83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gridSpan w:val="2"/>
          </w:tcPr>
          <w:p w14:paraId="3546F754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7E8B2E46" w14:textId="11347700" w:rsidR="008B0F60" w:rsidRPr="007501E8" w:rsidRDefault="008B0F60" w:rsidP="008B0F60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gridSpan w:val="2"/>
          </w:tcPr>
          <w:p w14:paraId="3C7B2EB0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5CBAE822" w14:textId="0A1F707F" w:rsidR="008B0F60" w:rsidRPr="007501E8" w:rsidRDefault="008B0F60" w:rsidP="008B0F60">
            <w:pPr>
              <w:pStyle w:val="a"/>
              <w:tabs>
                <w:tab w:val="clear" w:pos="1080"/>
                <w:tab w:val="decimal" w:pos="76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56" w:type="dxa"/>
            <w:gridSpan w:val="2"/>
          </w:tcPr>
          <w:p w14:paraId="09684429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000B8A47" w14:textId="77777777" w:rsidR="008B0F60" w:rsidRPr="007501E8" w:rsidRDefault="008B0F60" w:rsidP="008B0F60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B0F60" w:rsidRPr="007501E8" w14:paraId="22B6BEF2" w14:textId="77777777" w:rsidTr="004815B3">
        <w:tc>
          <w:tcPr>
            <w:tcW w:w="3984" w:type="dxa"/>
          </w:tcPr>
          <w:p w14:paraId="6BB55186" w14:textId="77777777" w:rsidR="008B0F60" w:rsidRPr="007501E8" w:rsidRDefault="008B0F6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</w:tabs>
              <w:ind w:left="415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069" w:type="dxa"/>
          </w:tcPr>
          <w:p w14:paraId="2605796B" w14:textId="5896D875" w:rsidR="008B0F60" w:rsidRPr="007501E8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(69)</w:t>
            </w:r>
          </w:p>
        </w:tc>
        <w:tc>
          <w:tcPr>
            <w:tcW w:w="236" w:type="dxa"/>
            <w:gridSpan w:val="2"/>
          </w:tcPr>
          <w:p w14:paraId="3B0FBB8A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59A636A" w14:textId="5B73EC4C" w:rsidR="008B0F60" w:rsidRPr="007501E8" w:rsidRDefault="008B0F60" w:rsidP="008B0F60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gridSpan w:val="2"/>
          </w:tcPr>
          <w:p w14:paraId="6EE4C1E1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58EED5EA" w14:textId="0A7E5BB8" w:rsidR="008B0F60" w:rsidRPr="007501E8" w:rsidRDefault="008B0F60" w:rsidP="008B0F60">
            <w:pPr>
              <w:pStyle w:val="a"/>
              <w:tabs>
                <w:tab w:val="clear" w:pos="1080"/>
                <w:tab w:val="decimal" w:pos="76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(12)</w:t>
            </w:r>
          </w:p>
        </w:tc>
        <w:tc>
          <w:tcPr>
            <w:tcW w:w="256" w:type="dxa"/>
            <w:gridSpan w:val="2"/>
          </w:tcPr>
          <w:p w14:paraId="5D91518A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2AF20BAD" w14:textId="77777777" w:rsidR="008B0F60" w:rsidRPr="007501E8" w:rsidRDefault="008B0F60" w:rsidP="008B0F60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B0F60" w:rsidRPr="007501E8" w14:paraId="7E0778D3" w14:textId="77777777" w:rsidTr="004815B3">
        <w:tc>
          <w:tcPr>
            <w:tcW w:w="3984" w:type="dxa"/>
          </w:tcPr>
          <w:p w14:paraId="57C80E3F" w14:textId="77777777" w:rsidR="008B0F60" w:rsidRPr="007501E8" w:rsidRDefault="008B0F6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</w:tabs>
              <w:ind w:left="415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0D779E7" w14:textId="1017DFC9" w:rsidR="008B0F60" w:rsidRPr="007501E8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(26)</w:t>
            </w:r>
          </w:p>
        </w:tc>
        <w:tc>
          <w:tcPr>
            <w:tcW w:w="236" w:type="dxa"/>
            <w:gridSpan w:val="2"/>
          </w:tcPr>
          <w:p w14:paraId="556C65CA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3A89CC2D" w14:textId="5995F311" w:rsidR="008B0F60" w:rsidRPr="007501E8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258" w:type="dxa"/>
            <w:gridSpan w:val="2"/>
          </w:tcPr>
          <w:p w14:paraId="536AB35D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3F6FC888" w14:textId="5205D6E2" w:rsidR="008B0F60" w:rsidRPr="007501E8" w:rsidRDefault="008B0F60" w:rsidP="008B0F60">
            <w:pPr>
              <w:pStyle w:val="a"/>
              <w:tabs>
                <w:tab w:val="clear" w:pos="1080"/>
                <w:tab w:val="decimal" w:pos="76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56" w:type="dxa"/>
            <w:gridSpan w:val="2"/>
          </w:tcPr>
          <w:p w14:paraId="3E6CE9C4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7350CE4E" w14:textId="77777777" w:rsidR="008B0F60" w:rsidRPr="007501E8" w:rsidRDefault="008B0F60" w:rsidP="008B0F60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B0F60" w:rsidRPr="007501E8" w14:paraId="3D203823" w14:textId="77777777" w:rsidTr="004815B3">
        <w:tc>
          <w:tcPr>
            <w:tcW w:w="3984" w:type="dxa"/>
          </w:tcPr>
          <w:p w14:paraId="7FB32578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6B15F50" w14:textId="77B9E0A0" w:rsidR="008B0F60" w:rsidRPr="007501E8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(92)</w:t>
            </w:r>
          </w:p>
        </w:tc>
        <w:tc>
          <w:tcPr>
            <w:tcW w:w="236" w:type="dxa"/>
            <w:gridSpan w:val="2"/>
          </w:tcPr>
          <w:p w14:paraId="2DA23723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432A0099" w14:textId="155E90EA" w:rsidR="008B0F60" w:rsidRPr="007501E8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258" w:type="dxa"/>
            <w:gridSpan w:val="2"/>
          </w:tcPr>
          <w:p w14:paraId="3D65C0FA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03A91708" w14:textId="4959968F" w:rsidR="008B0F60" w:rsidRPr="007501E8" w:rsidRDefault="008B0F60" w:rsidP="008B0F60">
            <w:pPr>
              <w:pStyle w:val="a"/>
              <w:tabs>
                <w:tab w:val="clear" w:pos="1080"/>
                <w:tab w:val="decimal" w:pos="76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56" w:type="dxa"/>
            <w:gridSpan w:val="2"/>
          </w:tcPr>
          <w:p w14:paraId="08E54A14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5F578F45" w14:textId="77777777" w:rsidR="008B0F60" w:rsidRPr="007501E8" w:rsidRDefault="008B0F60" w:rsidP="008B0F60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B0F60" w:rsidRPr="007501E8" w14:paraId="0EEB4552" w14:textId="77777777" w:rsidTr="004815B3">
        <w:tc>
          <w:tcPr>
            <w:tcW w:w="3984" w:type="dxa"/>
          </w:tcPr>
          <w:p w14:paraId="18166A0A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2EEEB483" w14:textId="77777777" w:rsidR="008B0F60" w:rsidRPr="007501E8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68FC5E2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14:paraId="24A71CBC" w14:textId="77777777" w:rsidR="008B0F60" w:rsidRPr="007501E8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3A062387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14:paraId="188DB39C" w14:textId="77777777" w:rsidR="008B0F60" w:rsidRPr="007501E8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0F3018AE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14:paraId="432F76BF" w14:textId="77777777" w:rsidR="008B0F60" w:rsidRPr="007501E8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B0F60" w:rsidRPr="007501E8" w14:paraId="43C8D68D" w14:textId="77777777" w:rsidTr="004815B3">
        <w:tc>
          <w:tcPr>
            <w:tcW w:w="3984" w:type="dxa"/>
          </w:tcPr>
          <w:p w14:paraId="72CF1CA6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0E8AFF8C" w14:textId="4EF265E7" w:rsidR="008B0F60" w:rsidRPr="007501E8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(12)</w:t>
            </w:r>
          </w:p>
        </w:tc>
        <w:tc>
          <w:tcPr>
            <w:tcW w:w="236" w:type="dxa"/>
            <w:gridSpan w:val="2"/>
          </w:tcPr>
          <w:p w14:paraId="057A5F6D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42AB899A" w14:textId="5FFDE741" w:rsidR="008B0F60" w:rsidRPr="007501E8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(16)</w:t>
            </w:r>
          </w:p>
        </w:tc>
        <w:tc>
          <w:tcPr>
            <w:tcW w:w="258" w:type="dxa"/>
            <w:gridSpan w:val="2"/>
          </w:tcPr>
          <w:p w14:paraId="49CAAAD7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7F08E865" w14:textId="11811D89" w:rsidR="008B0F60" w:rsidRPr="007501E8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(5)</w:t>
            </w:r>
          </w:p>
        </w:tc>
        <w:tc>
          <w:tcPr>
            <w:tcW w:w="256" w:type="dxa"/>
            <w:gridSpan w:val="2"/>
          </w:tcPr>
          <w:p w14:paraId="13C87948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0CE18C1C" w14:textId="7425AE24" w:rsidR="008B0F60" w:rsidRPr="007501E8" w:rsidRDefault="008B0F60" w:rsidP="008B0F6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B0F60" w:rsidRPr="007501E8" w14:paraId="2091DA0E" w14:textId="77777777" w:rsidTr="004815B3">
        <w:tc>
          <w:tcPr>
            <w:tcW w:w="3984" w:type="dxa"/>
          </w:tcPr>
          <w:p w14:paraId="0ADBCAE6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2D038DB5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7C601C69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14:paraId="0E2EE92D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" w:type="dxa"/>
            <w:gridSpan w:val="2"/>
          </w:tcPr>
          <w:p w14:paraId="38B40EBB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14:paraId="6EA5FC4A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dxa"/>
            <w:gridSpan w:val="2"/>
          </w:tcPr>
          <w:p w14:paraId="70CC9359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14:paraId="733DAFE5" w14:textId="77777777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B0F60" w:rsidRPr="007501E8" w14:paraId="11F15E22" w14:textId="77777777" w:rsidTr="004815B3">
        <w:tc>
          <w:tcPr>
            <w:tcW w:w="3984" w:type="dxa"/>
          </w:tcPr>
          <w:p w14:paraId="16671A4A" w14:textId="12692259" w:rsidR="008B0F60" w:rsidRPr="007501E8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0C683C23" w14:textId="4691C531" w:rsidR="008B0F60" w:rsidRPr="007501E8" w:rsidRDefault="008B0F60" w:rsidP="008B0F6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236" w:type="dxa"/>
            <w:gridSpan w:val="2"/>
          </w:tcPr>
          <w:p w14:paraId="15D7C77C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double" w:sz="4" w:space="0" w:color="auto"/>
            </w:tcBorders>
          </w:tcPr>
          <w:p w14:paraId="120C9F70" w14:textId="4F674EC8" w:rsidR="008B0F60" w:rsidRPr="007501E8" w:rsidRDefault="008B0F60" w:rsidP="008B0F6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258" w:type="dxa"/>
            <w:gridSpan w:val="2"/>
          </w:tcPr>
          <w:p w14:paraId="094D58CB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</w:tcPr>
          <w:p w14:paraId="775413B2" w14:textId="25276F51" w:rsidR="008B0F60" w:rsidRPr="007501E8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</w:t>
            </w:r>
          </w:p>
        </w:tc>
        <w:tc>
          <w:tcPr>
            <w:tcW w:w="256" w:type="dxa"/>
            <w:gridSpan w:val="2"/>
          </w:tcPr>
          <w:p w14:paraId="6F849D74" w14:textId="77777777" w:rsidR="008B0F60" w:rsidRPr="007501E8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double" w:sz="4" w:space="0" w:color="auto"/>
            </w:tcBorders>
          </w:tcPr>
          <w:p w14:paraId="4D996CD7" w14:textId="56FB6235" w:rsidR="008B0F60" w:rsidRPr="007501E8" w:rsidRDefault="008B0F60" w:rsidP="008B0F6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</w:tbl>
    <w:p w14:paraId="73B4F2A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258"/>
        <w:gridCol w:w="1318"/>
        <w:gridCol w:w="238"/>
        <w:gridCol w:w="1324"/>
        <w:gridCol w:w="284"/>
        <w:gridCol w:w="1305"/>
        <w:gridCol w:w="238"/>
        <w:gridCol w:w="1323"/>
      </w:tblGrid>
      <w:tr w:rsidR="007501E8" w:rsidRPr="007501E8" w14:paraId="1D872056" w14:textId="77777777" w:rsidTr="00FD7AD7">
        <w:tc>
          <w:tcPr>
            <w:tcW w:w="3258" w:type="dxa"/>
            <w:shd w:val="clear" w:color="auto" w:fill="auto"/>
          </w:tcPr>
          <w:p w14:paraId="7FCDC24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</w:t>
            </w:r>
          </w:p>
        </w:tc>
        <w:tc>
          <w:tcPr>
            <w:tcW w:w="2880" w:type="dxa"/>
            <w:gridSpan w:val="3"/>
          </w:tcPr>
          <w:p w14:paraId="13A27D3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7501E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</w:tcPr>
          <w:p w14:paraId="5BA9E6E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66" w:type="dxa"/>
            <w:gridSpan w:val="3"/>
          </w:tcPr>
          <w:p w14:paraId="200C939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501E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7501E8" w:rsidRPr="007501E8" w14:paraId="698ACD66" w14:textId="77777777" w:rsidTr="00FD7AD7">
        <w:tc>
          <w:tcPr>
            <w:tcW w:w="3258" w:type="dxa"/>
          </w:tcPr>
          <w:p w14:paraId="63F04F38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318" w:type="dxa"/>
            <w:shd w:val="clear" w:color="auto" w:fill="auto"/>
          </w:tcPr>
          <w:p w14:paraId="151BF83B" w14:textId="363D2000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6D0E9D96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64C07F7F" w14:textId="6D41A38F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4" w:type="dxa"/>
            <w:shd w:val="clear" w:color="auto" w:fill="auto"/>
          </w:tcPr>
          <w:p w14:paraId="47E81CA7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EA013A0" w14:textId="1E8DF9A9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4E1DBC9D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65D9A48E" w14:textId="36715AAC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07DB2F9E" w14:textId="77777777" w:rsidTr="00FD7AD7">
        <w:tblPrEx>
          <w:tblLook w:val="0000" w:firstRow="0" w:lastRow="0" w:firstColumn="0" w:lastColumn="0" w:noHBand="0" w:noVBand="0"/>
        </w:tblPrEx>
        <w:tc>
          <w:tcPr>
            <w:tcW w:w="3258" w:type="dxa"/>
          </w:tcPr>
          <w:p w14:paraId="0CF6BEE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</w:tcPr>
          <w:p w14:paraId="7105D577" w14:textId="77777777" w:rsidR="00AF5618" w:rsidRPr="007501E8" w:rsidRDefault="00AF5618" w:rsidP="004815B3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7501E8" w:rsidRPr="007501E8" w14:paraId="7B362E96" w14:textId="77777777" w:rsidTr="00FD7AD7">
        <w:tblPrEx>
          <w:tblLook w:val="0000" w:firstRow="0" w:lastRow="0" w:firstColumn="0" w:lastColumn="0" w:noHBand="0" w:noVBand="0"/>
        </w:tblPrEx>
        <w:tc>
          <w:tcPr>
            <w:tcW w:w="3258" w:type="dxa"/>
          </w:tcPr>
          <w:p w14:paraId="7EBE7DC3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318" w:type="dxa"/>
          </w:tcPr>
          <w:p w14:paraId="6CEB98F9" w14:textId="14AB86FD" w:rsidR="00B95D1F" w:rsidRPr="007501E8" w:rsidRDefault="00742DBC" w:rsidP="00B95D1F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2DBC">
              <w:rPr>
                <w:rFonts w:asciiTheme="majorBidi" w:hAnsiTheme="majorBidi" w:cstheme="majorBidi" w:hint="cs"/>
                <w:sz w:val="28"/>
                <w:szCs w:val="28"/>
              </w:rPr>
              <w:t>2.12 - 4.12</w:t>
            </w:r>
          </w:p>
        </w:tc>
        <w:tc>
          <w:tcPr>
            <w:tcW w:w="238" w:type="dxa"/>
          </w:tcPr>
          <w:p w14:paraId="25588178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</w:tcPr>
          <w:p w14:paraId="4F6B998E" w14:textId="1CB5CCFA" w:rsidR="00B95D1F" w:rsidRPr="007501E8" w:rsidRDefault="007501E8" w:rsidP="00B95D1F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95D1F"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B95D1F"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95D1F"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284" w:type="dxa"/>
          </w:tcPr>
          <w:p w14:paraId="6DEEC8EE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</w:tcPr>
          <w:p w14:paraId="7C9F4553" w14:textId="56CE86BE" w:rsidR="00B95D1F" w:rsidRPr="007501E8" w:rsidRDefault="00742DBC" w:rsidP="00B95D1F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2DBC">
              <w:rPr>
                <w:rFonts w:asciiTheme="majorBidi" w:hAnsiTheme="majorBidi" w:cstheme="majorBidi" w:hint="cs"/>
                <w:sz w:val="28"/>
                <w:szCs w:val="28"/>
              </w:rPr>
              <w:t>2.12 - 4.12</w:t>
            </w:r>
          </w:p>
        </w:tc>
        <w:tc>
          <w:tcPr>
            <w:tcW w:w="238" w:type="dxa"/>
          </w:tcPr>
          <w:p w14:paraId="05336C87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</w:tcPr>
          <w:p w14:paraId="20D735C3" w14:textId="668490A8" w:rsidR="00B95D1F" w:rsidRPr="007501E8" w:rsidRDefault="007501E8" w:rsidP="00B95D1F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95D1F"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B95D1F"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95D1F"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</w:tr>
      <w:tr w:rsidR="007501E8" w:rsidRPr="007501E8" w14:paraId="2DFEBC99" w14:textId="77777777" w:rsidTr="00FD7AD7">
        <w:tblPrEx>
          <w:tblLook w:val="0000" w:firstRow="0" w:lastRow="0" w:firstColumn="0" w:lastColumn="0" w:noHBand="0" w:noVBand="0"/>
        </w:tblPrEx>
        <w:tc>
          <w:tcPr>
            <w:tcW w:w="3258" w:type="dxa"/>
          </w:tcPr>
          <w:p w14:paraId="68A62BE6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18" w:type="dxa"/>
            <w:vAlign w:val="bottom"/>
          </w:tcPr>
          <w:p w14:paraId="49EEF6B0" w14:textId="1066F52B" w:rsidR="00B95D1F" w:rsidRPr="007501E8" w:rsidRDefault="00B95D1F" w:rsidP="00B95D1F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6F7A997F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4D5F9BFD" w14:textId="738B3249" w:rsidR="00B95D1F" w:rsidRPr="007501E8" w:rsidRDefault="00B95D1F" w:rsidP="00B95D1F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67F026AE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0308BF06" w14:textId="2FD2A350" w:rsidR="00B95D1F" w:rsidRPr="007501E8" w:rsidRDefault="00B95D1F" w:rsidP="00B95D1F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01950C8B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4E0EEF4A" w14:textId="273FB3C5" w:rsidR="00B95D1F" w:rsidRPr="007501E8" w:rsidRDefault="00B95D1F" w:rsidP="00B95D1F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501E8" w:rsidRPr="007501E8" w14:paraId="3DF85A58" w14:textId="77777777" w:rsidTr="00FD7AD7">
        <w:tblPrEx>
          <w:tblLook w:val="0000" w:firstRow="0" w:lastRow="0" w:firstColumn="0" w:lastColumn="0" w:noHBand="0" w:noVBand="0"/>
        </w:tblPrEx>
        <w:tc>
          <w:tcPr>
            <w:tcW w:w="3258" w:type="dxa"/>
          </w:tcPr>
          <w:p w14:paraId="209614B2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พนักงานประจำ</w:t>
            </w:r>
          </w:p>
        </w:tc>
        <w:tc>
          <w:tcPr>
            <w:tcW w:w="1318" w:type="dxa"/>
            <w:vAlign w:val="bottom"/>
          </w:tcPr>
          <w:p w14:paraId="38A4C5B5" w14:textId="08072062" w:rsidR="00B95D1F" w:rsidRPr="00742DBC" w:rsidRDefault="00742DBC" w:rsidP="00B95D1F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2DB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ED187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D18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742D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42DBC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238" w:type="dxa"/>
          </w:tcPr>
          <w:p w14:paraId="244190D0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025D5029" w14:textId="08A2A5F0" w:rsidR="00B95D1F" w:rsidRPr="007501E8" w:rsidRDefault="00ED187E" w:rsidP="00B95D1F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42DB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742D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47820" w:rsidRPr="00E47820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</w:tcPr>
          <w:p w14:paraId="50D8EB24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CC1B167" w14:textId="48BF1C0C" w:rsidR="00B95D1F" w:rsidRPr="00742DBC" w:rsidRDefault="00742DBC" w:rsidP="00742DBC">
            <w:pPr>
              <w:pStyle w:val="30"/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742DB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="00ED18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</w:t>
            </w:r>
            <w:r w:rsidRPr="00742DB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742DB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38" w:type="dxa"/>
          </w:tcPr>
          <w:p w14:paraId="1DBF876C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57BB0D41" w14:textId="14A208FE" w:rsidR="00B95D1F" w:rsidRPr="007501E8" w:rsidRDefault="00ED187E" w:rsidP="00B95D1F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4 - 9</w:t>
            </w:r>
          </w:p>
        </w:tc>
      </w:tr>
      <w:tr w:rsidR="00B95D1F" w:rsidRPr="007501E8" w14:paraId="3374405A" w14:textId="77777777" w:rsidTr="00FD7AD7">
        <w:tblPrEx>
          <w:tblLook w:val="0000" w:firstRow="0" w:lastRow="0" w:firstColumn="0" w:lastColumn="0" w:noHBand="0" w:noVBand="0"/>
        </w:tblPrEx>
        <w:tc>
          <w:tcPr>
            <w:tcW w:w="3258" w:type="dxa"/>
          </w:tcPr>
          <w:p w14:paraId="7BAEB2BD" w14:textId="77777777" w:rsidR="00B95D1F" w:rsidRPr="007501E8" w:rsidRDefault="00B95D1F" w:rsidP="00B9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318" w:type="dxa"/>
            <w:vAlign w:val="bottom"/>
          </w:tcPr>
          <w:p w14:paraId="7DD6C8B4" w14:textId="2C35B177" w:rsidR="00B95D1F" w:rsidRPr="00742DBC" w:rsidRDefault="00ED187E" w:rsidP="00B95D1F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42DBC" w:rsidRPr="00742DBC">
              <w:rPr>
                <w:rFonts w:ascii="Angsana New" w:hAnsi="Angsana New" w:hint="cs"/>
                <w:sz w:val="28"/>
                <w:szCs w:val="28"/>
              </w:rPr>
              <w:t>2.87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="00742DBC" w:rsidRPr="00742D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42DBC" w:rsidRPr="00742DBC">
              <w:rPr>
                <w:rFonts w:ascii="Angsana New" w:hAnsi="Angsana New" w:hint="cs"/>
                <w:sz w:val="28"/>
                <w:szCs w:val="28"/>
              </w:rPr>
              <w:t>34.38</w:t>
            </w:r>
          </w:p>
        </w:tc>
        <w:tc>
          <w:tcPr>
            <w:tcW w:w="238" w:type="dxa"/>
          </w:tcPr>
          <w:p w14:paraId="33DE960E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1EFDD1EE" w14:textId="7F7F7F8C" w:rsidR="00B95D1F" w:rsidRPr="007501E8" w:rsidRDefault="00ED187E" w:rsidP="00ED187E">
            <w:pPr>
              <w:pStyle w:val="30"/>
              <w:tabs>
                <w:tab w:val="clear" w:pos="360"/>
                <w:tab w:val="clear" w:pos="720"/>
              </w:tabs>
              <w:ind w:right="-10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284" w:type="dxa"/>
          </w:tcPr>
          <w:p w14:paraId="0A6B4E3D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78FC680" w14:textId="56D89F89" w:rsidR="00B95D1F" w:rsidRPr="007501E8" w:rsidRDefault="00ED187E" w:rsidP="00B95D1F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742DBC" w:rsidRPr="00742DBC">
              <w:rPr>
                <w:rFonts w:ascii="Angsana New" w:hAnsi="Angsana New" w:hint="cs"/>
                <w:sz w:val="28"/>
                <w:szCs w:val="28"/>
              </w:rPr>
              <w:t>2.87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="00742DBC" w:rsidRPr="00742D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42DBC" w:rsidRPr="00742DBC">
              <w:rPr>
                <w:rFonts w:ascii="Angsana New" w:hAnsi="Angsana New" w:hint="cs"/>
                <w:sz w:val="28"/>
                <w:szCs w:val="28"/>
              </w:rPr>
              <w:t>34.38</w:t>
            </w:r>
          </w:p>
        </w:tc>
        <w:tc>
          <w:tcPr>
            <w:tcW w:w="238" w:type="dxa"/>
          </w:tcPr>
          <w:p w14:paraId="71BEFB35" w14:textId="77777777" w:rsidR="00B95D1F" w:rsidRPr="007501E8" w:rsidRDefault="00B95D1F" w:rsidP="00B95D1F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1E6C1527" w14:textId="4D1E91A5" w:rsidR="00B95D1F" w:rsidRPr="007501E8" w:rsidRDefault="00ED187E" w:rsidP="00ED187E">
            <w:pPr>
              <w:pStyle w:val="30"/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</w:tr>
    </w:tbl>
    <w:p w14:paraId="0DD5859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7334A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5B8682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0E806674" w14:textId="28F48BE1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501E8" w:rsidRPr="007501E8">
        <w:rPr>
          <w:rFonts w:asciiTheme="majorBidi" w:hAnsiTheme="majorBidi" w:cstheme="majorBidi"/>
          <w:sz w:val="28"/>
          <w:szCs w:val="28"/>
        </w:rPr>
        <w:t>31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501E8"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="007501E8" w:rsidRPr="007501E8">
        <w:rPr>
          <w:rFonts w:asciiTheme="majorBidi" w:hAnsiTheme="majorBidi" w:cstheme="majorBidi"/>
          <w:sz w:val="28"/>
          <w:szCs w:val="28"/>
        </w:rPr>
        <w:t>15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ปี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16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</w:p>
    <w:p w14:paraId="6EE7322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</w:rPr>
        <w:br w:type="page"/>
      </w:r>
    </w:p>
    <w:p w14:paraId="367BDCF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การวิเคราะห์ความอ่อนไหว </w:t>
      </w:r>
    </w:p>
    <w:p w14:paraId="48D968B8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93250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ๆ คงที่ </w:t>
      </w:r>
    </w:p>
    <w:p w14:paraId="43002A4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990"/>
        <w:gridCol w:w="990"/>
        <w:gridCol w:w="360"/>
        <w:gridCol w:w="990"/>
        <w:gridCol w:w="985"/>
      </w:tblGrid>
      <w:tr w:rsidR="007501E8" w:rsidRPr="007501E8" w14:paraId="45C4E686" w14:textId="77777777" w:rsidTr="004815B3">
        <w:trPr>
          <w:trHeight w:val="318"/>
          <w:tblHeader/>
        </w:trPr>
        <w:tc>
          <w:tcPr>
            <w:tcW w:w="4950" w:type="dxa"/>
          </w:tcPr>
          <w:p w14:paraId="7862AA2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5" w:type="dxa"/>
            <w:gridSpan w:val="5"/>
          </w:tcPr>
          <w:p w14:paraId="7C2580A3" w14:textId="77777777" w:rsidR="00AF5618" w:rsidRPr="009967D2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7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01E8" w:rsidRPr="007501E8" w14:paraId="1EA1210B" w14:textId="77777777" w:rsidTr="004815B3">
        <w:trPr>
          <w:trHeight w:val="56"/>
          <w:tblHeader/>
        </w:trPr>
        <w:tc>
          <w:tcPr>
            <w:tcW w:w="4950" w:type="dxa"/>
          </w:tcPr>
          <w:p w14:paraId="2DCC7F8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</w:t>
            </w:r>
            <w:r w:rsidRPr="007501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 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br/>
            </w:r>
            <w:r w:rsidRPr="007501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   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โครงการผลประโยชน์</w:t>
            </w:r>
          </w:p>
        </w:tc>
        <w:tc>
          <w:tcPr>
            <w:tcW w:w="1980" w:type="dxa"/>
            <w:gridSpan w:val="2"/>
            <w:vAlign w:val="bottom"/>
          </w:tcPr>
          <w:p w14:paraId="1944C6D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360" w:type="dxa"/>
            <w:vAlign w:val="bottom"/>
          </w:tcPr>
          <w:p w14:paraId="7E8C0DE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5" w:type="dxa"/>
            <w:gridSpan w:val="2"/>
            <w:vAlign w:val="bottom"/>
          </w:tcPr>
          <w:p w14:paraId="5DFF1A4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ข้อสมมติลดขึ้น</w:t>
            </w:r>
          </w:p>
        </w:tc>
      </w:tr>
      <w:tr w:rsidR="007501E8" w:rsidRPr="007501E8" w14:paraId="1AA7FE79" w14:textId="77777777" w:rsidTr="004815B3">
        <w:trPr>
          <w:trHeight w:val="318"/>
          <w:tblHeader/>
        </w:trPr>
        <w:tc>
          <w:tcPr>
            <w:tcW w:w="4950" w:type="dxa"/>
          </w:tcPr>
          <w:p w14:paraId="267D5C65" w14:textId="62BD8546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    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324E476A" w14:textId="12D9BE91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0016743F" w14:textId="62E8708E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60" w:type="dxa"/>
            <w:vAlign w:val="bottom"/>
          </w:tcPr>
          <w:p w14:paraId="787633F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9B50CA2" w14:textId="11E2A414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85" w:type="dxa"/>
            <w:vAlign w:val="bottom"/>
          </w:tcPr>
          <w:p w14:paraId="61B2926B" w14:textId="7F388E37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01E8" w:rsidRPr="007501E8" w14:paraId="3C0B4B36" w14:textId="77777777" w:rsidTr="004815B3">
        <w:trPr>
          <w:trHeight w:val="318"/>
          <w:tblHeader/>
        </w:trPr>
        <w:tc>
          <w:tcPr>
            <w:tcW w:w="4950" w:type="dxa"/>
          </w:tcPr>
          <w:p w14:paraId="39DA152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5" w:type="dxa"/>
            <w:gridSpan w:val="5"/>
            <w:vAlign w:val="bottom"/>
          </w:tcPr>
          <w:p w14:paraId="7E69CDD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501E8" w:rsidRPr="007501E8" w14:paraId="202E9A4D" w14:textId="77777777" w:rsidTr="004815B3">
        <w:trPr>
          <w:trHeight w:val="318"/>
        </w:trPr>
        <w:tc>
          <w:tcPr>
            <w:tcW w:w="4950" w:type="dxa"/>
          </w:tcPr>
          <w:p w14:paraId="18512BD0" w14:textId="2B9EA549" w:rsidR="00801F65" w:rsidRPr="007501E8" w:rsidRDefault="00801F65" w:rsidP="0080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(เปลี่ยนแปลงร้อยละ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D0A9231" w14:textId="2764DC8E" w:rsidR="00801F65" w:rsidRPr="007501E8" w:rsidRDefault="00742DBC" w:rsidP="0080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(35)</w:t>
            </w:r>
          </w:p>
        </w:tc>
        <w:tc>
          <w:tcPr>
            <w:tcW w:w="990" w:type="dxa"/>
            <w:vAlign w:val="bottom"/>
          </w:tcPr>
          <w:p w14:paraId="19975485" w14:textId="76F97D50" w:rsidR="00801F65" w:rsidRPr="007501E8" w:rsidRDefault="00801F65" w:rsidP="0080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0" w:type="dxa"/>
            <w:vAlign w:val="bottom"/>
          </w:tcPr>
          <w:p w14:paraId="5D922963" w14:textId="77777777" w:rsidR="00801F65" w:rsidRPr="007501E8" w:rsidRDefault="00801F65" w:rsidP="0080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B4AA836" w14:textId="08C0756D" w:rsidR="00801F65" w:rsidRPr="007501E8" w:rsidRDefault="00742DBC" w:rsidP="0080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985" w:type="dxa"/>
            <w:vAlign w:val="bottom"/>
          </w:tcPr>
          <w:p w14:paraId="0A23F304" w14:textId="5ADD29F5" w:rsidR="00801F65" w:rsidRPr="007501E8" w:rsidRDefault="007501E8" w:rsidP="0080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7501E8" w:rsidRPr="007501E8" w14:paraId="5E9D2C64" w14:textId="77777777" w:rsidTr="004815B3">
        <w:trPr>
          <w:trHeight w:val="70"/>
        </w:trPr>
        <w:tc>
          <w:tcPr>
            <w:tcW w:w="4950" w:type="dxa"/>
          </w:tcPr>
          <w:p w14:paraId="36E23824" w14:textId="606E16E9" w:rsidR="00801F65" w:rsidRPr="007501E8" w:rsidRDefault="00801F65" w:rsidP="00801F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F909173" w14:textId="0FDDA215" w:rsidR="00801F65" w:rsidRPr="007501E8" w:rsidRDefault="00742DBC" w:rsidP="0080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990" w:type="dxa"/>
            <w:vAlign w:val="bottom"/>
          </w:tcPr>
          <w:p w14:paraId="0828B07D" w14:textId="10419112" w:rsidR="00801F65" w:rsidRPr="007501E8" w:rsidRDefault="007501E8" w:rsidP="0080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360" w:type="dxa"/>
            <w:vAlign w:val="bottom"/>
          </w:tcPr>
          <w:p w14:paraId="1C07585F" w14:textId="77777777" w:rsidR="00801F65" w:rsidRPr="007501E8" w:rsidRDefault="00801F65" w:rsidP="0080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0D5E763" w14:textId="583718A9" w:rsidR="00801F65" w:rsidRPr="007501E8" w:rsidRDefault="00742DBC" w:rsidP="0080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  <w:tc>
          <w:tcPr>
            <w:tcW w:w="985" w:type="dxa"/>
            <w:vAlign w:val="bottom"/>
          </w:tcPr>
          <w:p w14:paraId="091AA79F" w14:textId="04BC715B" w:rsidR="00801F65" w:rsidRPr="007501E8" w:rsidRDefault="008208E6" w:rsidP="0080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01F65" w:rsidRPr="007501E8" w14:paraId="240F6F7C" w14:textId="77777777" w:rsidTr="004815B3">
        <w:trPr>
          <w:trHeight w:val="70"/>
        </w:trPr>
        <w:tc>
          <w:tcPr>
            <w:tcW w:w="4950" w:type="dxa"/>
          </w:tcPr>
          <w:p w14:paraId="4EBCE9EB" w14:textId="67A81475" w:rsidR="00801F65" w:rsidRPr="007501E8" w:rsidRDefault="00801F65" w:rsidP="00801F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(เปลี่ยนแปลงร้อยละ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066C44C" w14:textId="1398C63A" w:rsidR="00801F65" w:rsidRPr="007501E8" w:rsidRDefault="00742DBC" w:rsidP="0080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990" w:type="dxa"/>
            <w:vAlign w:val="bottom"/>
          </w:tcPr>
          <w:p w14:paraId="41856EFA" w14:textId="1556BAD9" w:rsidR="00801F65" w:rsidRPr="007501E8" w:rsidRDefault="00801F65" w:rsidP="0080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0" w:type="dxa"/>
            <w:vAlign w:val="bottom"/>
          </w:tcPr>
          <w:p w14:paraId="36FF3EB8" w14:textId="77777777" w:rsidR="00801F65" w:rsidRPr="007501E8" w:rsidRDefault="00801F65" w:rsidP="0080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915E0C6" w14:textId="7E8A1333" w:rsidR="00801F65" w:rsidRPr="007501E8" w:rsidRDefault="00742DBC" w:rsidP="0080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985" w:type="dxa"/>
            <w:vAlign w:val="bottom"/>
          </w:tcPr>
          <w:p w14:paraId="575CF427" w14:textId="0ABE991C" w:rsidR="00801F65" w:rsidRPr="007501E8" w:rsidRDefault="007501E8" w:rsidP="0080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</w:tbl>
    <w:p w14:paraId="7F34B06D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3613146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ทุนเรือนหุ้น   </w:t>
      </w:r>
    </w:p>
    <w:p w14:paraId="62ABFEA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B553DA8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102B52F1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19933B" w14:textId="77777777" w:rsidR="00AF5618" w:rsidRPr="007501E8" w:rsidRDefault="00AF5618" w:rsidP="00AF5618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7501E8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ส่วนเกินมูลค่าหุ้น</w:t>
      </w:r>
    </w:p>
    <w:p w14:paraId="15323AA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016BBE" w14:textId="344E4EA3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7501E8" w:rsidRPr="007501E8">
        <w:rPr>
          <w:rFonts w:asciiTheme="majorBidi" w:hAnsiTheme="majorBidi" w:cstheme="majorBidi"/>
          <w:sz w:val="28"/>
          <w:szCs w:val="28"/>
        </w:rPr>
        <w:t>2535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7501E8" w:rsidRPr="007501E8">
        <w:rPr>
          <w:rFonts w:asciiTheme="majorBidi" w:hAnsiTheme="majorBidi" w:cstheme="majorBidi"/>
          <w:sz w:val="28"/>
          <w:szCs w:val="28"/>
        </w:rPr>
        <w:t>51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501E8">
        <w:rPr>
          <w:rFonts w:asciiTheme="majorBidi" w:hAnsiTheme="majorBidi" w:cstheme="majorBidi"/>
          <w:sz w:val="28"/>
          <w:szCs w:val="28"/>
        </w:rPr>
        <w:t>“</w:t>
      </w:r>
      <w:r w:rsidRPr="007501E8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7501E8">
        <w:rPr>
          <w:rFonts w:asciiTheme="majorBidi" w:hAnsiTheme="majorBidi" w:cstheme="majorBidi"/>
          <w:sz w:val="28"/>
          <w:szCs w:val="28"/>
        </w:rPr>
        <w:t>”</w:t>
      </w:r>
      <w:r w:rsidRPr="007501E8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288F25A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A4320A" w14:textId="68E26653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</w:t>
      </w:r>
      <w:r w:rsidR="00F94867">
        <w:rPr>
          <w:rFonts w:asciiTheme="majorBidi" w:hAnsiTheme="majorBidi" w:cstheme="majorBidi" w:hint="cs"/>
          <w:b/>
          <w:bCs/>
          <w:sz w:val="28"/>
          <w:szCs w:val="28"/>
          <w:cs/>
        </w:rPr>
        <w:t>ฎ</w:t>
      </w: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>หมาย</w:t>
      </w:r>
    </w:p>
    <w:p w14:paraId="3420703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B7DCBDD" w14:textId="5E76A39D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7501E8" w:rsidRPr="007501E8">
        <w:rPr>
          <w:rFonts w:asciiTheme="majorBidi" w:hAnsiTheme="majorBidi" w:cstheme="majorBidi"/>
          <w:sz w:val="28"/>
          <w:szCs w:val="28"/>
        </w:rPr>
        <w:t>2535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7501E8" w:rsidRPr="007501E8">
        <w:rPr>
          <w:rFonts w:asciiTheme="majorBidi" w:hAnsiTheme="majorBidi" w:cstheme="majorBidi"/>
          <w:sz w:val="28"/>
          <w:szCs w:val="28"/>
        </w:rPr>
        <w:t>116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7501E8">
        <w:rPr>
          <w:rFonts w:asciiTheme="majorBidi" w:hAnsiTheme="majorBidi" w:cstheme="majorBidi"/>
          <w:sz w:val="28"/>
          <w:szCs w:val="28"/>
        </w:rPr>
        <w:t>“</w:t>
      </w:r>
      <w:r w:rsidRPr="007501E8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7501E8">
        <w:rPr>
          <w:rFonts w:asciiTheme="majorBidi" w:hAnsiTheme="majorBidi" w:cstheme="majorBidi"/>
          <w:sz w:val="28"/>
          <w:szCs w:val="28"/>
        </w:rPr>
        <w:t>”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7501E8" w:rsidRPr="007501E8">
        <w:rPr>
          <w:rFonts w:asciiTheme="majorBidi" w:hAnsiTheme="majorBidi" w:cstheme="majorBidi"/>
          <w:sz w:val="28"/>
          <w:szCs w:val="28"/>
        </w:rPr>
        <w:t>5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501E8" w:rsidRPr="007501E8">
        <w:rPr>
          <w:rFonts w:asciiTheme="majorBidi" w:hAnsiTheme="majorBidi" w:cstheme="majorBidi"/>
          <w:sz w:val="28"/>
          <w:szCs w:val="28"/>
        </w:rPr>
        <w:t>10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402CDF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</w:rPr>
        <w:br w:type="page"/>
      </w:r>
    </w:p>
    <w:p w14:paraId="7AA4D0D9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ส่วนได้เสียที่ไม่มีอำนาจควบคุม</w:t>
      </w:r>
    </w:p>
    <w:p w14:paraId="1FED1DA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6975D37" w14:textId="77777777" w:rsidR="00AF5618" w:rsidRPr="007501E8" w:rsidRDefault="00AF5618" w:rsidP="00AF561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57E0071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509"/>
        <w:gridCol w:w="180"/>
        <w:gridCol w:w="1530"/>
      </w:tblGrid>
      <w:tr w:rsidR="007501E8" w:rsidRPr="007501E8" w14:paraId="2F9AC751" w14:textId="77777777" w:rsidTr="004815B3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487D87E0" w14:textId="77777777" w:rsidR="00AF5618" w:rsidRPr="007501E8" w:rsidRDefault="00AF5618" w:rsidP="004815B3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219" w:type="dxa"/>
            <w:gridSpan w:val="3"/>
            <w:vAlign w:val="bottom"/>
          </w:tcPr>
          <w:p w14:paraId="12D279E3" w14:textId="77777777" w:rsidR="00AF5618" w:rsidRPr="00B73671" w:rsidRDefault="00AF5618" w:rsidP="004815B3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B7367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บริษัท พฤกษา เรียลเอสเตท จำกัด (มหาชน) และบริษัทย่อย</w:t>
            </w:r>
          </w:p>
        </w:tc>
      </w:tr>
      <w:tr w:rsidR="007501E8" w:rsidRPr="007501E8" w14:paraId="4FF90B42" w14:textId="77777777" w:rsidTr="00467377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5FDD3DB3" w14:textId="77777777" w:rsidR="00A21DFC" w:rsidRPr="007501E8" w:rsidRDefault="00A21DFC" w:rsidP="00A21DFC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594DC9C" w14:textId="3E06604E" w:rsidR="00A21DFC" w:rsidRPr="007501E8" w:rsidRDefault="00A21DFC" w:rsidP="00A21DF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AE02BAD" w14:textId="77777777" w:rsidR="00A21DFC" w:rsidRPr="007501E8" w:rsidRDefault="00A21DFC" w:rsidP="00A21DF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4F89858" w14:textId="1C9DB194" w:rsidR="00A21DFC" w:rsidRPr="007501E8" w:rsidRDefault="00A21DFC" w:rsidP="00A21DF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</w:tr>
      <w:tr w:rsidR="007501E8" w:rsidRPr="007501E8" w14:paraId="320E2908" w14:textId="77777777" w:rsidTr="004815B3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2031D206" w14:textId="77777777" w:rsidR="00AF5618" w:rsidRPr="007501E8" w:rsidRDefault="00AF5618" w:rsidP="004815B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19" w:type="dxa"/>
            <w:gridSpan w:val="3"/>
            <w:vAlign w:val="bottom"/>
          </w:tcPr>
          <w:p w14:paraId="3252EB00" w14:textId="77777777" w:rsidR="00AF5618" w:rsidRPr="007501E8" w:rsidRDefault="00AF5618" w:rsidP="004815B3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42DBC" w:rsidRPr="007501E8" w14:paraId="331D52CA" w14:textId="77777777" w:rsidTr="004815B3">
        <w:trPr>
          <w:cantSplit/>
          <w:trHeight w:val="20"/>
        </w:trPr>
        <w:tc>
          <w:tcPr>
            <w:tcW w:w="6030" w:type="dxa"/>
            <w:vAlign w:val="bottom"/>
          </w:tcPr>
          <w:p w14:paraId="6448DD10" w14:textId="77777777" w:rsidR="00742DBC" w:rsidRPr="007501E8" w:rsidRDefault="00742DBC" w:rsidP="00742D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09" w:type="dxa"/>
            <w:vAlign w:val="bottom"/>
          </w:tcPr>
          <w:p w14:paraId="5A55A1C0" w14:textId="37E4883E" w:rsidR="00742DBC" w:rsidRPr="007501E8" w:rsidRDefault="00742DBC" w:rsidP="00742DBC">
            <w:pPr>
              <w:pStyle w:val="a"/>
              <w:tabs>
                <w:tab w:val="clear" w:pos="1080"/>
                <w:tab w:val="decimal" w:pos="74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1.77%</w:t>
            </w:r>
          </w:p>
        </w:tc>
        <w:tc>
          <w:tcPr>
            <w:tcW w:w="180" w:type="dxa"/>
            <w:vAlign w:val="bottom"/>
          </w:tcPr>
          <w:p w14:paraId="222B3505" w14:textId="77777777" w:rsidR="00742DBC" w:rsidRPr="007501E8" w:rsidRDefault="00742DBC" w:rsidP="00742DB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E9DB45D" w14:textId="5CDADB5E" w:rsidR="00742DBC" w:rsidRPr="007501E8" w:rsidRDefault="00742DBC" w:rsidP="00742DBC">
            <w:pPr>
              <w:pStyle w:val="a"/>
              <w:tabs>
                <w:tab w:val="clear" w:pos="1080"/>
                <w:tab w:val="decimal" w:pos="74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1.77%</w:t>
            </w:r>
          </w:p>
        </w:tc>
      </w:tr>
      <w:tr w:rsidR="00742DBC" w:rsidRPr="007501E8" w14:paraId="0C632B19" w14:textId="77777777" w:rsidTr="004815B3">
        <w:trPr>
          <w:cantSplit/>
          <w:trHeight w:val="20"/>
        </w:trPr>
        <w:tc>
          <w:tcPr>
            <w:tcW w:w="6030" w:type="dxa"/>
          </w:tcPr>
          <w:p w14:paraId="06FDE4BB" w14:textId="77777777" w:rsidR="00742DBC" w:rsidRPr="007501E8" w:rsidRDefault="00742DBC" w:rsidP="00742D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9" w:type="dxa"/>
          </w:tcPr>
          <w:p w14:paraId="553C8923" w14:textId="77777777" w:rsidR="00742DBC" w:rsidRPr="007501E8" w:rsidRDefault="00742DBC" w:rsidP="00742DB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E65EE31" w14:textId="77777777" w:rsidR="00742DBC" w:rsidRPr="007501E8" w:rsidRDefault="00742DBC" w:rsidP="00742DB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76F858B" w14:textId="77777777" w:rsidR="00742DBC" w:rsidRPr="007501E8" w:rsidRDefault="00742DBC" w:rsidP="00742DB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742DBC" w:rsidRPr="007501E8" w14:paraId="1AE2F85B" w14:textId="77777777" w:rsidTr="004815B3">
        <w:trPr>
          <w:cantSplit/>
          <w:trHeight w:val="20"/>
        </w:trPr>
        <w:tc>
          <w:tcPr>
            <w:tcW w:w="6030" w:type="dxa"/>
          </w:tcPr>
          <w:p w14:paraId="53790C76" w14:textId="77777777" w:rsidR="00742DBC" w:rsidRPr="007501E8" w:rsidRDefault="00742DBC" w:rsidP="00742D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09" w:type="dxa"/>
            <w:shd w:val="clear" w:color="auto" w:fill="auto"/>
          </w:tcPr>
          <w:p w14:paraId="65DFF56A" w14:textId="554B84F2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44,936</w:t>
            </w:r>
          </w:p>
        </w:tc>
        <w:tc>
          <w:tcPr>
            <w:tcW w:w="180" w:type="dxa"/>
          </w:tcPr>
          <w:p w14:paraId="5BD6C896" w14:textId="77777777" w:rsidR="00742DBC" w:rsidRPr="007501E8" w:rsidRDefault="00742DBC" w:rsidP="00742DB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9D9FD9B" w14:textId="522B4254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55,788</w:t>
            </w:r>
          </w:p>
        </w:tc>
      </w:tr>
      <w:tr w:rsidR="00742DBC" w:rsidRPr="007501E8" w14:paraId="0FAB7F2D" w14:textId="77777777" w:rsidTr="004815B3">
        <w:trPr>
          <w:cantSplit/>
          <w:trHeight w:val="20"/>
        </w:trPr>
        <w:tc>
          <w:tcPr>
            <w:tcW w:w="6030" w:type="dxa"/>
          </w:tcPr>
          <w:p w14:paraId="105E74C2" w14:textId="77777777" w:rsidR="00742DBC" w:rsidRPr="007501E8" w:rsidRDefault="00742DBC" w:rsidP="00742D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09" w:type="dxa"/>
            <w:shd w:val="clear" w:color="auto" w:fill="auto"/>
          </w:tcPr>
          <w:p w14:paraId="12B1E4B6" w14:textId="4D380A43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3,395</w:t>
            </w:r>
          </w:p>
        </w:tc>
        <w:tc>
          <w:tcPr>
            <w:tcW w:w="180" w:type="dxa"/>
          </w:tcPr>
          <w:p w14:paraId="4D9FD05D" w14:textId="77777777" w:rsidR="00742DBC" w:rsidRPr="007501E8" w:rsidRDefault="00742DBC" w:rsidP="00742DB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7096D1C" w14:textId="7320AB0F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3,423</w:t>
            </w:r>
          </w:p>
        </w:tc>
      </w:tr>
      <w:tr w:rsidR="00742DBC" w:rsidRPr="007501E8" w14:paraId="05C4D0E7" w14:textId="77777777" w:rsidTr="004815B3">
        <w:trPr>
          <w:cantSplit/>
          <w:trHeight w:val="20"/>
        </w:trPr>
        <w:tc>
          <w:tcPr>
            <w:tcW w:w="6030" w:type="dxa"/>
          </w:tcPr>
          <w:p w14:paraId="413A9712" w14:textId="77777777" w:rsidR="00742DBC" w:rsidRPr="007501E8" w:rsidRDefault="00742DBC" w:rsidP="00742D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09" w:type="dxa"/>
          </w:tcPr>
          <w:p w14:paraId="7FC27071" w14:textId="79EE77B7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(5,488)</w:t>
            </w:r>
          </w:p>
        </w:tc>
        <w:tc>
          <w:tcPr>
            <w:tcW w:w="180" w:type="dxa"/>
          </w:tcPr>
          <w:p w14:paraId="61609643" w14:textId="77777777" w:rsidR="00742DBC" w:rsidRPr="007501E8" w:rsidRDefault="00742DBC" w:rsidP="00742DB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7161E1" w14:textId="70C833EC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(14,959)</w:t>
            </w:r>
          </w:p>
        </w:tc>
      </w:tr>
      <w:tr w:rsidR="00742DBC" w:rsidRPr="007501E8" w14:paraId="7D3DFE1E" w14:textId="77777777" w:rsidTr="004815B3">
        <w:trPr>
          <w:cantSplit/>
          <w:trHeight w:val="20"/>
        </w:trPr>
        <w:tc>
          <w:tcPr>
            <w:tcW w:w="6030" w:type="dxa"/>
          </w:tcPr>
          <w:p w14:paraId="6A8EF16D" w14:textId="77777777" w:rsidR="00742DBC" w:rsidRPr="007501E8" w:rsidRDefault="00742DBC" w:rsidP="00742D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8D0D5B1" w14:textId="4C739D58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(405)</w:t>
            </w:r>
          </w:p>
        </w:tc>
        <w:tc>
          <w:tcPr>
            <w:tcW w:w="180" w:type="dxa"/>
          </w:tcPr>
          <w:p w14:paraId="4EA29AC7" w14:textId="77777777" w:rsidR="00742DBC" w:rsidRPr="007501E8" w:rsidRDefault="00742DBC" w:rsidP="00742DB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1895F7" w14:textId="619436E5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(677)</w:t>
            </w:r>
          </w:p>
        </w:tc>
      </w:tr>
      <w:tr w:rsidR="00742DBC" w:rsidRPr="007501E8" w14:paraId="3D8A48BB" w14:textId="77777777" w:rsidTr="004815B3">
        <w:trPr>
          <w:cantSplit/>
          <w:trHeight w:val="20"/>
        </w:trPr>
        <w:tc>
          <w:tcPr>
            <w:tcW w:w="6030" w:type="dxa"/>
          </w:tcPr>
          <w:p w14:paraId="4E4AB97C" w14:textId="77777777" w:rsidR="00742DBC" w:rsidRPr="007501E8" w:rsidRDefault="00742DBC" w:rsidP="00742D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23BABC2A" w14:textId="0A68082C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42,438</w:t>
            </w:r>
          </w:p>
        </w:tc>
        <w:tc>
          <w:tcPr>
            <w:tcW w:w="180" w:type="dxa"/>
          </w:tcPr>
          <w:p w14:paraId="4DD1633C" w14:textId="77777777" w:rsidR="00742DBC" w:rsidRPr="007501E8" w:rsidRDefault="00742DBC" w:rsidP="00742DB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4D8D5AD" w14:textId="4E9E2BC7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43,575</w:t>
            </w:r>
          </w:p>
        </w:tc>
      </w:tr>
      <w:tr w:rsidR="00742DBC" w:rsidRPr="007501E8" w14:paraId="09BE0878" w14:textId="77777777" w:rsidTr="004815B3">
        <w:trPr>
          <w:cantSplit/>
          <w:trHeight w:val="20"/>
        </w:trPr>
        <w:tc>
          <w:tcPr>
            <w:tcW w:w="6030" w:type="dxa"/>
          </w:tcPr>
          <w:p w14:paraId="7D150393" w14:textId="77777777" w:rsidR="00742DBC" w:rsidRPr="007501E8" w:rsidRDefault="00742DBC" w:rsidP="00742D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A370FD8" w14:textId="33F05294" w:rsidR="00742DBC" w:rsidRPr="007501E8" w:rsidRDefault="00802394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</w:t>
            </w:r>
          </w:p>
        </w:tc>
        <w:tc>
          <w:tcPr>
            <w:tcW w:w="180" w:type="dxa"/>
          </w:tcPr>
          <w:p w14:paraId="1D67AB9C" w14:textId="77777777" w:rsidR="00742DBC" w:rsidRPr="007501E8" w:rsidRDefault="00742DBC" w:rsidP="00742DB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2F46DB" w14:textId="03C8927D" w:rsidR="00742DBC" w:rsidRPr="007501E8" w:rsidRDefault="00802394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</w:p>
        </w:tc>
      </w:tr>
      <w:tr w:rsidR="007501E8" w:rsidRPr="007501E8" w14:paraId="3C130F52" w14:textId="77777777" w:rsidTr="004815B3">
        <w:trPr>
          <w:cantSplit/>
          <w:trHeight w:val="20"/>
        </w:trPr>
        <w:tc>
          <w:tcPr>
            <w:tcW w:w="6030" w:type="dxa"/>
          </w:tcPr>
          <w:p w14:paraId="5A578CF4" w14:textId="77777777" w:rsidR="00E96D70" w:rsidRPr="007501E8" w:rsidRDefault="00E96D70" w:rsidP="00E9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6BC750AB" w14:textId="77777777" w:rsidR="00E96D70" w:rsidRPr="007501E8" w:rsidRDefault="00E96D70" w:rsidP="00E9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586E9CC4" w14:textId="77777777" w:rsidR="00E96D70" w:rsidRPr="007501E8" w:rsidRDefault="00E96D70" w:rsidP="00E9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2680F3BB" w14:textId="77777777" w:rsidR="00E96D70" w:rsidRPr="007501E8" w:rsidRDefault="00E96D70" w:rsidP="00E9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42DBC" w:rsidRPr="007501E8" w14:paraId="271C7498" w14:textId="77777777" w:rsidTr="004815B3">
        <w:trPr>
          <w:cantSplit/>
          <w:trHeight w:val="20"/>
        </w:trPr>
        <w:tc>
          <w:tcPr>
            <w:tcW w:w="6030" w:type="dxa"/>
          </w:tcPr>
          <w:p w14:paraId="423F9415" w14:textId="77777777" w:rsidR="00742DBC" w:rsidRPr="007501E8" w:rsidRDefault="00742DBC" w:rsidP="00742DBC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509" w:type="dxa"/>
          </w:tcPr>
          <w:p w14:paraId="1C20B48F" w14:textId="2481AC4C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22,817</w:t>
            </w:r>
          </w:p>
        </w:tc>
        <w:tc>
          <w:tcPr>
            <w:tcW w:w="180" w:type="dxa"/>
          </w:tcPr>
          <w:p w14:paraId="2DBB9E01" w14:textId="77777777" w:rsidR="00742DBC" w:rsidRPr="007501E8" w:rsidRDefault="00742DBC" w:rsidP="00742DB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1A94DDB" w14:textId="6E215A47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27,468</w:t>
            </w:r>
          </w:p>
        </w:tc>
      </w:tr>
      <w:tr w:rsidR="00742DBC" w:rsidRPr="007501E8" w14:paraId="5014681E" w14:textId="77777777" w:rsidTr="004815B3">
        <w:trPr>
          <w:cantSplit/>
          <w:trHeight w:val="20"/>
        </w:trPr>
        <w:tc>
          <w:tcPr>
            <w:tcW w:w="6030" w:type="dxa"/>
          </w:tcPr>
          <w:p w14:paraId="09B1C13D" w14:textId="77777777" w:rsidR="00742DBC" w:rsidRPr="007501E8" w:rsidRDefault="00742DBC" w:rsidP="00742D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509" w:type="dxa"/>
          </w:tcPr>
          <w:p w14:paraId="034F08B9" w14:textId="1DBB9616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1,774</w:t>
            </w:r>
          </w:p>
        </w:tc>
        <w:tc>
          <w:tcPr>
            <w:tcW w:w="180" w:type="dxa"/>
          </w:tcPr>
          <w:p w14:paraId="0A0E403B" w14:textId="77777777" w:rsidR="00742DBC" w:rsidRPr="007501E8" w:rsidRDefault="00742DBC" w:rsidP="00742DB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FC2D28E" w14:textId="24D1A75F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3,276</w:t>
            </w:r>
          </w:p>
        </w:tc>
      </w:tr>
      <w:tr w:rsidR="00742DBC" w:rsidRPr="007501E8" w14:paraId="7320DBFA" w14:textId="77777777" w:rsidTr="004815B3">
        <w:trPr>
          <w:cantSplit/>
          <w:trHeight w:val="20"/>
        </w:trPr>
        <w:tc>
          <w:tcPr>
            <w:tcW w:w="6030" w:type="dxa"/>
            <w:vAlign w:val="bottom"/>
          </w:tcPr>
          <w:p w14:paraId="39EB2FF3" w14:textId="7790090A" w:rsidR="00742DBC" w:rsidRPr="007501E8" w:rsidRDefault="00742DBC" w:rsidP="00742DB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กำไร</w:t>
            </w:r>
            <w:r w:rsidR="002B17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2B174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 w:rsidR="002B174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)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E9B4A15" w14:textId="40797F7E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47</w:t>
            </w:r>
          </w:p>
        </w:tc>
        <w:tc>
          <w:tcPr>
            <w:tcW w:w="180" w:type="dxa"/>
          </w:tcPr>
          <w:p w14:paraId="7675C212" w14:textId="77777777" w:rsidR="00742DBC" w:rsidRPr="007501E8" w:rsidRDefault="00742DBC" w:rsidP="00742DB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A32075" w14:textId="0D2ECD90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(19)</w:t>
            </w:r>
          </w:p>
        </w:tc>
      </w:tr>
      <w:tr w:rsidR="00742DBC" w:rsidRPr="007501E8" w14:paraId="5A8690C8" w14:textId="77777777" w:rsidTr="004815B3">
        <w:trPr>
          <w:cantSplit/>
          <w:trHeight w:val="20"/>
        </w:trPr>
        <w:tc>
          <w:tcPr>
            <w:tcW w:w="6030" w:type="dxa"/>
          </w:tcPr>
          <w:p w14:paraId="4EA3FDDB" w14:textId="77777777" w:rsidR="00742DBC" w:rsidRPr="007501E8" w:rsidRDefault="00742DBC" w:rsidP="00742DB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Pr="007501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044E941A" w14:textId="101CD2C7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1,821</w:t>
            </w:r>
          </w:p>
        </w:tc>
        <w:tc>
          <w:tcPr>
            <w:tcW w:w="180" w:type="dxa"/>
          </w:tcPr>
          <w:p w14:paraId="55945F3E" w14:textId="77777777" w:rsidR="00742DBC" w:rsidRPr="007501E8" w:rsidRDefault="00742DBC" w:rsidP="00742DB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816B766" w14:textId="4081895F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3,257</w:t>
            </w:r>
          </w:p>
        </w:tc>
      </w:tr>
      <w:tr w:rsidR="00742DBC" w:rsidRPr="007501E8" w14:paraId="5D3B6529" w14:textId="77777777" w:rsidTr="004815B3">
        <w:trPr>
          <w:cantSplit/>
          <w:trHeight w:val="20"/>
        </w:trPr>
        <w:tc>
          <w:tcPr>
            <w:tcW w:w="6030" w:type="dxa"/>
          </w:tcPr>
          <w:p w14:paraId="776D227E" w14:textId="77777777" w:rsidR="00742DBC" w:rsidRPr="007501E8" w:rsidRDefault="00742DBC" w:rsidP="00742DB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30D133CF" w14:textId="0DEB5D3C" w:rsidR="00742DBC" w:rsidRPr="007501E8" w:rsidRDefault="00802394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</w:tc>
        <w:tc>
          <w:tcPr>
            <w:tcW w:w="180" w:type="dxa"/>
          </w:tcPr>
          <w:p w14:paraId="64BD65BD" w14:textId="77777777" w:rsidR="00742DBC" w:rsidRPr="007501E8" w:rsidRDefault="00742DBC" w:rsidP="00742DB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0F4DFD2" w14:textId="691447A6" w:rsidR="00742DBC" w:rsidRPr="007501E8" w:rsidRDefault="00802394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</w:tr>
      <w:tr w:rsidR="00742DBC" w:rsidRPr="007501E8" w14:paraId="02B7EE9D" w14:textId="77777777" w:rsidTr="004815B3">
        <w:trPr>
          <w:cantSplit/>
          <w:trHeight w:val="125"/>
        </w:trPr>
        <w:tc>
          <w:tcPr>
            <w:tcW w:w="6030" w:type="dxa"/>
          </w:tcPr>
          <w:p w14:paraId="4AA4C8FC" w14:textId="77777777" w:rsidR="00742DBC" w:rsidRPr="007501E8" w:rsidRDefault="00742DBC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2EBF4563" w14:textId="77777777" w:rsidR="00742DBC" w:rsidRPr="007501E8" w:rsidRDefault="00742DBC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7AD5B8A2" w14:textId="77777777" w:rsidR="00742DBC" w:rsidRPr="007501E8" w:rsidRDefault="00742DBC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74191E9A" w14:textId="77777777" w:rsidR="00742DBC" w:rsidRPr="007501E8" w:rsidRDefault="00742DBC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42DBC" w:rsidRPr="007501E8" w14:paraId="60C40665" w14:textId="77777777" w:rsidTr="004815B3">
        <w:trPr>
          <w:cantSplit/>
          <w:trHeight w:val="20"/>
        </w:trPr>
        <w:tc>
          <w:tcPr>
            <w:tcW w:w="6030" w:type="dxa"/>
            <w:vAlign w:val="bottom"/>
          </w:tcPr>
          <w:p w14:paraId="6549A977" w14:textId="77777777" w:rsidR="00742DBC" w:rsidRPr="007501E8" w:rsidRDefault="00742DBC" w:rsidP="00742D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509" w:type="dxa"/>
            <w:vAlign w:val="bottom"/>
          </w:tcPr>
          <w:p w14:paraId="55F72F6B" w14:textId="6586E46B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8,785</w:t>
            </w:r>
          </w:p>
        </w:tc>
        <w:tc>
          <w:tcPr>
            <w:tcW w:w="180" w:type="dxa"/>
            <w:vAlign w:val="bottom"/>
          </w:tcPr>
          <w:p w14:paraId="06E31004" w14:textId="77777777" w:rsidR="00742DBC" w:rsidRPr="007501E8" w:rsidRDefault="00742DBC" w:rsidP="00742DB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FEA0B65" w14:textId="747F4D63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12,553</w:t>
            </w:r>
          </w:p>
        </w:tc>
      </w:tr>
      <w:tr w:rsidR="00742DBC" w:rsidRPr="007501E8" w14:paraId="5FDF9758" w14:textId="77777777" w:rsidTr="004815B3">
        <w:trPr>
          <w:cantSplit/>
          <w:trHeight w:val="20"/>
        </w:trPr>
        <w:tc>
          <w:tcPr>
            <w:tcW w:w="6030" w:type="dxa"/>
            <w:vAlign w:val="bottom"/>
          </w:tcPr>
          <w:p w14:paraId="5B362F53" w14:textId="77777777" w:rsidR="00742DBC" w:rsidRPr="007501E8" w:rsidRDefault="00742DBC" w:rsidP="00742DB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509" w:type="dxa"/>
            <w:vAlign w:val="bottom"/>
          </w:tcPr>
          <w:p w14:paraId="48C26CCD" w14:textId="02F5BCA2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65D4D2A8" w14:textId="77777777" w:rsidR="00742DBC" w:rsidRPr="007501E8" w:rsidRDefault="00742DBC" w:rsidP="00742DB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A25D3C" w14:textId="5955E2C5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(90)</w:t>
            </w:r>
          </w:p>
        </w:tc>
      </w:tr>
      <w:tr w:rsidR="00742DBC" w:rsidRPr="007501E8" w14:paraId="599CF782" w14:textId="77777777" w:rsidTr="004815B3">
        <w:trPr>
          <w:cantSplit/>
          <w:trHeight w:val="20"/>
        </w:trPr>
        <w:tc>
          <w:tcPr>
            <w:tcW w:w="6030" w:type="dxa"/>
          </w:tcPr>
          <w:p w14:paraId="1FBDEEED" w14:textId="77777777" w:rsidR="00742DBC" w:rsidRPr="007501E8" w:rsidRDefault="00742DBC" w:rsidP="00742DBC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483B969" w14:textId="28524B93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(9,893)</w:t>
            </w:r>
          </w:p>
        </w:tc>
        <w:tc>
          <w:tcPr>
            <w:tcW w:w="180" w:type="dxa"/>
          </w:tcPr>
          <w:p w14:paraId="5C6CDDA4" w14:textId="77777777" w:rsidR="00742DBC" w:rsidRPr="007501E8" w:rsidRDefault="00742DBC" w:rsidP="00742DB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7FB704" w14:textId="5C9B9683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(12,622)</w:t>
            </w:r>
          </w:p>
        </w:tc>
      </w:tr>
      <w:tr w:rsidR="00742DBC" w:rsidRPr="007501E8" w14:paraId="5DBFC9EE" w14:textId="77777777" w:rsidTr="004815B3">
        <w:trPr>
          <w:cantSplit/>
          <w:trHeight w:val="20"/>
        </w:trPr>
        <w:tc>
          <w:tcPr>
            <w:tcW w:w="6030" w:type="dxa"/>
          </w:tcPr>
          <w:p w14:paraId="75D01502" w14:textId="2ECCA632" w:rsidR="00742DBC" w:rsidRPr="007501E8" w:rsidRDefault="00742DBC" w:rsidP="00742DB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4AC2E550" w14:textId="782A0D22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(1,068)</w:t>
            </w:r>
          </w:p>
        </w:tc>
        <w:tc>
          <w:tcPr>
            <w:tcW w:w="180" w:type="dxa"/>
          </w:tcPr>
          <w:p w14:paraId="31E40402" w14:textId="77777777" w:rsidR="00742DBC" w:rsidRPr="007501E8" w:rsidRDefault="00742DBC" w:rsidP="00742DB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7A8151" w14:textId="33AAB9BE" w:rsidR="00742DBC" w:rsidRPr="007501E8" w:rsidRDefault="00742DBC" w:rsidP="00742DBC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(159)</w:t>
            </w:r>
          </w:p>
        </w:tc>
      </w:tr>
    </w:tbl>
    <w:p w14:paraId="21B29092" w14:textId="77777777" w:rsidR="00AF5618" w:rsidRPr="007501E8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A60F419" w14:textId="77777777" w:rsidR="00AF5618" w:rsidRPr="007501E8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48152B9" w14:textId="77777777" w:rsidR="00AF5618" w:rsidRPr="007501E8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04F75C7" w14:textId="77777777" w:rsidR="00AF5618" w:rsidRPr="007501E8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365FC5C" w14:textId="77777777" w:rsidR="00AF5618" w:rsidRPr="007501E8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EF736" w14:textId="77777777" w:rsidR="00AF5618" w:rsidRPr="007501E8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9AEDE1E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ส่วนงานดำเนินงานและการจำแนกรายได้</w:t>
      </w:r>
    </w:p>
    <w:p w14:paraId="248C1691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2D4A8135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สำหรับส่วนงานที่รายงานของกลุ่มบริษัทมีดังนี้</w:t>
      </w:r>
    </w:p>
    <w:p w14:paraId="1E4BA180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="Angsana New" w:hAnsi="Angsana New"/>
          <w:sz w:val="28"/>
          <w:szCs w:val="28"/>
        </w:rPr>
      </w:pPr>
    </w:p>
    <w:p w14:paraId="567F7DC5" w14:textId="43D13393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trike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7501E8" w:rsidRPr="007501E8">
        <w:rPr>
          <w:rFonts w:ascii="Angsana New" w:hAnsi="Angsana New"/>
          <w:sz w:val="28"/>
          <w:szCs w:val="28"/>
        </w:rPr>
        <w:t>1</w:t>
      </w:r>
      <w:r w:rsidRPr="007501E8">
        <w:rPr>
          <w:rFonts w:ascii="Angsana New" w:hAnsi="Angsana New"/>
          <w:sz w:val="28"/>
          <w:szCs w:val="28"/>
        </w:rPr>
        <w:tab/>
      </w:r>
      <w:r w:rsidRPr="007501E8">
        <w:rPr>
          <w:rFonts w:ascii="Angsana New" w:hAnsi="Angsana New"/>
          <w:sz w:val="28"/>
          <w:szCs w:val="28"/>
          <w:cs/>
        </w:rPr>
        <w:t xml:space="preserve">สายงานทาวน์เฮ้าส์: บ้านพฤกษา </w:t>
      </w:r>
      <w:r w:rsidR="007501E8" w:rsidRPr="007501E8">
        <w:rPr>
          <w:rFonts w:ascii="Angsana New" w:hAnsi="Angsana New"/>
          <w:sz w:val="28"/>
          <w:szCs w:val="28"/>
        </w:rPr>
        <w:t>1</w:t>
      </w:r>
      <w:r w:rsidRPr="007501E8">
        <w:rPr>
          <w:rFonts w:ascii="Angsana New" w:hAnsi="Angsana New"/>
          <w:sz w:val="28"/>
          <w:szCs w:val="28"/>
          <w:cs/>
        </w:rPr>
        <w:t xml:space="preserve"> บ้านพฤกษา </w:t>
      </w:r>
      <w:r w:rsidR="007501E8" w:rsidRPr="007501E8">
        <w:rPr>
          <w:rFonts w:ascii="Angsana New" w:hAnsi="Angsana New"/>
          <w:sz w:val="28"/>
          <w:szCs w:val="28"/>
        </w:rPr>
        <w:t>2</w:t>
      </w:r>
      <w:r w:rsidRPr="007501E8">
        <w:rPr>
          <w:rFonts w:ascii="Angsana New" w:hAnsi="Angsana New"/>
          <w:sz w:val="28"/>
          <w:szCs w:val="28"/>
          <w:cs/>
        </w:rPr>
        <w:t xml:space="preserve"> เดอะคอนเนค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 xml:space="preserve">พฤกษาวิลล์ </w:t>
      </w:r>
      <w:r w:rsidR="007501E8" w:rsidRPr="007501E8">
        <w:rPr>
          <w:rFonts w:ascii="Angsana New" w:hAnsi="Angsana New"/>
          <w:sz w:val="28"/>
          <w:szCs w:val="28"/>
        </w:rPr>
        <w:t>1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 xml:space="preserve">และพฤกษาวิลล์ </w:t>
      </w:r>
      <w:r w:rsidR="007501E8" w:rsidRPr="007501E8">
        <w:rPr>
          <w:rFonts w:ascii="Angsana New" w:hAnsi="Angsana New"/>
          <w:sz w:val="28"/>
          <w:szCs w:val="28"/>
        </w:rPr>
        <w:t>2</w:t>
      </w:r>
      <w:r w:rsidRPr="007501E8">
        <w:rPr>
          <w:rFonts w:ascii="Angsana New" w:hAnsi="Angsana New"/>
          <w:sz w:val="28"/>
          <w:szCs w:val="28"/>
        </w:rPr>
        <w:t xml:space="preserve"> </w:t>
      </w:r>
    </w:p>
    <w:p w14:paraId="7408D956" w14:textId="0107C39F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7501E8" w:rsidRPr="007501E8">
        <w:rPr>
          <w:rFonts w:ascii="Angsana New" w:hAnsi="Angsana New"/>
          <w:sz w:val="28"/>
          <w:szCs w:val="28"/>
        </w:rPr>
        <w:t>2</w:t>
      </w:r>
      <w:r w:rsidRPr="007501E8">
        <w:rPr>
          <w:rFonts w:ascii="Angsana New" w:hAnsi="Angsana New"/>
          <w:sz w:val="28"/>
          <w:szCs w:val="28"/>
        </w:rPr>
        <w:tab/>
      </w:r>
      <w:r w:rsidRPr="007501E8">
        <w:rPr>
          <w:rFonts w:ascii="Angsana New" w:hAnsi="Angsana New"/>
          <w:sz w:val="28"/>
          <w:szCs w:val="28"/>
          <w:cs/>
        </w:rPr>
        <w:t xml:space="preserve">สายงานบ้านเดี่ยว: ภัสสร </w:t>
      </w:r>
      <w:r w:rsidR="007501E8" w:rsidRPr="007501E8">
        <w:rPr>
          <w:rFonts w:ascii="Angsana New" w:hAnsi="Angsana New"/>
          <w:sz w:val="28"/>
          <w:szCs w:val="28"/>
        </w:rPr>
        <w:t>1</w:t>
      </w:r>
      <w:r w:rsidRPr="007501E8">
        <w:rPr>
          <w:rFonts w:ascii="Angsana New" w:hAnsi="Angsana New"/>
          <w:sz w:val="28"/>
          <w:szCs w:val="28"/>
          <w:cs/>
        </w:rPr>
        <w:t xml:space="preserve"> ภัสสร </w:t>
      </w:r>
      <w:r w:rsidR="007501E8" w:rsidRPr="007501E8">
        <w:rPr>
          <w:rFonts w:ascii="Angsana New" w:hAnsi="Angsana New"/>
          <w:sz w:val="28"/>
          <w:szCs w:val="28"/>
        </w:rPr>
        <w:t>2</w:t>
      </w:r>
      <w:r w:rsidRPr="007501E8">
        <w:rPr>
          <w:rFonts w:ascii="Angsana New" w:hAnsi="Angsana New"/>
          <w:sz w:val="28"/>
          <w:szCs w:val="28"/>
          <w:cs/>
        </w:rPr>
        <w:t xml:space="preserve"> และภัสสร </w:t>
      </w:r>
      <w:r w:rsidR="007501E8" w:rsidRPr="007501E8">
        <w:rPr>
          <w:rFonts w:ascii="Angsana New" w:hAnsi="Angsana New"/>
          <w:sz w:val="28"/>
          <w:szCs w:val="28"/>
        </w:rPr>
        <w:t>3</w:t>
      </w:r>
    </w:p>
    <w:p w14:paraId="1286B23B" w14:textId="49F555E3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7501E8" w:rsidRPr="007501E8">
        <w:rPr>
          <w:rFonts w:ascii="Angsana New" w:hAnsi="Angsana New"/>
          <w:sz w:val="28"/>
          <w:szCs w:val="28"/>
        </w:rPr>
        <w:t>3</w:t>
      </w:r>
      <w:r w:rsidRPr="007501E8">
        <w:rPr>
          <w:rFonts w:ascii="Angsana New" w:hAnsi="Angsana New"/>
          <w:sz w:val="28"/>
          <w:szCs w:val="28"/>
        </w:rPr>
        <w:tab/>
      </w:r>
      <w:r w:rsidRPr="007501E8">
        <w:rPr>
          <w:rFonts w:ascii="Angsana New" w:hAnsi="Angsana New"/>
          <w:sz w:val="28"/>
          <w:szCs w:val="28"/>
          <w:cs/>
        </w:rPr>
        <w:t xml:space="preserve">สายงานอาคารชุด: อาคารชุด </w:t>
      </w:r>
      <w:r w:rsidR="007501E8" w:rsidRPr="007501E8">
        <w:rPr>
          <w:rFonts w:ascii="Angsana New" w:hAnsi="Angsana New"/>
          <w:sz w:val="28"/>
          <w:szCs w:val="28"/>
        </w:rPr>
        <w:t>4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 xml:space="preserve">อาคารชุด </w:t>
      </w:r>
      <w:r w:rsidR="007501E8" w:rsidRPr="007501E8">
        <w:rPr>
          <w:rFonts w:ascii="Angsana New" w:hAnsi="Angsana New"/>
          <w:sz w:val="28"/>
          <w:szCs w:val="28"/>
        </w:rPr>
        <w:t>5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 xml:space="preserve">และอาคารชุด </w:t>
      </w:r>
      <w:r w:rsidR="007501E8" w:rsidRPr="007501E8">
        <w:rPr>
          <w:rFonts w:ascii="Angsana New" w:hAnsi="Angsana New"/>
          <w:sz w:val="28"/>
          <w:szCs w:val="28"/>
        </w:rPr>
        <w:t>6</w:t>
      </w:r>
    </w:p>
    <w:p w14:paraId="547029D2" w14:textId="5DC3C95D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7501E8" w:rsidRPr="007501E8">
        <w:rPr>
          <w:rFonts w:ascii="Angsana New" w:hAnsi="Angsana New"/>
          <w:sz w:val="28"/>
          <w:szCs w:val="28"/>
        </w:rPr>
        <w:t>4</w:t>
      </w:r>
      <w:r w:rsidRPr="007501E8">
        <w:rPr>
          <w:rFonts w:ascii="Angsana New" w:hAnsi="Angsana New"/>
          <w:sz w:val="28"/>
          <w:szCs w:val="28"/>
        </w:rPr>
        <w:tab/>
      </w:r>
      <w:r w:rsidRPr="007501E8">
        <w:rPr>
          <w:rFonts w:ascii="Angsana New" w:hAnsi="Angsana New"/>
          <w:sz w:val="28"/>
          <w:szCs w:val="28"/>
          <w:cs/>
        </w:rPr>
        <w:t>สายงานกิจการโรงพยาบาล</w:t>
      </w:r>
    </w:p>
    <w:p w14:paraId="6E013374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F1FE4FF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5A0EE3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  <w:sectPr w:rsidR="00AF5618" w:rsidRPr="007501E8" w:rsidSect="000A12F0">
          <w:type w:val="nextColumn"/>
          <w:pgSz w:w="11909" w:h="16834" w:code="9"/>
          <w:pgMar w:top="691" w:right="1152" w:bottom="576" w:left="1152" w:header="720" w:footer="680" w:gutter="0"/>
          <w:cols w:space="720"/>
          <w:docGrid w:linePitch="360"/>
        </w:sectPr>
      </w:pPr>
    </w:p>
    <w:tbl>
      <w:tblPr>
        <w:tblW w:w="14675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340"/>
        <w:gridCol w:w="635"/>
        <w:gridCol w:w="238"/>
        <w:gridCol w:w="662"/>
        <w:gridCol w:w="237"/>
        <w:gridCol w:w="663"/>
        <w:gridCol w:w="240"/>
        <w:gridCol w:w="660"/>
        <w:gridCol w:w="240"/>
        <w:gridCol w:w="660"/>
        <w:gridCol w:w="240"/>
        <w:gridCol w:w="660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3"/>
        <w:gridCol w:w="657"/>
        <w:gridCol w:w="240"/>
        <w:gridCol w:w="660"/>
        <w:gridCol w:w="244"/>
        <w:gridCol w:w="656"/>
      </w:tblGrid>
      <w:tr w:rsidR="007501E8" w:rsidRPr="007501E8" w14:paraId="229DC874" w14:textId="77777777" w:rsidTr="004815B3">
        <w:tc>
          <w:tcPr>
            <w:tcW w:w="14675" w:type="dxa"/>
            <w:gridSpan w:val="28"/>
            <w:tcBorders>
              <w:top w:val="nil"/>
              <w:left w:val="nil"/>
            </w:tcBorders>
          </w:tcPr>
          <w:p w14:paraId="49DF9D2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lastRenderedPageBreak/>
              <w:t>งบการเงินรวม</w:t>
            </w:r>
          </w:p>
        </w:tc>
      </w:tr>
      <w:tr w:rsidR="007501E8" w:rsidRPr="007501E8" w14:paraId="3AB9A806" w14:textId="77777777" w:rsidTr="004815B3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1A1FBC5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5" w:type="dxa"/>
            <w:gridSpan w:val="3"/>
          </w:tcPr>
          <w:p w14:paraId="4E894A4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3F30BCB" w14:textId="275371C1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ส่วนงานที่</w:t>
            </w:r>
            <w:r w:rsidRPr="007501E8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501E8" w:rsidRPr="007501E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E180C3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9A616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C9816DF" w14:textId="18DE8438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ส่วนงานที่</w:t>
            </w:r>
            <w:r w:rsidRPr="007501E8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501E8" w:rsidRPr="007501E8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1B22A0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0401A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  <w:p w14:paraId="13C1123B" w14:textId="44A4715B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ส่วนงานที่</w:t>
            </w:r>
            <w:r w:rsidRPr="007501E8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501E8" w:rsidRPr="007501E8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0E526E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11E14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  <w:p w14:paraId="22FC42BA" w14:textId="13CFE861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ส่วนงานที่</w:t>
            </w:r>
            <w:r w:rsidRPr="007501E8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501E8" w:rsidRPr="007501E8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2989C8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BADC4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A0C6A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F236C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  <w:p w14:paraId="032D6EE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10372C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14:paraId="7C55EE6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  <w:p w14:paraId="07A75D7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7501E8" w:rsidRPr="007501E8" w14:paraId="42B0A6D1" w14:textId="77777777" w:rsidTr="004815B3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7F6FC970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5" w:type="dxa"/>
          </w:tcPr>
          <w:p w14:paraId="7E8FD707" w14:textId="651F1578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F3925CB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E6BDF7E" w14:textId="0C4A4CD4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B69E3A1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84E5EE4" w14:textId="3EC3326E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19B5500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F18CAB9" w14:textId="0058B041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5260070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DEB8B73" w14:textId="4D1E7334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0518E8D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3D66D8C" w14:textId="5908DCFF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43561C8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EF53243" w14:textId="0E0CC49B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9610E0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B1247BB" w14:textId="7C457784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756890F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DD4B9CC" w14:textId="0A466517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4E8AD8A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D56463A" w14:textId="3D247B1C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D0D04C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2D3DA6A" w14:textId="1977D217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46ED014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7A315240" w14:textId="7A0D5FE2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12D60ED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54EC51B7" w14:textId="3AAF4828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44" w:type="dxa"/>
          </w:tcPr>
          <w:p w14:paraId="0907CFB9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</w:tcPr>
          <w:p w14:paraId="0BB89173" w14:textId="6FA2FB80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7501E8" w:rsidRPr="007501E8" w14:paraId="444E3D76" w14:textId="77777777" w:rsidTr="004815B3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0DFC890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35" w:type="dxa"/>
            <w:gridSpan w:val="27"/>
          </w:tcPr>
          <w:p w14:paraId="2C228B7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7501E8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7501E8" w:rsidRPr="007501E8" w14:paraId="7239F05E" w14:textId="77777777" w:rsidTr="004815B3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0898A5CC" w14:textId="7E07EAFD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501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501E8" w:rsidRPr="007501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7501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501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335" w:type="dxa"/>
            <w:gridSpan w:val="27"/>
          </w:tcPr>
          <w:p w14:paraId="631D32F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7501E8" w:rsidRPr="007501E8" w14:paraId="186FD9D1" w14:textId="77777777" w:rsidTr="004815B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3C74BE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7FB772D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3BBEB75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1E8B844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695D85A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43DE5CC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499D55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5C9B754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2EE0CF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11751F9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54A1AA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16EE66D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2EC39F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4B77CBB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DCED3F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12A5A1B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738AE4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5483F09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4B13C8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E6CBE7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CD2F15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382171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0BC777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793FED3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47C40C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DCDFE6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72A6067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6652FAE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D0AC7" w:rsidRPr="007501E8" w14:paraId="40830C77" w14:textId="77777777" w:rsidTr="0009132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603EA5D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2B78B" w14:textId="2D074D03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8,644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882D75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44B2CD" w14:textId="720DCC78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10,129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8C3F62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68756E" w14:textId="0008A554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6,257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DED34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31C179" w14:textId="19E130E9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5,923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D83A24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3B423C" w14:textId="18419B4C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7,325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68B263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9081D0" w14:textId="7FE615DB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10,538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D10086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0DE71A" w14:textId="742C8C8B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1,819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67A2CC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DD1120" w14:textId="3034C1E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1,211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E6C81F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842C1" w14:textId="1A01D271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24,045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59266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E13F2" w14:textId="398CB0BA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27,801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FE9E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5E3716" w14:textId="4EDE12F6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428EC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52CF15" w14:textId="6F6DA4A8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F4174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3DEDD66" w14:textId="6492803A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24,045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7E07F39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7A7DA07E" w14:textId="5FD2A930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27,801</w:t>
            </w:r>
          </w:p>
        </w:tc>
      </w:tr>
      <w:tr w:rsidR="003D0AC7" w:rsidRPr="007501E8" w14:paraId="7D0DEA12" w14:textId="77777777" w:rsidTr="0009132D">
        <w:trPr>
          <w:trHeight w:val="299"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7E821375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รายได้ระหว่าง</w:t>
            </w:r>
            <w:r w:rsidRPr="007501E8">
              <w:rPr>
                <w:rFonts w:ascii="Angsana New" w:hAnsi="Angsana New"/>
                <w:sz w:val="24"/>
                <w:szCs w:val="24"/>
                <w:cs/>
              </w:rPr>
              <w:t>ส่วน</w:t>
            </w:r>
            <w:r w:rsidRPr="007501E8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174BA" w14:textId="30516176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57DBE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C5967" w14:textId="384AEA80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EA381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35298" w14:textId="71E3D230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47D0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DD116" w14:textId="5EF3526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AF469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F3B8F" w14:textId="531C9645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85CA780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2CF71" w14:textId="7B33F483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C2CD1E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7E73ED" w14:textId="41182F19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432041D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4D581" w14:textId="713286C2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90F9134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23B7A" w14:textId="03BED453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08B03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1EE2B" w14:textId="0641D6A9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AE009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168D9" w14:textId="388A3704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033C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F6F85" w14:textId="6FDF839F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1,592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648C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3933071" w14:textId="634E14DF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0B64EB1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7CF5CEDD" w14:textId="01D508A0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1,592</w:t>
            </w:r>
          </w:p>
        </w:tc>
      </w:tr>
      <w:tr w:rsidR="003D0AC7" w:rsidRPr="007501E8" w14:paraId="7F4EED67" w14:textId="77777777" w:rsidTr="0009132D">
        <w:tc>
          <w:tcPr>
            <w:tcW w:w="2340" w:type="dxa"/>
            <w:tcBorders>
              <w:left w:val="nil"/>
              <w:right w:val="nil"/>
            </w:tcBorders>
          </w:tcPr>
          <w:p w14:paraId="19D9A310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14D4A" w14:textId="0C222E08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EFDB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8AD5A" w14:textId="3C864868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F14F0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2FA5B" w14:textId="66BB4076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B2D42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404CC" w14:textId="334C012A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8D0B4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B493A" w14:textId="27EF5E98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B152CF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B7D23" w14:textId="7C431083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161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4AC8D8C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EE1A4" w14:textId="6C189353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7E329B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53DB4" w14:textId="18448724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129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9DD20D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2D5DE" w14:textId="52F30421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36ABC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273E8" w14:textId="25295EC1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314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55B4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C98E1" w14:textId="296D7184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1A58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862A4" w14:textId="7ED7AF1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139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D20A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B19F5" w14:textId="4583AD1E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CCFC40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08D05" w14:textId="337F973D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453</w:t>
            </w:r>
          </w:p>
        </w:tc>
      </w:tr>
      <w:tr w:rsidR="003D0AC7" w:rsidRPr="007501E8" w14:paraId="5A1CF8F5" w14:textId="77777777" w:rsidTr="0009132D">
        <w:tc>
          <w:tcPr>
            <w:tcW w:w="2340" w:type="dxa"/>
            <w:tcBorders>
              <w:left w:val="nil"/>
              <w:right w:val="nil"/>
            </w:tcBorders>
          </w:tcPr>
          <w:p w14:paraId="11F67A89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C7A5D3" w14:textId="164C9664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8,653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15125" w14:textId="77777777" w:rsidR="003D0AC7" w:rsidRPr="007501E8" w:rsidRDefault="003D0AC7" w:rsidP="003D0AC7">
            <w:pPr>
              <w:tabs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02A27A" w14:textId="48775F92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10,142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FF856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86F4A1" w14:textId="38A4CA82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6,261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381D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797F54" w14:textId="45B2AF59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5,934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6B260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C5E644" w14:textId="250CB899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7,579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F8CE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6E5237" w14:textId="0938B06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10,699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154D3F6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543EE2" w14:textId="05D8C779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2,058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0FD5EFD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31BF31" w14:textId="07619E53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1,340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085E1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9CEE3B" w14:textId="4FF23FFA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24,551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C1571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7F58E1" w14:textId="1EC5C3DB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28,115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19EDC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B81FB6" w14:textId="66A89F5B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1,164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54F06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D58513" w14:textId="09E283AC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1,731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F1952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5B3C72" w14:textId="67952645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25,715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C2AE391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8F8C8" w14:textId="1F9301CE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29,846</w:t>
            </w:r>
          </w:p>
        </w:tc>
      </w:tr>
      <w:tr w:rsidR="003D0AC7" w:rsidRPr="007501E8" w14:paraId="6639D7EE" w14:textId="77777777" w:rsidTr="004815B3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2487A2D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กำไร </w:t>
            </w:r>
            <w:r w:rsidRPr="007501E8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(</w:t>
            </w:r>
            <w:r w:rsidRPr="007501E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ขาดทุน) ตาม</w:t>
            </w:r>
            <w:r w:rsidRPr="007501E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br/>
              <w:t xml:space="preserve">   ส่วนงาน</w:t>
            </w:r>
            <w:r w:rsidRPr="007501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7F427E" w14:textId="1332379F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584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67F36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EB3799" w14:textId="709536B2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1,308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0D887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3F74C1" w14:textId="24F9A3F6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576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EF56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C9D387" w14:textId="1BFF90A6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767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4AAB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D65C64" w14:textId="74129514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981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3325C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CFB894" w14:textId="344A56A4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1,904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8F8B6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9A03A8" w14:textId="68692B38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(211)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B1DF3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08A58E" w14:textId="3FBE9705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(244)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40DD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545928" w14:textId="1B8D396E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1,930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4220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0EA35D" w14:textId="24D4BEBE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3,735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DE32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211EA0" w14:textId="6DF64E0E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206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09B78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791F09" w14:textId="1D663493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8914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DB52E7" w14:textId="5FEA251E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2,136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9081B3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0A039F" w14:textId="0A8EEB73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3,795</w:t>
            </w:r>
          </w:p>
        </w:tc>
      </w:tr>
      <w:tr w:rsidR="003D0AC7" w:rsidRPr="007501E8" w14:paraId="3F68ED1F" w14:textId="77777777" w:rsidTr="0009132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41DB840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25395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D36ED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0D3A0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37D70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00322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51A33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AF145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69645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FA35E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B1FDF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275D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A6E8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5FE347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F0231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24051D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E51848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E14778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F7ABF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4B50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F26806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D7FED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18775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665D9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1F5CC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DF81EE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458853BD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01500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D0AC7" w:rsidRPr="007501E8" w14:paraId="17C4C354" w14:textId="77777777" w:rsidTr="004815B3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375D9567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3973C7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B4739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83CCF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91A8A5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F7472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2FD3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595C4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70C0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D64855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1B726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FC1795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215C64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210B7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812A6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056CC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36ED0E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15DC6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5875AA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EB8D4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55AE9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D5179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B449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3CA3F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2A7D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3BE55A5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7E89A18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616C6DFF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D0AC7" w:rsidRPr="007501E8" w14:paraId="5F4F9E96" w14:textId="77777777" w:rsidTr="004815B3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7286325F" w14:textId="25BB7B00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501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ณ วันที่ </w:t>
            </w: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501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4763F2" w14:textId="088C9892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13,228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1F116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1ABF57" w14:textId="7691B24F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16,570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B7174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AC4AED" w14:textId="1813D9D4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11,039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3537D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66EA1B" w14:textId="077B5EC6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12,486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FE5D9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91A015" w14:textId="07EE15C2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17,576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70ED6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C0ECFA" w14:textId="3EC1000E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22,335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50065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110BEE" w14:textId="25AC0160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6,403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383C0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E231DF" w14:textId="18BF7B91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6,027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9FF8AD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13D552" w14:textId="13E1021C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48,246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EB87C7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C4A0BB" w14:textId="5A7051DB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57,418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6EBB0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9CC343" w14:textId="1D1D73C9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16,268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BB2C9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06B3DE" w14:textId="245CCF5A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9,580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F263D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DABCCB" w14:textId="349ED9FF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64,514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98967EC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64C112" w14:textId="1B57A976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66,998</w:t>
            </w:r>
          </w:p>
        </w:tc>
      </w:tr>
      <w:tr w:rsidR="003D0AC7" w:rsidRPr="007501E8" w14:paraId="0800CC62" w14:textId="77777777" w:rsidTr="004815B3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C83D289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83096C7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15354C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7AA78C1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E75D48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F24C7A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6CBC70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385DF8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DD9C95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DCCC5BC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CAB3AF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25C1A1C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62A6B2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DA1E4B0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6CF0E9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06FFB8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311D5E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E486AB7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B32E039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9D0BA5C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78A121F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E5F9AB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0FA7D6C3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4E6AED0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0CD2F57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</w:tcPr>
          <w:p w14:paraId="2A9DE4EA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0663A35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377E6BF8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D0AC7" w:rsidRPr="007501E8" w14:paraId="273FEC89" w14:textId="77777777" w:rsidTr="0009132D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1AD836D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4"/>
                <w:szCs w:val="24"/>
                <w:cs/>
              </w:rPr>
            </w:pPr>
            <w:r w:rsidRPr="007501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7AC70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F153D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E82C0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AE56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0732B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F1A07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65D7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CF07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26C63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54D34D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B19CD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599C5F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0CC9D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4696A7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E428F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C4322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871BA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FC882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BF833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D6F41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1E955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12EC1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89E4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5B941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520F31D" w14:textId="7777777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C1B8D27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  <w:vAlign w:val="bottom"/>
          </w:tcPr>
          <w:p w14:paraId="78030767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D0AC7" w:rsidRPr="007501E8" w14:paraId="4F49609F" w14:textId="77777777" w:rsidTr="0009132D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5A620FD2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5D323" w14:textId="14C5C94C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8,651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1DC7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0A6A" w14:textId="59E9BAD6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10,139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05308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4188" w14:textId="33B0775F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6,26</w:t>
            </w:r>
            <w:r w:rsidR="008B0F6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4E042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C4CB8" w14:textId="09A027B2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5,933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81BB8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C1265" w14:textId="1B441FF2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7,57</w:t>
            </w:r>
            <w:r w:rsidR="008B0F60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0AA181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2B298" w14:textId="130EA496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10,698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EA5E2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B4F24" w14:textId="52BD8748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2,008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8808C6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54E99" w14:textId="541FB766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1,305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5260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11B30" w14:textId="3A1ABB26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24,499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CB3D7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C09D0" w14:textId="230799C2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28,075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127B5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D3EF7" w14:textId="0DEFB3E0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1,164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57F5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419E2" w14:textId="7341B646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1,731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1B9AF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0C9D4C76" w14:textId="4D1DED45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25,663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98B1533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  <w:vAlign w:val="bottom"/>
          </w:tcPr>
          <w:p w14:paraId="37B90032" w14:textId="75FD1575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29,806</w:t>
            </w:r>
          </w:p>
        </w:tc>
      </w:tr>
      <w:tr w:rsidR="003D0AC7" w:rsidRPr="007501E8" w14:paraId="7EFFC5B6" w14:textId="77777777" w:rsidTr="0009132D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4D0C812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3F415" w14:textId="02C81B31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7C2F0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E4E05" w14:textId="1CBE0ADE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4180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B2C26" w14:textId="0C12333B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97296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DDAF4" w14:textId="1B184F62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5A326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0C0D9" w14:textId="55F77CBA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3308B7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2440C" w14:textId="2F5CE095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596C08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2497F" w14:textId="4BFBB2F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1A57C3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5D0C0" w14:textId="2ABB0F79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6015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EF553" w14:textId="2E8A6584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62EE4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1D472" w14:textId="2363E4FD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FD74F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73A686" w14:textId="3FD44149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83EB1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9E83E" w14:textId="429B74AF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F4121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26814" w14:textId="10243D8C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F7F9FFC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E293C6C" w14:textId="25B6C751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  <w:r w:rsidRPr="007501E8">
              <w:rPr>
                <w:rFonts w:ascii="Angsana New" w:hAnsi="Angsana New"/>
                <w:sz w:val="24"/>
                <w:szCs w:val="24"/>
              </w:rPr>
              <w:t>40</w:t>
            </w:r>
          </w:p>
        </w:tc>
      </w:tr>
      <w:tr w:rsidR="003D0AC7" w:rsidRPr="007501E8" w14:paraId="3675F0D3" w14:textId="77777777" w:rsidTr="0009132D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3550C616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CC1447" w14:textId="51C7CB37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8,653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2E347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45DB75" w14:textId="2EB60F6C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10,142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E7F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D03ECF" w14:textId="205E52B4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6,26</w:t>
            </w:r>
            <w:r w:rsidR="008B0F6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64EA2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0396C4" w14:textId="1CB911FE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5,934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B7EB2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F853EC" w14:textId="17B4E00F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7,57</w:t>
            </w:r>
            <w:r w:rsidR="008B0F6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86CBD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3046A3" w14:textId="063F6CE5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10,699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82A1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2A22CB" w14:textId="120D9775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2,058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85AA73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E8DC6A" w14:textId="44F5EACF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1,340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C91C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51F6EF" w14:textId="0E654216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24,551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AEEAB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22C04E" w14:textId="07711811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28,115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8544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069791" w14:textId="4CD96E1A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1,164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152BF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001E4A" w14:textId="39543D11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1,731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6B97F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573B51" w14:textId="5959D04A" w:rsidR="003D0AC7" w:rsidRPr="003D0AC7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0AC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25,715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28B67C5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918C623" w14:textId="16157006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01E8">
              <w:rPr>
                <w:rFonts w:ascii="Angsana New" w:hAnsi="Angsana New"/>
                <w:b/>
                <w:bCs/>
                <w:sz w:val="24"/>
                <w:szCs w:val="24"/>
              </w:rPr>
              <w:t>29,846</w:t>
            </w:r>
          </w:p>
        </w:tc>
      </w:tr>
    </w:tbl>
    <w:p w14:paraId="65A4ACC3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9849412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จังหวะเวลาในการรับรู้รายได้ทั้งหมดของบริษัทในงบการเงินเฉพาะกิจการ คือ ณ เวลาใดเวลาหนึ่ง</w:t>
      </w:r>
    </w:p>
    <w:p w14:paraId="6E317192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AF5618" w:rsidRPr="007501E8" w:rsidSect="000A12F0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9DED1C4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napToGrid w:val="0"/>
          <w:sz w:val="28"/>
          <w:szCs w:val="28"/>
          <w:lang w:eastAsia="th-TH"/>
        </w:rPr>
      </w:pPr>
      <w:r w:rsidRPr="007501E8">
        <w:rPr>
          <w:rFonts w:asciiTheme="majorBidi" w:hAnsiTheme="majorBidi" w:cstheme="majorBidi"/>
          <w:b/>
          <w:bCs/>
          <w:i/>
          <w:iCs/>
          <w:snapToGrid w:val="0"/>
          <w:sz w:val="28"/>
          <w:szCs w:val="28"/>
          <w:cs/>
          <w:lang w:eastAsia="th-TH"/>
        </w:rPr>
        <w:lastRenderedPageBreak/>
        <w:t>การกระทบยอดรายได้ กำไรหรือขาดทุน สินทรัพย์ และรายการอื่นที่มีสาระสำคัญของส่วนงานที่รายงาน</w:t>
      </w:r>
    </w:p>
    <w:p w14:paraId="74224369" w14:textId="77777777" w:rsidR="00AF5618" w:rsidRPr="007501E8" w:rsidRDefault="00AF5618" w:rsidP="00AF5618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72" w:type="dxa"/>
        <w:tblInd w:w="450" w:type="dxa"/>
        <w:tblLook w:val="01E0" w:firstRow="1" w:lastRow="1" w:firstColumn="1" w:lastColumn="1" w:noHBand="0" w:noVBand="0"/>
      </w:tblPr>
      <w:tblGrid>
        <w:gridCol w:w="4770"/>
        <w:gridCol w:w="918"/>
        <w:gridCol w:w="72"/>
        <w:gridCol w:w="164"/>
        <w:gridCol w:w="72"/>
        <w:gridCol w:w="880"/>
        <w:gridCol w:w="270"/>
        <w:gridCol w:w="933"/>
        <w:gridCol w:w="270"/>
        <w:gridCol w:w="1023"/>
      </w:tblGrid>
      <w:tr w:rsidR="007501E8" w:rsidRPr="007501E8" w14:paraId="22C5AB10" w14:textId="77777777" w:rsidTr="004815B3">
        <w:tc>
          <w:tcPr>
            <w:tcW w:w="4770" w:type="dxa"/>
          </w:tcPr>
          <w:p w14:paraId="6181130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602" w:type="dxa"/>
            <w:gridSpan w:val="9"/>
          </w:tcPr>
          <w:p w14:paraId="2FC48F9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01E8" w:rsidRPr="007501E8" w14:paraId="6AD55E2B" w14:textId="77777777" w:rsidTr="004815B3">
        <w:tc>
          <w:tcPr>
            <w:tcW w:w="4770" w:type="dxa"/>
          </w:tcPr>
          <w:p w14:paraId="14404D6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06" w:type="dxa"/>
            <w:gridSpan w:val="5"/>
          </w:tcPr>
          <w:p w14:paraId="01E6DC1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70" w:type="dxa"/>
          </w:tcPr>
          <w:p w14:paraId="1096062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26" w:type="dxa"/>
            <w:gridSpan w:val="3"/>
          </w:tcPr>
          <w:p w14:paraId="66767E3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Cs/>
                <w:sz w:val="28"/>
                <w:szCs w:val="28"/>
                <w:cs/>
              </w:rPr>
              <w:t>กำไรหรือขาดทุน</w:t>
            </w:r>
          </w:p>
        </w:tc>
      </w:tr>
      <w:tr w:rsidR="007501E8" w:rsidRPr="007501E8" w14:paraId="26BD12E3" w14:textId="77777777" w:rsidTr="004815B3">
        <w:tc>
          <w:tcPr>
            <w:tcW w:w="4770" w:type="dxa"/>
          </w:tcPr>
          <w:p w14:paraId="168A956E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D934F89" w14:textId="4F783F9A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gridSpan w:val="2"/>
            <w:vAlign w:val="center"/>
          </w:tcPr>
          <w:p w14:paraId="775F2BE8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14:paraId="19246E20" w14:textId="79D3DADE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5A18B6E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416ED194" w14:textId="4F5171A8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536AF3B4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49143188" w14:textId="558E692C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01E8" w:rsidRPr="007501E8" w14:paraId="5A91199F" w14:textId="77777777" w:rsidTr="004815B3">
        <w:tc>
          <w:tcPr>
            <w:tcW w:w="4770" w:type="dxa"/>
          </w:tcPr>
          <w:p w14:paraId="3E8A5832" w14:textId="77777777" w:rsidR="00AF5618" w:rsidRPr="007501E8" w:rsidRDefault="00AF5618" w:rsidP="004815B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02" w:type="dxa"/>
            <w:gridSpan w:val="9"/>
          </w:tcPr>
          <w:p w14:paraId="5C6645D0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501E8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7501E8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3D0AC7" w:rsidRPr="007501E8" w14:paraId="44DBC569" w14:textId="77777777" w:rsidTr="004815B3">
        <w:tc>
          <w:tcPr>
            <w:tcW w:w="4770" w:type="dxa"/>
          </w:tcPr>
          <w:p w14:paraId="0B90D988" w14:textId="77777777" w:rsidR="003D0AC7" w:rsidRPr="007501E8" w:rsidRDefault="003D0AC7" w:rsidP="003D0A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918" w:type="dxa"/>
          </w:tcPr>
          <w:p w14:paraId="4EF5F80B" w14:textId="34A49445" w:rsidR="003D0AC7" w:rsidRPr="003D0AC7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D0AC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24,551</w:t>
            </w:r>
          </w:p>
        </w:tc>
        <w:tc>
          <w:tcPr>
            <w:tcW w:w="236" w:type="dxa"/>
            <w:gridSpan w:val="2"/>
          </w:tcPr>
          <w:p w14:paraId="4D399C55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362F36A8" w14:textId="74FD0ECD" w:rsidR="003D0AC7" w:rsidRPr="007501E8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lang w:val="en-US" w:bidi="th-TH"/>
              </w:rPr>
              <w:t>28,115</w:t>
            </w:r>
          </w:p>
        </w:tc>
        <w:tc>
          <w:tcPr>
            <w:tcW w:w="270" w:type="dxa"/>
          </w:tcPr>
          <w:p w14:paraId="4C509356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A312EF2" w14:textId="6F37A66C" w:rsidR="003D0AC7" w:rsidRPr="003D0AC7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D0AC7">
              <w:rPr>
                <w:rFonts w:ascii="Angsana New" w:hAnsi="Angsana New" w:hint="cs"/>
                <w:sz w:val="28"/>
                <w:szCs w:val="28"/>
                <w:lang w:bidi="th-TH"/>
              </w:rPr>
              <w:t>1,930</w:t>
            </w:r>
          </w:p>
        </w:tc>
        <w:tc>
          <w:tcPr>
            <w:tcW w:w="270" w:type="dxa"/>
          </w:tcPr>
          <w:p w14:paraId="5BE2D88C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289A5C83" w14:textId="6FF93DFE" w:rsidR="003D0AC7" w:rsidRPr="007501E8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7501E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7501E8">
              <w:rPr>
                <w:rFonts w:ascii="Angsana New" w:hAnsi="Angsana New"/>
                <w:sz w:val="28"/>
                <w:szCs w:val="28"/>
                <w:lang w:val="en-US" w:bidi="th-TH"/>
              </w:rPr>
              <w:t>735</w:t>
            </w:r>
          </w:p>
        </w:tc>
      </w:tr>
      <w:tr w:rsidR="003D0AC7" w:rsidRPr="007501E8" w14:paraId="682FC786" w14:textId="77777777" w:rsidTr="004815B3">
        <w:tc>
          <w:tcPr>
            <w:tcW w:w="4770" w:type="dxa"/>
          </w:tcPr>
          <w:p w14:paraId="3E313359" w14:textId="77777777" w:rsidR="003D0AC7" w:rsidRPr="007501E8" w:rsidRDefault="003D0AC7" w:rsidP="003D0A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918" w:type="dxa"/>
          </w:tcPr>
          <w:p w14:paraId="008BADE2" w14:textId="28D8EB64" w:rsidR="003D0AC7" w:rsidRPr="003D0AC7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D0AC7">
              <w:rPr>
                <w:rFonts w:ascii="Angsana New" w:hAnsi="Angsana New" w:hint="cs"/>
                <w:sz w:val="28"/>
                <w:szCs w:val="28"/>
                <w:lang w:bidi="th-TH"/>
              </w:rPr>
              <w:t>1,164</w:t>
            </w:r>
          </w:p>
        </w:tc>
        <w:tc>
          <w:tcPr>
            <w:tcW w:w="236" w:type="dxa"/>
            <w:gridSpan w:val="2"/>
          </w:tcPr>
          <w:p w14:paraId="099A74B2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057B8FFC" w14:textId="001956D5" w:rsidR="003D0AC7" w:rsidRPr="007501E8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501E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7501E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7501E8">
              <w:rPr>
                <w:rFonts w:ascii="Angsana New" w:hAnsi="Angsana New"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270" w:type="dxa"/>
          </w:tcPr>
          <w:p w14:paraId="704F61D1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30687804" w14:textId="44F8775E" w:rsidR="003D0AC7" w:rsidRPr="003D0AC7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D0AC7">
              <w:rPr>
                <w:rFonts w:ascii="Angsana New" w:hAnsi="Angsana New" w:hint="cs"/>
                <w:sz w:val="28"/>
                <w:szCs w:val="28"/>
                <w:lang w:bidi="th-TH"/>
              </w:rPr>
              <w:t>206</w:t>
            </w:r>
          </w:p>
        </w:tc>
        <w:tc>
          <w:tcPr>
            <w:tcW w:w="270" w:type="dxa"/>
          </w:tcPr>
          <w:p w14:paraId="32D0EEAC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1460FF53" w14:textId="470301E4" w:rsidR="003D0AC7" w:rsidRPr="007501E8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501E8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</w:tr>
      <w:tr w:rsidR="003D0AC7" w:rsidRPr="007501E8" w14:paraId="7AF8DF23" w14:textId="77777777" w:rsidTr="004815B3">
        <w:tc>
          <w:tcPr>
            <w:tcW w:w="4770" w:type="dxa"/>
          </w:tcPr>
          <w:p w14:paraId="0C065E9D" w14:textId="10A7C2E1" w:rsidR="003D0AC7" w:rsidRPr="007501E8" w:rsidRDefault="003D0AC7" w:rsidP="003D0A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ตัดรายการ</w:t>
            </w:r>
            <w:r w:rsidR="001442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4420A">
              <w:rPr>
                <w:rFonts w:ascii="Angsana New" w:hAnsi="Angsana New" w:hint="cs"/>
                <w:sz w:val="28"/>
                <w:szCs w:val="28"/>
                <w:cs/>
              </w:rPr>
              <w:t>(กำไร) ขาดทุน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918" w:type="dxa"/>
          </w:tcPr>
          <w:p w14:paraId="6B6854F8" w14:textId="24CB2A61" w:rsidR="003D0AC7" w:rsidRPr="003D0AC7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-9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D0AC7">
              <w:rPr>
                <w:rFonts w:ascii="Angsana New" w:hAnsi="Angsana New" w:hint="cs"/>
                <w:sz w:val="28"/>
                <w:szCs w:val="28"/>
                <w:lang w:val="en-US" w:bidi="th-TH"/>
              </w:rPr>
              <w:t>(810)</w:t>
            </w:r>
          </w:p>
        </w:tc>
        <w:tc>
          <w:tcPr>
            <w:tcW w:w="236" w:type="dxa"/>
            <w:gridSpan w:val="2"/>
          </w:tcPr>
          <w:p w14:paraId="1C90A72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746A5790" w14:textId="2E20A5E7" w:rsidR="003D0AC7" w:rsidRPr="007501E8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lang w:val="en-US" w:bidi="th-TH"/>
              </w:rPr>
              <w:t>(1,592)</w:t>
            </w:r>
          </w:p>
        </w:tc>
        <w:tc>
          <w:tcPr>
            <w:tcW w:w="270" w:type="dxa"/>
          </w:tcPr>
          <w:p w14:paraId="2EAE36EF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6C7E3FF8" w14:textId="0B082DFD" w:rsidR="003D0AC7" w:rsidRPr="003D0AC7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AC7">
              <w:rPr>
                <w:rFonts w:ascii="Angsana New" w:hAnsi="Angsana New" w:hint="cs"/>
                <w:sz w:val="28"/>
                <w:szCs w:val="28"/>
              </w:rPr>
              <w:t>(372)</w:t>
            </w:r>
          </w:p>
        </w:tc>
        <w:tc>
          <w:tcPr>
            <w:tcW w:w="270" w:type="dxa"/>
          </w:tcPr>
          <w:p w14:paraId="4269026F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518F212F" w14:textId="15228E42" w:rsidR="003D0AC7" w:rsidRPr="007501E8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lang w:val="en-US" w:bidi="th-TH"/>
              </w:rPr>
              <w:t>83</w:t>
            </w:r>
          </w:p>
        </w:tc>
      </w:tr>
      <w:tr w:rsidR="003D0AC7" w:rsidRPr="007501E8" w14:paraId="48E9FD07" w14:textId="77777777" w:rsidTr="004815B3">
        <w:tc>
          <w:tcPr>
            <w:tcW w:w="4770" w:type="dxa"/>
          </w:tcPr>
          <w:p w14:paraId="38954477" w14:textId="77777777" w:rsidR="003D0AC7" w:rsidRPr="007501E8" w:rsidRDefault="003D0AC7" w:rsidP="003D0A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18" w:type="dxa"/>
          </w:tcPr>
          <w:p w14:paraId="517061B8" w14:textId="0A8CD903" w:rsidR="003D0AC7" w:rsidRPr="003D0AC7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-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F61BD8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43B12DFA" w14:textId="77777777" w:rsidR="003D0AC7" w:rsidRPr="007501E8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3D974C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78E249C0" w14:textId="77777777" w:rsidR="003D0AC7" w:rsidRPr="003D0AC7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34306E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1932B22C" w14:textId="77777777" w:rsidR="003D0AC7" w:rsidRPr="007501E8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D0AC7" w:rsidRPr="007501E8" w14:paraId="4265CB2E" w14:textId="77777777" w:rsidTr="004815B3">
        <w:tc>
          <w:tcPr>
            <w:tcW w:w="4770" w:type="dxa"/>
          </w:tcPr>
          <w:p w14:paraId="539CD47A" w14:textId="77777777" w:rsidR="003D0AC7" w:rsidRPr="007501E8" w:rsidRDefault="003D0AC7" w:rsidP="003D0A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>ค่าใช้จ่ายดำเนินงานอื่น</w:t>
            </w:r>
          </w:p>
        </w:tc>
        <w:tc>
          <w:tcPr>
            <w:tcW w:w="918" w:type="dxa"/>
          </w:tcPr>
          <w:p w14:paraId="42902B7B" w14:textId="3A1B7A61" w:rsidR="003D0AC7" w:rsidRPr="003D0AC7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D0AC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1,227</w:t>
            </w:r>
          </w:p>
        </w:tc>
        <w:tc>
          <w:tcPr>
            <w:tcW w:w="236" w:type="dxa"/>
            <w:gridSpan w:val="2"/>
          </w:tcPr>
          <w:p w14:paraId="2FE0DB63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604D264D" w14:textId="5BCE14A1" w:rsidR="003D0AC7" w:rsidRPr="007501E8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501E8">
              <w:rPr>
                <w:rFonts w:ascii="Angsana New" w:hAnsi="Angsana New"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270" w:type="dxa"/>
          </w:tcPr>
          <w:p w14:paraId="0AC340CD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7F99B05E" w14:textId="53D8F868" w:rsidR="003D0AC7" w:rsidRPr="003D0AC7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D0AC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1,158</w:t>
            </w:r>
          </w:p>
        </w:tc>
        <w:tc>
          <w:tcPr>
            <w:tcW w:w="270" w:type="dxa"/>
          </w:tcPr>
          <w:p w14:paraId="460FF352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6CF65D4A" w14:textId="0A0348B6" w:rsidR="003D0AC7" w:rsidRPr="007501E8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-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501E8">
              <w:rPr>
                <w:rFonts w:ascii="Angsana New" w:hAnsi="Angsana New"/>
                <w:sz w:val="28"/>
                <w:szCs w:val="28"/>
                <w:lang w:val="en-US" w:bidi="th-TH"/>
              </w:rPr>
              <w:t>(275)</w:t>
            </w:r>
          </w:p>
        </w:tc>
      </w:tr>
      <w:tr w:rsidR="003D0AC7" w:rsidRPr="007501E8" w14:paraId="19CFF6C8" w14:textId="77777777" w:rsidTr="004815B3">
        <w:tc>
          <w:tcPr>
            <w:tcW w:w="4770" w:type="dxa"/>
          </w:tcPr>
          <w:p w14:paraId="563081BF" w14:textId="77777777" w:rsidR="003D0AC7" w:rsidRPr="007501E8" w:rsidRDefault="003D0AC7" w:rsidP="003D0AC7">
            <w:pPr>
              <w:ind w:left="160" w:hanging="16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>ส่วนแบ่งกำไรในเงินลงทุนในการร่วมค้า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DEE54A8" w14:textId="4B32C03E" w:rsidR="003D0AC7" w:rsidRPr="003D0AC7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D0AC7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B326375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14:paraId="371E62B6" w14:textId="6CF85C67" w:rsidR="003D0AC7" w:rsidRPr="007501E8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-15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501E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BDA67A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3DA85F4D" w14:textId="45BEA225" w:rsidR="003D0AC7" w:rsidRPr="003D0AC7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-4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D0AC7">
              <w:rPr>
                <w:rFonts w:ascii="Angsana New" w:hAnsi="Angsana New" w:hint="cs"/>
                <w:sz w:val="28"/>
                <w:szCs w:val="28"/>
                <w:lang w:val="en-US" w:bidi="th-TH"/>
              </w:rPr>
              <w:t>(12)</w:t>
            </w:r>
          </w:p>
        </w:tc>
        <w:tc>
          <w:tcPr>
            <w:tcW w:w="270" w:type="dxa"/>
          </w:tcPr>
          <w:p w14:paraId="7F5CE3A9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996D0AB" w14:textId="052B09E7" w:rsidR="003D0AC7" w:rsidRPr="007501E8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501E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D0AC7" w:rsidRPr="007501E8" w14:paraId="1EE2C82A" w14:textId="77777777" w:rsidTr="004815B3">
        <w:tc>
          <w:tcPr>
            <w:tcW w:w="4770" w:type="dxa"/>
          </w:tcPr>
          <w:p w14:paraId="5A3B1525" w14:textId="77777777" w:rsidR="003D0AC7" w:rsidRPr="007501E8" w:rsidRDefault="003D0AC7" w:rsidP="003D0AC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27A71904" w14:textId="7505DEAA" w:rsidR="003D0AC7" w:rsidRPr="003D0AC7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0AC7">
              <w:rPr>
                <w:rFonts w:ascii="Angsana New" w:hAnsi="Angsana New" w:hint="cs"/>
                <w:b/>
                <w:bCs/>
                <w:sz w:val="28"/>
                <w:szCs w:val="28"/>
              </w:rPr>
              <w:t>26,132</w:t>
            </w:r>
          </w:p>
        </w:tc>
        <w:tc>
          <w:tcPr>
            <w:tcW w:w="236" w:type="dxa"/>
            <w:gridSpan w:val="2"/>
          </w:tcPr>
          <w:p w14:paraId="5077697F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170C13" w14:textId="2C0E8443" w:rsidR="003D0AC7" w:rsidRPr="007501E8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</w:t>
            </w:r>
            <w:r w:rsidRPr="007501E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5F36EDB2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5949B9BA" w14:textId="3D5F42A7" w:rsidR="003D0AC7" w:rsidRPr="003D0AC7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D0AC7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2,910</w:t>
            </w:r>
          </w:p>
        </w:tc>
        <w:tc>
          <w:tcPr>
            <w:tcW w:w="270" w:type="dxa"/>
          </w:tcPr>
          <w:p w14:paraId="7C66FC45" w14:textId="77777777" w:rsidR="003D0AC7" w:rsidRPr="007501E8" w:rsidRDefault="003D0AC7" w:rsidP="003D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15E8CBE5" w14:textId="220DBA48" w:rsidR="003D0AC7" w:rsidRPr="007501E8" w:rsidRDefault="003D0AC7" w:rsidP="003D0AC7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7501E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603</w:t>
            </w:r>
          </w:p>
        </w:tc>
      </w:tr>
    </w:tbl>
    <w:p w14:paraId="7D25C108" w14:textId="77777777" w:rsidR="00AF5618" w:rsidRPr="007501E8" w:rsidRDefault="00AF5618" w:rsidP="00AF5618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336"/>
        <w:gridCol w:w="245"/>
        <w:gridCol w:w="1360"/>
      </w:tblGrid>
      <w:tr w:rsidR="007501E8" w:rsidRPr="007501E8" w14:paraId="74C53450" w14:textId="77777777" w:rsidTr="004815B3">
        <w:trPr>
          <w:trHeight w:val="388"/>
          <w:tblHeader/>
        </w:trPr>
        <w:tc>
          <w:tcPr>
            <w:tcW w:w="3430" w:type="pct"/>
            <w:vAlign w:val="center"/>
          </w:tcPr>
          <w:p w14:paraId="2C6B3E9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0" w:type="pct"/>
            <w:gridSpan w:val="3"/>
          </w:tcPr>
          <w:p w14:paraId="294C722F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01E8" w:rsidRPr="007501E8" w14:paraId="33BC3E0F" w14:textId="77777777" w:rsidTr="004815B3">
        <w:trPr>
          <w:trHeight w:val="388"/>
          <w:tblHeader/>
        </w:trPr>
        <w:tc>
          <w:tcPr>
            <w:tcW w:w="3430" w:type="pct"/>
            <w:vAlign w:val="center"/>
          </w:tcPr>
          <w:p w14:paraId="4C74C69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pct"/>
            <w:gridSpan w:val="3"/>
          </w:tcPr>
          <w:p w14:paraId="36F36D7E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7501E8" w:rsidRPr="007501E8" w14:paraId="5052EB83" w14:textId="77777777" w:rsidTr="00FF7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57A5A3A2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3640F" w14:textId="1EDE1524" w:rsidR="00A21DFC" w:rsidRPr="007501E8" w:rsidRDefault="007501E8" w:rsidP="00A21DF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23DA3" w14:textId="77777777" w:rsidR="00A21DFC" w:rsidRPr="007501E8" w:rsidRDefault="00A21DFC" w:rsidP="00A21DF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353CE" w14:textId="7CDC717D" w:rsidR="00A21DFC" w:rsidRPr="007501E8" w:rsidRDefault="007501E8" w:rsidP="00A21DF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01E8" w:rsidRPr="007501E8" w14:paraId="1581ABE9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1821ED2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41F4D" w14:textId="77777777" w:rsidR="00AF5618" w:rsidRPr="007501E8" w:rsidRDefault="00AF5618" w:rsidP="004815B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25775" w:rsidRPr="007501E8" w14:paraId="696DE934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2AACC271" w14:textId="77777777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40AC36C0" w14:textId="52DE65FA" w:rsidR="00E25775" w:rsidRPr="00E25775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E25775">
              <w:rPr>
                <w:rFonts w:ascii="Angsana New" w:hAnsi="Angsana New" w:hint="cs"/>
                <w:sz w:val="28"/>
                <w:szCs w:val="28"/>
              </w:rPr>
              <w:t>48,246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29BD4B74" w14:textId="77777777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</w:tcPr>
          <w:p w14:paraId="5E04639A" w14:textId="39CA18E6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57,418</w:t>
            </w:r>
          </w:p>
        </w:tc>
      </w:tr>
      <w:tr w:rsidR="00E25775" w:rsidRPr="007501E8" w14:paraId="654BCA91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38985D10" w14:textId="77777777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6FB3D" w14:textId="38FB19DD" w:rsidR="00E25775" w:rsidRPr="00E25775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E25775">
              <w:rPr>
                <w:rFonts w:ascii="Angsana New" w:hAnsi="Angsana New" w:hint="cs"/>
                <w:sz w:val="28"/>
                <w:szCs w:val="28"/>
              </w:rPr>
              <w:t>16,268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0051377E" w14:textId="77777777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A9891" w14:textId="195691D9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9,580</w:t>
            </w:r>
          </w:p>
        </w:tc>
      </w:tr>
      <w:tr w:rsidR="00E25775" w:rsidRPr="007501E8" w14:paraId="72AFF67C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27A70760" w14:textId="77777777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2BA87" w14:textId="141BF84C" w:rsidR="00E25775" w:rsidRPr="00E25775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E25775">
              <w:rPr>
                <w:rFonts w:ascii="Angsana New" w:hAnsi="Angsana New" w:hint="cs"/>
                <w:sz w:val="28"/>
                <w:szCs w:val="28"/>
              </w:rPr>
              <w:t>64,514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284A9FEA" w14:textId="77777777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5A9CD" w14:textId="4AF6686D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66,998</w:t>
            </w:r>
          </w:p>
        </w:tc>
      </w:tr>
      <w:tr w:rsidR="00E25775" w:rsidRPr="007501E8" w14:paraId="132A1A61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638FEB28" w14:textId="77777777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D3DF7" w14:textId="77777777" w:rsidR="00E25775" w:rsidRPr="00E25775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7F7EFDCD" w14:textId="77777777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B8FD8" w14:textId="77777777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5775" w:rsidRPr="007501E8" w14:paraId="279F004A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5142A499" w14:textId="77777777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1659E" w14:textId="10113A41" w:rsidR="00E25775" w:rsidRPr="00E25775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E25775">
              <w:rPr>
                <w:rFonts w:ascii="Angsana New" w:hAnsi="Angsana New" w:hint="cs"/>
                <w:sz w:val="28"/>
                <w:szCs w:val="28"/>
              </w:rPr>
              <w:t>4,034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2493FE52" w14:textId="77777777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051CD" w14:textId="74B29B18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1,658</w:t>
            </w:r>
          </w:p>
        </w:tc>
      </w:tr>
      <w:tr w:rsidR="00E25775" w:rsidRPr="007501E8" w14:paraId="54A157B8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19DAD00E" w14:textId="77777777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C7343" w14:textId="7FF47D64" w:rsidR="00E25775" w:rsidRPr="00E25775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5775">
              <w:rPr>
                <w:rFonts w:ascii="Angsana New" w:hAnsi="Angsana New" w:hint="cs"/>
                <w:b/>
                <w:bCs/>
                <w:sz w:val="28"/>
                <w:szCs w:val="28"/>
              </w:rPr>
              <w:t>68,548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2D8ECACD" w14:textId="77777777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6DEE2" w14:textId="0832DD54" w:rsidR="00E25775" w:rsidRPr="007501E8" w:rsidRDefault="00E25775" w:rsidP="00E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</w:rPr>
              <w:t>68,656</w:t>
            </w:r>
          </w:p>
        </w:tc>
      </w:tr>
    </w:tbl>
    <w:p w14:paraId="4CAF22F5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5DCE72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napToGrid w:val="0"/>
          <w:sz w:val="28"/>
          <w:szCs w:val="28"/>
          <w:lang w:eastAsia="th-TH"/>
        </w:rPr>
      </w:pPr>
      <w:r w:rsidRPr="007501E8">
        <w:rPr>
          <w:rFonts w:asciiTheme="majorBidi" w:hAnsiTheme="majorBidi" w:cstheme="majorBidi"/>
          <w:b/>
          <w:bCs/>
          <w:i/>
          <w:iCs/>
          <w:snapToGrid w:val="0"/>
          <w:sz w:val="28"/>
          <w:szCs w:val="28"/>
          <w:cs/>
          <w:lang w:eastAsia="th-TH"/>
        </w:rPr>
        <w:t>ส่วนงานภูมิศาสตร์</w:t>
      </w:r>
    </w:p>
    <w:p w14:paraId="369D587A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5823E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กลุ่มบริษัทดำเนินธุรกิจหลักเกี่ยวกับการพัฒนาอสังหาริมทรัพย์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และธุรกิจโรงพยาบาล</w:t>
      </w:r>
      <w:r w:rsidRPr="007501E8">
        <w:rPr>
          <w:rFonts w:asciiTheme="majorBidi" w:hAnsiTheme="majorBidi" w:cstheme="majorBidi"/>
          <w:sz w:val="28"/>
          <w:szCs w:val="28"/>
          <w:cs/>
        </w:rPr>
        <w:t>ในประเทศไทย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 รวมถึงลงทุนในต่างประเทศ </w:t>
      </w:r>
      <w:r w:rsidRPr="007501E8">
        <w:rPr>
          <w:rFonts w:asciiTheme="majorBidi" w:hAnsiTheme="majorBidi" w:cstheme="majorBidi"/>
          <w:sz w:val="28"/>
          <w:szCs w:val="28"/>
        </w:rPr>
        <w:t>(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สินทรัพย์ทางการเงินไม่หมุนเวียนอื่น)</w:t>
      </w:r>
    </w:p>
    <w:p w14:paraId="496617C1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AA21D9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5E180C2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15874A" w14:textId="2E4DD433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501E8">
        <w:rPr>
          <w:rFonts w:asciiTheme="majorBidi" w:hAnsiTheme="majorBidi" w:cstheme="majorBidi" w:hint="cs"/>
          <w:sz w:val="28"/>
          <w:szCs w:val="28"/>
          <w:cs/>
        </w:rPr>
        <w:t xml:space="preserve">กลุมบริษัทไม่มีรายได้จากลูกค้ารายใดที่มีมูลค่าเท่ากับหรือมากกว่าร้อยละ </w:t>
      </w:r>
      <w:r w:rsidR="007501E8" w:rsidRPr="007501E8">
        <w:rPr>
          <w:rFonts w:asciiTheme="majorBidi" w:hAnsiTheme="majorBidi" w:cstheme="majorBidi"/>
          <w:sz w:val="28"/>
          <w:szCs w:val="28"/>
        </w:rPr>
        <w:t>10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 w:hint="cs"/>
          <w:sz w:val="28"/>
          <w:szCs w:val="28"/>
          <w:cs/>
        </w:rPr>
        <w:t>ของรายได้รวมของกลุ่มบริษัท</w:t>
      </w:r>
    </w:p>
    <w:p w14:paraId="1FF4028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124E1C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napToGrid w:val="0"/>
          <w:sz w:val="28"/>
          <w:szCs w:val="28"/>
          <w:lang w:eastAsia="th-TH"/>
        </w:rPr>
      </w:pPr>
      <w:r w:rsidRPr="007501E8">
        <w:rPr>
          <w:rFonts w:asciiTheme="majorBidi" w:hAnsiTheme="majorBidi" w:cstheme="majorBidi"/>
          <w:b/>
          <w:bCs/>
          <w:i/>
          <w:iCs/>
          <w:snapToGrid w:val="0"/>
          <w:sz w:val="28"/>
          <w:szCs w:val="28"/>
          <w:cs/>
          <w:lang w:eastAsia="th-TH"/>
        </w:rPr>
        <w:lastRenderedPageBreak/>
        <w:t>ยอดคงเหลือของสัญญา</w:t>
      </w:r>
    </w:p>
    <w:p w14:paraId="2C4B6A2E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70"/>
        <w:gridCol w:w="252"/>
        <w:gridCol w:w="1188"/>
        <w:gridCol w:w="270"/>
        <w:gridCol w:w="1170"/>
        <w:gridCol w:w="243"/>
        <w:gridCol w:w="1197"/>
      </w:tblGrid>
      <w:tr w:rsidR="00A112B5" w:rsidRPr="007501E8" w14:paraId="6FB46295" w14:textId="77777777" w:rsidTr="004815B3">
        <w:tc>
          <w:tcPr>
            <w:tcW w:w="3798" w:type="dxa"/>
          </w:tcPr>
          <w:p w14:paraId="643530AA" w14:textId="639E0D18" w:rsidR="00A112B5" w:rsidRPr="007501E8" w:rsidRDefault="00A112B5" w:rsidP="00A112B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2610" w:type="dxa"/>
            <w:gridSpan w:val="3"/>
          </w:tcPr>
          <w:p w14:paraId="6798CE4F" w14:textId="77777777" w:rsidR="00A112B5" w:rsidRPr="007501E8" w:rsidRDefault="00A112B5" w:rsidP="00A112B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2FA3C2" w14:textId="77777777" w:rsidR="00A112B5" w:rsidRPr="007501E8" w:rsidRDefault="00A112B5" w:rsidP="00A112B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7AAA3B5D" w14:textId="77777777" w:rsidR="00A112B5" w:rsidRPr="007501E8" w:rsidRDefault="00A112B5" w:rsidP="00A112B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12B5" w:rsidRPr="007501E8" w14:paraId="10F077C8" w14:textId="77777777" w:rsidTr="005051B2">
        <w:tc>
          <w:tcPr>
            <w:tcW w:w="3798" w:type="dxa"/>
          </w:tcPr>
          <w:p w14:paraId="7636DB72" w14:textId="77777777" w:rsidR="00A112B5" w:rsidRPr="007501E8" w:rsidRDefault="00A112B5" w:rsidP="00A112B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18DA538" w14:textId="5663F571" w:rsidR="00A112B5" w:rsidRPr="007501E8" w:rsidRDefault="00A112B5" w:rsidP="00A11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2" w:type="dxa"/>
            <w:vAlign w:val="center"/>
          </w:tcPr>
          <w:p w14:paraId="2208121D" w14:textId="77777777" w:rsidR="00A112B5" w:rsidRPr="007501E8" w:rsidRDefault="00A112B5" w:rsidP="00A11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2AABA1ED" w14:textId="4C4F1E86" w:rsidR="00A112B5" w:rsidRPr="007501E8" w:rsidRDefault="00A112B5" w:rsidP="00A11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56FCE34" w14:textId="77777777" w:rsidR="00A112B5" w:rsidRPr="007501E8" w:rsidRDefault="00A112B5" w:rsidP="00A112B5">
            <w:pPr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7D4650D7" w14:textId="37714FEF" w:rsidR="00A112B5" w:rsidRPr="007501E8" w:rsidRDefault="00A112B5" w:rsidP="00A11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3" w:type="dxa"/>
            <w:vAlign w:val="center"/>
          </w:tcPr>
          <w:p w14:paraId="0D9851E7" w14:textId="77777777" w:rsidR="00A112B5" w:rsidRPr="007501E8" w:rsidRDefault="00A112B5" w:rsidP="00A11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278ABFE5" w14:textId="515DA257" w:rsidR="00A112B5" w:rsidRPr="007501E8" w:rsidRDefault="00A112B5" w:rsidP="00A11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112B5" w:rsidRPr="007501E8" w14:paraId="36E53589" w14:textId="77777777" w:rsidTr="004815B3">
        <w:tc>
          <w:tcPr>
            <w:tcW w:w="3798" w:type="dxa"/>
          </w:tcPr>
          <w:p w14:paraId="742FE0FC" w14:textId="77777777" w:rsidR="00A112B5" w:rsidRPr="007501E8" w:rsidRDefault="00A112B5" w:rsidP="00A112B5">
            <w:pPr>
              <w:pStyle w:val="Heading7"/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6BD71FA0" w14:textId="77777777" w:rsidR="00A112B5" w:rsidRPr="007501E8" w:rsidRDefault="00A112B5" w:rsidP="00A112B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112B5" w:rsidRPr="007501E8" w14:paraId="11D5B766" w14:textId="77777777" w:rsidTr="004815B3">
        <w:tc>
          <w:tcPr>
            <w:tcW w:w="3798" w:type="dxa"/>
          </w:tcPr>
          <w:p w14:paraId="26BFD221" w14:textId="7D817DF4" w:rsidR="00A112B5" w:rsidRPr="007501E8" w:rsidRDefault="00A112B5" w:rsidP="00A112B5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1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มกราคม</w:t>
            </w:r>
          </w:p>
        </w:tc>
        <w:tc>
          <w:tcPr>
            <w:tcW w:w="1170" w:type="dxa"/>
          </w:tcPr>
          <w:p w14:paraId="27ECFCA7" w14:textId="76AABC5A" w:rsidR="00A112B5" w:rsidRPr="00742DBC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42DB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42DBC">
              <w:rPr>
                <w:rFonts w:asciiTheme="majorBidi" w:hAnsiTheme="majorBidi"/>
                <w:sz w:val="28"/>
                <w:szCs w:val="28"/>
              </w:rPr>
              <w:t>1</w:t>
            </w:r>
            <w:r w:rsidRPr="00742D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DBC">
              <w:rPr>
                <w:rFonts w:asciiTheme="majorBidi" w:hAnsiTheme="majorBidi"/>
                <w:sz w:val="28"/>
                <w:szCs w:val="28"/>
              </w:rPr>
              <w:t>355</w:t>
            </w:r>
            <w:r w:rsidRPr="00742DB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</w:tcPr>
          <w:p w14:paraId="49A56324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68D93910" w14:textId="7719F640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(2,330)</w:t>
            </w:r>
          </w:p>
        </w:tc>
        <w:tc>
          <w:tcPr>
            <w:tcW w:w="270" w:type="dxa"/>
          </w:tcPr>
          <w:p w14:paraId="706F049C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10C0CA" w14:textId="4A4CFA8D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3C109C9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FA115FE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12B5" w:rsidRPr="007501E8" w14:paraId="290FA36D" w14:textId="77777777" w:rsidTr="004815B3">
        <w:tc>
          <w:tcPr>
            <w:tcW w:w="3798" w:type="dxa"/>
          </w:tcPr>
          <w:p w14:paraId="4EE97CED" w14:textId="77777777" w:rsidR="00A112B5" w:rsidRPr="007501E8" w:rsidRDefault="00A112B5" w:rsidP="00A112B5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1170" w:type="dxa"/>
          </w:tcPr>
          <w:p w14:paraId="6E6A64C4" w14:textId="684EE809" w:rsidR="00A112B5" w:rsidRPr="00742DBC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54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2,86</w:t>
            </w:r>
            <w:r w:rsidR="00B125FA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252" w:type="dxa"/>
          </w:tcPr>
          <w:p w14:paraId="02A896C9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18AD5FEF" w14:textId="0483B77A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3,204</w:t>
            </w:r>
          </w:p>
        </w:tc>
        <w:tc>
          <w:tcPr>
            <w:tcW w:w="270" w:type="dxa"/>
          </w:tcPr>
          <w:p w14:paraId="4E460F2B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C0D011" w14:textId="0634C6EC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FFB0826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C7469E7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12B5" w:rsidRPr="007501E8" w14:paraId="771125B6" w14:textId="77777777" w:rsidTr="004815B3">
        <w:tc>
          <w:tcPr>
            <w:tcW w:w="3798" w:type="dxa"/>
          </w:tcPr>
          <w:p w14:paraId="57FD64A3" w14:textId="77777777" w:rsidR="00A112B5" w:rsidRPr="007501E8" w:rsidRDefault="00A112B5" w:rsidP="00A112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-12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เงินรับล่วงหน้า</w:t>
            </w:r>
          </w:p>
        </w:tc>
        <w:tc>
          <w:tcPr>
            <w:tcW w:w="1170" w:type="dxa"/>
          </w:tcPr>
          <w:p w14:paraId="2F0AAB77" w14:textId="4ED03BC0" w:rsidR="00A112B5" w:rsidRPr="00742DBC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54"/>
              <w:rPr>
                <w:rFonts w:asciiTheme="majorBidi" w:hAnsiTheme="majorBidi"/>
                <w:sz w:val="28"/>
                <w:szCs w:val="28"/>
              </w:rPr>
            </w:pPr>
            <w:r w:rsidRPr="00742DBC">
              <w:rPr>
                <w:rFonts w:asciiTheme="majorBidi" w:hAnsiTheme="majorBidi" w:hint="cs"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sz w:val="28"/>
                <w:szCs w:val="28"/>
              </w:rPr>
              <w:t>1,94</w:t>
            </w:r>
            <w:r w:rsidR="00B125FA">
              <w:rPr>
                <w:rFonts w:asciiTheme="majorBidi" w:hAnsiTheme="majorBidi"/>
                <w:sz w:val="28"/>
                <w:szCs w:val="28"/>
              </w:rPr>
              <w:t>3</w:t>
            </w:r>
            <w:r w:rsidRPr="00742DBC">
              <w:rPr>
                <w:rFonts w:asciiTheme="majorBidi" w:hAnsiTheme="majorBidi" w:hint="cs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4760BD6F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655036EB" w14:textId="2786FA25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(2,229)</w:t>
            </w:r>
          </w:p>
        </w:tc>
        <w:tc>
          <w:tcPr>
            <w:tcW w:w="270" w:type="dxa"/>
          </w:tcPr>
          <w:p w14:paraId="5157CF47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B7C4F0" w14:textId="31BFFB1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50B057B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2DDEE70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12B5" w:rsidRPr="007501E8" w14:paraId="37506430" w14:textId="77777777" w:rsidTr="004815B3">
        <w:tc>
          <w:tcPr>
            <w:tcW w:w="3798" w:type="dxa"/>
          </w:tcPr>
          <w:p w14:paraId="67E0ADF4" w14:textId="6B1C09A0" w:rsidR="00A112B5" w:rsidRPr="007501E8" w:rsidRDefault="00A112B5" w:rsidP="00A112B5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31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7E46C7" w14:textId="2FB65157" w:rsidR="00A112B5" w:rsidRPr="00742DBC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DB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(432)</w:t>
            </w:r>
          </w:p>
        </w:tc>
        <w:tc>
          <w:tcPr>
            <w:tcW w:w="252" w:type="dxa"/>
          </w:tcPr>
          <w:p w14:paraId="546E11AA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DA88AA4" w14:textId="26D8E3B6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(1,355)</w:t>
            </w:r>
          </w:p>
        </w:tc>
        <w:tc>
          <w:tcPr>
            <w:tcW w:w="270" w:type="dxa"/>
          </w:tcPr>
          <w:p w14:paraId="65DB6DEC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4E75A" w14:textId="2D10736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2FC41C2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3960D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112B5" w:rsidRPr="007501E8" w14:paraId="62B1D178" w14:textId="77777777" w:rsidTr="004815B3">
        <w:tc>
          <w:tcPr>
            <w:tcW w:w="3798" w:type="dxa"/>
          </w:tcPr>
          <w:p w14:paraId="22205BC2" w14:textId="77777777" w:rsidR="00A112B5" w:rsidRPr="007501E8" w:rsidRDefault="00A112B5" w:rsidP="00A112B5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6CDE8B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41A255C2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BC0D676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F01E51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C80522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4979BEFF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5EA107B7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112B5" w:rsidRPr="007501E8" w14:paraId="7A3B7BBA" w14:textId="77777777" w:rsidTr="004815B3">
        <w:tc>
          <w:tcPr>
            <w:tcW w:w="3798" w:type="dxa"/>
          </w:tcPr>
          <w:p w14:paraId="5ABDC833" w14:textId="6F2F0D1C" w:rsidR="00A112B5" w:rsidRPr="007501E8" w:rsidRDefault="00A112B5" w:rsidP="00A112B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2610" w:type="dxa"/>
            <w:gridSpan w:val="3"/>
          </w:tcPr>
          <w:p w14:paraId="3DB6440A" w14:textId="77777777" w:rsidR="00A112B5" w:rsidRPr="007501E8" w:rsidRDefault="00A112B5" w:rsidP="00A112B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5D029C" w14:textId="77777777" w:rsidR="00A112B5" w:rsidRPr="007501E8" w:rsidRDefault="00A112B5" w:rsidP="00A112B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4F39DF61" w14:textId="77777777" w:rsidR="00A112B5" w:rsidRPr="007501E8" w:rsidRDefault="00A112B5" w:rsidP="00A112B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12B5" w:rsidRPr="007501E8" w14:paraId="54696620" w14:textId="77777777" w:rsidTr="00E31549">
        <w:tc>
          <w:tcPr>
            <w:tcW w:w="3798" w:type="dxa"/>
          </w:tcPr>
          <w:p w14:paraId="57069990" w14:textId="77777777" w:rsidR="00A112B5" w:rsidRPr="007501E8" w:rsidRDefault="00A112B5" w:rsidP="00A112B5">
            <w:pPr>
              <w:pStyle w:val="Heading7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33E010E" w14:textId="0FBCBB9B" w:rsidR="00A112B5" w:rsidRPr="007501E8" w:rsidRDefault="00A112B5" w:rsidP="00A11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2" w:type="dxa"/>
            <w:vAlign w:val="center"/>
          </w:tcPr>
          <w:p w14:paraId="6CBB4475" w14:textId="77777777" w:rsidR="00A112B5" w:rsidRPr="007501E8" w:rsidRDefault="00A112B5" w:rsidP="00A11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673E3C8E" w14:textId="01C686A7" w:rsidR="00A112B5" w:rsidRPr="007501E8" w:rsidRDefault="00A112B5" w:rsidP="00A11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9A5FDC2" w14:textId="77777777" w:rsidR="00A112B5" w:rsidRPr="007501E8" w:rsidRDefault="00A112B5" w:rsidP="00A112B5">
            <w:pPr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004E413" w14:textId="4CEB4F97" w:rsidR="00A112B5" w:rsidRPr="007501E8" w:rsidRDefault="00A112B5" w:rsidP="00A11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3" w:type="dxa"/>
            <w:vAlign w:val="center"/>
          </w:tcPr>
          <w:p w14:paraId="66AE9C9E" w14:textId="77777777" w:rsidR="00A112B5" w:rsidRPr="007501E8" w:rsidRDefault="00A112B5" w:rsidP="00A11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53BB52EE" w14:textId="4A7FD43B" w:rsidR="00A112B5" w:rsidRPr="007501E8" w:rsidRDefault="00A112B5" w:rsidP="00A11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112B5" w:rsidRPr="007501E8" w14:paraId="7FAA8B95" w14:textId="77777777" w:rsidTr="004815B3">
        <w:tc>
          <w:tcPr>
            <w:tcW w:w="3798" w:type="dxa"/>
          </w:tcPr>
          <w:p w14:paraId="6A7FC884" w14:textId="77777777" w:rsidR="00A112B5" w:rsidRPr="007501E8" w:rsidRDefault="00A112B5" w:rsidP="00A112B5">
            <w:pPr>
              <w:pStyle w:val="Heading7"/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433C6990" w14:textId="77777777" w:rsidR="00A112B5" w:rsidRPr="007501E8" w:rsidRDefault="00A112B5" w:rsidP="00A112B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112B5" w:rsidRPr="007501E8" w14:paraId="56A4F81B" w14:textId="77777777" w:rsidTr="004815B3">
        <w:tc>
          <w:tcPr>
            <w:tcW w:w="3798" w:type="dxa"/>
          </w:tcPr>
          <w:p w14:paraId="4CB9BDE7" w14:textId="2E31E345" w:rsidR="00A112B5" w:rsidRPr="00C86E95" w:rsidRDefault="00A112B5" w:rsidP="00A112B5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E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86E9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31 </w:t>
            </w:r>
            <w:r w:rsidRPr="00C86E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1170" w:type="dxa"/>
          </w:tcPr>
          <w:p w14:paraId="0CB71A9E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6784CEC0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CFC9428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CCBEC3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BF1EF9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74141204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104224F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112B5" w:rsidRPr="007501E8" w14:paraId="251B14AE" w14:textId="77777777" w:rsidTr="004815B3">
        <w:tc>
          <w:tcPr>
            <w:tcW w:w="3798" w:type="dxa"/>
          </w:tcPr>
          <w:p w14:paraId="11CF019F" w14:textId="77777777" w:rsidR="00A112B5" w:rsidRPr="007501E8" w:rsidRDefault="00A112B5" w:rsidP="00A112B5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D7DF41F" w14:textId="46905A7D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2" w:type="dxa"/>
          </w:tcPr>
          <w:p w14:paraId="740B2E69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6C007A96" w14:textId="07021EA8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270" w:type="dxa"/>
          </w:tcPr>
          <w:p w14:paraId="696BC3DA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4569AB" w14:textId="260C418B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FF3BF68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502BD0B" w14:textId="77777777" w:rsidR="00A112B5" w:rsidRPr="007501E8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AF52E35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FA564F" w14:textId="77777777" w:rsidR="00AF5618" w:rsidRPr="007501E8" w:rsidRDefault="00AF5618" w:rsidP="00AF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00CDF13D" w14:textId="77777777" w:rsidR="00AF5618" w:rsidRPr="007501E8" w:rsidRDefault="00AF5618" w:rsidP="00AF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7AC7125" w14:textId="136519EE" w:rsidR="00AF5618" w:rsidRPr="007501E8" w:rsidRDefault="00AF5618" w:rsidP="00AF5618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01E8" w:rsidRPr="007501E8">
        <w:rPr>
          <w:rFonts w:ascii="Angsana New" w:hAnsi="Angsana New"/>
          <w:sz w:val="28"/>
          <w:szCs w:val="28"/>
        </w:rPr>
        <w:t>31</w:t>
      </w:r>
      <w:r w:rsidRPr="007501E8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01E8" w:rsidRPr="007501E8">
        <w:rPr>
          <w:rFonts w:ascii="Angsana New" w:hAnsi="Angsana New"/>
          <w:sz w:val="28"/>
          <w:szCs w:val="28"/>
        </w:rPr>
        <w:t>2566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="00F74FFD">
        <w:rPr>
          <w:rFonts w:ascii="Angsana New" w:hAnsi="Angsana New" w:hint="cs"/>
          <w:sz w:val="28"/>
          <w:szCs w:val="28"/>
          <w:cs/>
        </w:rPr>
        <w:t xml:space="preserve"> </w:t>
      </w:r>
      <w:r w:rsidR="00F74FFD">
        <w:rPr>
          <w:rFonts w:ascii="Angsana New" w:hAnsi="Angsana New"/>
          <w:sz w:val="28"/>
          <w:szCs w:val="28"/>
        </w:rPr>
        <w:t>6,843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7501E8">
        <w:rPr>
          <w:rFonts w:ascii="Angsana New" w:hAnsi="Angsana New"/>
          <w:i/>
          <w:iCs/>
          <w:sz w:val="28"/>
          <w:szCs w:val="28"/>
          <w:cs/>
        </w:rPr>
        <w:t>(</w:t>
      </w:r>
      <w:r w:rsidR="007501E8" w:rsidRPr="007501E8">
        <w:rPr>
          <w:rFonts w:ascii="Angsana New" w:hAnsi="Angsana New"/>
          <w:i/>
          <w:iCs/>
          <w:sz w:val="28"/>
          <w:szCs w:val="28"/>
        </w:rPr>
        <w:t>2565</w:t>
      </w:r>
      <w:r w:rsidRPr="007501E8">
        <w:rPr>
          <w:rFonts w:ascii="Angsana New" w:hAnsi="Angsana New"/>
          <w:i/>
          <w:iCs/>
          <w:sz w:val="28"/>
          <w:szCs w:val="28"/>
        </w:rPr>
        <w:t xml:space="preserve">: </w:t>
      </w:r>
      <w:r w:rsidRPr="007501E8">
        <w:rPr>
          <w:rFonts w:ascii="Angsana New" w:hAnsi="Angsana New"/>
          <w:i/>
          <w:iCs/>
          <w:sz w:val="28"/>
          <w:szCs w:val="28"/>
          <w:cs/>
        </w:rPr>
        <w:t xml:space="preserve">จำนวน </w:t>
      </w:r>
      <w:r w:rsidR="007501E8" w:rsidRPr="007501E8">
        <w:rPr>
          <w:rFonts w:ascii="Angsana New" w:hAnsi="Angsana New"/>
          <w:i/>
          <w:iCs/>
          <w:sz w:val="28"/>
          <w:szCs w:val="28"/>
        </w:rPr>
        <w:t>10</w:t>
      </w:r>
      <w:r w:rsidR="00E96D70" w:rsidRPr="007501E8">
        <w:rPr>
          <w:rFonts w:ascii="Angsana New" w:hAnsi="Angsana New"/>
          <w:i/>
          <w:iCs/>
          <w:sz w:val="28"/>
          <w:szCs w:val="28"/>
        </w:rPr>
        <w:t>,</w:t>
      </w:r>
      <w:r w:rsidR="007501E8" w:rsidRPr="007501E8">
        <w:rPr>
          <w:rFonts w:ascii="Angsana New" w:hAnsi="Angsana New"/>
          <w:i/>
          <w:iCs/>
          <w:sz w:val="28"/>
          <w:szCs w:val="28"/>
        </w:rPr>
        <w:t>529</w:t>
      </w:r>
      <w:r w:rsidR="00E96D70" w:rsidRPr="007501E8">
        <w:rPr>
          <w:rFonts w:ascii="Angsana New" w:hAnsi="Angsana New"/>
          <w:i/>
          <w:iCs/>
          <w:sz w:val="28"/>
          <w:szCs w:val="28"/>
        </w:rPr>
        <w:t xml:space="preserve"> </w:t>
      </w:r>
      <w:r w:rsidRPr="007501E8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7501E8">
        <w:rPr>
          <w:rFonts w:ascii="Angsana New" w:hAnsi="Angsana New"/>
          <w:sz w:val="28"/>
          <w:szCs w:val="28"/>
          <w:cs/>
        </w:rPr>
        <w:t xml:space="preserve"> ซึ่งกลุ่มบริษัทจะรับรู้รายได้ดังกล่าวเมื่อลูกค้าได้รับโอนการควบคุมอสังหาริมทรัพย์พัฒนาเพื่อขาย ซึ่งคาดว่าจะเกิดขึ้นภายใน </w:t>
      </w:r>
      <w:r w:rsidR="00F74FFD">
        <w:rPr>
          <w:rFonts w:ascii="Angsana New" w:hAnsi="Angsana New"/>
          <w:sz w:val="28"/>
          <w:szCs w:val="28"/>
        </w:rPr>
        <w:t>2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 xml:space="preserve">ปีข้างหน้า </w:t>
      </w:r>
      <w:r w:rsidRPr="007501E8">
        <w:rPr>
          <w:rFonts w:ascii="Angsana New" w:hAnsi="Angsana New"/>
          <w:i/>
          <w:iCs/>
          <w:sz w:val="28"/>
          <w:szCs w:val="28"/>
          <w:cs/>
        </w:rPr>
        <w:t>(</w:t>
      </w:r>
      <w:r w:rsidR="007501E8" w:rsidRPr="007501E8">
        <w:rPr>
          <w:rFonts w:ascii="Angsana New" w:hAnsi="Angsana New"/>
          <w:i/>
          <w:iCs/>
          <w:sz w:val="28"/>
          <w:szCs w:val="28"/>
        </w:rPr>
        <w:t>2565</w:t>
      </w:r>
      <w:r w:rsidRPr="007501E8">
        <w:rPr>
          <w:rFonts w:ascii="Angsana New" w:hAnsi="Angsana New"/>
          <w:i/>
          <w:iCs/>
          <w:sz w:val="28"/>
          <w:szCs w:val="28"/>
        </w:rPr>
        <w:t xml:space="preserve">: </w:t>
      </w:r>
      <w:r w:rsidRPr="007501E8">
        <w:rPr>
          <w:rFonts w:ascii="Angsana New" w:hAnsi="Angsana New"/>
          <w:i/>
          <w:iCs/>
          <w:sz w:val="28"/>
          <w:szCs w:val="28"/>
          <w:cs/>
        </w:rPr>
        <w:t xml:space="preserve">ภายใน </w:t>
      </w:r>
      <w:r w:rsidR="007501E8" w:rsidRPr="007501E8">
        <w:rPr>
          <w:rFonts w:ascii="Angsana New" w:hAnsi="Angsana New"/>
          <w:i/>
          <w:iCs/>
          <w:sz w:val="28"/>
          <w:szCs w:val="28"/>
        </w:rPr>
        <w:t>2</w:t>
      </w:r>
      <w:r w:rsidRPr="007501E8">
        <w:rPr>
          <w:rFonts w:ascii="Angsana New" w:hAnsi="Angsana New"/>
          <w:i/>
          <w:iCs/>
          <w:sz w:val="28"/>
          <w:szCs w:val="28"/>
        </w:rPr>
        <w:t xml:space="preserve"> </w:t>
      </w:r>
      <w:r w:rsidRPr="007501E8">
        <w:rPr>
          <w:rFonts w:ascii="Angsana New" w:hAnsi="Angsana New"/>
          <w:i/>
          <w:iCs/>
          <w:sz w:val="28"/>
          <w:szCs w:val="28"/>
          <w:cs/>
        </w:rPr>
        <w:t>ปีข้างหน้า)</w:t>
      </w:r>
    </w:p>
    <w:p w14:paraId="2D7D9D4B" w14:textId="77777777" w:rsidR="00AF5618" w:rsidRPr="007501E8" w:rsidRDefault="00AF5618" w:rsidP="00AF5618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7080735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</w:t>
      </w:r>
      <w:r w:rsidRPr="007501E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ยผลประโยชน์ของพนักงาน</w:t>
      </w:r>
    </w:p>
    <w:p w14:paraId="1A09689A" w14:textId="77777777" w:rsidR="00AF5618" w:rsidRPr="007501E8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008"/>
        <w:gridCol w:w="252"/>
        <w:gridCol w:w="1008"/>
        <w:gridCol w:w="270"/>
        <w:gridCol w:w="972"/>
        <w:gridCol w:w="243"/>
        <w:gridCol w:w="1017"/>
      </w:tblGrid>
      <w:tr w:rsidR="007501E8" w:rsidRPr="007501E8" w14:paraId="4A34D71D" w14:textId="77777777" w:rsidTr="004815B3">
        <w:tc>
          <w:tcPr>
            <w:tcW w:w="4410" w:type="dxa"/>
          </w:tcPr>
          <w:p w14:paraId="75FEA872" w14:textId="77777777" w:rsidR="00AF5618" w:rsidRPr="007501E8" w:rsidRDefault="00AF5618" w:rsidP="004815B3">
            <w:pPr>
              <w:pStyle w:val="Heading7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14:paraId="459108B6" w14:textId="77777777" w:rsidR="00AF5618" w:rsidRPr="007501E8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080C26" w14:textId="77777777" w:rsidR="00AF5618" w:rsidRPr="007501E8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32" w:type="dxa"/>
            <w:gridSpan w:val="3"/>
          </w:tcPr>
          <w:p w14:paraId="17C70C70" w14:textId="77777777" w:rsidR="00AF5618" w:rsidRPr="007501E8" w:rsidRDefault="00AF5618" w:rsidP="004815B3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1E8" w:rsidRPr="007501E8" w14:paraId="05D40C93" w14:textId="77777777" w:rsidTr="00805A2E">
        <w:tc>
          <w:tcPr>
            <w:tcW w:w="4410" w:type="dxa"/>
          </w:tcPr>
          <w:p w14:paraId="682D56BD" w14:textId="77777777" w:rsidR="00A21DFC" w:rsidRPr="007501E8" w:rsidRDefault="00A21DFC" w:rsidP="00A21DFC">
            <w:pPr>
              <w:pStyle w:val="Heading7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center"/>
          </w:tcPr>
          <w:p w14:paraId="2E657D62" w14:textId="2773EF79" w:rsidR="00A21DFC" w:rsidRPr="007501E8" w:rsidRDefault="007501E8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2" w:type="dxa"/>
            <w:vAlign w:val="center"/>
          </w:tcPr>
          <w:p w14:paraId="0687E196" w14:textId="77777777" w:rsidR="00A21DFC" w:rsidRPr="007501E8" w:rsidRDefault="00A21DFC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08" w:type="dxa"/>
            <w:vAlign w:val="center"/>
          </w:tcPr>
          <w:p w14:paraId="25E5E7D3" w14:textId="6D6DE4B7" w:rsidR="00A21DFC" w:rsidRPr="007501E8" w:rsidRDefault="007501E8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FFB4332" w14:textId="77777777" w:rsidR="00A21DFC" w:rsidRPr="007501E8" w:rsidRDefault="00A21DFC" w:rsidP="00A21DF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72" w:type="dxa"/>
            <w:vAlign w:val="center"/>
          </w:tcPr>
          <w:p w14:paraId="654DC22F" w14:textId="6BC6DCD0" w:rsidR="00A21DFC" w:rsidRPr="007501E8" w:rsidRDefault="007501E8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3" w:type="dxa"/>
            <w:vAlign w:val="center"/>
          </w:tcPr>
          <w:p w14:paraId="731F6A00" w14:textId="77777777" w:rsidR="00A21DFC" w:rsidRPr="007501E8" w:rsidRDefault="00A21DFC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17" w:type="dxa"/>
            <w:vAlign w:val="center"/>
          </w:tcPr>
          <w:p w14:paraId="1732758B" w14:textId="1C0CAD31" w:rsidR="00A21DFC" w:rsidRPr="007501E8" w:rsidRDefault="007501E8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01E8" w:rsidRPr="007501E8" w14:paraId="49DDFA32" w14:textId="77777777" w:rsidTr="004815B3">
        <w:tc>
          <w:tcPr>
            <w:tcW w:w="4410" w:type="dxa"/>
          </w:tcPr>
          <w:p w14:paraId="32F303EC" w14:textId="77777777" w:rsidR="00AF5618" w:rsidRPr="007501E8" w:rsidRDefault="00AF5618" w:rsidP="004815B3">
            <w:pPr>
              <w:pStyle w:val="Heading7"/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14:paraId="2FEA4822" w14:textId="77777777" w:rsidR="00AF5618" w:rsidRPr="007501E8" w:rsidRDefault="00AF5618" w:rsidP="004815B3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7D5B2799" w14:textId="77777777" w:rsidTr="004815B3">
        <w:tc>
          <w:tcPr>
            <w:tcW w:w="4410" w:type="dxa"/>
          </w:tcPr>
          <w:p w14:paraId="63D432B1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08" w:type="dxa"/>
          </w:tcPr>
          <w:p w14:paraId="5EA9AB08" w14:textId="4616C816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5A2A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252" w:type="dxa"/>
          </w:tcPr>
          <w:p w14:paraId="2E133FFA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338A2D24" w14:textId="1761BFA3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2191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270" w:type="dxa"/>
          </w:tcPr>
          <w:p w14:paraId="56F29751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14:paraId="33A3E514" w14:textId="62937CB3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243" w:type="dxa"/>
          </w:tcPr>
          <w:p w14:paraId="31980443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FE84992" w14:textId="2C1FAA8B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7501E8" w:rsidRPr="007501E8" w14:paraId="05F5AD5B" w14:textId="77777777" w:rsidTr="004815B3">
        <w:tc>
          <w:tcPr>
            <w:tcW w:w="4410" w:type="dxa"/>
          </w:tcPr>
          <w:p w14:paraId="2D0B1650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1008" w:type="dxa"/>
          </w:tcPr>
          <w:p w14:paraId="1D63CD1D" w14:textId="66415F7D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252" w:type="dxa"/>
          </w:tcPr>
          <w:p w14:paraId="18C0810B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2C233C9E" w14:textId="17ECA9D5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70" w:type="dxa"/>
          </w:tcPr>
          <w:p w14:paraId="5ED94706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14:paraId="508691E9" w14:textId="5363FEA2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43" w:type="dxa"/>
          </w:tcPr>
          <w:p w14:paraId="55988497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72372BD" w14:textId="615EBDBE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501E8" w:rsidRPr="007501E8" w14:paraId="4129B115" w14:textId="77777777" w:rsidTr="004815B3">
        <w:tc>
          <w:tcPr>
            <w:tcW w:w="4410" w:type="dxa"/>
          </w:tcPr>
          <w:p w14:paraId="3D0836BA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08" w:type="dxa"/>
          </w:tcPr>
          <w:p w14:paraId="7F286006" w14:textId="4D3B7672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252" w:type="dxa"/>
          </w:tcPr>
          <w:p w14:paraId="4AF8B9F2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430244D1" w14:textId="57CCA0FF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270" w:type="dxa"/>
          </w:tcPr>
          <w:p w14:paraId="4916DFD7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D9613C0" w14:textId="5F713A09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243" w:type="dxa"/>
          </w:tcPr>
          <w:p w14:paraId="51805BA8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4490AA2" w14:textId="3F5BF9ED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B21913" w:rsidRPr="007501E8" w14:paraId="2F1CF86E" w14:textId="77777777" w:rsidTr="004815B3">
        <w:tc>
          <w:tcPr>
            <w:tcW w:w="4410" w:type="dxa"/>
          </w:tcPr>
          <w:p w14:paraId="777B505C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0C6E28A" w14:textId="7AFE9F9E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45A2A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252" w:type="dxa"/>
          </w:tcPr>
          <w:p w14:paraId="78EDB18E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1C1843A" w14:textId="4C46599D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21913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012</w:t>
            </w:r>
          </w:p>
        </w:tc>
        <w:tc>
          <w:tcPr>
            <w:tcW w:w="270" w:type="dxa"/>
          </w:tcPr>
          <w:p w14:paraId="07FA97CA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39DD762" w14:textId="3A1D02CE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522</w:t>
            </w:r>
          </w:p>
        </w:tc>
        <w:tc>
          <w:tcPr>
            <w:tcW w:w="243" w:type="dxa"/>
          </w:tcPr>
          <w:p w14:paraId="495C8A84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E3AC177" w14:textId="7F517742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</w:p>
        </w:tc>
      </w:tr>
    </w:tbl>
    <w:p w14:paraId="057353B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45FD02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F264C6B" w14:textId="77777777" w:rsidR="00AC2E6C" w:rsidRDefault="00AC2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AC129E1" w14:textId="739D933C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โครงการสมทบเงินที่กำหนดไว้</w:t>
      </w:r>
    </w:p>
    <w:p w14:paraId="3F70820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A39A9A6" w14:textId="4632A7C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501E8" w:rsidRPr="007501E8">
        <w:rPr>
          <w:rFonts w:asciiTheme="majorBidi" w:hAnsiTheme="majorBidi" w:cstheme="majorBidi"/>
          <w:sz w:val="28"/>
          <w:szCs w:val="28"/>
        </w:rPr>
        <w:t>5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ถึงอัตราร้อยละ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="007501E8" w:rsidRPr="007501E8">
        <w:rPr>
          <w:rFonts w:asciiTheme="majorBidi" w:hAnsiTheme="majorBidi" w:cstheme="majorBidi"/>
          <w:sz w:val="28"/>
          <w:szCs w:val="28"/>
        </w:rPr>
        <w:t>10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ของเงินเดือนทุกเดือน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และกลุ่มบริษัทจ่ายสมทบในอัตราร้อยละ </w:t>
      </w:r>
      <w:r w:rsidR="007501E8" w:rsidRPr="007501E8">
        <w:rPr>
          <w:rFonts w:asciiTheme="majorBidi" w:hAnsiTheme="majorBidi" w:cstheme="majorBidi"/>
          <w:sz w:val="28"/>
          <w:szCs w:val="28"/>
        </w:rPr>
        <w:t>5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ถึงอัตราร้อยละ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="007501E8" w:rsidRPr="007501E8">
        <w:rPr>
          <w:rFonts w:asciiTheme="majorBidi" w:hAnsiTheme="majorBidi" w:cstheme="majorBidi"/>
          <w:sz w:val="28"/>
          <w:szCs w:val="28"/>
        </w:rPr>
        <w:t>10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12E3459" w14:textId="77777777" w:rsidR="00AF5618" w:rsidRPr="007501E8" w:rsidRDefault="00AF5618" w:rsidP="00AF561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49B1B84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ค่าใช้จ่ายตามลักษณะ</w:t>
      </w:r>
    </w:p>
    <w:p w14:paraId="1D7B610F" w14:textId="77777777" w:rsidR="00AF5618" w:rsidRPr="007501E8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38"/>
        <w:gridCol w:w="1112"/>
        <w:gridCol w:w="236"/>
        <w:gridCol w:w="1114"/>
        <w:gridCol w:w="238"/>
        <w:gridCol w:w="1112"/>
      </w:tblGrid>
      <w:tr w:rsidR="007501E8" w:rsidRPr="007501E8" w14:paraId="3EF75BA2" w14:textId="77777777" w:rsidTr="004815B3">
        <w:tc>
          <w:tcPr>
            <w:tcW w:w="3150" w:type="dxa"/>
          </w:tcPr>
          <w:p w14:paraId="21474894" w14:textId="77777777" w:rsidR="00AF5618" w:rsidRPr="007501E8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6B81E39" w14:textId="77777777" w:rsidR="00AF5618" w:rsidRPr="007501E8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06C3CFC" w14:textId="77777777" w:rsidR="00AF5618" w:rsidRPr="007501E8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6C65F0" w14:textId="77777777" w:rsidR="00AF5618" w:rsidRPr="007501E8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4" w:type="dxa"/>
            <w:gridSpan w:val="3"/>
          </w:tcPr>
          <w:p w14:paraId="208F9297" w14:textId="77777777" w:rsidR="00AF5618" w:rsidRPr="007501E8" w:rsidRDefault="00AF5618" w:rsidP="004815B3">
            <w:pPr>
              <w:pStyle w:val="Heading7"/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1E8" w:rsidRPr="007501E8" w14:paraId="40E3267B" w14:textId="77777777" w:rsidTr="00363EE9">
        <w:tc>
          <w:tcPr>
            <w:tcW w:w="3150" w:type="dxa"/>
          </w:tcPr>
          <w:p w14:paraId="32833935" w14:textId="77777777" w:rsidR="00A21DFC" w:rsidRPr="007501E8" w:rsidRDefault="00A21DFC" w:rsidP="00A21DFC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F367A8C" w14:textId="77777777" w:rsidR="00A21DFC" w:rsidRPr="007501E8" w:rsidRDefault="00A21DFC" w:rsidP="00A21DFC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180833F7" w14:textId="0DC83AE7" w:rsidR="00A21DFC" w:rsidRPr="007501E8" w:rsidRDefault="007501E8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  <w:vAlign w:val="center"/>
          </w:tcPr>
          <w:p w14:paraId="0DBE3BD0" w14:textId="77777777" w:rsidR="00A21DFC" w:rsidRPr="007501E8" w:rsidRDefault="00A21DFC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  <w:vAlign w:val="center"/>
          </w:tcPr>
          <w:p w14:paraId="56094D10" w14:textId="6CAA67BD" w:rsidR="00A21DFC" w:rsidRPr="007501E8" w:rsidRDefault="007501E8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DDE48FD" w14:textId="77777777" w:rsidR="00A21DFC" w:rsidRPr="007501E8" w:rsidRDefault="00A21DFC" w:rsidP="00A21DF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3A2D426" w14:textId="42B9E0C8" w:rsidR="00A21DFC" w:rsidRPr="007501E8" w:rsidRDefault="007501E8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  <w:vAlign w:val="center"/>
          </w:tcPr>
          <w:p w14:paraId="68B17F28" w14:textId="77777777" w:rsidR="00A21DFC" w:rsidRPr="007501E8" w:rsidRDefault="00A21DFC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  <w:vAlign w:val="center"/>
          </w:tcPr>
          <w:p w14:paraId="7C681B10" w14:textId="10A440E9" w:rsidR="00A21DFC" w:rsidRPr="007501E8" w:rsidRDefault="007501E8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01E8" w:rsidRPr="007501E8" w14:paraId="04104D96" w14:textId="77777777" w:rsidTr="004815B3">
        <w:tc>
          <w:tcPr>
            <w:tcW w:w="3150" w:type="dxa"/>
          </w:tcPr>
          <w:p w14:paraId="6548054A" w14:textId="77777777" w:rsidR="00AF5618" w:rsidRPr="007501E8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6FFC219" w14:textId="77777777" w:rsidR="00AF5618" w:rsidRPr="007501E8" w:rsidRDefault="00AF5618" w:rsidP="004815B3">
            <w:pPr>
              <w:pStyle w:val="Heading7"/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6CC6073B" w14:textId="77777777" w:rsidR="00AF5618" w:rsidRPr="007501E8" w:rsidRDefault="00AF5618" w:rsidP="004815B3">
            <w:pPr>
              <w:pStyle w:val="Heading7"/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7A86368C" w14:textId="77777777" w:rsidTr="004815B3">
        <w:tc>
          <w:tcPr>
            <w:tcW w:w="3150" w:type="dxa"/>
          </w:tcPr>
          <w:p w14:paraId="007D1D62" w14:textId="77777777" w:rsidR="00B21913" w:rsidRPr="007501E8" w:rsidRDefault="00B21913" w:rsidP="00B21913">
            <w:pPr>
              <w:tabs>
                <w:tab w:val="clear" w:pos="227"/>
                <w:tab w:val="clear" w:pos="3515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ค่างานก่อสร้างระหว่างปี</w:t>
            </w:r>
          </w:p>
        </w:tc>
        <w:tc>
          <w:tcPr>
            <w:tcW w:w="900" w:type="dxa"/>
          </w:tcPr>
          <w:p w14:paraId="5ADCDA51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B04B96" w14:textId="6AC5E98C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865EB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  <w:tc>
          <w:tcPr>
            <w:tcW w:w="238" w:type="dxa"/>
          </w:tcPr>
          <w:p w14:paraId="3750AFF4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2D7B0426" w14:textId="1641E367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2191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236" w:type="dxa"/>
          </w:tcPr>
          <w:p w14:paraId="635AFDD8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4C931B8" w14:textId="7163DC11" w:rsidR="00B21913" w:rsidRPr="007501E8" w:rsidRDefault="00097381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585290D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00849CF6" w14:textId="28B9BCC9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1E8" w:rsidRPr="007501E8" w14:paraId="7B6602BA" w14:textId="77777777" w:rsidTr="004815B3">
        <w:tc>
          <w:tcPr>
            <w:tcW w:w="3150" w:type="dxa"/>
          </w:tcPr>
          <w:p w14:paraId="09E78702" w14:textId="77777777" w:rsidR="00B21913" w:rsidRPr="007501E8" w:rsidRDefault="00B21913" w:rsidP="00B21913">
            <w:pPr>
              <w:tabs>
                <w:tab w:val="clear" w:pos="227"/>
                <w:tab w:val="clear" w:pos="3515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การเปลี่ยนแปลงในที่ดินและที่ดินพร้อมบ้านเพื่อขาย บ้านตัวอย่าง และ</w:t>
            </w:r>
            <w:r w:rsidRPr="007501E8">
              <w:rPr>
                <w:rFonts w:asciiTheme="majorBidi" w:hAnsiTheme="majorBidi"/>
                <w:sz w:val="28"/>
                <w:szCs w:val="28"/>
                <w:cs/>
              </w:rPr>
              <w:t>อสังหาริมทรัพย์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ระหว่างการพัฒนา</w:t>
            </w:r>
          </w:p>
        </w:tc>
        <w:tc>
          <w:tcPr>
            <w:tcW w:w="900" w:type="dxa"/>
          </w:tcPr>
          <w:p w14:paraId="12331732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7339BD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60B1BC" w14:textId="77777777" w:rsidR="00097381" w:rsidRPr="007501E8" w:rsidRDefault="00097381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7B340F" w14:textId="723694BF" w:rsidR="00097381" w:rsidRPr="007501E8" w:rsidRDefault="00126FF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6,140</w:t>
            </w:r>
          </w:p>
        </w:tc>
        <w:tc>
          <w:tcPr>
            <w:tcW w:w="238" w:type="dxa"/>
          </w:tcPr>
          <w:p w14:paraId="0A88FB32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6B83F59B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72378A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61385E" w14:textId="36F25706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2191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236" w:type="dxa"/>
          </w:tcPr>
          <w:p w14:paraId="5CBC4FC7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2320070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6A324D" w14:textId="77777777" w:rsidR="00097381" w:rsidRPr="007501E8" w:rsidRDefault="00097381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E64A85" w14:textId="011F3675" w:rsidR="00097381" w:rsidRPr="007501E8" w:rsidRDefault="00097381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1C5ADD5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372C49C0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1627E3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8C3F53" w14:textId="220500D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1E8" w:rsidRPr="007501E8" w14:paraId="12AA8D27" w14:textId="77777777" w:rsidTr="004815B3">
        <w:tc>
          <w:tcPr>
            <w:tcW w:w="3150" w:type="dxa"/>
          </w:tcPr>
          <w:p w14:paraId="1383A6E3" w14:textId="77777777" w:rsidR="00B21913" w:rsidRPr="007501E8" w:rsidRDefault="00B21913" w:rsidP="00B21913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00" w:type="dxa"/>
          </w:tcPr>
          <w:p w14:paraId="3CA61C1F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9199F1" w14:textId="499F8851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865EB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238" w:type="dxa"/>
          </w:tcPr>
          <w:p w14:paraId="2BCB93BC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3BEF5D54" w14:textId="3796458A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2191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236" w:type="dxa"/>
          </w:tcPr>
          <w:p w14:paraId="68DC24AC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077CD6C" w14:textId="7B16E321" w:rsidR="00B21913" w:rsidRPr="007501E8" w:rsidRDefault="00AD24B0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F109A7F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6B03FA69" w14:textId="0DC4B379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1E8" w:rsidRPr="007501E8" w14:paraId="15D5F8A8" w14:textId="77777777" w:rsidTr="004815B3">
        <w:tc>
          <w:tcPr>
            <w:tcW w:w="3150" w:type="dxa"/>
          </w:tcPr>
          <w:p w14:paraId="33F5C026" w14:textId="77777777" w:rsidR="00B21913" w:rsidRPr="007501E8" w:rsidRDefault="00B21913" w:rsidP="00B21913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75D9475F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93F1FD" w14:textId="6DD7F658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7381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B6EF3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38" w:type="dxa"/>
          </w:tcPr>
          <w:p w14:paraId="65B72EBB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3F88A223" w14:textId="7E6EDB9F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2191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012</w:t>
            </w:r>
          </w:p>
        </w:tc>
        <w:tc>
          <w:tcPr>
            <w:tcW w:w="236" w:type="dxa"/>
          </w:tcPr>
          <w:p w14:paraId="77C0E942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EC1934B" w14:textId="7B5BD01B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B6EF3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8" w:type="dxa"/>
          </w:tcPr>
          <w:p w14:paraId="233C8A13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6489CEF8" w14:textId="501DFD72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7501E8" w:rsidRPr="007501E8" w14:paraId="1EC25A4A" w14:textId="77777777" w:rsidTr="004815B3">
        <w:tc>
          <w:tcPr>
            <w:tcW w:w="3150" w:type="dxa"/>
          </w:tcPr>
          <w:p w14:paraId="4CB10279" w14:textId="77777777" w:rsidR="00B21913" w:rsidRPr="007501E8" w:rsidRDefault="00B21913" w:rsidP="00B21913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900" w:type="dxa"/>
          </w:tcPr>
          <w:p w14:paraId="3DB8B3B3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D2A866" w14:textId="11D34EBC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238" w:type="dxa"/>
          </w:tcPr>
          <w:p w14:paraId="3993511C" w14:textId="77777777" w:rsidR="00B21913" w:rsidRPr="007501E8" w:rsidRDefault="00B21913" w:rsidP="00B21913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639B62FB" w14:textId="7639DA11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2191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36" w:type="dxa"/>
          </w:tcPr>
          <w:p w14:paraId="5B311FC8" w14:textId="77777777" w:rsidR="00B21913" w:rsidRPr="007501E8" w:rsidRDefault="00B21913" w:rsidP="00B21913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69D2B61" w14:textId="4F8A3AB0" w:rsidR="00B21913" w:rsidRPr="007501E8" w:rsidRDefault="00097381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695D50B" w14:textId="77777777" w:rsidR="00B21913" w:rsidRPr="007501E8" w:rsidRDefault="00B21913" w:rsidP="00B21913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4D1AF8A9" w14:textId="3F3D7F69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1E8" w:rsidRPr="007501E8" w14:paraId="6906572B" w14:textId="77777777" w:rsidTr="004815B3">
        <w:tc>
          <w:tcPr>
            <w:tcW w:w="3150" w:type="dxa"/>
          </w:tcPr>
          <w:p w14:paraId="210E9C21" w14:textId="77777777" w:rsidR="00B21913" w:rsidRPr="007501E8" w:rsidRDefault="00B21913" w:rsidP="00B21913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ค่าใช้จ่ายโฆษณา</w:t>
            </w:r>
          </w:p>
        </w:tc>
        <w:tc>
          <w:tcPr>
            <w:tcW w:w="900" w:type="dxa"/>
          </w:tcPr>
          <w:p w14:paraId="48887042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477EC0" w14:textId="3C5BB0CC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238" w:type="dxa"/>
          </w:tcPr>
          <w:p w14:paraId="12D65F60" w14:textId="77777777" w:rsidR="00B21913" w:rsidRPr="007501E8" w:rsidRDefault="00B21913" w:rsidP="00B21913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45158E43" w14:textId="3DB2668C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236" w:type="dxa"/>
          </w:tcPr>
          <w:p w14:paraId="66FF7681" w14:textId="77777777" w:rsidR="00B21913" w:rsidRPr="007501E8" w:rsidRDefault="00B21913" w:rsidP="00B21913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1722EB8" w14:textId="04FA40B1" w:rsidR="00B21913" w:rsidRPr="007501E8" w:rsidRDefault="00097381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4772C59" w14:textId="77777777" w:rsidR="00B21913" w:rsidRPr="007501E8" w:rsidRDefault="00B21913" w:rsidP="00B21913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2AED3491" w14:textId="002BFF54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4FFD" w:rsidRPr="007501E8" w14:paraId="5B45F33B" w14:textId="77777777" w:rsidTr="004047C5">
        <w:tc>
          <w:tcPr>
            <w:tcW w:w="3150" w:type="dxa"/>
          </w:tcPr>
          <w:p w14:paraId="28EB43C9" w14:textId="0765290A" w:rsidR="00F74FFD" w:rsidRPr="007501E8" w:rsidRDefault="00F74FFD" w:rsidP="00F74FFD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ค่าตัดจำหน่ายต้นทุนในการได้มาซึ่งสัญญาที่ทำกับลูกค้า</w:t>
            </w:r>
          </w:p>
        </w:tc>
        <w:tc>
          <w:tcPr>
            <w:tcW w:w="900" w:type="dxa"/>
          </w:tcPr>
          <w:p w14:paraId="64942BBE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E40899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5EFAEE" w14:textId="1D2AB69E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238" w:type="dxa"/>
          </w:tcPr>
          <w:p w14:paraId="0DCD4D50" w14:textId="77777777" w:rsidR="00F74FFD" w:rsidRPr="007501E8" w:rsidRDefault="00F74FFD" w:rsidP="00F74FF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0AAC877F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1BA92B" w14:textId="17D6BA2D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236" w:type="dxa"/>
          </w:tcPr>
          <w:p w14:paraId="78358573" w14:textId="77777777" w:rsidR="00F74FFD" w:rsidRPr="007501E8" w:rsidRDefault="00F74FFD" w:rsidP="00F74FF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3B11C2D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4D7AC6" w14:textId="5C92BD4B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left" w:pos="6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F6BCA49" w14:textId="77777777" w:rsidR="00F74FFD" w:rsidRPr="007501E8" w:rsidRDefault="00F74FFD" w:rsidP="00F74FF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0474C303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3C0985" w14:textId="0E69F8A0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4FFD" w:rsidRPr="007501E8" w14:paraId="7965505E" w14:textId="77777777" w:rsidTr="004815B3">
        <w:trPr>
          <w:trHeight w:val="70"/>
        </w:trPr>
        <w:tc>
          <w:tcPr>
            <w:tcW w:w="3150" w:type="dxa"/>
          </w:tcPr>
          <w:p w14:paraId="37791031" w14:textId="77777777" w:rsidR="00F74FFD" w:rsidRPr="007501E8" w:rsidRDefault="00F74FFD" w:rsidP="00F74FFD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3A6EF3A1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853A6F" w14:textId="48DBCA92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38" w:type="dxa"/>
          </w:tcPr>
          <w:p w14:paraId="0B1F9117" w14:textId="77777777" w:rsidR="00F74FFD" w:rsidRPr="007501E8" w:rsidRDefault="00F74FFD" w:rsidP="00F74FF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550DCDE3" w14:textId="0ADCD414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236" w:type="dxa"/>
          </w:tcPr>
          <w:p w14:paraId="0DA04F97" w14:textId="77777777" w:rsidR="00F74FFD" w:rsidRPr="007501E8" w:rsidRDefault="00F74FFD" w:rsidP="00F74FF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A1A0A54" w14:textId="460F2D7B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40B1461" w14:textId="77777777" w:rsidR="00F74FFD" w:rsidRPr="007501E8" w:rsidRDefault="00F74FFD" w:rsidP="00F74FF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28199B3E" w14:textId="22E30CB2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74FFD" w:rsidRPr="007501E8" w14:paraId="2E1C7B8A" w14:textId="77777777" w:rsidTr="004505C7">
        <w:tc>
          <w:tcPr>
            <w:tcW w:w="3150" w:type="dxa"/>
          </w:tcPr>
          <w:p w14:paraId="3EC924DA" w14:textId="163D555F" w:rsidR="00F74FFD" w:rsidRPr="007501E8" w:rsidRDefault="00F74FFD" w:rsidP="00F74FFD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ค่าใช้จ่ายเกี่ยวกับสัญญาเช่า 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900" w:type="dxa"/>
          </w:tcPr>
          <w:p w14:paraId="45979F07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8F7132" w14:textId="1FB6E50C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38" w:type="dxa"/>
          </w:tcPr>
          <w:p w14:paraId="37F65100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  <w:vAlign w:val="center"/>
          </w:tcPr>
          <w:p w14:paraId="0C2A26DB" w14:textId="5ED354F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36" w:type="dxa"/>
          </w:tcPr>
          <w:p w14:paraId="482156A1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0373EB1" w14:textId="09971D5A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38" w:type="dxa"/>
          </w:tcPr>
          <w:p w14:paraId="426CEC82" w14:textId="06F968F8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697AFBD8" w14:textId="103EB03F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4FFD" w:rsidRPr="007501E8" w14:paraId="5A930734" w14:textId="77777777" w:rsidTr="004815B3">
        <w:tc>
          <w:tcPr>
            <w:tcW w:w="3150" w:type="dxa"/>
          </w:tcPr>
          <w:p w14:paraId="15BC3075" w14:textId="77777777" w:rsidR="00F74FFD" w:rsidRPr="007501E8" w:rsidRDefault="00F74FFD" w:rsidP="00F74FFD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14:paraId="6F9BAB61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A8EE4" w14:textId="3601E254" w:rsidR="00F74FFD" w:rsidRPr="007501E8" w:rsidRDefault="00126FF3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4,918</w:t>
            </w:r>
          </w:p>
        </w:tc>
        <w:tc>
          <w:tcPr>
            <w:tcW w:w="238" w:type="dxa"/>
          </w:tcPr>
          <w:p w14:paraId="2A1894F9" w14:textId="77777777" w:rsidR="00F74FFD" w:rsidRPr="007501E8" w:rsidRDefault="00F74FFD" w:rsidP="00F74FF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0C17EDA0" w14:textId="6966DE5E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2,484</w:t>
            </w:r>
          </w:p>
        </w:tc>
        <w:tc>
          <w:tcPr>
            <w:tcW w:w="236" w:type="dxa"/>
          </w:tcPr>
          <w:p w14:paraId="0D03CC73" w14:textId="77777777" w:rsidR="00F74FFD" w:rsidRPr="007501E8" w:rsidRDefault="00F74FFD" w:rsidP="00F74FF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5C70987" w14:textId="4D451E79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8" w:type="dxa"/>
          </w:tcPr>
          <w:p w14:paraId="1FC57143" w14:textId="77777777" w:rsidR="00F74FFD" w:rsidRPr="007501E8" w:rsidRDefault="00F74FFD" w:rsidP="00F74FF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496DC6C" w14:textId="726BCF8B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F74FFD" w:rsidRPr="007501E8" w14:paraId="58D4588C" w14:textId="77777777" w:rsidTr="004815B3">
        <w:tc>
          <w:tcPr>
            <w:tcW w:w="3150" w:type="dxa"/>
          </w:tcPr>
          <w:p w14:paraId="55884C5A" w14:textId="4BB5F775" w:rsidR="00F74FFD" w:rsidRPr="007501E8" w:rsidRDefault="00F74FFD" w:rsidP="00F74FFD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6" w:name="_Hlk32587495"/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7501E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ต้นทุนขายอสังหาริมทรัพย์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ต้นทุนกิจการโรงพยาบาล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900" w:type="dxa"/>
          </w:tcPr>
          <w:p w14:paraId="68E5F933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BEF785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4044B6B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098E254" w14:textId="5C61A6FF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22,564</w:t>
            </w:r>
          </w:p>
        </w:tc>
        <w:tc>
          <w:tcPr>
            <w:tcW w:w="238" w:type="dxa"/>
          </w:tcPr>
          <w:p w14:paraId="042F4F77" w14:textId="77777777" w:rsidR="00F74FFD" w:rsidRPr="007501E8" w:rsidRDefault="00F74FFD" w:rsidP="00F74FF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D15D21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1EE60FB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9DD625" w14:textId="6F869C18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24,640</w:t>
            </w:r>
          </w:p>
        </w:tc>
        <w:tc>
          <w:tcPr>
            <w:tcW w:w="236" w:type="dxa"/>
          </w:tcPr>
          <w:p w14:paraId="6B2D2D95" w14:textId="77777777" w:rsidR="00F74FFD" w:rsidRPr="007501E8" w:rsidRDefault="00F74FFD" w:rsidP="00F74FF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49F82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88B135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29D3492" w14:textId="577F9C85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739</w:t>
            </w:r>
          </w:p>
        </w:tc>
        <w:tc>
          <w:tcPr>
            <w:tcW w:w="238" w:type="dxa"/>
          </w:tcPr>
          <w:p w14:paraId="43F6BD99" w14:textId="77777777" w:rsidR="00F74FFD" w:rsidRPr="007501E8" w:rsidRDefault="00F74FFD" w:rsidP="00F74FF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900DF69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1876536" w14:textId="77777777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DC99135" w14:textId="1C5C0D9A" w:rsidR="00F74FFD" w:rsidRPr="007501E8" w:rsidRDefault="00F74FFD" w:rsidP="00F74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</w:t>
            </w:r>
          </w:p>
        </w:tc>
      </w:tr>
      <w:bookmarkEnd w:id="6"/>
    </w:tbl>
    <w:p w14:paraId="6555D8D6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96C6BC0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6E6EB4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99D3F3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4A64BB9D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57E4191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ภาษีเงินได้</w:t>
      </w:r>
    </w:p>
    <w:p w14:paraId="27A60EC0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501E8"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 w:rsidRPr="007501E8">
        <w:rPr>
          <w:rFonts w:asciiTheme="majorBidi" w:hAnsiTheme="majorBidi" w:cstheme="majorBidi"/>
          <w:b/>
          <w:bCs/>
          <w:sz w:val="24"/>
          <w:szCs w:val="24"/>
          <w:cs/>
        </w:rPr>
        <w:tab/>
      </w:r>
    </w:p>
    <w:tbl>
      <w:tblPr>
        <w:tblW w:w="9198" w:type="dxa"/>
        <w:tblInd w:w="558" w:type="dxa"/>
        <w:tblLook w:val="01E0" w:firstRow="1" w:lastRow="1" w:firstColumn="1" w:lastColumn="1" w:noHBand="0" w:noVBand="0"/>
      </w:tblPr>
      <w:tblGrid>
        <w:gridCol w:w="3150"/>
        <w:gridCol w:w="869"/>
        <w:gridCol w:w="1111"/>
        <w:gridCol w:w="239"/>
        <w:gridCol w:w="1111"/>
        <w:gridCol w:w="266"/>
        <w:gridCol w:w="1062"/>
        <w:gridCol w:w="266"/>
        <w:gridCol w:w="1124"/>
      </w:tblGrid>
      <w:tr w:rsidR="007501E8" w:rsidRPr="007501E8" w14:paraId="6743B656" w14:textId="77777777" w:rsidTr="004815B3">
        <w:tc>
          <w:tcPr>
            <w:tcW w:w="3150" w:type="dxa"/>
          </w:tcPr>
          <w:p w14:paraId="2890A2A2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869" w:type="dxa"/>
          </w:tcPr>
          <w:p w14:paraId="4FBBF43F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61" w:type="dxa"/>
            <w:gridSpan w:val="3"/>
          </w:tcPr>
          <w:p w14:paraId="7895F51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7501E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2BE87C4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52" w:type="dxa"/>
            <w:gridSpan w:val="3"/>
          </w:tcPr>
          <w:p w14:paraId="10F377B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501E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7501E8" w:rsidRPr="007501E8" w14:paraId="41199798" w14:textId="77777777" w:rsidTr="004815B3">
        <w:tc>
          <w:tcPr>
            <w:tcW w:w="3150" w:type="dxa"/>
          </w:tcPr>
          <w:p w14:paraId="2BB6F6CE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69" w:type="dxa"/>
          </w:tcPr>
          <w:p w14:paraId="25271674" w14:textId="77777777" w:rsidR="00A21DFC" w:rsidRPr="007501E8" w:rsidRDefault="00A21DFC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14:paraId="67951CE8" w14:textId="39E780BB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  <w:vAlign w:val="center"/>
          </w:tcPr>
          <w:p w14:paraId="5E82D608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14:paraId="5C59E45F" w14:textId="67058745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6" w:type="dxa"/>
          </w:tcPr>
          <w:p w14:paraId="7F9AE6D3" w14:textId="77777777" w:rsidR="00A21DFC" w:rsidRPr="007501E8" w:rsidRDefault="00A21DFC" w:rsidP="00A21DF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74963671" w14:textId="7D5D2B8D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66" w:type="dxa"/>
            <w:vAlign w:val="center"/>
          </w:tcPr>
          <w:p w14:paraId="41B38EC0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4" w:type="dxa"/>
            <w:vAlign w:val="center"/>
          </w:tcPr>
          <w:p w14:paraId="207845C7" w14:textId="53C1E22C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01E8" w:rsidRPr="007501E8" w14:paraId="0DEAE998" w14:textId="77777777" w:rsidTr="004815B3">
        <w:tc>
          <w:tcPr>
            <w:tcW w:w="3150" w:type="dxa"/>
          </w:tcPr>
          <w:p w14:paraId="0DD973D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9" w:type="dxa"/>
          </w:tcPr>
          <w:p w14:paraId="6A3CEB58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79" w:type="dxa"/>
            <w:gridSpan w:val="7"/>
          </w:tcPr>
          <w:p w14:paraId="3E1D87A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1B8E0524" w14:textId="77777777" w:rsidTr="00D365B0">
        <w:tc>
          <w:tcPr>
            <w:tcW w:w="3150" w:type="dxa"/>
          </w:tcPr>
          <w:p w14:paraId="0810155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869" w:type="dxa"/>
          </w:tcPr>
          <w:p w14:paraId="6C10132E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3FBCC4B8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7D3AE2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ECD93F8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FB25D9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8BD7B85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683854F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5421462D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26A2E138" w14:textId="77777777" w:rsidTr="00D365B0">
        <w:tc>
          <w:tcPr>
            <w:tcW w:w="3150" w:type="dxa"/>
          </w:tcPr>
          <w:p w14:paraId="3267F2EC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869" w:type="dxa"/>
          </w:tcPr>
          <w:p w14:paraId="58DF0E17" w14:textId="77777777" w:rsidR="00B21913" w:rsidRPr="007501E8" w:rsidRDefault="00B21913" w:rsidP="00B2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02C77B4" w14:textId="6A8DDABF" w:rsidR="00B21913" w:rsidRPr="0019436E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436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365B0" w:rsidRPr="0019436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C79AF" w:rsidRPr="0019436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9" w:type="dxa"/>
          </w:tcPr>
          <w:p w14:paraId="44F8E4B8" w14:textId="77777777" w:rsidR="00B21913" w:rsidRPr="0019436E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B6B46C2" w14:textId="43CC93EB" w:rsidR="00B21913" w:rsidRPr="0019436E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436E"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266" w:type="dxa"/>
          </w:tcPr>
          <w:p w14:paraId="7D862F27" w14:textId="77777777" w:rsidR="00B21913" w:rsidRPr="0019436E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FCBF197" w14:textId="7EBD1D76" w:rsidR="00B21913" w:rsidRPr="0019436E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436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6" w:type="dxa"/>
          </w:tcPr>
          <w:p w14:paraId="6E000299" w14:textId="77777777" w:rsidR="00B21913" w:rsidRPr="0019436E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11709222" w14:textId="4C078370" w:rsidR="00B21913" w:rsidRPr="0019436E" w:rsidRDefault="00F30DFA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436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365B0" w:rsidRPr="007501E8" w14:paraId="3406442D" w14:textId="77777777" w:rsidTr="00D365B0">
        <w:tc>
          <w:tcPr>
            <w:tcW w:w="3150" w:type="dxa"/>
          </w:tcPr>
          <w:p w14:paraId="74303393" w14:textId="2FE4F821" w:rsidR="00D365B0" w:rsidRPr="007501E8" w:rsidRDefault="00D365B0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ภาษีงวดก่อน ๆ ที่บันทึกต่ำไป</w:t>
            </w:r>
          </w:p>
        </w:tc>
        <w:tc>
          <w:tcPr>
            <w:tcW w:w="869" w:type="dxa"/>
          </w:tcPr>
          <w:p w14:paraId="78378A68" w14:textId="77777777" w:rsidR="00D365B0" w:rsidRPr="007501E8" w:rsidRDefault="00D365B0" w:rsidP="00B2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05C5A94D" w14:textId="7D79C7D7" w:rsidR="00D365B0" w:rsidRPr="0019436E" w:rsidRDefault="00D365B0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436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0AFCA9A5" w14:textId="77777777" w:rsidR="00D365B0" w:rsidRPr="0019436E" w:rsidRDefault="00D365B0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A04DB09" w14:textId="43F48063" w:rsidR="00D365B0" w:rsidRPr="0019436E" w:rsidRDefault="00D365B0" w:rsidP="00D36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4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753B5AC" w14:textId="77777777" w:rsidR="00D365B0" w:rsidRPr="0019436E" w:rsidRDefault="00D365B0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16D534F" w14:textId="15EE246B" w:rsidR="00D365B0" w:rsidRPr="0019436E" w:rsidRDefault="00D365B0" w:rsidP="00D36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4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A21F703" w14:textId="77777777" w:rsidR="00D365B0" w:rsidRPr="0019436E" w:rsidRDefault="00D365B0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540DE490" w14:textId="6BF7D72A" w:rsidR="00D365B0" w:rsidRPr="0019436E" w:rsidRDefault="00D365B0" w:rsidP="00D36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4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1E8" w:rsidRPr="007501E8" w14:paraId="572856A1" w14:textId="77777777" w:rsidTr="00AC2E6C">
        <w:tc>
          <w:tcPr>
            <w:tcW w:w="3150" w:type="dxa"/>
          </w:tcPr>
          <w:p w14:paraId="51A6E407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9" w:type="dxa"/>
          </w:tcPr>
          <w:p w14:paraId="0A86D3B6" w14:textId="77777777" w:rsidR="00B21913" w:rsidRPr="007501E8" w:rsidRDefault="00B21913" w:rsidP="00B2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174A78F" w14:textId="72AA3F0C" w:rsidR="00B21913" w:rsidRPr="007501E8" w:rsidRDefault="001C79AF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</w:t>
            </w:r>
          </w:p>
        </w:tc>
        <w:tc>
          <w:tcPr>
            <w:tcW w:w="239" w:type="dxa"/>
          </w:tcPr>
          <w:p w14:paraId="234D0CDE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DF3541F" w14:textId="386B6E02" w:rsidR="00B21913" w:rsidRPr="007501E8" w:rsidRDefault="001C79AF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266" w:type="dxa"/>
          </w:tcPr>
          <w:p w14:paraId="5AEF214C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2DD3A00" w14:textId="0C680EA2" w:rsidR="00B21913" w:rsidRPr="007501E8" w:rsidRDefault="001C79AF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6" w:type="dxa"/>
          </w:tcPr>
          <w:p w14:paraId="1C06E03A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4ED4DCD2" w14:textId="0F061068" w:rsidR="00B21913" w:rsidRPr="007501E8" w:rsidRDefault="001C79AF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501E8" w:rsidRPr="007501E8" w14:paraId="6D196732" w14:textId="77777777" w:rsidTr="00AC2E6C">
        <w:tc>
          <w:tcPr>
            <w:tcW w:w="3150" w:type="dxa"/>
            <w:shd w:val="clear" w:color="auto" w:fill="auto"/>
          </w:tcPr>
          <w:p w14:paraId="41903F5F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69" w:type="dxa"/>
            <w:shd w:val="clear" w:color="auto" w:fill="auto"/>
          </w:tcPr>
          <w:p w14:paraId="55DBF408" w14:textId="77777777" w:rsidR="00B21913" w:rsidRPr="007501E8" w:rsidRDefault="00B21913" w:rsidP="00B2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DAC8C" w14:textId="77777777" w:rsidR="008B0491" w:rsidRPr="007501E8" w:rsidRDefault="008B0491" w:rsidP="008B049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5D41684D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B2C1D" w14:textId="77777777" w:rsidR="00B21913" w:rsidRPr="007501E8" w:rsidRDefault="00B21913" w:rsidP="00B21913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BE81BB8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C2AC1" w14:textId="77777777" w:rsidR="00B21913" w:rsidRPr="007501E8" w:rsidRDefault="00B21913" w:rsidP="00B219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7080D779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720FE" w14:textId="77777777" w:rsidR="00B21913" w:rsidRPr="007501E8" w:rsidRDefault="00B21913" w:rsidP="00B219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5B79B9A8" w14:textId="77777777" w:rsidTr="004815B3">
        <w:tc>
          <w:tcPr>
            <w:tcW w:w="3150" w:type="dxa"/>
            <w:shd w:val="clear" w:color="auto" w:fill="auto"/>
          </w:tcPr>
          <w:p w14:paraId="0298C87A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9" w:type="dxa"/>
            <w:shd w:val="clear" w:color="auto" w:fill="auto"/>
          </w:tcPr>
          <w:p w14:paraId="3A4FA598" w14:textId="77777777" w:rsidR="00B21913" w:rsidRPr="007501E8" w:rsidRDefault="00B21913" w:rsidP="00B2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C9097AF" w14:textId="42E6E73A" w:rsidR="00B21913" w:rsidRPr="0019436E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436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9" w:type="dxa"/>
            <w:shd w:val="clear" w:color="auto" w:fill="auto"/>
          </w:tcPr>
          <w:p w14:paraId="7217C86C" w14:textId="77777777" w:rsidR="00B21913" w:rsidRPr="0019436E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570CBC0" w14:textId="76A0082A" w:rsidR="00B21913" w:rsidRPr="0019436E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43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19436E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Pr="001943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345499C" w14:textId="77777777" w:rsidR="00B21913" w:rsidRPr="0019436E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425BCBD" w14:textId="5C7176CC" w:rsidR="00B21913" w:rsidRPr="0019436E" w:rsidRDefault="008B0491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43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1943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943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6C67B0C" w14:textId="77777777" w:rsidR="00B21913" w:rsidRPr="0019436E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76B53C7" w14:textId="5CB6E4C8" w:rsidR="00B21913" w:rsidRPr="0019436E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43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1943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943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01E8" w:rsidRPr="007501E8" w14:paraId="224E43E6" w14:textId="77777777" w:rsidTr="004815B3">
        <w:tc>
          <w:tcPr>
            <w:tcW w:w="3150" w:type="dxa"/>
            <w:shd w:val="clear" w:color="auto" w:fill="auto"/>
          </w:tcPr>
          <w:p w14:paraId="67D43CFE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9" w:type="dxa"/>
            <w:shd w:val="clear" w:color="auto" w:fill="auto"/>
          </w:tcPr>
          <w:p w14:paraId="5434C9BE" w14:textId="77777777" w:rsidR="00B21913" w:rsidRPr="007501E8" w:rsidRDefault="00B21913" w:rsidP="00B2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C6654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2A5E5200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C874A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75F120C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4536A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940E96A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77486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1913" w:rsidRPr="007501E8" w14:paraId="3B614FBE" w14:textId="77777777" w:rsidTr="004815B3">
        <w:tc>
          <w:tcPr>
            <w:tcW w:w="3150" w:type="dxa"/>
            <w:shd w:val="clear" w:color="auto" w:fill="auto"/>
          </w:tcPr>
          <w:p w14:paraId="2F8F94EA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รวมภาษีเงินได้ </w:t>
            </w:r>
          </w:p>
        </w:tc>
        <w:tc>
          <w:tcPr>
            <w:tcW w:w="869" w:type="dxa"/>
            <w:shd w:val="clear" w:color="auto" w:fill="auto"/>
          </w:tcPr>
          <w:p w14:paraId="32509DFD" w14:textId="77777777" w:rsidR="00B21913" w:rsidRPr="007501E8" w:rsidRDefault="00B21913" w:rsidP="00B2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C9C99A" w14:textId="7FB0E228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570</w:t>
            </w:r>
          </w:p>
        </w:tc>
        <w:tc>
          <w:tcPr>
            <w:tcW w:w="239" w:type="dxa"/>
            <w:shd w:val="clear" w:color="auto" w:fill="auto"/>
          </w:tcPr>
          <w:p w14:paraId="2D47F8DB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22B037" w14:textId="490C87CE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768</w:t>
            </w:r>
          </w:p>
        </w:tc>
        <w:tc>
          <w:tcPr>
            <w:tcW w:w="266" w:type="dxa"/>
            <w:shd w:val="clear" w:color="auto" w:fill="auto"/>
          </w:tcPr>
          <w:p w14:paraId="76CF12D5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1261F4" w14:textId="62F3DB16" w:rsidR="00B21913" w:rsidRPr="007501E8" w:rsidRDefault="008B0491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394488C3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F6062" w14:textId="58C99C78" w:rsidR="00B21913" w:rsidRPr="007501E8" w:rsidRDefault="00F30DFA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1F3CF215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0"/>
        <w:gridCol w:w="900"/>
        <w:gridCol w:w="180"/>
        <w:gridCol w:w="1080"/>
        <w:gridCol w:w="180"/>
        <w:gridCol w:w="990"/>
        <w:gridCol w:w="180"/>
        <w:gridCol w:w="882"/>
        <w:gridCol w:w="180"/>
        <w:gridCol w:w="1080"/>
        <w:gridCol w:w="180"/>
        <w:gridCol w:w="918"/>
      </w:tblGrid>
      <w:tr w:rsidR="007501E8" w:rsidRPr="007501E8" w14:paraId="69674B63" w14:textId="77777777" w:rsidTr="004815B3">
        <w:trPr>
          <w:cantSplit/>
        </w:trPr>
        <w:tc>
          <w:tcPr>
            <w:tcW w:w="2510" w:type="dxa"/>
          </w:tcPr>
          <w:p w14:paraId="001FE31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62581D42" w14:textId="77777777" w:rsidR="00AF5618" w:rsidRPr="007501E8" w:rsidRDefault="00AF5618" w:rsidP="004815B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501E8" w:rsidRPr="007501E8" w14:paraId="360778A2" w14:textId="77777777" w:rsidTr="00971A76">
        <w:trPr>
          <w:cantSplit/>
        </w:trPr>
        <w:tc>
          <w:tcPr>
            <w:tcW w:w="2510" w:type="dxa"/>
          </w:tcPr>
          <w:p w14:paraId="3AC3F818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vAlign w:val="center"/>
          </w:tcPr>
          <w:p w14:paraId="0B11967A" w14:textId="58DC87A2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center"/>
          </w:tcPr>
          <w:p w14:paraId="3CC66D0F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vAlign w:val="center"/>
          </w:tcPr>
          <w:p w14:paraId="2352AEC5" w14:textId="4C9BC447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01E8" w:rsidRPr="007501E8" w14:paraId="6E1B1FF2" w14:textId="77777777" w:rsidTr="00A4569F">
        <w:trPr>
          <w:cantSplit/>
          <w:trHeight w:val="920"/>
        </w:trPr>
        <w:tc>
          <w:tcPr>
            <w:tcW w:w="2510" w:type="dxa"/>
          </w:tcPr>
          <w:p w14:paraId="720FCD83" w14:textId="77777777" w:rsidR="00AF5618" w:rsidRPr="007501E8" w:rsidRDefault="00AF5618" w:rsidP="00A4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34C18C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5F12E8" w14:textId="12B92232" w:rsidR="00AF5618" w:rsidRPr="007501E8" w:rsidRDefault="00AF5618" w:rsidP="00A4569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  <w:r w:rsidR="00B03D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654A36" w14:textId="77777777" w:rsidR="00AF5618" w:rsidRPr="007501E8" w:rsidRDefault="00AF5618" w:rsidP="004815B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DCE43D" w14:textId="409D89F9" w:rsidR="00AF5618" w:rsidRPr="007501E8" w:rsidRDefault="00AF5618" w:rsidP="00B03D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ค่าใช้จ่าย </w:t>
            </w:r>
            <w:r w:rsidR="00D365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42CE434" w14:textId="77777777" w:rsidR="00AF5618" w:rsidRPr="007501E8" w:rsidRDefault="00AF5618" w:rsidP="00A456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3B9C66" w14:textId="3CC123F0" w:rsidR="00AF5618" w:rsidRPr="007501E8" w:rsidRDefault="00AF5618" w:rsidP="00B03D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  <w:r w:rsidR="001C79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EEBB20B" w14:textId="77777777" w:rsidR="00AF5618" w:rsidRPr="007501E8" w:rsidRDefault="00AF5618" w:rsidP="00A456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631A4AA7" w14:textId="6361A497" w:rsidR="00AF5618" w:rsidRPr="007501E8" w:rsidRDefault="00AF5618" w:rsidP="00B03D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  <w:r w:rsidR="00B03D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2AECFD9" w14:textId="77777777" w:rsidR="00AF5618" w:rsidRPr="007501E8" w:rsidRDefault="00AF5618" w:rsidP="00A456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686FE2" w14:textId="2E3535DD" w:rsidR="00AF5618" w:rsidRPr="007501E8" w:rsidRDefault="00AF5618" w:rsidP="00B03D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  <w:r w:rsidR="00D365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98DF7C" w14:textId="77777777" w:rsidR="00AF5618" w:rsidRPr="007501E8" w:rsidRDefault="00AF5618" w:rsidP="00A456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01CB44CD" w14:textId="7FF32E31" w:rsidR="00AF5618" w:rsidRPr="003E25F2" w:rsidRDefault="00AF5618" w:rsidP="00B03D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</w:t>
            </w:r>
            <w:r w:rsidR="00B03DD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</w:t>
            </w:r>
            <w:r w:rsidR="00B03DD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7501E8" w:rsidRPr="007501E8" w14:paraId="6A690B83" w14:textId="77777777" w:rsidTr="004815B3">
        <w:trPr>
          <w:cantSplit/>
        </w:trPr>
        <w:tc>
          <w:tcPr>
            <w:tcW w:w="2510" w:type="dxa"/>
          </w:tcPr>
          <w:p w14:paraId="21A57EF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650420BE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501E8" w:rsidRPr="007501E8" w14:paraId="7966D558" w14:textId="77777777" w:rsidTr="0019436E">
        <w:trPr>
          <w:cantSplit/>
        </w:trPr>
        <w:tc>
          <w:tcPr>
            <w:tcW w:w="2510" w:type="dxa"/>
          </w:tcPr>
          <w:p w14:paraId="5AEB8F6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900" w:type="dxa"/>
          </w:tcPr>
          <w:p w14:paraId="19E97B6D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D30B4A1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8E4886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8113D3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BE242A5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23883C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682E4CE5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48EAFF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6C1181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E845AC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6CC5C015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1913" w:rsidRPr="007501E8" w14:paraId="5E06C791" w14:textId="77777777" w:rsidTr="0019436E">
        <w:trPr>
          <w:cantSplit/>
        </w:trPr>
        <w:tc>
          <w:tcPr>
            <w:tcW w:w="2510" w:type="dxa"/>
          </w:tcPr>
          <w:p w14:paraId="79138A93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DB8221C" w14:textId="548F5ADE" w:rsidR="00B21913" w:rsidRPr="00321ECC" w:rsidRDefault="0019436E" w:rsidP="0016402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1C017DFE" w14:textId="77777777" w:rsidR="00B21913" w:rsidRPr="00321ECC" w:rsidRDefault="00B21913" w:rsidP="00B2191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04B2975" w14:textId="0F385510" w:rsidR="00B21913" w:rsidRPr="00321ECC" w:rsidRDefault="008F6C6D" w:rsidP="0016402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  <w:r w:rsidRPr="00321E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(6)</w:t>
            </w:r>
          </w:p>
        </w:tc>
        <w:tc>
          <w:tcPr>
            <w:tcW w:w="180" w:type="dxa"/>
            <w:vAlign w:val="bottom"/>
          </w:tcPr>
          <w:p w14:paraId="5E82191C" w14:textId="77777777" w:rsidR="00B21913" w:rsidRPr="00321ECC" w:rsidRDefault="00B21913" w:rsidP="00B2191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00A3C70" w14:textId="2214DCC1" w:rsidR="00B21913" w:rsidRPr="00321ECC" w:rsidRDefault="008F6C6D" w:rsidP="0016402A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  <w:r w:rsidRPr="00321ECC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80" w:type="dxa"/>
            <w:vAlign w:val="bottom"/>
          </w:tcPr>
          <w:p w14:paraId="63BD60D0" w14:textId="77777777" w:rsidR="00B21913" w:rsidRPr="00321ECC" w:rsidRDefault="00B21913" w:rsidP="00B2191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  <w:vAlign w:val="bottom"/>
          </w:tcPr>
          <w:p w14:paraId="7337FA61" w14:textId="488F2FE7" w:rsidR="00B21913" w:rsidRPr="00321ECC" w:rsidRDefault="00B21913" w:rsidP="0016402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1E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501E8" w:rsidRPr="00321E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321E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58D4DE1" w14:textId="77777777" w:rsidR="00B21913" w:rsidRPr="00321ECC" w:rsidRDefault="00B21913" w:rsidP="00B2191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F18747" w14:textId="250934D9" w:rsidR="00B21913" w:rsidRPr="00321ECC" w:rsidRDefault="007501E8" w:rsidP="0016402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  <w:r w:rsidRPr="00321E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4DFA721" w14:textId="77777777" w:rsidR="00B21913" w:rsidRPr="00321ECC" w:rsidRDefault="00B21913" w:rsidP="00B2191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vAlign w:val="bottom"/>
          </w:tcPr>
          <w:p w14:paraId="531B6BE3" w14:textId="51CFE122" w:rsidR="00B21913" w:rsidRPr="00321ECC" w:rsidRDefault="00B21913" w:rsidP="00B219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  <w:r w:rsidRPr="00321E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501E8" w:rsidRPr="00321E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321E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4522F94A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9C27022" w14:textId="4431DCAE" w:rsidR="00AF561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7EBE244" w14:textId="3F54297D" w:rsidR="0019436E" w:rsidRDefault="0019436E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AC871A3" w14:textId="16BC29CC" w:rsidR="0019436E" w:rsidRDefault="0019436E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B9C37B2" w14:textId="43119788" w:rsidR="0019436E" w:rsidRDefault="0019436E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4EF1D84" w14:textId="344C1404" w:rsidR="0019436E" w:rsidRDefault="0019436E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5A8A6BB" w14:textId="12114681" w:rsidR="0019436E" w:rsidRDefault="0019436E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BCA6BED" w14:textId="5F9B2B41" w:rsidR="0019436E" w:rsidRDefault="0019436E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ED73361" w14:textId="00DAF71E" w:rsidR="0019436E" w:rsidRDefault="0019436E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B46FC6F" w14:textId="77777777" w:rsidR="0019436E" w:rsidRPr="007501E8" w:rsidRDefault="0019436E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354C9E7" w14:textId="1563CD4E" w:rsidR="00AF561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0C7F3AB" w14:textId="77777777" w:rsidR="002E0D2B" w:rsidRPr="007501E8" w:rsidRDefault="002E0D2B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4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1206"/>
        <w:gridCol w:w="270"/>
        <w:gridCol w:w="972"/>
        <w:gridCol w:w="270"/>
        <w:gridCol w:w="1214"/>
      </w:tblGrid>
      <w:tr w:rsidR="007501E8" w:rsidRPr="007501E8" w14:paraId="0C1A139B" w14:textId="77777777" w:rsidTr="004815B3">
        <w:tc>
          <w:tcPr>
            <w:tcW w:w="4050" w:type="dxa"/>
          </w:tcPr>
          <w:p w14:paraId="55AC1B7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5192" w:type="dxa"/>
            <w:gridSpan w:val="7"/>
            <w:tcBorders>
              <w:bottom w:val="nil"/>
            </w:tcBorders>
          </w:tcPr>
          <w:p w14:paraId="46A6E7D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01E8" w:rsidRPr="007501E8" w14:paraId="0E51D21A" w14:textId="77777777" w:rsidTr="00C6574E">
        <w:tc>
          <w:tcPr>
            <w:tcW w:w="4050" w:type="dxa"/>
          </w:tcPr>
          <w:p w14:paraId="5F6EE09F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66" w:type="dxa"/>
            <w:gridSpan w:val="3"/>
            <w:tcBorders>
              <w:top w:val="nil"/>
            </w:tcBorders>
            <w:vAlign w:val="center"/>
          </w:tcPr>
          <w:p w14:paraId="3BAC2042" w14:textId="46DAD731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555E5E6A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6" w:type="dxa"/>
            <w:gridSpan w:val="3"/>
            <w:tcBorders>
              <w:top w:val="nil"/>
            </w:tcBorders>
            <w:vAlign w:val="center"/>
          </w:tcPr>
          <w:p w14:paraId="2058EB91" w14:textId="0E2C2BC9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01E8" w:rsidRPr="007501E8" w14:paraId="548E0032" w14:textId="77777777" w:rsidTr="004815B3">
        <w:tc>
          <w:tcPr>
            <w:tcW w:w="4050" w:type="dxa"/>
          </w:tcPr>
          <w:p w14:paraId="73F5DA4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C4B84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4ADE62D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081E2C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E52FD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0689B7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782076E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107E339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7570DF14" w14:textId="77777777" w:rsidTr="004815B3">
        <w:tc>
          <w:tcPr>
            <w:tcW w:w="4050" w:type="dxa"/>
          </w:tcPr>
          <w:p w14:paraId="66AA5DE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0E205D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6A06100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05A17BA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F1104A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AECCF8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19E2BC8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2A68116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501E8" w:rsidRPr="007501E8" w14:paraId="4A7179FA" w14:textId="77777777" w:rsidTr="004815B3">
        <w:tc>
          <w:tcPr>
            <w:tcW w:w="4050" w:type="dxa"/>
          </w:tcPr>
          <w:p w14:paraId="062AFEBA" w14:textId="77777777" w:rsidR="00B21913" w:rsidRPr="007501E8" w:rsidRDefault="00B21913" w:rsidP="00B219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3A7ACDCF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36466F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bottom w:val="double" w:sz="4" w:space="0" w:color="auto"/>
            </w:tcBorders>
          </w:tcPr>
          <w:p w14:paraId="0138C7B3" w14:textId="63ACD1D9" w:rsidR="00B21913" w:rsidRPr="007501E8" w:rsidRDefault="00610ADA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2,910</w:t>
            </w:r>
          </w:p>
        </w:tc>
        <w:tc>
          <w:tcPr>
            <w:tcW w:w="270" w:type="dxa"/>
          </w:tcPr>
          <w:p w14:paraId="7A51DA6B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1352426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EB88CC3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</w:tcPr>
          <w:p w14:paraId="68FCEF34" w14:textId="4F1485F4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2191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</w:tr>
      <w:tr w:rsidR="007501E8" w:rsidRPr="007501E8" w14:paraId="7222CC4E" w14:textId="77777777" w:rsidTr="0019436E">
        <w:tc>
          <w:tcPr>
            <w:tcW w:w="4050" w:type="dxa"/>
          </w:tcPr>
          <w:p w14:paraId="7E614EB9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7616066A" w14:textId="67821882" w:rsidR="00B21913" w:rsidRPr="007501E8" w:rsidRDefault="00C86E95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46011069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nil"/>
            </w:tcBorders>
          </w:tcPr>
          <w:p w14:paraId="31DF6862" w14:textId="76E1B7FA" w:rsidR="00B21913" w:rsidRPr="007501E8" w:rsidRDefault="00610ADA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B44214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3857E83C" w14:textId="653CBB6F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752003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</w:tcPr>
          <w:p w14:paraId="6B59E13D" w14:textId="1FEC14CE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</w:tr>
      <w:tr w:rsidR="007501E8" w:rsidRPr="007501E8" w14:paraId="283A9E04" w14:textId="77777777" w:rsidTr="004815B3">
        <w:tc>
          <w:tcPr>
            <w:tcW w:w="4050" w:type="dxa"/>
          </w:tcPr>
          <w:p w14:paraId="3C04C2F3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990" w:type="dxa"/>
          </w:tcPr>
          <w:p w14:paraId="1DB7AC70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EF518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7ED5A3C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AB7256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74E0C1B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3350DB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13B1D4BA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12B1A681" w14:textId="77777777" w:rsidTr="004815B3">
        <w:tc>
          <w:tcPr>
            <w:tcW w:w="4050" w:type="dxa"/>
          </w:tcPr>
          <w:p w14:paraId="6BCCCD00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 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2AE17921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F0B1D8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7AE3708D" w14:textId="6FE0699B" w:rsidR="00B21913" w:rsidRPr="007501E8" w:rsidRDefault="0082176E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90E07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261BD33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7AA3F742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51A5D9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7A5464F3" w14:textId="3C4AA39C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690E07" w:rsidRPr="007501E8" w14:paraId="5D9D8854" w14:textId="77777777" w:rsidTr="004815B3">
        <w:tc>
          <w:tcPr>
            <w:tcW w:w="4050" w:type="dxa"/>
            <w:tcBorders>
              <w:bottom w:val="nil"/>
            </w:tcBorders>
          </w:tcPr>
          <w:p w14:paraId="3B85B6AF" w14:textId="064F4D30" w:rsidR="00690E07" w:rsidRPr="007501E8" w:rsidRDefault="00690E07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ภาษีงวดก่อน</w:t>
            </w:r>
            <w:r w:rsidR="00D365B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ๆ ที่บันทึกต่ำไป</w:t>
            </w:r>
          </w:p>
        </w:tc>
        <w:tc>
          <w:tcPr>
            <w:tcW w:w="990" w:type="dxa"/>
            <w:tcBorders>
              <w:bottom w:val="nil"/>
            </w:tcBorders>
          </w:tcPr>
          <w:p w14:paraId="13BE3A1C" w14:textId="77777777" w:rsidR="00690E07" w:rsidRPr="007501E8" w:rsidRDefault="00690E07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C7F22F" w14:textId="77777777" w:rsidR="00690E07" w:rsidRPr="007501E8" w:rsidRDefault="00690E07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28A2966B" w14:textId="5E9093F1" w:rsidR="00690E07" w:rsidRPr="007501E8" w:rsidRDefault="00690E07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00715A32" w14:textId="77777777" w:rsidR="00690E07" w:rsidRPr="007501E8" w:rsidRDefault="00690E07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179DE30B" w14:textId="77777777" w:rsidR="00690E07" w:rsidRPr="007501E8" w:rsidRDefault="00690E07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1BDD4A" w14:textId="77777777" w:rsidR="00690E07" w:rsidRPr="007501E8" w:rsidRDefault="00690E07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0B051905" w14:textId="05A7861B" w:rsidR="00690E07" w:rsidRPr="007501E8" w:rsidRDefault="00690E07" w:rsidP="0069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1E8" w:rsidRPr="007501E8" w14:paraId="5D47F25B" w14:textId="77777777" w:rsidTr="004815B3">
        <w:tc>
          <w:tcPr>
            <w:tcW w:w="4050" w:type="dxa"/>
            <w:tcBorders>
              <w:bottom w:val="nil"/>
            </w:tcBorders>
          </w:tcPr>
          <w:p w14:paraId="603AD8AF" w14:textId="1C582336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</w:t>
            </w:r>
            <w:r w:rsidR="00461CBD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ในงบการเงิน</w:t>
            </w:r>
            <w:r w:rsidR="005C733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</w:tcPr>
          <w:p w14:paraId="4C978EEF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534D19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2FC1B5F6" w14:textId="3EC7C826" w:rsidR="00B21913" w:rsidRPr="007501E8" w:rsidRDefault="00CB25D1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356E7E34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6AEC5094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DC26BE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46C70CEE" w14:textId="654B71EC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501E8" w:rsidRPr="007501E8" w14:paraId="2B61F0B8" w14:textId="77777777" w:rsidTr="004815B3">
        <w:tc>
          <w:tcPr>
            <w:tcW w:w="4050" w:type="dxa"/>
            <w:tcBorders>
              <w:top w:val="nil"/>
              <w:bottom w:val="nil"/>
            </w:tcBorders>
          </w:tcPr>
          <w:p w14:paraId="2C297C7A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รายจ่ายที่หักได้สองเท่า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9931FB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1F45F8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58CC287D" w14:textId="4145A33C" w:rsidR="00B21913" w:rsidRPr="007501E8" w:rsidRDefault="0082176E" w:rsidP="0061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3A24BE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70A064FD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4F2130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</w:tcPr>
          <w:p w14:paraId="7AB92233" w14:textId="10BB8899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7501E8" w:rsidRPr="007501E8" w14:paraId="7BF440F3" w14:textId="77777777" w:rsidTr="004815B3">
        <w:tc>
          <w:tcPr>
            <w:tcW w:w="4050" w:type="dxa"/>
            <w:tcBorders>
              <w:top w:val="nil"/>
              <w:bottom w:val="nil"/>
            </w:tcBorders>
          </w:tcPr>
          <w:p w14:paraId="675C95CA" w14:textId="52F07EBA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="008C18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5EB4324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7BB757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</w:tcPr>
          <w:p w14:paraId="5E35305D" w14:textId="2EB62F1F" w:rsidR="00B21913" w:rsidRPr="007501E8" w:rsidRDefault="00CB25D1" w:rsidP="00CB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8D3C9F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7A5B7B9F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27721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</w:tcPr>
          <w:p w14:paraId="4DC0E3E9" w14:textId="77DDB7AB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21913" w:rsidRPr="007501E8" w14:paraId="03C1FBDB" w14:textId="77777777" w:rsidTr="004815B3">
        <w:tc>
          <w:tcPr>
            <w:tcW w:w="4050" w:type="dxa"/>
            <w:tcBorders>
              <w:bottom w:val="nil"/>
            </w:tcBorders>
          </w:tcPr>
          <w:p w14:paraId="646CAC47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19FF54" w14:textId="3E00C01D" w:rsidR="00B21913" w:rsidRPr="007501E8" w:rsidRDefault="00610ADA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6503B2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B96C3" w14:textId="42FD18D7" w:rsidR="00B21913" w:rsidRPr="007501E8" w:rsidRDefault="0082176E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570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E37B2E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double" w:sz="4" w:space="0" w:color="auto"/>
            </w:tcBorders>
          </w:tcPr>
          <w:p w14:paraId="0DF93A01" w14:textId="18ABA2F2" w:rsidR="00B21913" w:rsidRPr="007501E8" w:rsidRDefault="00610ADA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21</w:t>
            </w:r>
          </w:p>
        </w:tc>
        <w:tc>
          <w:tcPr>
            <w:tcW w:w="270" w:type="dxa"/>
            <w:tcBorders>
              <w:bottom w:val="nil"/>
            </w:tcBorders>
          </w:tcPr>
          <w:p w14:paraId="2D32E4DF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148314CF" w14:textId="45A15814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768</w:t>
            </w:r>
          </w:p>
        </w:tc>
      </w:tr>
    </w:tbl>
    <w:p w14:paraId="43E7ABF1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5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1215"/>
        <w:gridCol w:w="270"/>
        <w:gridCol w:w="972"/>
        <w:gridCol w:w="270"/>
        <w:gridCol w:w="1215"/>
      </w:tblGrid>
      <w:tr w:rsidR="007501E8" w:rsidRPr="007501E8" w14:paraId="1993F1E1" w14:textId="77777777" w:rsidTr="004815B3">
        <w:tc>
          <w:tcPr>
            <w:tcW w:w="4050" w:type="dxa"/>
          </w:tcPr>
          <w:p w14:paraId="29BC1CE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2" w:type="dxa"/>
            <w:gridSpan w:val="7"/>
            <w:tcBorders>
              <w:bottom w:val="nil"/>
            </w:tcBorders>
          </w:tcPr>
          <w:p w14:paraId="30ADE0C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501E8" w:rsidRPr="007501E8" w14:paraId="099D83CB" w14:textId="77777777" w:rsidTr="004E75F7">
        <w:tc>
          <w:tcPr>
            <w:tcW w:w="4050" w:type="dxa"/>
          </w:tcPr>
          <w:p w14:paraId="5BB30D31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75" w:type="dxa"/>
            <w:gridSpan w:val="3"/>
            <w:tcBorders>
              <w:top w:val="nil"/>
            </w:tcBorders>
            <w:vAlign w:val="center"/>
          </w:tcPr>
          <w:p w14:paraId="7F0E0370" w14:textId="25D351F8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57A6DC71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7" w:type="dxa"/>
            <w:gridSpan w:val="3"/>
            <w:tcBorders>
              <w:top w:val="nil"/>
            </w:tcBorders>
            <w:vAlign w:val="center"/>
          </w:tcPr>
          <w:p w14:paraId="3763C586" w14:textId="0C79FE87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01E8" w:rsidRPr="007501E8" w14:paraId="604C7B56" w14:textId="77777777" w:rsidTr="004815B3">
        <w:tc>
          <w:tcPr>
            <w:tcW w:w="4050" w:type="dxa"/>
          </w:tcPr>
          <w:p w14:paraId="7AD5BB9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8B711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247D7CE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D2DA12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8B487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C675F7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14C6ED9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E968A8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4307E796" w14:textId="77777777" w:rsidTr="004815B3">
        <w:tc>
          <w:tcPr>
            <w:tcW w:w="4050" w:type="dxa"/>
          </w:tcPr>
          <w:p w14:paraId="7124717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E2229F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1FB1B2A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7F1F0E5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576653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A14E23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5E36400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6243184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501E8" w:rsidRPr="007501E8" w14:paraId="67AA6BF8" w14:textId="77777777" w:rsidTr="004815B3">
        <w:tc>
          <w:tcPr>
            <w:tcW w:w="4050" w:type="dxa"/>
          </w:tcPr>
          <w:p w14:paraId="214C4660" w14:textId="77777777" w:rsidR="00B21913" w:rsidRPr="007501E8" w:rsidRDefault="00B21913" w:rsidP="00B219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0634A566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B9E956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double" w:sz="4" w:space="0" w:color="auto"/>
            </w:tcBorders>
          </w:tcPr>
          <w:p w14:paraId="73395351" w14:textId="043A589C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B07A5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270" w:type="dxa"/>
          </w:tcPr>
          <w:p w14:paraId="793E4AC6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5C793F9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84B603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double" w:sz="4" w:space="0" w:color="auto"/>
            </w:tcBorders>
          </w:tcPr>
          <w:p w14:paraId="624762E9" w14:textId="2DD05AC9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21913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</w:tr>
      <w:tr w:rsidR="007501E8" w:rsidRPr="007501E8" w14:paraId="39E8B42B" w14:textId="77777777" w:rsidTr="004815B3">
        <w:tc>
          <w:tcPr>
            <w:tcW w:w="4050" w:type="dxa"/>
          </w:tcPr>
          <w:p w14:paraId="0FFCF571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7660BC8D" w14:textId="344D769B" w:rsidR="00B21913" w:rsidRPr="007501E8" w:rsidRDefault="00610ADA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782E5884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</w:tcPr>
          <w:p w14:paraId="2506C45A" w14:textId="379A0569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A7890A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2940FE08" w14:textId="47B198FD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5E31A1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</w:tcPr>
          <w:p w14:paraId="61A2B438" w14:textId="07DA3952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</w:tr>
      <w:tr w:rsidR="007501E8" w:rsidRPr="007501E8" w14:paraId="4BF47FDF" w14:textId="77777777" w:rsidTr="004815B3">
        <w:tc>
          <w:tcPr>
            <w:tcW w:w="4050" w:type="dxa"/>
          </w:tcPr>
          <w:p w14:paraId="2F5497B6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5B4CDC89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B54F2F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CAB88A0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55810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7130340D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9D98C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92BAF64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4C273AB9" w14:textId="77777777" w:rsidTr="004815B3">
        <w:tc>
          <w:tcPr>
            <w:tcW w:w="4050" w:type="dxa"/>
          </w:tcPr>
          <w:p w14:paraId="7DDA611B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 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3DCC3382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E0CEE0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146D609D" w14:textId="3640CE04" w:rsidR="00B21913" w:rsidRPr="007501E8" w:rsidRDefault="00DB07A5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D9474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201677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410AAC3F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EBEA2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06642D37" w14:textId="408C78FE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21913" w:rsidRPr="007501E8" w14:paraId="51E1921F" w14:textId="77777777" w:rsidTr="004815B3">
        <w:tc>
          <w:tcPr>
            <w:tcW w:w="4050" w:type="dxa"/>
            <w:tcBorders>
              <w:bottom w:val="nil"/>
            </w:tcBorders>
          </w:tcPr>
          <w:p w14:paraId="18049756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2E86B4" w14:textId="4A72EB10" w:rsidR="00B21913" w:rsidRPr="007501E8" w:rsidRDefault="00610ADA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F24D4E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C7FBB" w14:textId="0E1375CE" w:rsidR="00B21913" w:rsidRPr="007501E8" w:rsidRDefault="00DB07A5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B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94743" w:rsidRPr="00754B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754B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50D03F9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double" w:sz="4" w:space="0" w:color="auto"/>
            </w:tcBorders>
          </w:tcPr>
          <w:p w14:paraId="7F5E3587" w14:textId="6BECEEA1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C388696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F8FFCC8" w14:textId="78776E19" w:rsidR="00B21913" w:rsidRPr="007501E8" w:rsidRDefault="007501E8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55AF86B4" w14:textId="77777777" w:rsidR="00AF5618" w:rsidRPr="007501E8" w:rsidRDefault="00AF5618" w:rsidP="00AF5618">
      <w:pPr>
        <w:rPr>
          <w:sz w:val="28"/>
          <w:szCs w:val="28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7501E8" w:rsidRPr="007501E8" w14:paraId="749B329E" w14:textId="77777777" w:rsidTr="004815B3">
        <w:tc>
          <w:tcPr>
            <w:tcW w:w="4500" w:type="dxa"/>
          </w:tcPr>
          <w:p w14:paraId="49CF804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387827C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01E8" w:rsidRPr="007501E8" w14:paraId="368F50AA" w14:textId="77777777" w:rsidTr="004815B3">
        <w:tc>
          <w:tcPr>
            <w:tcW w:w="4500" w:type="dxa"/>
          </w:tcPr>
          <w:p w14:paraId="00F1C71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</w:tcPr>
          <w:p w14:paraId="56709D2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94966B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FF64A5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7501E8" w:rsidRPr="007501E8" w14:paraId="6325D5D5" w14:textId="77777777" w:rsidTr="004815B3">
        <w:tc>
          <w:tcPr>
            <w:tcW w:w="4500" w:type="dxa"/>
          </w:tcPr>
          <w:p w14:paraId="331647CD" w14:textId="310F3552" w:rsidR="00A21DFC" w:rsidRPr="007501E8" w:rsidRDefault="00A21DFC" w:rsidP="00A21DFC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78CD463B" w14:textId="6AFA2863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760C3F90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EEF7A83" w14:textId="1792BB3C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43BCF87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5954304" w14:textId="0A0AA672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1A38A32F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9D8F46E" w14:textId="7AC5ED0C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01E8" w:rsidRPr="007501E8" w14:paraId="41F3E347" w14:textId="77777777" w:rsidTr="004815B3">
        <w:tc>
          <w:tcPr>
            <w:tcW w:w="4500" w:type="dxa"/>
          </w:tcPr>
          <w:p w14:paraId="3D893D3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54FE7C5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406545D9" w14:textId="77777777" w:rsidTr="004815B3">
        <w:tc>
          <w:tcPr>
            <w:tcW w:w="4500" w:type="dxa"/>
          </w:tcPr>
          <w:p w14:paraId="4462E8F1" w14:textId="77777777" w:rsidR="00B21913" w:rsidRPr="007501E8" w:rsidRDefault="00B21913" w:rsidP="00B2191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218F50B3" w14:textId="02E60BBD" w:rsidR="00B21913" w:rsidRPr="007501E8" w:rsidRDefault="00A21FD0" w:rsidP="00B2191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270" w:type="dxa"/>
          </w:tcPr>
          <w:p w14:paraId="1217B321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3FB322" w14:textId="787BA9B1" w:rsidR="00B21913" w:rsidRPr="007501E8" w:rsidRDefault="007501E8" w:rsidP="00B2191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270" w:type="dxa"/>
          </w:tcPr>
          <w:p w14:paraId="50C7F764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6AA194" w14:textId="36F92FA5" w:rsidR="00B21913" w:rsidRPr="007501E8" w:rsidRDefault="00A21FD0" w:rsidP="00B2191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73C7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FC573F8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FEDCB2" w14:textId="30A3A190" w:rsidR="00B21913" w:rsidRPr="007501E8" w:rsidRDefault="00A21FD0" w:rsidP="00B2191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10ADA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01E8" w:rsidRPr="007501E8" w14:paraId="5B8B88E6" w14:textId="77777777" w:rsidTr="004815B3">
        <w:tc>
          <w:tcPr>
            <w:tcW w:w="4500" w:type="dxa"/>
          </w:tcPr>
          <w:p w14:paraId="08355D9E" w14:textId="77777777" w:rsidR="00B21913" w:rsidRPr="007501E8" w:rsidRDefault="00B21913" w:rsidP="00B219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990" w:type="dxa"/>
          </w:tcPr>
          <w:p w14:paraId="02552A54" w14:textId="5B61E75B" w:rsidR="00B21913" w:rsidRPr="007501E8" w:rsidRDefault="00A21FD0" w:rsidP="00B2191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(11</w:t>
            </w:r>
            <w:r w:rsidR="00610AD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E01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8458746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E634918" w14:textId="54B10D85" w:rsidR="00B21913" w:rsidRPr="007501E8" w:rsidRDefault="00B21913" w:rsidP="00B2191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F80533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2EC2316" w14:textId="7D426791" w:rsidR="00B21913" w:rsidRPr="007501E8" w:rsidRDefault="000173C7" w:rsidP="00B2191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580AC741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08AE54D" w14:textId="3B2DF9E1" w:rsidR="00B21913" w:rsidRPr="007501E8" w:rsidRDefault="007501E8" w:rsidP="00B2191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</w:tr>
      <w:tr w:rsidR="00B21913" w:rsidRPr="007501E8" w14:paraId="4D0D7EA6" w14:textId="77777777" w:rsidTr="004815B3">
        <w:tc>
          <w:tcPr>
            <w:tcW w:w="4500" w:type="dxa"/>
          </w:tcPr>
          <w:p w14:paraId="130FB5CD" w14:textId="77777777" w:rsidR="00B21913" w:rsidRPr="007501E8" w:rsidRDefault="00B21913" w:rsidP="00B2191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BE2F92" w14:textId="6299244F" w:rsidR="00B21913" w:rsidRPr="007501E8" w:rsidRDefault="00A21FD0" w:rsidP="00B2191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</w:t>
            </w:r>
            <w:r w:rsidR="00610AD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0733D36D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42B8D6" w14:textId="520BA7E2" w:rsidR="00B21913" w:rsidRPr="007501E8" w:rsidRDefault="007501E8" w:rsidP="00B2191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270" w:type="dxa"/>
          </w:tcPr>
          <w:p w14:paraId="1CB9EB72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8A3800" w14:textId="4AF6BB42" w:rsidR="00B21913" w:rsidRPr="007501E8" w:rsidRDefault="000173C7" w:rsidP="000173C7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(206)</w:t>
            </w:r>
          </w:p>
        </w:tc>
        <w:tc>
          <w:tcPr>
            <w:tcW w:w="270" w:type="dxa"/>
          </w:tcPr>
          <w:p w14:paraId="08932BB3" w14:textId="77777777" w:rsidR="00B21913" w:rsidRPr="007501E8" w:rsidRDefault="00B21913" w:rsidP="00B2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002163" w14:textId="13D0C8AD" w:rsidR="00B21913" w:rsidRPr="007501E8" w:rsidRDefault="00610ADA" w:rsidP="00B2191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</w:t>
            </w:r>
            <w:r w:rsidR="00A54B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19C07C2D" w14:textId="4A620673" w:rsidR="00AF561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p w14:paraId="2D9E469D" w14:textId="2C07D0E6" w:rsidR="00031860" w:rsidRDefault="00031860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p w14:paraId="42E5D58E" w14:textId="77777777" w:rsidR="00031860" w:rsidRPr="007501E8" w:rsidRDefault="00031860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7501E8" w:rsidRPr="007501E8" w14:paraId="49DF3959" w14:textId="77777777" w:rsidTr="004815B3">
        <w:tc>
          <w:tcPr>
            <w:tcW w:w="4500" w:type="dxa"/>
          </w:tcPr>
          <w:p w14:paraId="2C9B8EB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66BF099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501E8" w:rsidRPr="007501E8" w14:paraId="7B08898B" w14:textId="77777777" w:rsidTr="004815B3">
        <w:tc>
          <w:tcPr>
            <w:tcW w:w="4500" w:type="dxa"/>
          </w:tcPr>
          <w:p w14:paraId="13A7E93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</w:tcPr>
          <w:p w14:paraId="2BAAD3A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3874E8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08DC006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7501E8" w:rsidRPr="007501E8" w14:paraId="24AA99CE" w14:textId="77777777" w:rsidTr="004815B3">
        <w:tc>
          <w:tcPr>
            <w:tcW w:w="4500" w:type="dxa"/>
          </w:tcPr>
          <w:p w14:paraId="11918BB1" w14:textId="7725D632" w:rsidR="00A21DFC" w:rsidRPr="007501E8" w:rsidRDefault="00A21DFC" w:rsidP="00A21DFC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17A8B1E3" w14:textId="7E2A2E3D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3DBD07DD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7E37E2F" w14:textId="422181A1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D6C7CD6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5FDD438" w14:textId="620C6BD5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45C31DD8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95CB578" w14:textId="207D2EA8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01E8" w:rsidRPr="007501E8" w14:paraId="18EFFCE5" w14:textId="77777777" w:rsidTr="004815B3">
        <w:tc>
          <w:tcPr>
            <w:tcW w:w="4500" w:type="dxa"/>
          </w:tcPr>
          <w:p w14:paraId="3FDB4C2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5B063A1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695723E6" w14:textId="77777777" w:rsidTr="004815B3">
        <w:tc>
          <w:tcPr>
            <w:tcW w:w="4500" w:type="dxa"/>
          </w:tcPr>
          <w:p w14:paraId="49C5A3EC" w14:textId="77777777" w:rsidR="00D34135" w:rsidRPr="007501E8" w:rsidRDefault="00D34135" w:rsidP="00D3413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E2E808E" w14:textId="079FFE85" w:rsidR="00D34135" w:rsidRPr="007501E8" w:rsidRDefault="00685D32" w:rsidP="00D3413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906B00A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9C2B0D" w14:textId="39D1B287" w:rsidR="00D34135" w:rsidRPr="007501E8" w:rsidRDefault="00C43A61" w:rsidP="00D3413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22C6D22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63A245" w14:textId="6A806EE2" w:rsidR="00D34135" w:rsidRPr="007501E8" w:rsidRDefault="00685D32" w:rsidP="00D3413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5500B7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09498A" w14:textId="77777777" w:rsidR="00D34135" w:rsidRPr="007501E8" w:rsidRDefault="00D34135" w:rsidP="00D3413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4135" w:rsidRPr="007501E8" w14:paraId="7CDDD1AE" w14:textId="77777777" w:rsidTr="004815B3">
        <w:tc>
          <w:tcPr>
            <w:tcW w:w="4500" w:type="dxa"/>
          </w:tcPr>
          <w:p w14:paraId="4F0916A1" w14:textId="77777777" w:rsidR="00D34135" w:rsidRPr="007501E8" w:rsidRDefault="00D34135" w:rsidP="00D3413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B603CB" w14:textId="1FF3E40C" w:rsidR="00D34135" w:rsidRPr="007501E8" w:rsidRDefault="00685D32" w:rsidP="00D3413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3BC4C67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CBD41A" w14:textId="61202DF5" w:rsidR="00D34135" w:rsidRPr="007501E8" w:rsidRDefault="00C43A61" w:rsidP="00D3413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B94A443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6E8EBC" w14:textId="5C2ABBBA" w:rsidR="00D34135" w:rsidRPr="007501E8" w:rsidRDefault="00685D32" w:rsidP="00D3413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668774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676015" w14:textId="77777777" w:rsidR="00D34135" w:rsidRPr="007501E8" w:rsidRDefault="00D34135" w:rsidP="00D3413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4C1E80F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270"/>
        <w:gridCol w:w="1170"/>
        <w:gridCol w:w="270"/>
        <w:gridCol w:w="1080"/>
        <w:gridCol w:w="270"/>
        <w:gridCol w:w="1158"/>
      </w:tblGrid>
      <w:tr w:rsidR="007501E8" w:rsidRPr="007501E8" w14:paraId="5A530FB4" w14:textId="77777777" w:rsidTr="004815B3">
        <w:trPr>
          <w:cantSplit/>
          <w:tblHeader/>
        </w:trPr>
        <w:tc>
          <w:tcPr>
            <w:tcW w:w="3942" w:type="dxa"/>
          </w:tcPr>
          <w:p w14:paraId="7DF07E5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98" w:type="dxa"/>
            <w:gridSpan w:val="7"/>
          </w:tcPr>
          <w:p w14:paraId="0E2C736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01E8" w:rsidRPr="007501E8" w14:paraId="7531081C" w14:textId="77777777" w:rsidTr="004815B3">
        <w:trPr>
          <w:cantSplit/>
          <w:tblHeader/>
        </w:trPr>
        <w:tc>
          <w:tcPr>
            <w:tcW w:w="3942" w:type="dxa"/>
          </w:tcPr>
          <w:p w14:paraId="3F8E407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4BC11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3A669E" w14:textId="77777777" w:rsidR="00AF5618" w:rsidRPr="007501E8" w:rsidRDefault="00AF5618" w:rsidP="004815B3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637F932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270" w:type="dxa"/>
          </w:tcPr>
          <w:p w14:paraId="303C9A74" w14:textId="77777777" w:rsidR="00AF5618" w:rsidRPr="007501E8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1FFE2DD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01E8" w:rsidRPr="007501E8" w14:paraId="0344A5D6" w14:textId="77777777" w:rsidTr="004815B3">
        <w:trPr>
          <w:cantSplit/>
          <w:tblHeader/>
        </w:trPr>
        <w:tc>
          <w:tcPr>
            <w:tcW w:w="3942" w:type="dxa"/>
          </w:tcPr>
          <w:p w14:paraId="7511222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58992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F906D3" w14:textId="77777777" w:rsidR="00AF5618" w:rsidRPr="007501E8" w:rsidRDefault="00AF5618" w:rsidP="004815B3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7E879E5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 / รายได้ใน</w:t>
            </w:r>
          </w:p>
        </w:tc>
        <w:tc>
          <w:tcPr>
            <w:tcW w:w="270" w:type="dxa"/>
          </w:tcPr>
          <w:p w14:paraId="33D1AF8B" w14:textId="77777777" w:rsidR="00AF5618" w:rsidRPr="007501E8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0E4835C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01E8" w:rsidRPr="007501E8" w14:paraId="5BD4B7A5" w14:textId="77777777" w:rsidTr="004815B3">
        <w:trPr>
          <w:cantSplit/>
          <w:tblHeader/>
        </w:trPr>
        <w:tc>
          <w:tcPr>
            <w:tcW w:w="3942" w:type="dxa"/>
          </w:tcPr>
          <w:p w14:paraId="7B9AA43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9B730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4499C829" w14:textId="77777777" w:rsidR="00AF5618" w:rsidRPr="007501E8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A0B245" w14:textId="77777777" w:rsidR="00AF5618" w:rsidRPr="007501E8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61E3F80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AFF5A6" w14:textId="77777777" w:rsidR="00AF5618" w:rsidRPr="007501E8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66F9C7F" w14:textId="77777777" w:rsidR="00AF5618" w:rsidRPr="007501E8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12D3A10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501E8" w:rsidRPr="007501E8" w14:paraId="4D2559E3" w14:textId="77777777" w:rsidTr="004815B3">
        <w:trPr>
          <w:cantSplit/>
          <w:tblHeader/>
        </w:trPr>
        <w:tc>
          <w:tcPr>
            <w:tcW w:w="3942" w:type="dxa"/>
          </w:tcPr>
          <w:p w14:paraId="0A9620B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C70E16B" w14:textId="71244990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F561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F561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5184ABC6" w14:textId="77777777" w:rsidR="00AF5618" w:rsidRPr="007501E8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BEA5F7" w14:textId="77777777" w:rsidR="00AF5618" w:rsidRPr="007501E8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51F1E92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8AFACD" w14:textId="77777777" w:rsidR="00AF5618" w:rsidRPr="007501E8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6C45EB2" w14:textId="77777777" w:rsidR="00AF5618" w:rsidRPr="007501E8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06718C70" w14:textId="1DFA21AE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F561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F561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501E8" w:rsidRPr="007501E8" w14:paraId="7341F915" w14:textId="77777777" w:rsidTr="004815B3">
        <w:trPr>
          <w:cantSplit/>
          <w:tblHeader/>
        </w:trPr>
        <w:tc>
          <w:tcPr>
            <w:tcW w:w="3942" w:type="dxa"/>
          </w:tcPr>
          <w:p w14:paraId="2CF631F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98" w:type="dxa"/>
            <w:gridSpan w:val="7"/>
          </w:tcPr>
          <w:p w14:paraId="7BE74B5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6C04EC86" w14:textId="77777777" w:rsidTr="004815B3">
        <w:trPr>
          <w:cantSplit/>
        </w:trPr>
        <w:tc>
          <w:tcPr>
            <w:tcW w:w="3942" w:type="dxa"/>
          </w:tcPr>
          <w:p w14:paraId="44FD888C" w14:textId="3B36F2C7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4D6C4EA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1351A9" w14:textId="77777777" w:rsidR="00AF5618" w:rsidRPr="007501E8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30A22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CA73C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C7CA6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AC5458" w14:textId="77777777" w:rsidR="00AF5618" w:rsidRPr="007501E8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3D2C6AA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07A14BC1" w14:textId="77777777" w:rsidTr="004815B3">
        <w:trPr>
          <w:cantSplit/>
        </w:trPr>
        <w:tc>
          <w:tcPr>
            <w:tcW w:w="3942" w:type="dxa"/>
          </w:tcPr>
          <w:p w14:paraId="13F2B8A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1A3C98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77CDA2" w14:textId="77777777" w:rsidR="00AF5618" w:rsidRPr="007501E8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18AE8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EC090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22E37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7C9C80" w14:textId="77777777" w:rsidR="00AF5618" w:rsidRPr="007501E8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598CBFA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0A7F1731" w14:textId="77777777" w:rsidTr="004815B3">
        <w:trPr>
          <w:cantSplit/>
        </w:trPr>
        <w:tc>
          <w:tcPr>
            <w:tcW w:w="3942" w:type="dxa"/>
          </w:tcPr>
          <w:p w14:paraId="51E3D5AC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080" w:type="dxa"/>
          </w:tcPr>
          <w:p w14:paraId="2C8907EB" w14:textId="09CA1D75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0019372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82446B" w14:textId="0D84670D" w:rsidR="00D34135" w:rsidRPr="007501E8" w:rsidRDefault="00656B32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87AC10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E0D0ED" w14:textId="6E0D4A7D" w:rsidR="00D34135" w:rsidRPr="007501E8" w:rsidRDefault="00656B32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BC229D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7988A717" w14:textId="61F3CCEE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501E8" w:rsidRPr="007501E8" w14:paraId="57E3728E" w14:textId="77777777" w:rsidTr="004815B3">
        <w:trPr>
          <w:cantSplit/>
        </w:trPr>
        <w:tc>
          <w:tcPr>
            <w:tcW w:w="3942" w:type="dxa"/>
          </w:tcPr>
          <w:p w14:paraId="48A973C3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27CAEC30" w14:textId="49EFD4CA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2ED3B9F1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91177D" w14:textId="356F88BE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83ECE15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74D3E4" w14:textId="0AB75D70" w:rsidR="00D34135" w:rsidRPr="007501E8" w:rsidRDefault="00656B32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F1D0FC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FEB1076" w14:textId="62EE1032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7501E8" w:rsidRPr="007501E8" w14:paraId="0FFC255F" w14:textId="77777777" w:rsidTr="004815B3">
        <w:trPr>
          <w:cantSplit/>
        </w:trPr>
        <w:tc>
          <w:tcPr>
            <w:tcW w:w="3942" w:type="dxa"/>
          </w:tcPr>
          <w:p w14:paraId="4BAE9CCF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04C28845" w14:textId="5CD57ECC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5F27517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2CBC6" w14:textId="05BAB626" w:rsidR="00D34135" w:rsidRPr="007501E8" w:rsidRDefault="00656B32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D02B4C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9B736" w14:textId="6D6B3CB9" w:rsidR="00D34135" w:rsidRPr="007501E8" w:rsidRDefault="00656B32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9659BA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DFD0D83" w14:textId="7D42F4C1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501E8" w:rsidRPr="007501E8" w14:paraId="324D6192" w14:textId="77777777" w:rsidTr="004815B3">
        <w:trPr>
          <w:cantSplit/>
        </w:trPr>
        <w:tc>
          <w:tcPr>
            <w:tcW w:w="3942" w:type="dxa"/>
          </w:tcPr>
          <w:p w14:paraId="57326BA0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4457C938" w14:textId="5508B0BC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6CF38FD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CA4557" w14:textId="4C81E0ED" w:rsidR="00D34135" w:rsidRPr="007501E8" w:rsidRDefault="00656B32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8D2BECC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EE67AE" w14:textId="732C7492" w:rsidR="00D34135" w:rsidRPr="007501E8" w:rsidRDefault="00656B32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0C7AAB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9CAC0A6" w14:textId="5894197F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501E8" w:rsidRPr="007501E8" w14:paraId="699D5FC7" w14:textId="77777777" w:rsidTr="004815B3">
        <w:trPr>
          <w:cantSplit/>
        </w:trPr>
        <w:tc>
          <w:tcPr>
            <w:tcW w:w="3942" w:type="dxa"/>
            <w:shd w:val="clear" w:color="auto" w:fill="auto"/>
          </w:tcPr>
          <w:p w14:paraId="5DA4D988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</w:tcPr>
          <w:p w14:paraId="2BB52E43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D5C3D2" w14:textId="636D781A" w:rsidR="00D34135" w:rsidRPr="007501E8" w:rsidRDefault="00D94743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70" w:type="dxa"/>
          </w:tcPr>
          <w:p w14:paraId="2EC5F8E0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79B6CE" w14:textId="0C2BDA71" w:rsidR="00D34135" w:rsidRPr="007501E8" w:rsidRDefault="00D34135" w:rsidP="00656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44D332" w14:textId="3B5712E7" w:rsidR="00656B32" w:rsidRPr="007501E8" w:rsidRDefault="00D94743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</w:tcPr>
          <w:p w14:paraId="36670EBD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52C3AD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785EB3" w14:textId="0C45E1DD" w:rsidR="00656B32" w:rsidRPr="007501E8" w:rsidRDefault="00656B32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BD5C933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8A68E82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8BA748" w14:textId="2BE6A6DF" w:rsidR="00656B32" w:rsidRPr="007501E8" w:rsidRDefault="00D94743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7501E8" w:rsidRPr="007501E8" w14:paraId="60A3A392" w14:textId="77777777" w:rsidTr="004815B3">
        <w:trPr>
          <w:cantSplit/>
          <w:trHeight w:val="272"/>
        </w:trPr>
        <w:tc>
          <w:tcPr>
            <w:tcW w:w="3942" w:type="dxa"/>
          </w:tcPr>
          <w:p w14:paraId="55704157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ประมาณการความเสียหายจากคดีความ</w:t>
            </w:r>
          </w:p>
        </w:tc>
        <w:tc>
          <w:tcPr>
            <w:tcW w:w="1080" w:type="dxa"/>
          </w:tcPr>
          <w:p w14:paraId="4E877D99" w14:textId="60F2FA39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EEA2C00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A6D88A" w14:textId="08BB0F94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3CDE61E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0211BF" w14:textId="69A7243A" w:rsidR="00D34135" w:rsidRPr="007501E8" w:rsidRDefault="00656B32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6FA82D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D938D61" w14:textId="3C8D1D02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501E8" w:rsidRPr="007501E8" w14:paraId="188E9186" w14:textId="77777777" w:rsidTr="004815B3">
        <w:trPr>
          <w:cantSplit/>
          <w:trHeight w:val="272"/>
        </w:trPr>
        <w:tc>
          <w:tcPr>
            <w:tcW w:w="3942" w:type="dxa"/>
          </w:tcPr>
          <w:p w14:paraId="00C6F002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</w:t>
            </w: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080" w:type="dxa"/>
          </w:tcPr>
          <w:p w14:paraId="0883D5BF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9A3C44" w14:textId="6F2BACB2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5D06F377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A4CFC3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7848CE" w14:textId="45C357BD" w:rsidR="00656B32" w:rsidRPr="007501E8" w:rsidRDefault="00656B32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8DF2A8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F9B37F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32D356" w14:textId="60066990" w:rsidR="00656B32" w:rsidRPr="007501E8" w:rsidRDefault="007501E8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0E261B0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30BC9FB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5665DD" w14:textId="3B1BE961" w:rsidR="00656B32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7501E8" w:rsidRPr="007501E8" w14:paraId="7D1D4F8B" w14:textId="77777777" w:rsidTr="004815B3">
        <w:trPr>
          <w:cantSplit/>
          <w:trHeight w:val="272"/>
        </w:trPr>
        <w:tc>
          <w:tcPr>
            <w:tcW w:w="3942" w:type="dxa"/>
          </w:tcPr>
          <w:p w14:paraId="30718B09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0EEFAB71" w14:textId="60C861D0" w:rsidR="00D34135" w:rsidRPr="007501E8" w:rsidRDefault="00D94743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70" w:type="dxa"/>
          </w:tcPr>
          <w:p w14:paraId="1B90D95B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EF4097" w14:textId="516C272B" w:rsidR="00D34135" w:rsidRPr="007501E8" w:rsidRDefault="00D94743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5B8DB419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431BB7" w14:textId="58461D68" w:rsidR="00D34135" w:rsidRPr="007501E8" w:rsidRDefault="00D94743" w:rsidP="00D94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8B2641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70475F3B" w14:textId="1500771E" w:rsidR="00D34135" w:rsidRPr="007501E8" w:rsidRDefault="00D94743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  <w:tr w:rsidR="007501E8" w:rsidRPr="007501E8" w14:paraId="742624AA" w14:textId="77777777" w:rsidTr="004815B3">
        <w:trPr>
          <w:cantSplit/>
          <w:trHeight w:val="272"/>
        </w:trPr>
        <w:tc>
          <w:tcPr>
            <w:tcW w:w="3942" w:type="dxa"/>
          </w:tcPr>
          <w:p w14:paraId="6881841A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4BB5B5FB" w14:textId="2592C6D8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513448A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391A42" w14:textId="313FB8C7" w:rsidR="00D34135" w:rsidRPr="007501E8" w:rsidRDefault="00D94743" w:rsidP="006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CB10B53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0C5594" w14:textId="38802D75" w:rsidR="00D34135" w:rsidRPr="007501E8" w:rsidRDefault="00656B32" w:rsidP="006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3BF44A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217BFCE" w14:textId="1B5DD4CB" w:rsidR="00D34135" w:rsidRPr="007501E8" w:rsidRDefault="00D94743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501E8" w:rsidRPr="007501E8" w14:paraId="6005FB92" w14:textId="77777777" w:rsidTr="00C842F7">
        <w:trPr>
          <w:cantSplit/>
        </w:trPr>
        <w:tc>
          <w:tcPr>
            <w:tcW w:w="3942" w:type="dxa"/>
          </w:tcPr>
          <w:p w14:paraId="76597DFF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3A3BC" w14:textId="49BB124B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947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70" w:type="dxa"/>
          </w:tcPr>
          <w:p w14:paraId="57ED4620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A829DE" w14:textId="3D256F61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674B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25B073D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315D9D" w14:textId="05C21C23" w:rsidR="00D34135" w:rsidRPr="007501E8" w:rsidRDefault="00656B32" w:rsidP="006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E1418D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CB62E" w14:textId="44464842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74B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7501E8" w:rsidRPr="007501E8" w14:paraId="52326A58" w14:textId="77777777" w:rsidTr="004815B3">
        <w:trPr>
          <w:cantSplit/>
        </w:trPr>
        <w:tc>
          <w:tcPr>
            <w:tcW w:w="3942" w:type="dxa"/>
          </w:tcPr>
          <w:p w14:paraId="6090E95A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2550F51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39664E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166394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F6E2CE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67E1F6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546E23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A121166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501E8" w:rsidRPr="007501E8" w14:paraId="6FF4C39E" w14:textId="77777777" w:rsidTr="004815B3">
        <w:trPr>
          <w:cantSplit/>
        </w:trPr>
        <w:tc>
          <w:tcPr>
            <w:tcW w:w="3942" w:type="dxa"/>
          </w:tcPr>
          <w:p w14:paraId="73268835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28445C15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8D4ACC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7B64A8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D12DC4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D57C89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1786C9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3D9A9FE4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418484BE" w14:textId="77777777" w:rsidTr="004815B3">
        <w:trPr>
          <w:cantSplit/>
        </w:trPr>
        <w:tc>
          <w:tcPr>
            <w:tcW w:w="3942" w:type="dxa"/>
          </w:tcPr>
          <w:p w14:paraId="1C0183C7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293B0B" w14:textId="6A9D09F2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5CACEFE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073B060" w14:textId="5F111F88" w:rsidR="00D34135" w:rsidRPr="007501E8" w:rsidRDefault="00D209F9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14250DE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252BCB" w14:textId="30770E8A" w:rsidR="00D34135" w:rsidRPr="009A40BF" w:rsidRDefault="00D209F9" w:rsidP="00D94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0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0DC7BE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4CB471F4" w14:textId="121B2AB7" w:rsidR="00D34135" w:rsidRPr="007501E8" w:rsidRDefault="00D209F9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501E8" w:rsidRPr="007501E8" w14:paraId="3F3F13E2" w14:textId="77777777" w:rsidTr="004815B3">
        <w:trPr>
          <w:cantSplit/>
        </w:trPr>
        <w:tc>
          <w:tcPr>
            <w:tcW w:w="3942" w:type="dxa"/>
          </w:tcPr>
          <w:p w14:paraId="13E54478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806218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401CE5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A13F6E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0B2851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167E98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037EE2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2E2792FF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01E8" w:rsidRPr="007501E8" w14:paraId="57EB2890" w14:textId="77777777" w:rsidTr="004815B3">
        <w:trPr>
          <w:cantSplit/>
        </w:trPr>
        <w:tc>
          <w:tcPr>
            <w:tcW w:w="3942" w:type="dxa"/>
          </w:tcPr>
          <w:p w14:paraId="71EA975F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BE0249" w14:textId="0AD12D5E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</w:t>
            </w:r>
          </w:p>
        </w:tc>
        <w:tc>
          <w:tcPr>
            <w:tcW w:w="270" w:type="dxa"/>
          </w:tcPr>
          <w:p w14:paraId="476A7E37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78D9B2" w14:textId="14ED0781" w:rsidR="00D34135" w:rsidRPr="007501E8" w:rsidRDefault="00D209F9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74B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6447A13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0C00C5" w14:textId="62758FA9" w:rsidR="00D34135" w:rsidRPr="007501E8" w:rsidRDefault="00D209F9" w:rsidP="00D94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86658E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55F29FD9" w14:textId="57C07DA6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74B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</w:p>
        </w:tc>
      </w:tr>
      <w:tr w:rsidR="007501E8" w:rsidRPr="007501E8" w14:paraId="71EEF555" w14:textId="77777777" w:rsidTr="004815B3">
        <w:trPr>
          <w:cantSplit/>
        </w:trPr>
        <w:tc>
          <w:tcPr>
            <w:tcW w:w="3942" w:type="dxa"/>
          </w:tcPr>
          <w:p w14:paraId="73800941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F006DD" w14:textId="77777777" w:rsidR="00D34135" w:rsidRPr="007501E8" w:rsidRDefault="00D34135" w:rsidP="007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4416B0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2745F1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B2E685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27075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E100F7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2FEEA9A5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56901461" w14:textId="77777777" w:rsidTr="004815B3">
        <w:trPr>
          <w:cantSplit/>
        </w:trPr>
        <w:tc>
          <w:tcPr>
            <w:tcW w:w="3942" w:type="dxa"/>
          </w:tcPr>
          <w:p w14:paraId="7746BF47" w14:textId="21210CA4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2565</w:t>
            </w:r>
          </w:p>
        </w:tc>
        <w:tc>
          <w:tcPr>
            <w:tcW w:w="1080" w:type="dxa"/>
          </w:tcPr>
          <w:p w14:paraId="7024FB4E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C9CA8F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6CA717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5300B7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4F1A69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B5153F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59FCE954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5F2667ED" w14:textId="77777777" w:rsidTr="004815B3">
        <w:trPr>
          <w:cantSplit/>
        </w:trPr>
        <w:tc>
          <w:tcPr>
            <w:tcW w:w="3942" w:type="dxa"/>
          </w:tcPr>
          <w:p w14:paraId="706AB769" w14:textId="580AA9D0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490B1FBF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DABBE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426B31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72878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784C21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0D3ADE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25984F49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52BDBAA1" w14:textId="77777777" w:rsidTr="004815B3">
        <w:trPr>
          <w:cantSplit/>
        </w:trPr>
        <w:tc>
          <w:tcPr>
            <w:tcW w:w="3942" w:type="dxa"/>
          </w:tcPr>
          <w:p w14:paraId="5F6DE914" w14:textId="1818AD4F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080" w:type="dxa"/>
          </w:tcPr>
          <w:p w14:paraId="16939962" w14:textId="23E64FF1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376FF468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000F46" w14:textId="234E8BA1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656D3EF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0D5A0F" w14:textId="512D53EE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44A9F3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038811B" w14:textId="68749E7B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501E8" w:rsidRPr="007501E8" w14:paraId="19DB415D" w14:textId="77777777" w:rsidTr="004815B3">
        <w:trPr>
          <w:cantSplit/>
        </w:trPr>
        <w:tc>
          <w:tcPr>
            <w:tcW w:w="3942" w:type="dxa"/>
          </w:tcPr>
          <w:p w14:paraId="53AD99D0" w14:textId="09E1DA73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45F2ACE9" w14:textId="7AD69F9A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09E03326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16FDBC" w14:textId="69FAB486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21119B3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139A01" w14:textId="7AC80039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07F820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8C6B35A" w14:textId="4DF0F208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7501E8" w:rsidRPr="007501E8" w14:paraId="7DDC4F93" w14:textId="77777777" w:rsidTr="004815B3">
        <w:trPr>
          <w:cantSplit/>
        </w:trPr>
        <w:tc>
          <w:tcPr>
            <w:tcW w:w="3942" w:type="dxa"/>
          </w:tcPr>
          <w:p w14:paraId="0B675312" w14:textId="2555E26C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15EA9B8E" w14:textId="5E4D646E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645E4B09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7177CE" w14:textId="37D17B1F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C0DE403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F1408C" w14:textId="6AB352A4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4625A2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B1E8B8D" w14:textId="37FDF778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501E8" w:rsidRPr="007501E8" w14:paraId="3373A3BF" w14:textId="77777777" w:rsidTr="004815B3">
        <w:trPr>
          <w:cantSplit/>
        </w:trPr>
        <w:tc>
          <w:tcPr>
            <w:tcW w:w="3942" w:type="dxa"/>
          </w:tcPr>
          <w:p w14:paraId="07E5B2D1" w14:textId="37B15DF6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1209AB82" w14:textId="46A30EBE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8055AD1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79CD6F" w14:textId="758802CF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BCAD611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83339A" w14:textId="797512FA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5F644D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197B126" w14:textId="55E6C2C3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501E8" w:rsidRPr="007501E8" w14:paraId="77597173" w14:textId="77777777" w:rsidTr="004815B3">
        <w:trPr>
          <w:cantSplit/>
        </w:trPr>
        <w:tc>
          <w:tcPr>
            <w:tcW w:w="3942" w:type="dxa"/>
            <w:shd w:val="clear" w:color="auto" w:fill="auto"/>
          </w:tcPr>
          <w:p w14:paraId="765D9EEA" w14:textId="4347A821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</w:tcPr>
          <w:p w14:paraId="28830D02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F46BEF" w14:textId="11BBCB4C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70" w:type="dxa"/>
          </w:tcPr>
          <w:p w14:paraId="74DD6BEA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211161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C52B05" w14:textId="3B244D24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3102986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031CE0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2D82DD" w14:textId="6577A8AC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024DED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E7D4296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7AFD6F" w14:textId="1E4098D9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7501E8" w:rsidRPr="007501E8" w14:paraId="417F5F2E" w14:textId="77777777" w:rsidTr="004815B3">
        <w:trPr>
          <w:cantSplit/>
          <w:trHeight w:val="272"/>
        </w:trPr>
        <w:tc>
          <w:tcPr>
            <w:tcW w:w="3942" w:type="dxa"/>
          </w:tcPr>
          <w:p w14:paraId="3D6238B9" w14:textId="43943C20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ประมาณการความเสียหายจากคดีความ</w:t>
            </w:r>
          </w:p>
        </w:tc>
        <w:tc>
          <w:tcPr>
            <w:tcW w:w="1080" w:type="dxa"/>
          </w:tcPr>
          <w:p w14:paraId="7C26D311" w14:textId="560D5C27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87C266A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DA986F" w14:textId="30A5F4FA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616B1C4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AE8512" w14:textId="2470963A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33C75A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E7389EE" w14:textId="0946DE11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501E8" w:rsidRPr="007501E8" w14:paraId="3FB276CA" w14:textId="77777777" w:rsidTr="004815B3">
        <w:trPr>
          <w:cantSplit/>
          <w:trHeight w:val="272"/>
        </w:trPr>
        <w:tc>
          <w:tcPr>
            <w:tcW w:w="3942" w:type="dxa"/>
          </w:tcPr>
          <w:p w14:paraId="4E733AE1" w14:textId="1CE9ACD1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</w:t>
            </w: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080" w:type="dxa"/>
          </w:tcPr>
          <w:p w14:paraId="1062C60A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704D50" w14:textId="46F0D075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6752C94E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51DF6C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7BEDDE" w14:textId="50F501F5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613159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30378E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D57BFC" w14:textId="35E4C04B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702486A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F12CE3A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50B165" w14:textId="43A5F28E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7501E8" w:rsidRPr="007501E8" w14:paraId="6DA05C7D" w14:textId="77777777" w:rsidTr="004815B3">
        <w:trPr>
          <w:cantSplit/>
          <w:trHeight w:val="272"/>
        </w:trPr>
        <w:tc>
          <w:tcPr>
            <w:tcW w:w="3942" w:type="dxa"/>
          </w:tcPr>
          <w:p w14:paraId="3C83EA0A" w14:textId="40F535AB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2BB6667D" w14:textId="4B30E76E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0F868F9F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4081CE" w14:textId="4BF48F0F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70" w:type="dxa"/>
          </w:tcPr>
          <w:p w14:paraId="1DC09AC6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FE56BB" w14:textId="7273B336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51EB46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9BB9DC5" w14:textId="190EAEE3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7501E8" w:rsidRPr="007501E8" w14:paraId="6B72BCCA" w14:textId="77777777" w:rsidTr="004815B3">
        <w:trPr>
          <w:cantSplit/>
          <w:trHeight w:val="272"/>
        </w:trPr>
        <w:tc>
          <w:tcPr>
            <w:tcW w:w="3942" w:type="dxa"/>
          </w:tcPr>
          <w:p w14:paraId="3C092404" w14:textId="696F8502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45B789FD" w14:textId="264FB4C0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D359544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AC09D2" w14:textId="5D0C48CE" w:rsidR="00D34135" w:rsidRPr="007501E8" w:rsidRDefault="00D34135" w:rsidP="00A5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01BF5E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173936" w14:textId="50CE8B61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FAB212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758E3421" w14:textId="5F2F2B35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501E8" w:rsidRPr="007501E8" w14:paraId="6538EA6F" w14:textId="77777777" w:rsidTr="00A37847">
        <w:trPr>
          <w:cantSplit/>
        </w:trPr>
        <w:tc>
          <w:tcPr>
            <w:tcW w:w="3942" w:type="dxa"/>
          </w:tcPr>
          <w:p w14:paraId="2BC17351" w14:textId="66DCAF51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71AD7D" w14:textId="0AC88FF9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</w:t>
            </w:r>
          </w:p>
        </w:tc>
        <w:tc>
          <w:tcPr>
            <w:tcW w:w="270" w:type="dxa"/>
          </w:tcPr>
          <w:p w14:paraId="1F195DB1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2C1B81" w14:textId="2480D61C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70" w:type="dxa"/>
          </w:tcPr>
          <w:p w14:paraId="5627F349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AD260A" w14:textId="68636FD0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E992466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643EF" w14:textId="6DF05C38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247</w:t>
            </w:r>
          </w:p>
        </w:tc>
      </w:tr>
      <w:tr w:rsidR="007501E8" w:rsidRPr="007501E8" w14:paraId="4461FF32" w14:textId="77777777" w:rsidTr="004815B3">
        <w:trPr>
          <w:cantSplit/>
        </w:trPr>
        <w:tc>
          <w:tcPr>
            <w:tcW w:w="3942" w:type="dxa"/>
          </w:tcPr>
          <w:p w14:paraId="53869085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63233E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4BF510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7054440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181223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7C75C0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E0098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729A9BF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6CB47854" w14:textId="77777777" w:rsidTr="004815B3">
        <w:trPr>
          <w:cantSplit/>
        </w:trPr>
        <w:tc>
          <w:tcPr>
            <w:tcW w:w="3942" w:type="dxa"/>
          </w:tcPr>
          <w:p w14:paraId="7E87EFD6" w14:textId="78593AD1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4008DA4E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ABBC07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591C48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9EB16D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097014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1D5BB3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7353B0D9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440F89B6" w14:textId="77777777" w:rsidTr="004815B3">
        <w:trPr>
          <w:cantSplit/>
        </w:trPr>
        <w:tc>
          <w:tcPr>
            <w:tcW w:w="3942" w:type="dxa"/>
          </w:tcPr>
          <w:p w14:paraId="62792653" w14:textId="3257B663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C02913" w14:textId="06807256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2F49F75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963861" w14:textId="22044A11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270" w:type="dxa"/>
          </w:tcPr>
          <w:p w14:paraId="56FD91CA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8CEE732" w14:textId="6E4E8193" w:rsidR="00D34135" w:rsidRPr="009A40BF" w:rsidRDefault="00D34135" w:rsidP="00A5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0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8849D3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4B84E344" w14:textId="43C25502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501E8" w:rsidRPr="007501E8" w14:paraId="6BF70125" w14:textId="77777777" w:rsidTr="00A37847">
        <w:trPr>
          <w:cantSplit/>
        </w:trPr>
        <w:tc>
          <w:tcPr>
            <w:tcW w:w="3942" w:type="dxa"/>
          </w:tcPr>
          <w:p w14:paraId="2322D513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54F819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BE816A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77B166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DD737D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A46FA7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5C5394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0EFF1C8D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34135" w:rsidRPr="007501E8" w14:paraId="56922DD2" w14:textId="77777777" w:rsidTr="004815B3">
        <w:tc>
          <w:tcPr>
            <w:tcW w:w="3942" w:type="dxa"/>
          </w:tcPr>
          <w:p w14:paraId="7DF3E3EB" w14:textId="48CD9FC6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7BBBC4" w14:textId="5FE6C5B3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70" w:type="dxa"/>
          </w:tcPr>
          <w:p w14:paraId="75DEF863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5EBD1EC" w14:textId="7C783999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70" w:type="dxa"/>
          </w:tcPr>
          <w:p w14:paraId="42E10A33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E511A99" w14:textId="7E7EE254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87631C8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0960831A" w14:textId="054DC1F8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</w:t>
            </w:r>
          </w:p>
        </w:tc>
      </w:tr>
    </w:tbl>
    <w:p w14:paraId="40F4C607" w14:textId="77777777" w:rsidR="00AF5618" w:rsidRPr="007501E8" w:rsidRDefault="00AF5618" w:rsidP="00AF5618"/>
    <w:p w14:paraId="095DD43C" w14:textId="77777777" w:rsidR="00AF5618" w:rsidRPr="007501E8" w:rsidRDefault="00AF5618" w:rsidP="00AF5618"/>
    <w:p w14:paraId="6FA3C588" w14:textId="77777777" w:rsidR="00AF5618" w:rsidRPr="007501E8" w:rsidRDefault="00AF5618" w:rsidP="00AF5618"/>
    <w:p w14:paraId="78DDD409" w14:textId="77777777" w:rsidR="00AF5618" w:rsidRPr="007501E8" w:rsidRDefault="00AF5618" w:rsidP="00AF5618"/>
    <w:p w14:paraId="711C512E" w14:textId="77777777" w:rsidR="00AF5618" w:rsidRPr="007501E8" w:rsidRDefault="00AF5618" w:rsidP="00AF5618"/>
    <w:p w14:paraId="666351E9" w14:textId="77777777" w:rsidR="00AF5618" w:rsidRPr="007501E8" w:rsidRDefault="00AF5618" w:rsidP="00AF5618"/>
    <w:tbl>
      <w:tblPr>
        <w:tblW w:w="92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270"/>
        <w:gridCol w:w="1170"/>
        <w:gridCol w:w="270"/>
        <w:gridCol w:w="1080"/>
        <w:gridCol w:w="270"/>
        <w:gridCol w:w="1158"/>
      </w:tblGrid>
      <w:tr w:rsidR="007501E8" w:rsidRPr="007501E8" w14:paraId="58410F0F" w14:textId="77777777" w:rsidTr="004815B3">
        <w:trPr>
          <w:tblHeader/>
        </w:trPr>
        <w:tc>
          <w:tcPr>
            <w:tcW w:w="3942" w:type="dxa"/>
          </w:tcPr>
          <w:p w14:paraId="0B4A4FC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sz w:val="28"/>
                <w:szCs w:val="28"/>
              </w:rPr>
              <w:lastRenderedPageBreak/>
              <w:br w:type="column"/>
            </w:r>
          </w:p>
        </w:tc>
        <w:tc>
          <w:tcPr>
            <w:tcW w:w="5298" w:type="dxa"/>
            <w:gridSpan w:val="7"/>
          </w:tcPr>
          <w:p w14:paraId="3CE27F7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501E8" w:rsidRPr="007501E8" w14:paraId="2EECCE4A" w14:textId="77777777" w:rsidTr="004815B3">
        <w:trPr>
          <w:tblHeader/>
        </w:trPr>
        <w:tc>
          <w:tcPr>
            <w:tcW w:w="3942" w:type="dxa"/>
          </w:tcPr>
          <w:p w14:paraId="52EBA4F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237A0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0C6B01" w14:textId="77777777" w:rsidR="00AF5618" w:rsidRPr="007501E8" w:rsidRDefault="00AF5618" w:rsidP="004815B3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5071DBC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270" w:type="dxa"/>
          </w:tcPr>
          <w:p w14:paraId="3B086583" w14:textId="77777777" w:rsidR="00AF5618" w:rsidRPr="007501E8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4C2B29B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01E8" w:rsidRPr="007501E8" w14:paraId="19DC34E3" w14:textId="77777777" w:rsidTr="004815B3">
        <w:trPr>
          <w:tblHeader/>
        </w:trPr>
        <w:tc>
          <w:tcPr>
            <w:tcW w:w="3942" w:type="dxa"/>
          </w:tcPr>
          <w:p w14:paraId="4DB2C12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A9C27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958D38" w14:textId="77777777" w:rsidR="00AF5618" w:rsidRPr="007501E8" w:rsidRDefault="00AF5618" w:rsidP="004815B3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857763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 / รายได้ใน</w:t>
            </w:r>
          </w:p>
        </w:tc>
        <w:tc>
          <w:tcPr>
            <w:tcW w:w="270" w:type="dxa"/>
          </w:tcPr>
          <w:p w14:paraId="1E5EB96E" w14:textId="77777777" w:rsidR="00AF5618" w:rsidRPr="007501E8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32FC733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01E8" w:rsidRPr="007501E8" w14:paraId="36824AFC" w14:textId="77777777" w:rsidTr="004815B3">
        <w:trPr>
          <w:tblHeader/>
        </w:trPr>
        <w:tc>
          <w:tcPr>
            <w:tcW w:w="3942" w:type="dxa"/>
          </w:tcPr>
          <w:p w14:paraId="2FE5954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9C69B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2C9119D4" w14:textId="77777777" w:rsidR="00AF5618" w:rsidRPr="007501E8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98AD43" w14:textId="77777777" w:rsidR="00AF5618" w:rsidRPr="007501E8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5D3BB59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B30C72" w14:textId="77777777" w:rsidR="00AF5618" w:rsidRPr="007501E8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2DF14509" w14:textId="77777777" w:rsidR="00AF5618" w:rsidRPr="007501E8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1BF2390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501E8" w:rsidRPr="007501E8" w14:paraId="1498596A" w14:textId="77777777" w:rsidTr="004815B3">
        <w:trPr>
          <w:tblHeader/>
        </w:trPr>
        <w:tc>
          <w:tcPr>
            <w:tcW w:w="3942" w:type="dxa"/>
          </w:tcPr>
          <w:p w14:paraId="3F837B0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2141224" w14:textId="358A8703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F561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F561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4708AAF2" w14:textId="77777777" w:rsidR="00AF5618" w:rsidRPr="007501E8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92E4C6" w14:textId="77777777" w:rsidR="00AF5618" w:rsidRPr="007501E8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485F581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C46F16" w14:textId="77777777" w:rsidR="00AF5618" w:rsidRPr="007501E8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66E65FF4" w14:textId="77777777" w:rsidR="00AF5618" w:rsidRPr="007501E8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2EFBFFFD" w14:textId="3A90C604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F561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F561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501E8" w:rsidRPr="007501E8" w14:paraId="329D7942" w14:textId="77777777" w:rsidTr="004815B3">
        <w:trPr>
          <w:tblHeader/>
        </w:trPr>
        <w:tc>
          <w:tcPr>
            <w:tcW w:w="3942" w:type="dxa"/>
          </w:tcPr>
          <w:p w14:paraId="33AAFC7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98" w:type="dxa"/>
            <w:gridSpan w:val="7"/>
          </w:tcPr>
          <w:p w14:paraId="41A3591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649762BD" w14:textId="77777777" w:rsidTr="004815B3">
        <w:trPr>
          <w:cantSplit/>
        </w:trPr>
        <w:tc>
          <w:tcPr>
            <w:tcW w:w="3942" w:type="dxa"/>
          </w:tcPr>
          <w:p w14:paraId="5E41B1C4" w14:textId="38259EB7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194D8F6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837580" w14:textId="77777777" w:rsidR="00AF5618" w:rsidRPr="007501E8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3F9ED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BD9B2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F653C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9D7FD" w14:textId="77777777" w:rsidR="00AF5618" w:rsidRPr="007501E8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23E007C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7BC6AA25" w14:textId="77777777" w:rsidTr="004815B3">
        <w:trPr>
          <w:cantSplit/>
        </w:trPr>
        <w:tc>
          <w:tcPr>
            <w:tcW w:w="3942" w:type="dxa"/>
          </w:tcPr>
          <w:p w14:paraId="1EB3D9C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4B5ACE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B83545" w14:textId="77777777" w:rsidR="00AF5618" w:rsidRPr="007501E8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E0A05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74D2D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C9981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D5CBC" w14:textId="77777777" w:rsidR="00AF5618" w:rsidRPr="007501E8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043B8E1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4959CADD" w14:textId="77777777" w:rsidTr="005364C8">
        <w:trPr>
          <w:cantSplit/>
        </w:trPr>
        <w:tc>
          <w:tcPr>
            <w:tcW w:w="3942" w:type="dxa"/>
          </w:tcPr>
          <w:p w14:paraId="0F7A4A9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6081EA6" w14:textId="5FA5BFA3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408CA34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A1FA56" w14:textId="035129AB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3B0D6CE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5AC738" w14:textId="7751810B" w:rsidR="00AF5618" w:rsidRPr="007501E8" w:rsidRDefault="009A40BF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F99928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1D1BAA1D" w14:textId="439FAB6E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7501E8" w:rsidRPr="007501E8" w14:paraId="769B282C" w14:textId="77777777" w:rsidTr="004815B3">
        <w:trPr>
          <w:cantSplit/>
        </w:trPr>
        <w:tc>
          <w:tcPr>
            <w:tcW w:w="3942" w:type="dxa"/>
          </w:tcPr>
          <w:p w14:paraId="14C8603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1F24D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D47124" w14:textId="77777777" w:rsidR="00AF5618" w:rsidRPr="007501E8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8055EA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0CE7B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22100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CEA1E2" w14:textId="77777777" w:rsidR="00AF5618" w:rsidRPr="007501E8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522528C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11D01EB1" w14:textId="77777777" w:rsidTr="004815B3">
        <w:trPr>
          <w:cantSplit/>
        </w:trPr>
        <w:tc>
          <w:tcPr>
            <w:tcW w:w="3942" w:type="dxa"/>
          </w:tcPr>
          <w:p w14:paraId="396108CF" w14:textId="2CE97E85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5A9BCB88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DC148C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0D072B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D8BAF7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894E01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23FA5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4FD0A17D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6D2A43BC" w14:textId="77777777" w:rsidTr="004815B3">
        <w:trPr>
          <w:cantSplit/>
        </w:trPr>
        <w:tc>
          <w:tcPr>
            <w:tcW w:w="3942" w:type="dxa"/>
          </w:tcPr>
          <w:p w14:paraId="78361D73" w14:textId="353A58D0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4F14CAF9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B9895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D97C13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79A6C4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FF7A14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FB390A" w14:textId="77777777" w:rsidR="00D34135" w:rsidRPr="007501E8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4C8246D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4135" w:rsidRPr="007501E8" w14:paraId="7929C5A6" w14:textId="77777777" w:rsidTr="004815B3">
        <w:trPr>
          <w:cantSplit/>
        </w:trPr>
        <w:tc>
          <w:tcPr>
            <w:tcW w:w="3942" w:type="dxa"/>
          </w:tcPr>
          <w:p w14:paraId="097570D9" w14:textId="085FECF0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A1C227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370D57" w14:textId="710C5ADD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E079E8A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2EF3E8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B102152" w14:textId="2AA8AAC8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4DB1F81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11A583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3F6D3ED" w14:textId="530758F2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2CF3B5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0E4459AC" w14:textId="77777777" w:rsidR="00D34135" w:rsidRPr="007501E8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89F7A75" w14:textId="29857A77" w:rsidR="00D34135" w:rsidRPr="007501E8" w:rsidRDefault="007501E8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529067C4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FE565D" w14:textId="2FA188CC" w:rsidR="00A84E78" w:rsidRPr="00860051" w:rsidRDefault="00860051" w:rsidP="007E0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6005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การจัดเก็บภาษีเงินได้ขั้นต่ำส่วนเพิ่ม</w:t>
      </w:r>
    </w:p>
    <w:p w14:paraId="6309C02A" w14:textId="77777777" w:rsidR="00860051" w:rsidRDefault="00860051" w:rsidP="007E0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3D1BC4" w14:textId="77777777" w:rsidR="00A84E78" w:rsidRDefault="00A84E78" w:rsidP="00A84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37B55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037B55">
        <w:rPr>
          <w:rFonts w:asciiTheme="majorBidi" w:hAnsiTheme="majorBidi" w:cstheme="majorBidi"/>
          <w:sz w:val="28"/>
          <w:szCs w:val="28"/>
        </w:rPr>
        <w:t xml:space="preserve"> 28 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037B55">
        <w:rPr>
          <w:rFonts w:asciiTheme="majorBidi" w:hAnsiTheme="majorBidi" w:cstheme="majorBidi"/>
          <w:sz w:val="28"/>
          <w:szCs w:val="28"/>
        </w:rPr>
        <w:t xml:space="preserve">2566 </w:t>
      </w:r>
      <w:r w:rsidRPr="00037B55">
        <w:rPr>
          <w:rFonts w:asciiTheme="majorBidi" w:hAnsiTheme="majorBidi" w:cstheme="majorBidi"/>
          <w:sz w:val="28"/>
          <w:szCs w:val="28"/>
          <w:cs/>
        </w:rPr>
        <w:t>กลุ่มบริษัทได้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>ถือปฏิบัติ</w:t>
      </w:r>
      <w:r w:rsidRPr="00037B55">
        <w:rPr>
          <w:rFonts w:asciiTheme="majorBidi" w:hAnsiTheme="majorBidi" w:cstheme="majorBidi"/>
          <w:sz w:val="28"/>
          <w:szCs w:val="28"/>
          <w:cs/>
        </w:rPr>
        <w:t>ตาม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>การปรับปรุง</w:t>
      </w:r>
      <w:r w:rsidRPr="00037B55">
        <w:rPr>
          <w:rFonts w:asciiTheme="majorBidi" w:hAnsiTheme="majorBidi" w:cstheme="majorBidi"/>
          <w:sz w:val="28"/>
          <w:szCs w:val="28"/>
          <w:cs/>
        </w:rPr>
        <w:t>มาตรฐานการบัญชี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37B55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Pr="00037B55">
        <w:rPr>
          <w:rFonts w:asciiTheme="majorBidi" w:hAnsiTheme="majorBidi" w:cstheme="majorBidi"/>
          <w:sz w:val="28"/>
          <w:szCs w:val="28"/>
        </w:rPr>
        <w:t xml:space="preserve">12 </w:t>
      </w:r>
      <w:r w:rsidRPr="00037B55">
        <w:rPr>
          <w:rFonts w:asciiTheme="majorBidi" w:hAnsiTheme="majorBidi" w:cstheme="majorBidi"/>
          <w:sz w:val="28"/>
          <w:szCs w:val="28"/>
          <w:cs/>
        </w:rPr>
        <w:t>เรื่องการปฏิรูปภาษีระหว่างประเทศ - กฎ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>การคำนวณภาษีเงินได้</w:t>
      </w:r>
      <w:r w:rsidRPr="00037B55">
        <w:rPr>
          <w:rFonts w:asciiTheme="majorBidi" w:hAnsiTheme="majorBidi" w:cstheme="majorBidi"/>
          <w:sz w:val="28"/>
          <w:szCs w:val="28"/>
          <w:cs/>
        </w:rPr>
        <w:t xml:space="preserve">หลักที่สอง 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037B55">
        <w:rPr>
          <w:rFonts w:asciiTheme="majorBidi" w:hAnsiTheme="majorBidi" w:cstheme="majorBidi"/>
          <w:sz w:val="28"/>
          <w:szCs w:val="28"/>
          <w:cs/>
        </w:rPr>
        <w:t>กำหนดให้ยกเว้นการรับรู้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>รายการ</w:t>
      </w:r>
      <w:r w:rsidRPr="00037B55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ภาษีเงินได้รอการตัดบัญชีสำหรับการจัดเก็บภาษี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>เงินได้ขั้นต่ำส่วน</w:t>
      </w:r>
      <w:r w:rsidRPr="00037B55">
        <w:rPr>
          <w:rFonts w:asciiTheme="majorBidi" w:hAnsiTheme="majorBidi" w:cstheme="majorBidi"/>
          <w:sz w:val="28"/>
          <w:szCs w:val="28"/>
          <w:cs/>
        </w:rPr>
        <w:t>เพิ่มเป็นการชั่วคราว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037B55">
        <w:rPr>
          <w:rFonts w:asciiTheme="majorBidi" w:hAnsiTheme="majorBidi" w:cstheme="majorBidi"/>
          <w:sz w:val="28"/>
          <w:szCs w:val="28"/>
          <w:cs/>
        </w:rPr>
        <w:t>มีผลบังคับใช้ทันที และ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>จะรับรู้เป็นค่าใช้จ่ายภาษีเงินได้</w:t>
      </w:r>
      <w:r w:rsidRPr="00037B55">
        <w:rPr>
          <w:rFonts w:asciiTheme="majorBidi" w:hAnsiTheme="majorBidi" w:cstheme="majorBidi"/>
          <w:sz w:val="28"/>
          <w:szCs w:val="28"/>
          <w:cs/>
        </w:rPr>
        <w:t>เมื่อเกิดขึ้น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 xml:space="preserve"> นอกจากนี้ การปรับปรุงมาตรฐานการบัญชี ฉบับที่ </w:t>
      </w:r>
      <w:r w:rsidRPr="00037B55">
        <w:rPr>
          <w:rFonts w:asciiTheme="majorBidi" w:hAnsiTheme="majorBidi" w:cstheme="majorBidi"/>
          <w:sz w:val="28"/>
          <w:szCs w:val="28"/>
        </w:rPr>
        <w:t xml:space="preserve">12 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>ได้กำหนดให้</w:t>
      </w:r>
      <w:r w:rsidRPr="00037B55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37B55">
        <w:rPr>
          <w:rFonts w:asciiTheme="majorBidi" w:hAnsiTheme="majorBidi" w:cstheme="majorBidi"/>
          <w:sz w:val="28"/>
          <w:szCs w:val="28"/>
          <w:cs/>
        </w:rPr>
        <w:t>เปิดเผยข้อมูลเกี่ยวกับ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>ผลกระทบจาก</w:t>
      </w:r>
      <w:r w:rsidRPr="00037B55">
        <w:rPr>
          <w:rFonts w:asciiTheme="majorBidi" w:hAnsiTheme="majorBidi" w:cstheme="majorBidi"/>
          <w:sz w:val="28"/>
          <w:szCs w:val="28"/>
          <w:cs/>
        </w:rPr>
        <w:t>กฎ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>การคำนวณภาษีเงินได้</w:t>
      </w:r>
      <w:r w:rsidRPr="00037B55">
        <w:rPr>
          <w:rFonts w:asciiTheme="majorBidi" w:hAnsiTheme="majorBidi" w:cstheme="majorBidi"/>
          <w:sz w:val="28"/>
          <w:szCs w:val="28"/>
          <w:cs/>
        </w:rPr>
        <w:t>หลักที่สอง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>ในงบการเงินสำหรับปีสิ้นสุดวันที่</w:t>
      </w:r>
      <w:r w:rsidRPr="00037B5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37B55">
        <w:rPr>
          <w:rFonts w:asciiTheme="majorBidi" w:hAnsiTheme="majorBidi" w:cstheme="majorBidi"/>
          <w:sz w:val="28"/>
          <w:szCs w:val="28"/>
        </w:rPr>
        <w:t xml:space="preserve">31 </w:t>
      </w:r>
      <w:r w:rsidRPr="00037B5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37B55">
        <w:rPr>
          <w:rFonts w:asciiTheme="majorBidi" w:hAnsiTheme="majorBidi" w:cstheme="majorBidi"/>
          <w:sz w:val="28"/>
          <w:szCs w:val="28"/>
        </w:rPr>
        <w:t>2567</w:t>
      </w:r>
      <w:r w:rsidRPr="00037B55">
        <w:rPr>
          <w:rFonts w:asciiTheme="majorBidi" w:hAnsiTheme="majorBidi" w:cstheme="majorBidi"/>
          <w:sz w:val="28"/>
          <w:szCs w:val="28"/>
          <w:cs/>
        </w:rPr>
        <w:t xml:space="preserve"> การยกเว้น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>การรับรู้รายการ</w:t>
      </w:r>
      <w:r w:rsidRPr="00037B55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Pr="00037B55">
        <w:rPr>
          <w:rFonts w:asciiTheme="majorBidi" w:hAnsiTheme="majorBidi" w:cstheme="majorBidi" w:hint="cs"/>
          <w:sz w:val="28"/>
          <w:szCs w:val="28"/>
          <w:cs/>
        </w:rPr>
        <w:t>ให้ถือปฏิบัติโดยการปรับงบการเงิน</w:t>
      </w:r>
      <w:r w:rsidRPr="00037B55">
        <w:rPr>
          <w:rFonts w:asciiTheme="majorBidi" w:hAnsiTheme="majorBidi" w:cstheme="majorBidi"/>
          <w:sz w:val="28"/>
          <w:szCs w:val="28"/>
          <w:cs/>
        </w:rPr>
        <w:t>ย้อนหลัง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6D5EF6A8" w14:textId="77777777" w:rsidR="00A84E78" w:rsidRDefault="00A84E78" w:rsidP="00A84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F297DAB" w14:textId="0CC10D3A" w:rsidR="00A84E78" w:rsidRDefault="00A84E78" w:rsidP="00A84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E78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กลุ่มบริษัทดำเนินธุรกิจในประเทศ</w:t>
      </w:r>
      <w:r w:rsidR="00C6273C">
        <w:rPr>
          <w:rFonts w:asciiTheme="majorBidi" w:hAnsiTheme="majorBidi" w:cstheme="majorBidi" w:hint="cs"/>
          <w:sz w:val="28"/>
          <w:szCs w:val="28"/>
          <w:cs/>
        </w:rPr>
        <w:t>เวียดนาม</w:t>
      </w:r>
      <w:r w:rsidRPr="00A84E7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84E78">
        <w:rPr>
          <w:rFonts w:asciiTheme="majorBidi" w:hAnsiTheme="majorBidi" w:cstheme="majorBidi"/>
          <w:sz w:val="28"/>
          <w:szCs w:val="28"/>
          <w:cs/>
        </w:rPr>
        <w:t xml:space="preserve">ซึ่งได้มีการประกาศใช้กฎหมายการจัดเก็บภาษีเงินได้ขั้นต่ำส่วนเพิ่มแล้ว </w:t>
      </w:r>
      <w:r w:rsidRPr="00037B55">
        <w:rPr>
          <w:rFonts w:asciiTheme="majorBidi" w:hAnsiTheme="majorBidi" w:cstheme="majorBidi"/>
          <w:sz w:val="28"/>
          <w:szCs w:val="28"/>
        </w:rPr>
        <w:t xml:space="preserve"> </w:t>
      </w:r>
      <w:r w:rsidRPr="00A84E78">
        <w:rPr>
          <w:rFonts w:asciiTheme="majorBidi" w:hAnsiTheme="majorBidi" w:cstheme="majorBidi"/>
          <w:sz w:val="28"/>
          <w:szCs w:val="28"/>
          <w:cs/>
        </w:rPr>
        <w:t>อย่างไรก็ตาม เนื่องจากการประกาศใช้กฎหมายการจัดเก็บภาษีเงินได้ขั้นต่ำส่วนเพิ่มในประเทศ</w:t>
      </w:r>
      <w:r w:rsidR="00C6273C">
        <w:rPr>
          <w:rFonts w:asciiTheme="majorBidi" w:hAnsiTheme="majorBidi" w:cstheme="majorBidi" w:hint="cs"/>
          <w:sz w:val="28"/>
          <w:szCs w:val="28"/>
          <w:cs/>
        </w:rPr>
        <w:t>เวียดนาม</w:t>
      </w:r>
      <w:r w:rsidRPr="00A84E78">
        <w:rPr>
          <w:rFonts w:asciiTheme="majorBidi" w:hAnsiTheme="majorBidi" w:cstheme="majorBidi"/>
          <w:sz w:val="28"/>
          <w:szCs w:val="28"/>
          <w:cs/>
        </w:rPr>
        <w:t xml:space="preserve">จะมีผลบังคับใช้ตั้งแต่ปี </w:t>
      </w:r>
      <w:r w:rsidRPr="00037B55">
        <w:rPr>
          <w:rFonts w:asciiTheme="majorBidi" w:hAnsiTheme="majorBidi" w:cstheme="majorBidi"/>
          <w:sz w:val="28"/>
          <w:szCs w:val="28"/>
        </w:rPr>
        <w:t xml:space="preserve">2567 </w:t>
      </w:r>
      <w:r w:rsidRPr="00A84E78">
        <w:rPr>
          <w:rFonts w:asciiTheme="majorBidi" w:hAnsiTheme="majorBidi" w:cstheme="majorBidi"/>
          <w:sz w:val="28"/>
          <w:szCs w:val="28"/>
          <w:cs/>
        </w:rPr>
        <w:t xml:space="preserve">ทำให้ไม่มีผลกระทบต่องบการเงินปี </w:t>
      </w:r>
      <w:r w:rsidRPr="00037B55">
        <w:rPr>
          <w:rFonts w:asciiTheme="majorBidi" w:hAnsiTheme="majorBidi" w:cstheme="majorBidi"/>
          <w:sz w:val="28"/>
          <w:szCs w:val="28"/>
        </w:rPr>
        <w:t>2566</w:t>
      </w:r>
      <w:r w:rsidRPr="00A84E78">
        <w:rPr>
          <w:rFonts w:asciiTheme="majorBidi" w:hAnsiTheme="majorBidi" w:cstheme="majorBidi"/>
          <w:sz w:val="28"/>
          <w:szCs w:val="28"/>
        </w:rPr>
        <w:t xml:space="preserve"> </w:t>
      </w:r>
      <w:r w:rsidRPr="00A84E78">
        <w:rPr>
          <w:rFonts w:asciiTheme="majorBidi" w:hAnsiTheme="majorBidi" w:cstheme="majorBidi"/>
          <w:i/>
          <w:iCs/>
          <w:sz w:val="28"/>
          <w:szCs w:val="28"/>
        </w:rPr>
        <w:t xml:space="preserve">(2565: </w:t>
      </w:r>
      <w:r w:rsidRPr="00A84E78">
        <w:rPr>
          <w:rFonts w:asciiTheme="majorBidi" w:hAnsiTheme="majorBidi" w:cstheme="majorBidi"/>
          <w:i/>
          <w:iCs/>
          <w:sz w:val="28"/>
          <w:szCs w:val="28"/>
          <w:cs/>
        </w:rPr>
        <w:t>ไม่มี)</w:t>
      </w:r>
    </w:p>
    <w:p w14:paraId="61D6A084" w14:textId="01D8DE45" w:rsidR="00AB09CB" w:rsidRDefault="00AB09CB" w:rsidP="00A84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7D3A945" w14:textId="77777777" w:rsidR="00AB09CB" w:rsidRPr="00037B55" w:rsidRDefault="00AB09CB" w:rsidP="00A84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944B510" w14:textId="632D7B8C" w:rsidR="00A84E78" w:rsidRDefault="00A84E78" w:rsidP="007E0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E99022" w14:textId="354B663B" w:rsidR="00C6273C" w:rsidRDefault="00C6273C" w:rsidP="007E0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9DC545" w14:textId="47A5A7C1" w:rsidR="00C6273C" w:rsidRDefault="00C6273C" w:rsidP="007E0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218017" w14:textId="77777777" w:rsidR="00C6273C" w:rsidRPr="007501E8" w:rsidRDefault="00C6273C" w:rsidP="007E0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CB3A10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สิทธิประโยชน์จากการส่งเสริมการลงทุน</w:t>
      </w:r>
    </w:p>
    <w:p w14:paraId="4B7F5FE3" w14:textId="77777777" w:rsidR="00AF5618" w:rsidRPr="007501E8" w:rsidRDefault="00AF5618" w:rsidP="00AF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08E6CD7" w14:textId="32E5AD3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กลุ่มบริษัทได้รับการส่งเสริมการลงทุนตามพระราชบัญญัติส่งเสริมการลงทุน พ.ศ. </w:t>
      </w:r>
      <w:r w:rsidR="007501E8" w:rsidRPr="007501E8">
        <w:rPr>
          <w:rFonts w:asciiTheme="majorBidi" w:hAnsiTheme="majorBidi" w:cstheme="majorBidi"/>
          <w:sz w:val="28"/>
          <w:szCs w:val="28"/>
        </w:rPr>
        <w:t>2520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 สำหรับการประกอบกิจการที่อยู่อาศัยสำหรับผู้มีรายได้น้อยหรือรายได้ปานกลาง (พื้นที่ใช้สอยต่อหน่วยของที่อยู่อาศัยจะต้องมีขนาดไม่ต่ำกว่า </w:t>
      </w:r>
      <w:r w:rsidR="007501E8" w:rsidRPr="007501E8">
        <w:rPr>
          <w:rFonts w:asciiTheme="majorBidi" w:hAnsiTheme="majorBidi" w:cstheme="majorBidi"/>
          <w:sz w:val="28"/>
          <w:szCs w:val="28"/>
        </w:rPr>
        <w:t>24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ตารางเมตรและมูลค่าซื้อขายตามสัญญาไม่เกิน </w:t>
      </w:r>
      <w:r w:rsidR="007501E8" w:rsidRPr="007501E8">
        <w:rPr>
          <w:rFonts w:asciiTheme="majorBidi" w:hAnsiTheme="majorBidi" w:cstheme="majorBidi"/>
          <w:sz w:val="28"/>
          <w:szCs w:val="28"/>
        </w:rPr>
        <w:t>1</w:t>
      </w:r>
      <w:r w:rsidRPr="007501E8">
        <w:rPr>
          <w:rFonts w:asciiTheme="majorBidi" w:hAnsiTheme="majorBidi" w:cstheme="majorBidi"/>
          <w:sz w:val="28"/>
          <w:szCs w:val="28"/>
        </w:rPr>
        <w:t>,</w:t>
      </w:r>
      <w:r w:rsidR="007501E8" w:rsidRPr="007501E8">
        <w:rPr>
          <w:rFonts w:asciiTheme="majorBidi" w:hAnsiTheme="majorBidi" w:cstheme="majorBidi"/>
          <w:sz w:val="28"/>
          <w:szCs w:val="28"/>
        </w:rPr>
        <w:t>200</w:t>
      </w:r>
      <w:r w:rsidRPr="007501E8">
        <w:rPr>
          <w:rFonts w:asciiTheme="majorBidi" w:hAnsiTheme="majorBidi" w:cstheme="majorBidi"/>
          <w:sz w:val="28"/>
          <w:szCs w:val="28"/>
        </w:rPr>
        <w:t>,</w:t>
      </w:r>
      <w:r w:rsidR="007501E8" w:rsidRPr="007501E8">
        <w:rPr>
          <w:rFonts w:asciiTheme="majorBidi" w:hAnsiTheme="majorBidi" w:cstheme="majorBidi"/>
          <w:sz w:val="28"/>
          <w:szCs w:val="28"/>
        </w:rPr>
        <w:t>000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บาท) </w:t>
      </w:r>
    </w:p>
    <w:p w14:paraId="22F26B18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9033C47" w14:textId="4A437E74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สิทธิพิเศษที่สำคัญได้แก่ การได้รับยกเว้นภาษีเงินได้นิติบุคคลเป็นเวลา </w:t>
      </w:r>
      <w:r w:rsidR="007501E8" w:rsidRPr="007501E8">
        <w:rPr>
          <w:rFonts w:asciiTheme="majorBidi" w:hAnsiTheme="majorBidi" w:cstheme="majorBidi"/>
          <w:sz w:val="28"/>
          <w:szCs w:val="28"/>
        </w:rPr>
        <w:t>5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ปี นับแต่วันที่เริ่มมีรายได้จากการประกอบกิจการที่ได้รับการส่งเสริมการลงทุน สิทธิพิเศษนี้จะสิ้นสุดในระยะเวลาต่าง ๆ กัน</w:t>
      </w:r>
    </w:p>
    <w:p w14:paraId="1C2C515A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39B033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1F2991CF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B00358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>กำไรต่อหุ้น</w:t>
      </w:r>
    </w:p>
    <w:p w14:paraId="467D28FA" w14:textId="77777777" w:rsidR="00AF5618" w:rsidRPr="007501E8" w:rsidRDefault="00AF5618" w:rsidP="00AF5618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79"/>
        <w:gridCol w:w="272"/>
        <w:gridCol w:w="1085"/>
        <w:gridCol w:w="272"/>
        <w:gridCol w:w="1079"/>
        <w:gridCol w:w="272"/>
        <w:gridCol w:w="1083"/>
      </w:tblGrid>
      <w:tr w:rsidR="007501E8" w:rsidRPr="007501E8" w14:paraId="3287D572" w14:textId="77777777" w:rsidTr="004815B3">
        <w:tc>
          <w:tcPr>
            <w:tcW w:w="2203" w:type="pct"/>
            <w:vAlign w:val="center"/>
          </w:tcPr>
          <w:p w14:paraId="4A99C8C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5" w:type="pct"/>
            <w:gridSpan w:val="3"/>
          </w:tcPr>
          <w:p w14:paraId="08B8387D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E5BBDBF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pct"/>
            <w:gridSpan w:val="3"/>
          </w:tcPr>
          <w:p w14:paraId="408B13EA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1E8" w:rsidRPr="007501E8" w14:paraId="7051FA73" w14:textId="77777777" w:rsidTr="002A64FC">
        <w:tc>
          <w:tcPr>
            <w:tcW w:w="2203" w:type="pct"/>
            <w:vAlign w:val="center"/>
          </w:tcPr>
          <w:p w14:paraId="20143D4C" w14:textId="77777777" w:rsidR="00A21DFC" w:rsidRPr="007501E8" w:rsidRDefault="00A21DFC" w:rsidP="00A21DFC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43806001" w14:textId="2E363F45" w:rsidR="00A21DFC" w:rsidRPr="007501E8" w:rsidRDefault="007501E8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" w:type="pct"/>
            <w:vAlign w:val="center"/>
          </w:tcPr>
          <w:p w14:paraId="2EEFE693" w14:textId="77777777" w:rsidR="00A21DFC" w:rsidRPr="007501E8" w:rsidRDefault="00A21DFC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0" w:type="pct"/>
            <w:vAlign w:val="center"/>
          </w:tcPr>
          <w:p w14:paraId="446D5192" w14:textId="38B709E3" w:rsidR="00A21DFC" w:rsidRPr="007501E8" w:rsidRDefault="007501E8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30DF2269" w14:textId="77777777" w:rsidR="00A21DFC" w:rsidRPr="007501E8" w:rsidRDefault="00A21DFC" w:rsidP="00A21DF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87" w:type="pct"/>
            <w:vAlign w:val="center"/>
          </w:tcPr>
          <w:p w14:paraId="7B37DDD9" w14:textId="2F91408C" w:rsidR="00A21DFC" w:rsidRPr="007501E8" w:rsidRDefault="007501E8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" w:type="pct"/>
            <w:vAlign w:val="center"/>
          </w:tcPr>
          <w:p w14:paraId="2946C784" w14:textId="77777777" w:rsidR="00A21DFC" w:rsidRPr="007501E8" w:rsidRDefault="00A21DFC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89" w:type="pct"/>
            <w:vAlign w:val="center"/>
          </w:tcPr>
          <w:p w14:paraId="1B60EC32" w14:textId="51E160F0" w:rsidR="00A21DFC" w:rsidRPr="007501E8" w:rsidRDefault="007501E8" w:rsidP="00A21DF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01E8" w:rsidRPr="007501E8" w14:paraId="4B977259" w14:textId="77777777" w:rsidTr="004815B3">
        <w:tc>
          <w:tcPr>
            <w:tcW w:w="2203" w:type="pct"/>
          </w:tcPr>
          <w:p w14:paraId="1402082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7" w:type="pct"/>
            <w:gridSpan w:val="7"/>
          </w:tcPr>
          <w:p w14:paraId="2CFEF205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7501E8" w:rsidRPr="007501E8" w14:paraId="5CB4AFAB" w14:textId="77777777" w:rsidTr="004815B3">
        <w:tc>
          <w:tcPr>
            <w:tcW w:w="2203" w:type="pct"/>
          </w:tcPr>
          <w:p w14:paraId="0C0A9395" w14:textId="1C18E53B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                 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87" w:type="pct"/>
          </w:tcPr>
          <w:p w14:paraId="0CCC670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899AF0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ADD0C9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D39D82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F25FFF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FD9C91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104B58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2E80C246" w14:textId="77777777" w:rsidTr="004815B3">
        <w:tc>
          <w:tcPr>
            <w:tcW w:w="2203" w:type="pct"/>
          </w:tcPr>
          <w:p w14:paraId="1AC412CF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587" w:type="pct"/>
          </w:tcPr>
          <w:p w14:paraId="6F1240F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A529B7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E241C4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A5E5C3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103695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AED088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26CAEF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40BF" w:rsidRPr="007501E8" w14:paraId="12FAD305" w14:textId="77777777" w:rsidTr="004815B3">
        <w:tc>
          <w:tcPr>
            <w:tcW w:w="2203" w:type="pct"/>
          </w:tcPr>
          <w:p w14:paraId="1CA9C608" w14:textId="77777777" w:rsidR="009A40BF" w:rsidRPr="007501E8" w:rsidRDefault="009A40BF" w:rsidP="009A4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(ขั้นพื้นฐาน)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381EE923" w14:textId="0AB80D1C" w:rsidR="009A40BF" w:rsidRPr="007501E8" w:rsidRDefault="009A40BF" w:rsidP="009A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2,205</w:t>
            </w:r>
          </w:p>
        </w:tc>
        <w:tc>
          <w:tcPr>
            <w:tcW w:w="148" w:type="pct"/>
          </w:tcPr>
          <w:p w14:paraId="14E2C174" w14:textId="77777777" w:rsidR="009A40BF" w:rsidRPr="007501E8" w:rsidRDefault="009A40BF" w:rsidP="009A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5A243B88" w14:textId="6A349770" w:rsidR="009A40BF" w:rsidRPr="007501E8" w:rsidRDefault="009A40BF" w:rsidP="009A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2,772</w:t>
            </w:r>
          </w:p>
        </w:tc>
        <w:tc>
          <w:tcPr>
            <w:tcW w:w="148" w:type="pct"/>
          </w:tcPr>
          <w:p w14:paraId="3B0CB9AE" w14:textId="77777777" w:rsidR="009A40BF" w:rsidRPr="007501E8" w:rsidRDefault="009A40BF" w:rsidP="009A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723C29EA" w14:textId="7ACC3F0A" w:rsidR="009A40BF" w:rsidRPr="007501E8" w:rsidRDefault="009A40BF" w:rsidP="009A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3,125</w:t>
            </w:r>
          </w:p>
        </w:tc>
        <w:tc>
          <w:tcPr>
            <w:tcW w:w="148" w:type="pct"/>
          </w:tcPr>
          <w:p w14:paraId="0920F0D2" w14:textId="77777777" w:rsidR="009A40BF" w:rsidRPr="007501E8" w:rsidRDefault="009A40BF" w:rsidP="009A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4FC350AD" w14:textId="3E56EBF1" w:rsidR="009A40BF" w:rsidRPr="007501E8" w:rsidRDefault="009A40BF" w:rsidP="009A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2,376</w:t>
            </w:r>
          </w:p>
        </w:tc>
      </w:tr>
      <w:tr w:rsidR="009A40BF" w:rsidRPr="007501E8" w14:paraId="41942872" w14:textId="77777777" w:rsidTr="004815B3">
        <w:tc>
          <w:tcPr>
            <w:tcW w:w="2203" w:type="pct"/>
          </w:tcPr>
          <w:p w14:paraId="3B7E15F2" w14:textId="77777777" w:rsidR="009A40BF" w:rsidRPr="007501E8" w:rsidRDefault="009A40BF" w:rsidP="009A4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จำนวนหุ้นสามัญที่ออกจำหน่ายแล้ว  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6F1CC86B" w14:textId="51DBB2A7" w:rsidR="009A40BF" w:rsidRPr="007501E8" w:rsidRDefault="009A40BF" w:rsidP="009A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2,189</w:t>
            </w:r>
          </w:p>
        </w:tc>
        <w:tc>
          <w:tcPr>
            <w:tcW w:w="148" w:type="pct"/>
            <w:shd w:val="clear" w:color="auto" w:fill="auto"/>
          </w:tcPr>
          <w:p w14:paraId="3E41931A" w14:textId="77777777" w:rsidR="009A40BF" w:rsidRPr="007501E8" w:rsidRDefault="009A40BF" w:rsidP="009A4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74B52B60" w14:textId="0035BD32" w:rsidR="009A40BF" w:rsidRPr="007501E8" w:rsidRDefault="009A40BF" w:rsidP="009A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2,189</w:t>
            </w:r>
          </w:p>
        </w:tc>
        <w:tc>
          <w:tcPr>
            <w:tcW w:w="148" w:type="pct"/>
            <w:shd w:val="clear" w:color="auto" w:fill="auto"/>
          </w:tcPr>
          <w:p w14:paraId="654E0765" w14:textId="77777777" w:rsidR="009A40BF" w:rsidRPr="007501E8" w:rsidRDefault="009A40BF" w:rsidP="009A4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7D7EA1E7" w14:textId="089B4C10" w:rsidR="009A40BF" w:rsidRPr="007501E8" w:rsidRDefault="009A40BF" w:rsidP="009A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2,189</w:t>
            </w:r>
          </w:p>
        </w:tc>
        <w:tc>
          <w:tcPr>
            <w:tcW w:w="148" w:type="pct"/>
            <w:shd w:val="clear" w:color="auto" w:fill="auto"/>
          </w:tcPr>
          <w:p w14:paraId="7E16108D" w14:textId="77777777" w:rsidR="009A40BF" w:rsidRPr="007501E8" w:rsidRDefault="009A40BF" w:rsidP="009A4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2F85F852" w14:textId="480333B4" w:rsidR="009A40BF" w:rsidRPr="007501E8" w:rsidRDefault="009A40BF" w:rsidP="009A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2,189</w:t>
            </w:r>
          </w:p>
        </w:tc>
      </w:tr>
      <w:tr w:rsidR="009A40BF" w:rsidRPr="007501E8" w14:paraId="77DA50BC" w14:textId="77777777" w:rsidTr="004815B3">
        <w:tc>
          <w:tcPr>
            <w:tcW w:w="2203" w:type="pct"/>
          </w:tcPr>
          <w:p w14:paraId="6BE08244" w14:textId="77777777" w:rsidR="009A40BF" w:rsidRPr="007501E8" w:rsidRDefault="009A40BF" w:rsidP="009A4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1EF25747" w14:textId="5EAF1C04" w:rsidR="009A40BF" w:rsidRPr="007501E8" w:rsidRDefault="009A40BF" w:rsidP="009A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1.01</w:t>
            </w:r>
          </w:p>
        </w:tc>
        <w:tc>
          <w:tcPr>
            <w:tcW w:w="148" w:type="pct"/>
          </w:tcPr>
          <w:p w14:paraId="520AF9E9" w14:textId="77777777" w:rsidR="009A40BF" w:rsidRPr="007501E8" w:rsidRDefault="009A40BF" w:rsidP="009A4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double" w:sz="4" w:space="0" w:color="auto"/>
            </w:tcBorders>
          </w:tcPr>
          <w:p w14:paraId="0A22458D" w14:textId="34FC389A" w:rsidR="009A40BF" w:rsidRPr="007501E8" w:rsidRDefault="009A40BF" w:rsidP="009A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1.27</w:t>
            </w:r>
          </w:p>
        </w:tc>
        <w:tc>
          <w:tcPr>
            <w:tcW w:w="148" w:type="pct"/>
          </w:tcPr>
          <w:p w14:paraId="5FD2E6E5" w14:textId="77777777" w:rsidR="009A40BF" w:rsidRPr="007501E8" w:rsidRDefault="009A40BF" w:rsidP="009A4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38F0D3A1" w14:textId="47DC4602" w:rsidR="009A40BF" w:rsidRPr="007501E8" w:rsidRDefault="009A40BF" w:rsidP="009A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1.43</w:t>
            </w:r>
          </w:p>
        </w:tc>
        <w:tc>
          <w:tcPr>
            <w:tcW w:w="148" w:type="pct"/>
          </w:tcPr>
          <w:p w14:paraId="09F3ABAC" w14:textId="77777777" w:rsidR="009A40BF" w:rsidRPr="007501E8" w:rsidRDefault="009A40BF" w:rsidP="009A4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640D9357" w14:textId="2D561993" w:rsidR="009A40BF" w:rsidRPr="007501E8" w:rsidRDefault="009A40BF" w:rsidP="009A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1.09</w:t>
            </w:r>
          </w:p>
        </w:tc>
      </w:tr>
    </w:tbl>
    <w:p w14:paraId="0D583E3A" w14:textId="3257743A" w:rsidR="005B54F7" w:rsidRDefault="005B54F7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F087402" w14:textId="468B00CD" w:rsidR="00AF5618" w:rsidRPr="007501E8" w:rsidRDefault="005B54F7" w:rsidP="005B5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0D57E95A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เงินปันผล</w:t>
      </w:r>
    </w:p>
    <w:p w14:paraId="009FD09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x-none"/>
        </w:rPr>
      </w:pPr>
    </w:p>
    <w:p w14:paraId="0E12728C" w14:textId="77777777" w:rsidR="00AF5618" w:rsidRPr="007501E8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ผู้ถือหุ้นและคณะกรรมการบริษัทของบริษัทได้อนุมัติเงินปันผลดังต่อไปนี้</w:t>
      </w:r>
    </w:p>
    <w:p w14:paraId="74C12D17" w14:textId="77777777" w:rsidR="00AF5618" w:rsidRPr="007501E8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975"/>
        <w:gridCol w:w="1708"/>
        <w:gridCol w:w="1437"/>
        <w:gridCol w:w="1602"/>
        <w:gridCol w:w="1184"/>
        <w:gridCol w:w="236"/>
        <w:gridCol w:w="1128"/>
      </w:tblGrid>
      <w:tr w:rsidR="007501E8" w:rsidRPr="007501E8" w14:paraId="454A27D2" w14:textId="77777777" w:rsidTr="004815B3">
        <w:trPr>
          <w:tblHeader/>
        </w:trPr>
        <w:tc>
          <w:tcPr>
            <w:tcW w:w="1975" w:type="dxa"/>
            <w:vAlign w:val="bottom"/>
          </w:tcPr>
          <w:p w14:paraId="31EBB49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7" w:name="_Hlk158947310"/>
          </w:p>
        </w:tc>
        <w:tc>
          <w:tcPr>
            <w:tcW w:w="1708" w:type="dxa"/>
            <w:hideMark/>
          </w:tcPr>
          <w:p w14:paraId="3A7BF65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อนุมัติ</w:t>
            </w:r>
          </w:p>
          <w:p w14:paraId="40A77B7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โดยที่ประชุม</w:t>
            </w:r>
          </w:p>
        </w:tc>
        <w:tc>
          <w:tcPr>
            <w:tcW w:w="1437" w:type="dxa"/>
            <w:vAlign w:val="bottom"/>
            <w:hideMark/>
          </w:tcPr>
          <w:p w14:paraId="7438861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2" w:type="dxa"/>
            <w:vAlign w:val="bottom"/>
            <w:hideMark/>
          </w:tcPr>
          <w:p w14:paraId="377CA52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  <w:p w14:paraId="43D8949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84" w:type="dxa"/>
            <w:vAlign w:val="bottom"/>
            <w:hideMark/>
          </w:tcPr>
          <w:p w14:paraId="66CA6E3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อัตราเงินปันผล</w:t>
            </w:r>
          </w:p>
          <w:p w14:paraId="7EF3986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36" w:type="dxa"/>
          </w:tcPr>
          <w:p w14:paraId="622BD3B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vAlign w:val="bottom"/>
            <w:hideMark/>
          </w:tcPr>
          <w:p w14:paraId="4665AA7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7501E8" w:rsidRPr="007501E8" w14:paraId="12F56DA7" w14:textId="77777777" w:rsidTr="004815B3">
        <w:trPr>
          <w:tblHeader/>
        </w:trPr>
        <w:tc>
          <w:tcPr>
            <w:tcW w:w="1975" w:type="dxa"/>
          </w:tcPr>
          <w:p w14:paraId="48E675C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8" w:type="dxa"/>
          </w:tcPr>
          <w:p w14:paraId="4C41795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7" w:type="dxa"/>
          </w:tcPr>
          <w:p w14:paraId="06D89F8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</w:tcPr>
          <w:p w14:paraId="3F6BC16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4" w:type="dxa"/>
            <w:hideMark/>
          </w:tcPr>
          <w:p w14:paraId="23E64B7B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54EA6BB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8" w:type="dxa"/>
            <w:hideMark/>
          </w:tcPr>
          <w:p w14:paraId="4033815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2055F" w:rsidRPr="007501E8" w14:paraId="6CE2F07C" w14:textId="77777777" w:rsidTr="004815B3">
        <w:tc>
          <w:tcPr>
            <w:tcW w:w="5120" w:type="dxa"/>
            <w:gridSpan w:val="3"/>
          </w:tcPr>
          <w:p w14:paraId="7DA43B02" w14:textId="620CA08F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ที่ประชุมคณะกรรมการบริษัทปี </w:t>
            </w:r>
            <w:r w:rsidRPr="007501E8">
              <w:rPr>
                <w:rFonts w:ascii="Angsana New" w:hAnsi="Angsana New"/>
                <w:i/>
                <w:iCs/>
                <w:sz w:val="28"/>
                <w:szCs w:val="28"/>
              </w:rPr>
              <w:t>256</w:t>
            </w:r>
            <w:r w:rsidR="002835B2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6 </w:t>
            </w:r>
            <w:r w:rsidRPr="007501E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มีมติอนุมัติ</w:t>
            </w:r>
          </w:p>
        </w:tc>
        <w:tc>
          <w:tcPr>
            <w:tcW w:w="1602" w:type="dxa"/>
          </w:tcPr>
          <w:p w14:paraId="2078C034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53725AD7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13BCAD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413A1921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49DB" w:rsidRPr="007501E8" w14:paraId="655CF499" w14:textId="77777777" w:rsidTr="0032055F">
        <w:tc>
          <w:tcPr>
            <w:tcW w:w="1975" w:type="dxa"/>
          </w:tcPr>
          <w:p w14:paraId="26632DC3" w14:textId="5470C44D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708" w:type="dxa"/>
          </w:tcPr>
          <w:p w14:paraId="45DF4817" w14:textId="10B5962C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5930BBA8" w14:textId="1131DB72" w:rsidR="000A49DB" w:rsidRPr="0032055F" w:rsidRDefault="000A49DB" w:rsidP="00826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Pr="007501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02" w:type="dxa"/>
          </w:tcPr>
          <w:p w14:paraId="3D9C0A8D" w14:textId="15E62799" w:rsidR="000A49DB" w:rsidRPr="007501E8" w:rsidRDefault="000A49DB" w:rsidP="008266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7501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84" w:type="dxa"/>
          </w:tcPr>
          <w:p w14:paraId="264D99FE" w14:textId="6F7CD44E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0.31</w:t>
            </w:r>
          </w:p>
        </w:tc>
        <w:tc>
          <w:tcPr>
            <w:tcW w:w="236" w:type="dxa"/>
          </w:tcPr>
          <w:p w14:paraId="0A1965CA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0B62B8EC" w14:textId="51548946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0A49DB" w:rsidRPr="007501E8" w14:paraId="54C1C5FF" w14:textId="77777777" w:rsidTr="0032055F">
        <w:tc>
          <w:tcPr>
            <w:tcW w:w="1975" w:type="dxa"/>
          </w:tcPr>
          <w:p w14:paraId="2E40D298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8" w:type="dxa"/>
          </w:tcPr>
          <w:p w14:paraId="07DBCA51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7" w:type="dxa"/>
          </w:tcPr>
          <w:p w14:paraId="3A207AA2" w14:textId="1AE27663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0B0D65A8" w14:textId="324EFA3B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1C01987A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434DE0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250F3DC7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055F" w:rsidRPr="007501E8" w14:paraId="2436D95E" w14:textId="77777777" w:rsidTr="004815B3">
        <w:tc>
          <w:tcPr>
            <w:tcW w:w="5120" w:type="dxa"/>
            <w:gridSpan w:val="3"/>
          </w:tcPr>
          <w:p w14:paraId="28D5A526" w14:textId="3E6E5CCF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ที่ประชุมคณะกรรมการบริษัทปี </w:t>
            </w:r>
            <w:r w:rsidRPr="007501E8">
              <w:rPr>
                <w:rFonts w:ascii="Angsana New" w:hAnsi="Angsana New"/>
                <w:i/>
                <w:iCs/>
                <w:sz w:val="28"/>
                <w:szCs w:val="28"/>
              </w:rPr>
              <w:t>256</w:t>
            </w:r>
            <w:r w:rsidR="002835B2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7501E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มีมติอนุมัติ</w:t>
            </w:r>
          </w:p>
        </w:tc>
        <w:tc>
          <w:tcPr>
            <w:tcW w:w="1602" w:type="dxa"/>
          </w:tcPr>
          <w:p w14:paraId="272D70A8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1547AC4F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AA0CEA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0BBE7262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49DB" w:rsidRPr="007501E8" w14:paraId="107F4867" w14:textId="77777777" w:rsidTr="0032055F">
        <w:tc>
          <w:tcPr>
            <w:tcW w:w="1975" w:type="dxa"/>
          </w:tcPr>
          <w:p w14:paraId="66B36E4B" w14:textId="326FC2F1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708" w:type="dxa"/>
          </w:tcPr>
          <w:p w14:paraId="0C9B315B" w14:textId="049658F8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สามัญผู้ถือหุ้น</w:t>
            </w:r>
          </w:p>
        </w:tc>
        <w:tc>
          <w:tcPr>
            <w:tcW w:w="1437" w:type="dxa"/>
          </w:tcPr>
          <w:p w14:paraId="673DB4BA" w14:textId="763771B2" w:rsidR="000A49DB" w:rsidRPr="0082665B" w:rsidRDefault="000A49DB" w:rsidP="008266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Pr="007501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02" w:type="dxa"/>
          </w:tcPr>
          <w:p w14:paraId="454B2BA5" w14:textId="66DE5BD1" w:rsidR="000A49DB" w:rsidRPr="007501E8" w:rsidRDefault="000A49DB" w:rsidP="008266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Pr="007501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84" w:type="dxa"/>
          </w:tcPr>
          <w:p w14:paraId="6FD63E3E" w14:textId="35F396B6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0.96</w:t>
            </w:r>
          </w:p>
        </w:tc>
        <w:tc>
          <w:tcPr>
            <w:tcW w:w="236" w:type="dxa"/>
          </w:tcPr>
          <w:p w14:paraId="091EC08B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BCD5D40" w14:textId="1FD7C521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2,101</w:t>
            </w:r>
          </w:p>
        </w:tc>
      </w:tr>
      <w:tr w:rsidR="000A49DB" w:rsidRPr="007501E8" w14:paraId="1545E837" w14:textId="77777777" w:rsidTr="0032055F">
        <w:tc>
          <w:tcPr>
            <w:tcW w:w="1975" w:type="dxa"/>
          </w:tcPr>
          <w:p w14:paraId="76F1E9FB" w14:textId="16DFC52A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708" w:type="dxa"/>
          </w:tcPr>
          <w:p w14:paraId="39AA4C0D" w14:textId="219B9009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7E095D79" w14:textId="72B54E93" w:rsidR="000A49DB" w:rsidRPr="0082665B" w:rsidRDefault="000A49DB" w:rsidP="008266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02" w:type="dxa"/>
          </w:tcPr>
          <w:p w14:paraId="4853E4CA" w14:textId="4747F016" w:rsidR="000A49DB" w:rsidRPr="007501E8" w:rsidRDefault="000A49DB" w:rsidP="008266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557D00B5" w14:textId="05C44B2B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(0.31)</w:t>
            </w:r>
          </w:p>
        </w:tc>
        <w:tc>
          <w:tcPr>
            <w:tcW w:w="236" w:type="dxa"/>
          </w:tcPr>
          <w:p w14:paraId="37910C1A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528A0DF2" w14:textId="23901652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(678)</w:t>
            </w:r>
          </w:p>
        </w:tc>
      </w:tr>
      <w:tr w:rsidR="0032055F" w:rsidRPr="007501E8" w14:paraId="50901EF9" w14:textId="77777777" w:rsidTr="0032055F">
        <w:tc>
          <w:tcPr>
            <w:tcW w:w="5120" w:type="dxa"/>
            <w:gridSpan w:val="3"/>
          </w:tcPr>
          <w:p w14:paraId="35EA3DA7" w14:textId="36D66CA9" w:rsidR="0032055F" w:rsidRPr="007501E8" w:rsidRDefault="00CD2A1D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เงินปันผลที่จ่ายในปี </w:t>
            </w:r>
            <w:r w:rsidRPr="007501E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835B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02" w:type="dxa"/>
          </w:tcPr>
          <w:p w14:paraId="764C07EE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5DD9349D" w14:textId="11997B37" w:rsidR="0032055F" w:rsidRPr="0032055F" w:rsidRDefault="000A49DB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0.96</w:t>
            </w:r>
          </w:p>
        </w:tc>
        <w:tc>
          <w:tcPr>
            <w:tcW w:w="236" w:type="dxa"/>
          </w:tcPr>
          <w:p w14:paraId="70C44E50" w14:textId="77777777" w:rsidR="0032055F" w:rsidRPr="0032055F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35FD46C1" w14:textId="6C03F05A" w:rsidR="0032055F" w:rsidRPr="0032055F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055F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0A49DB">
              <w:rPr>
                <w:rFonts w:ascii="Angsana New" w:hAnsi="Angsana New"/>
                <w:b/>
                <w:bCs/>
                <w:sz w:val="28"/>
                <w:szCs w:val="28"/>
              </w:rPr>
              <w:t>101</w:t>
            </w:r>
          </w:p>
        </w:tc>
      </w:tr>
      <w:tr w:rsidR="00CD2A1D" w:rsidRPr="007501E8" w14:paraId="2FDA6CD3" w14:textId="77777777" w:rsidTr="00CD2A1D">
        <w:tc>
          <w:tcPr>
            <w:tcW w:w="5120" w:type="dxa"/>
            <w:gridSpan w:val="3"/>
          </w:tcPr>
          <w:p w14:paraId="4C14CCC1" w14:textId="77777777" w:rsidR="00CD2A1D" w:rsidRPr="007501E8" w:rsidRDefault="00CD2A1D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54FFDB0F" w14:textId="77777777" w:rsidR="00CD2A1D" w:rsidRPr="007501E8" w:rsidRDefault="00CD2A1D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7683AB35" w14:textId="77777777" w:rsidR="00CD2A1D" w:rsidRPr="007501E8" w:rsidRDefault="00CD2A1D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4C0B83" w14:textId="77777777" w:rsidR="00CD2A1D" w:rsidRPr="007501E8" w:rsidRDefault="00CD2A1D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646272C9" w14:textId="77777777" w:rsidR="00CD2A1D" w:rsidRPr="007501E8" w:rsidRDefault="00CD2A1D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055F" w:rsidRPr="007501E8" w14:paraId="2F215277" w14:textId="77777777" w:rsidTr="00CD2A1D">
        <w:tc>
          <w:tcPr>
            <w:tcW w:w="5120" w:type="dxa"/>
            <w:gridSpan w:val="3"/>
          </w:tcPr>
          <w:p w14:paraId="6C7C55FD" w14:textId="2663A812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501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ที่ประชุมคณะกรรมการบริษัทปี </w:t>
            </w:r>
            <w:r w:rsidRPr="007501E8">
              <w:rPr>
                <w:rFonts w:ascii="Angsana New" w:hAnsi="Angsana New"/>
                <w:i/>
                <w:iCs/>
                <w:sz w:val="28"/>
                <w:szCs w:val="28"/>
              </w:rPr>
              <w:t>256</w:t>
            </w:r>
            <w:r w:rsidR="002835B2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  <w:r w:rsidRPr="007501E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มีมติอนุมัติ</w:t>
            </w:r>
          </w:p>
        </w:tc>
        <w:tc>
          <w:tcPr>
            <w:tcW w:w="1602" w:type="dxa"/>
          </w:tcPr>
          <w:p w14:paraId="78FBBF32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CE2DDC4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62AB1A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224AEAE0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49DB" w:rsidRPr="007501E8" w14:paraId="6DC96630" w14:textId="77777777" w:rsidTr="004815B3">
        <w:tc>
          <w:tcPr>
            <w:tcW w:w="1975" w:type="dxa"/>
            <w:hideMark/>
          </w:tcPr>
          <w:p w14:paraId="2C6576D3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708" w:type="dxa"/>
            <w:hideMark/>
          </w:tcPr>
          <w:p w14:paraId="4B8C3D17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5E107D49" w14:textId="71BE6639" w:rsidR="000A49DB" w:rsidRPr="007501E8" w:rsidRDefault="000A49DB" w:rsidP="008266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Pr="007501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7501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02" w:type="dxa"/>
          </w:tcPr>
          <w:p w14:paraId="39A342DF" w14:textId="7CFA2093" w:rsidR="000A49DB" w:rsidRPr="007501E8" w:rsidRDefault="000A49DB" w:rsidP="008266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7501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501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84" w:type="dxa"/>
          </w:tcPr>
          <w:p w14:paraId="47492753" w14:textId="1BE395E3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0.31</w:t>
            </w:r>
          </w:p>
        </w:tc>
        <w:tc>
          <w:tcPr>
            <w:tcW w:w="236" w:type="dxa"/>
          </w:tcPr>
          <w:p w14:paraId="5C766B79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4605F65F" w14:textId="35716F95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0A49DB" w:rsidRPr="007501E8" w14:paraId="4D6F8558" w14:textId="77777777" w:rsidTr="004815B3">
        <w:tc>
          <w:tcPr>
            <w:tcW w:w="1975" w:type="dxa"/>
          </w:tcPr>
          <w:p w14:paraId="62622ACF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8" w:type="dxa"/>
          </w:tcPr>
          <w:p w14:paraId="6B112C46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7" w:type="dxa"/>
          </w:tcPr>
          <w:p w14:paraId="0CDC7AE9" w14:textId="58E3AB5C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</w:tcPr>
          <w:p w14:paraId="0163EB54" w14:textId="04E82518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147AF35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197F36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B3222D7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055F" w:rsidRPr="007501E8" w14:paraId="2D4F3380" w14:textId="77777777" w:rsidTr="004815B3">
        <w:tc>
          <w:tcPr>
            <w:tcW w:w="3683" w:type="dxa"/>
            <w:gridSpan w:val="2"/>
          </w:tcPr>
          <w:p w14:paraId="4A5B68E5" w14:textId="497A90D4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ที่ประชุมผู้ถือหุ้นประจำปี </w:t>
            </w:r>
            <w:r w:rsidRPr="007501E8">
              <w:rPr>
                <w:rFonts w:ascii="Angsana New" w:hAnsi="Angsana New"/>
                <w:i/>
                <w:iCs/>
                <w:sz w:val="28"/>
                <w:szCs w:val="28"/>
              </w:rPr>
              <w:t>256</w:t>
            </w:r>
            <w:r w:rsidR="002835B2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  <w:r w:rsidRPr="007501E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มีมติอนุมัติ</w:t>
            </w:r>
          </w:p>
        </w:tc>
        <w:tc>
          <w:tcPr>
            <w:tcW w:w="1437" w:type="dxa"/>
          </w:tcPr>
          <w:p w14:paraId="2FD3F08F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</w:tcPr>
          <w:p w14:paraId="70C06FD8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18F9FC4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0E411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3D6A2D0D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49DB" w:rsidRPr="007501E8" w14:paraId="6711DA62" w14:textId="77777777" w:rsidTr="004815B3">
        <w:tc>
          <w:tcPr>
            <w:tcW w:w="1975" w:type="dxa"/>
            <w:hideMark/>
          </w:tcPr>
          <w:p w14:paraId="52777EEE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708" w:type="dxa"/>
            <w:hideMark/>
          </w:tcPr>
          <w:p w14:paraId="4D4D4A99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สามัญผู้ถือหุ้น</w:t>
            </w:r>
          </w:p>
        </w:tc>
        <w:tc>
          <w:tcPr>
            <w:tcW w:w="1437" w:type="dxa"/>
          </w:tcPr>
          <w:p w14:paraId="2933BD21" w14:textId="12141976" w:rsidR="000A49DB" w:rsidRPr="007501E8" w:rsidRDefault="000A49DB" w:rsidP="008266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7501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7501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02" w:type="dxa"/>
          </w:tcPr>
          <w:p w14:paraId="40EB63E5" w14:textId="29D4BB26" w:rsidR="000A49DB" w:rsidRPr="007501E8" w:rsidRDefault="000A49DB" w:rsidP="008266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7501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7501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84" w:type="dxa"/>
          </w:tcPr>
          <w:p w14:paraId="216417EB" w14:textId="27416C82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0.96</w:t>
            </w:r>
          </w:p>
        </w:tc>
        <w:tc>
          <w:tcPr>
            <w:tcW w:w="236" w:type="dxa"/>
          </w:tcPr>
          <w:p w14:paraId="17F6500A" w14:textId="7480769D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5F6955EA" w14:textId="721EBF4B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2,101</w:t>
            </w:r>
          </w:p>
        </w:tc>
      </w:tr>
      <w:tr w:rsidR="000A49DB" w:rsidRPr="007501E8" w14:paraId="635E84E0" w14:textId="77777777" w:rsidTr="004815B3">
        <w:tc>
          <w:tcPr>
            <w:tcW w:w="1975" w:type="dxa"/>
            <w:hideMark/>
          </w:tcPr>
          <w:p w14:paraId="32F3BC6A" w14:textId="013EC90A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708" w:type="dxa"/>
            <w:hideMark/>
          </w:tcPr>
          <w:p w14:paraId="4B900E0A" w14:textId="57BE4D5C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7501E8">
              <w:rPr>
                <w:rFonts w:ascii="Angsana New" w:hAnsi="Angsana New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7077862C" w14:textId="28C3F1AB" w:rsidR="000A49DB" w:rsidRPr="007501E8" w:rsidRDefault="000A49DB" w:rsidP="008266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="Angsana New" w:hAnsi="Angsana New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7501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>สิงหาคม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02" w:type="dxa"/>
          </w:tcPr>
          <w:p w14:paraId="34633F72" w14:textId="28067B9E" w:rsidR="000A49DB" w:rsidRPr="007501E8" w:rsidRDefault="000A49DB" w:rsidP="008266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Pr="007501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01E8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501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5BCD2" w14:textId="5915D9A0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01E8">
              <w:rPr>
                <w:rFonts w:ascii="Angsana New" w:hAnsi="Angsana New"/>
                <w:sz w:val="28"/>
                <w:szCs w:val="28"/>
              </w:rPr>
              <w:t>0.31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BA9BE46" w14:textId="77777777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5522E" w14:textId="6B37E6C5" w:rsidR="000A49DB" w:rsidRPr="007501E8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01E8">
              <w:rPr>
                <w:rFonts w:ascii="Angsana New" w:hAnsi="Angsana New"/>
                <w:sz w:val="28"/>
                <w:szCs w:val="28"/>
              </w:rPr>
              <w:t>678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2055F" w:rsidRPr="007501E8" w14:paraId="2A54CABE" w14:textId="77777777" w:rsidTr="004815B3">
        <w:tc>
          <w:tcPr>
            <w:tcW w:w="3683" w:type="dxa"/>
            <w:gridSpan w:val="2"/>
            <w:hideMark/>
          </w:tcPr>
          <w:p w14:paraId="3C1C813B" w14:textId="39FCFB3A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1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เงินปันผลที่จ่ายในปี </w:t>
            </w:r>
            <w:r w:rsidRPr="007501E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835B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37" w:type="dxa"/>
          </w:tcPr>
          <w:p w14:paraId="2C9697F1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02" w:type="dxa"/>
          </w:tcPr>
          <w:p w14:paraId="284FB46C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94BBC" w14:textId="0159824E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0.96</w:t>
            </w:r>
          </w:p>
        </w:tc>
        <w:tc>
          <w:tcPr>
            <w:tcW w:w="236" w:type="dxa"/>
          </w:tcPr>
          <w:p w14:paraId="096B1D21" w14:textId="77777777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492672" w14:textId="177C2E7F" w:rsidR="0032055F" w:rsidRPr="007501E8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2,101</w:t>
            </w:r>
          </w:p>
        </w:tc>
      </w:tr>
      <w:bookmarkEnd w:id="7"/>
    </w:tbl>
    <w:p w14:paraId="03D20B39" w14:textId="77777777" w:rsidR="00C25CFA" w:rsidRPr="00C25CFA" w:rsidRDefault="00C25CFA" w:rsidP="00C25CF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045100CA" w14:textId="51494B13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เครื่องมือทางการเงิน </w:t>
      </w:r>
    </w:p>
    <w:p w14:paraId="3297FF14" w14:textId="77777777" w:rsidR="00AF5618" w:rsidRPr="007501E8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sz w:val="22"/>
          <w:szCs w:val="22"/>
          <w:cs/>
        </w:rPr>
      </w:pPr>
    </w:p>
    <w:p w14:paraId="0C2176DD" w14:textId="77777777" w:rsidR="00AF5618" w:rsidRPr="007501E8" w:rsidRDefault="00AF561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7AD9B288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0CA2F8B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7501E8">
        <w:rPr>
          <w:rFonts w:asciiTheme="majorBidi" w:hAnsiTheme="majorBidi" w:cstheme="majorBidi"/>
          <w:sz w:val="28"/>
          <w:szCs w:val="28"/>
          <w:cs/>
        </w:rPr>
        <w:br/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32CD202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72"/>
        <w:gridCol w:w="1260"/>
        <w:gridCol w:w="1260"/>
        <w:gridCol w:w="1170"/>
      </w:tblGrid>
      <w:tr w:rsidR="00DE7CF6" w:rsidRPr="007501E8" w14:paraId="0ED33F60" w14:textId="77777777" w:rsidTr="005B54F7">
        <w:trPr>
          <w:trHeight w:val="262"/>
          <w:tblHeader/>
        </w:trPr>
        <w:tc>
          <w:tcPr>
            <w:tcW w:w="5472" w:type="dxa"/>
            <w:shd w:val="clear" w:color="auto" w:fill="auto"/>
            <w:vAlign w:val="bottom"/>
          </w:tcPr>
          <w:p w14:paraId="498179C8" w14:textId="3C402727" w:rsidR="00DE7CF6" w:rsidRPr="007501E8" w:rsidRDefault="00DE7CF6" w:rsidP="004815B3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994DC45" w14:textId="643795FA" w:rsidR="00DE7CF6" w:rsidRPr="007501E8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E7CF6" w:rsidRPr="007501E8" w14:paraId="65533DD7" w14:textId="77777777" w:rsidTr="005B54F7">
        <w:trPr>
          <w:trHeight w:val="262"/>
          <w:tblHeader/>
        </w:trPr>
        <w:tc>
          <w:tcPr>
            <w:tcW w:w="5472" w:type="dxa"/>
            <w:shd w:val="clear" w:color="auto" w:fill="auto"/>
            <w:vAlign w:val="bottom"/>
          </w:tcPr>
          <w:p w14:paraId="59330676" w14:textId="042AE8ED" w:rsidR="00DE7CF6" w:rsidRPr="007501E8" w:rsidRDefault="00DE7CF6" w:rsidP="004815B3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2F3A2968" w14:textId="42151EB5" w:rsidR="00DE7CF6" w:rsidRPr="007501E8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E7CF6" w:rsidRPr="007501E8" w14:paraId="47AE4CD1" w14:textId="77777777" w:rsidTr="005B54F7">
        <w:trPr>
          <w:trHeight w:val="262"/>
          <w:tblHeader/>
        </w:trPr>
        <w:tc>
          <w:tcPr>
            <w:tcW w:w="5472" w:type="dxa"/>
            <w:shd w:val="clear" w:color="auto" w:fill="auto"/>
            <w:vAlign w:val="bottom"/>
          </w:tcPr>
          <w:p w14:paraId="457850C0" w14:textId="14DCFB77" w:rsidR="00DE7CF6" w:rsidRPr="007501E8" w:rsidRDefault="00DE7CF6" w:rsidP="004815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33BEA1F4" w14:textId="6124281F" w:rsidR="00DE7CF6" w:rsidRPr="007501E8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7501E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3357DD11" w14:textId="75CE3C3B" w:rsidR="00DE7CF6" w:rsidRPr="007501E8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170" w:type="dxa"/>
            <w:vAlign w:val="bottom"/>
          </w:tcPr>
          <w:p w14:paraId="47489CA5" w14:textId="485F3683" w:rsidR="00DE7CF6" w:rsidRPr="007501E8" w:rsidRDefault="00DE7CF6" w:rsidP="004815B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</w:tr>
      <w:tr w:rsidR="002B5640" w:rsidRPr="007501E8" w14:paraId="5F923B2F" w14:textId="77777777" w:rsidTr="005B54F7">
        <w:trPr>
          <w:trHeight w:val="262"/>
          <w:tblHeader/>
        </w:trPr>
        <w:tc>
          <w:tcPr>
            <w:tcW w:w="5472" w:type="dxa"/>
            <w:shd w:val="clear" w:color="auto" w:fill="auto"/>
          </w:tcPr>
          <w:p w14:paraId="04C5D6D4" w14:textId="77777777" w:rsidR="002B5640" w:rsidRPr="007501E8" w:rsidRDefault="002B5640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3690" w:type="dxa"/>
            <w:gridSpan w:val="3"/>
          </w:tcPr>
          <w:p w14:paraId="0E1F3DCB" w14:textId="09BBFF64" w:rsidR="002B5640" w:rsidRPr="007501E8" w:rsidRDefault="002B5640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E7CF6" w:rsidRPr="007501E8" w14:paraId="254FAAE2" w14:textId="77777777" w:rsidTr="005B54F7">
        <w:trPr>
          <w:trHeight w:val="262"/>
        </w:trPr>
        <w:tc>
          <w:tcPr>
            <w:tcW w:w="5472" w:type="dxa"/>
            <w:shd w:val="clear" w:color="auto" w:fill="auto"/>
          </w:tcPr>
          <w:p w14:paraId="07F55AE3" w14:textId="40BA8528" w:rsidR="00DE7CF6" w:rsidRPr="007501E8" w:rsidRDefault="00DE7CF6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6AAC5DA6" w14:textId="77777777" w:rsidR="00DE7CF6" w:rsidRPr="007501E8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191A96E" w14:textId="77777777" w:rsidR="00DE7CF6" w:rsidRPr="007501E8" w:rsidRDefault="00DE7CF6" w:rsidP="004815B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0F3421" w14:textId="77777777" w:rsidR="00DE7CF6" w:rsidRPr="007501E8" w:rsidRDefault="00DE7CF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7CF6" w:rsidRPr="007501E8" w14:paraId="208E39F6" w14:textId="77777777" w:rsidTr="005B54F7">
        <w:trPr>
          <w:trHeight w:val="262"/>
        </w:trPr>
        <w:tc>
          <w:tcPr>
            <w:tcW w:w="5472" w:type="dxa"/>
            <w:shd w:val="clear" w:color="auto" w:fill="auto"/>
          </w:tcPr>
          <w:p w14:paraId="7C5B7238" w14:textId="77777777" w:rsidR="00DE7CF6" w:rsidRPr="007501E8" w:rsidRDefault="00DE7CF6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5B39D18B" w14:textId="77777777" w:rsidR="00DE7CF6" w:rsidRPr="007501E8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4289D6F" w14:textId="77777777" w:rsidR="00DE7CF6" w:rsidRPr="007501E8" w:rsidRDefault="00DE7CF6" w:rsidP="004815B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429657" w14:textId="77777777" w:rsidR="00DE7CF6" w:rsidRPr="007501E8" w:rsidRDefault="00DE7CF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7CF6" w:rsidRPr="007501E8" w14:paraId="0FB004E0" w14:textId="77777777" w:rsidTr="005B54F7">
        <w:trPr>
          <w:trHeight w:val="262"/>
        </w:trPr>
        <w:tc>
          <w:tcPr>
            <w:tcW w:w="5472" w:type="dxa"/>
            <w:shd w:val="clear" w:color="auto" w:fill="auto"/>
          </w:tcPr>
          <w:p w14:paraId="0B52483F" w14:textId="77777777" w:rsidR="00DE7CF6" w:rsidRPr="007501E8" w:rsidRDefault="00DE7CF6" w:rsidP="004815B3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6EAA3D00" w14:textId="1F12C766" w:rsidR="00DE7CF6" w:rsidRPr="007501E8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1,141</w:t>
            </w:r>
          </w:p>
        </w:tc>
        <w:tc>
          <w:tcPr>
            <w:tcW w:w="1260" w:type="dxa"/>
          </w:tcPr>
          <w:p w14:paraId="13F317F9" w14:textId="586E11CA" w:rsidR="00DE7CF6" w:rsidRPr="007501E8" w:rsidRDefault="00DE7CF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33B707B9" w14:textId="2EB22F42" w:rsidR="00DE7CF6" w:rsidRPr="007501E8" w:rsidRDefault="00DE7CF6" w:rsidP="0063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8,135</w:t>
            </w:r>
          </w:p>
        </w:tc>
      </w:tr>
      <w:tr w:rsidR="002529D2" w:rsidRPr="007501E8" w14:paraId="70BBD3CB" w14:textId="77777777" w:rsidTr="005B54F7">
        <w:trPr>
          <w:trHeight w:val="262"/>
        </w:trPr>
        <w:tc>
          <w:tcPr>
            <w:tcW w:w="5472" w:type="dxa"/>
            <w:shd w:val="clear" w:color="auto" w:fill="auto"/>
          </w:tcPr>
          <w:p w14:paraId="6EB7AF7B" w14:textId="5837A424" w:rsidR="002529D2" w:rsidRPr="007501E8" w:rsidRDefault="002529D2" w:rsidP="002529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17D40509" w14:textId="3D7590A5" w:rsidR="002529D2" w:rsidRPr="007501E8" w:rsidRDefault="002529D2" w:rsidP="002529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3BD1EDC8" w14:textId="623ACFC6" w:rsidR="002529D2" w:rsidRPr="007501E8" w:rsidRDefault="002529D2" w:rsidP="002529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9AF2F71" w14:textId="5B7E2F39" w:rsidR="002529D2" w:rsidRPr="007501E8" w:rsidRDefault="002529D2" w:rsidP="0025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636ED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</w:tr>
      <w:tr w:rsidR="002529D2" w:rsidRPr="007501E8" w14:paraId="2D195634" w14:textId="77777777" w:rsidTr="005B54F7">
        <w:trPr>
          <w:trHeight w:val="262"/>
        </w:trPr>
        <w:tc>
          <w:tcPr>
            <w:tcW w:w="5472" w:type="dxa"/>
            <w:shd w:val="clear" w:color="auto" w:fill="auto"/>
          </w:tcPr>
          <w:p w14:paraId="4A5FA73C" w14:textId="77777777" w:rsidR="002529D2" w:rsidRPr="007501E8" w:rsidRDefault="002529D2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29F72E6" w14:textId="77777777" w:rsidR="002529D2" w:rsidRPr="007501E8" w:rsidRDefault="002529D2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A07D40B" w14:textId="77777777" w:rsidR="002529D2" w:rsidRPr="007501E8" w:rsidRDefault="002529D2" w:rsidP="004815B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5E98D1" w14:textId="77777777" w:rsidR="002529D2" w:rsidRPr="007501E8" w:rsidRDefault="002529D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7CF6" w:rsidRPr="007501E8" w14:paraId="6215AFC5" w14:textId="77777777" w:rsidTr="005B54F7">
        <w:trPr>
          <w:trHeight w:val="262"/>
        </w:trPr>
        <w:tc>
          <w:tcPr>
            <w:tcW w:w="5472" w:type="dxa"/>
            <w:shd w:val="clear" w:color="auto" w:fill="auto"/>
          </w:tcPr>
          <w:p w14:paraId="70B91977" w14:textId="77777777" w:rsidR="00DE7CF6" w:rsidRPr="007501E8" w:rsidRDefault="00DE7CF6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</w:t>
            </w:r>
            <w:r w:rsidRPr="007501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ไม่ได้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1260" w:type="dxa"/>
          </w:tcPr>
          <w:p w14:paraId="0812DADA" w14:textId="77777777" w:rsidR="00DE7CF6" w:rsidRPr="007501E8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66290F8" w14:textId="77777777" w:rsidR="00DE7CF6" w:rsidRPr="007501E8" w:rsidRDefault="00DE7CF6" w:rsidP="004815B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74C77B" w14:textId="77777777" w:rsidR="00DE7CF6" w:rsidRPr="007501E8" w:rsidRDefault="00DE7CF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7CF6" w:rsidRPr="007501E8" w14:paraId="7C90EAF7" w14:textId="77777777" w:rsidTr="005B54F7">
        <w:trPr>
          <w:trHeight w:val="262"/>
        </w:trPr>
        <w:tc>
          <w:tcPr>
            <w:tcW w:w="5472" w:type="dxa"/>
            <w:shd w:val="clear" w:color="auto" w:fill="auto"/>
          </w:tcPr>
          <w:p w14:paraId="7504FC98" w14:textId="77777777" w:rsidR="00DE7CF6" w:rsidRPr="007501E8" w:rsidRDefault="00DE7CF6" w:rsidP="004815B3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5B5B3FDD" w14:textId="34A09F11" w:rsidR="00DE7CF6" w:rsidRPr="007501E8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ADE9CF" w14:textId="11030C18" w:rsidR="00DE7CF6" w:rsidRPr="007501E8" w:rsidRDefault="00DE7CF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9E54B92" w14:textId="7FFBD8CB" w:rsidR="00DE7CF6" w:rsidRPr="007501E8" w:rsidRDefault="00DE7CF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E6184B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E7CF6" w:rsidRPr="007501E8" w14:paraId="186997B9" w14:textId="77777777" w:rsidTr="005B54F7">
        <w:trPr>
          <w:trHeight w:val="262"/>
        </w:trPr>
        <w:tc>
          <w:tcPr>
            <w:tcW w:w="5472" w:type="dxa"/>
            <w:shd w:val="clear" w:color="auto" w:fill="auto"/>
          </w:tcPr>
          <w:p w14:paraId="5E92F825" w14:textId="77777777" w:rsidR="00DE7CF6" w:rsidRPr="007501E8" w:rsidRDefault="00DE7CF6" w:rsidP="004815B3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47468B5E" w14:textId="67FB356A" w:rsidR="00DE7CF6" w:rsidRPr="007501E8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85D6C83" w14:textId="717E179B" w:rsidR="00DE7CF6" w:rsidRPr="007501E8" w:rsidRDefault="00DE7CF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7,955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AD0D433" w14:textId="5F374867" w:rsidR="00DE7CF6" w:rsidRPr="007501E8" w:rsidRDefault="00DE7CF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7CF6" w:rsidRPr="007501E8" w14:paraId="70FD0F71" w14:textId="77777777" w:rsidTr="005B54F7">
        <w:trPr>
          <w:trHeight w:val="262"/>
        </w:trPr>
        <w:tc>
          <w:tcPr>
            <w:tcW w:w="5472" w:type="dxa"/>
            <w:shd w:val="clear" w:color="auto" w:fill="auto"/>
          </w:tcPr>
          <w:p w14:paraId="25EE5CF7" w14:textId="77777777" w:rsidR="00DE7CF6" w:rsidRPr="007501E8" w:rsidRDefault="00DE7CF6" w:rsidP="004815B3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44713184" w14:textId="77777777" w:rsidR="00DE7CF6" w:rsidRPr="007501E8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5858139" w14:textId="77777777" w:rsidR="00DE7CF6" w:rsidRPr="007501E8" w:rsidRDefault="00DE7CF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832A5E" w14:textId="77777777" w:rsidR="00DE7CF6" w:rsidRPr="007501E8" w:rsidRDefault="00DE7CF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7CF6" w:rsidRPr="007501E8" w14:paraId="63E129FC" w14:textId="77777777" w:rsidTr="005B54F7">
        <w:trPr>
          <w:trHeight w:val="262"/>
        </w:trPr>
        <w:tc>
          <w:tcPr>
            <w:tcW w:w="5472" w:type="dxa"/>
            <w:shd w:val="clear" w:color="auto" w:fill="auto"/>
          </w:tcPr>
          <w:p w14:paraId="37466434" w14:textId="615FF240" w:rsidR="00DE7CF6" w:rsidRPr="007501E8" w:rsidRDefault="00DE7CF6" w:rsidP="008833D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227EE600" w14:textId="77777777" w:rsidR="00DE7CF6" w:rsidRPr="007501E8" w:rsidRDefault="00DE7CF6" w:rsidP="008833D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94A4FEF" w14:textId="77777777" w:rsidR="00DE7CF6" w:rsidRPr="007501E8" w:rsidRDefault="00DE7CF6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94DCA3" w14:textId="77777777" w:rsidR="00DE7CF6" w:rsidRPr="007501E8" w:rsidRDefault="00DE7CF6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7CF6" w:rsidRPr="007501E8" w14:paraId="67C391EC" w14:textId="77777777" w:rsidTr="005B54F7">
        <w:trPr>
          <w:trHeight w:val="262"/>
        </w:trPr>
        <w:tc>
          <w:tcPr>
            <w:tcW w:w="5472" w:type="dxa"/>
            <w:shd w:val="clear" w:color="auto" w:fill="auto"/>
          </w:tcPr>
          <w:p w14:paraId="5014A168" w14:textId="4BFD47EC" w:rsidR="00DE7CF6" w:rsidRPr="007501E8" w:rsidRDefault="00DE7CF6" w:rsidP="008833D0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501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4280EC19" w14:textId="77777777" w:rsidR="00DE7CF6" w:rsidRPr="007501E8" w:rsidRDefault="00DE7CF6" w:rsidP="008833D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6EE4256" w14:textId="77777777" w:rsidR="00DE7CF6" w:rsidRPr="007501E8" w:rsidRDefault="00DE7CF6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84E149" w14:textId="77777777" w:rsidR="00DE7CF6" w:rsidRPr="007501E8" w:rsidRDefault="00DE7CF6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7CF6" w:rsidRPr="007501E8" w14:paraId="191FD603" w14:textId="77777777" w:rsidTr="005B54F7">
        <w:trPr>
          <w:trHeight w:val="262"/>
        </w:trPr>
        <w:tc>
          <w:tcPr>
            <w:tcW w:w="5472" w:type="dxa"/>
            <w:shd w:val="clear" w:color="auto" w:fill="auto"/>
          </w:tcPr>
          <w:p w14:paraId="54C1F3DC" w14:textId="41E24C8D" w:rsidR="00DE7CF6" w:rsidRPr="007501E8" w:rsidRDefault="00DE7CF6" w:rsidP="008833D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2FB512B1" w14:textId="66E17C6B" w:rsidR="00DE7CF6" w:rsidRPr="007501E8" w:rsidRDefault="00DE7CF6" w:rsidP="008833D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509AECFD" w14:textId="15B7B2D2" w:rsidR="00DE7CF6" w:rsidRPr="007501E8" w:rsidRDefault="00DE7CF6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170" w:type="dxa"/>
          </w:tcPr>
          <w:p w14:paraId="41A2AEFC" w14:textId="30DA7000" w:rsidR="00DE7CF6" w:rsidRPr="007501E8" w:rsidRDefault="00DE7CF6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E211ED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</w:tr>
      <w:tr w:rsidR="00DE7CF6" w:rsidRPr="007501E8" w14:paraId="05F47954" w14:textId="77777777" w:rsidTr="005B54F7">
        <w:trPr>
          <w:trHeight w:val="262"/>
        </w:trPr>
        <w:tc>
          <w:tcPr>
            <w:tcW w:w="5472" w:type="dxa"/>
            <w:shd w:val="clear" w:color="auto" w:fill="auto"/>
          </w:tcPr>
          <w:p w14:paraId="7561EA1B" w14:textId="31C6F12D" w:rsidR="00DE7CF6" w:rsidRPr="007501E8" w:rsidRDefault="00DE7CF6" w:rsidP="008833D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485F16C7" w14:textId="77777777" w:rsidR="00DE7CF6" w:rsidRPr="007501E8" w:rsidRDefault="00DE7CF6" w:rsidP="008833D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02F9ABA2" w14:textId="381F26FC" w:rsidR="00DE7CF6" w:rsidRPr="007501E8" w:rsidRDefault="00DE7CF6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548163" w14:textId="1E277102" w:rsidR="00DE7CF6" w:rsidRPr="007501E8" w:rsidRDefault="00DE7CF6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7CF6" w:rsidRPr="007501E8" w14:paraId="3D6BA9A5" w14:textId="77777777" w:rsidTr="005B54F7">
        <w:trPr>
          <w:trHeight w:val="262"/>
        </w:trPr>
        <w:tc>
          <w:tcPr>
            <w:tcW w:w="5472" w:type="dxa"/>
            <w:shd w:val="clear" w:color="auto" w:fill="auto"/>
          </w:tcPr>
          <w:p w14:paraId="2FB3E3D7" w14:textId="6A271CEF" w:rsidR="00DE7CF6" w:rsidRPr="007501E8" w:rsidRDefault="00DE7CF6" w:rsidP="008833D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</w:t>
            </w:r>
            <w:r w:rsidRPr="007501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ไม่ได้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1260" w:type="dxa"/>
          </w:tcPr>
          <w:p w14:paraId="23386E6C" w14:textId="77777777" w:rsidR="00DE7CF6" w:rsidRPr="007501E8" w:rsidRDefault="00DE7CF6" w:rsidP="008833D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6F0EB5E" w14:textId="77777777" w:rsidR="00DE7CF6" w:rsidRPr="007501E8" w:rsidRDefault="00DE7CF6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34108C" w14:textId="77777777" w:rsidR="00DE7CF6" w:rsidRPr="007501E8" w:rsidRDefault="00DE7CF6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7CF6" w:rsidRPr="007501E8" w14:paraId="68B819A1" w14:textId="77777777" w:rsidTr="005B54F7">
        <w:trPr>
          <w:trHeight w:val="262"/>
        </w:trPr>
        <w:tc>
          <w:tcPr>
            <w:tcW w:w="5472" w:type="dxa"/>
            <w:shd w:val="clear" w:color="auto" w:fill="auto"/>
          </w:tcPr>
          <w:p w14:paraId="56A62BDF" w14:textId="798DFA67" w:rsidR="00DE7CF6" w:rsidRPr="007501E8" w:rsidRDefault="00DE7CF6" w:rsidP="008833D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3FEDDE28" w14:textId="736F0F60" w:rsidR="00DE7CF6" w:rsidRPr="007501E8" w:rsidRDefault="00DE7CF6" w:rsidP="008833D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3707DB3" w14:textId="56CC2BBD" w:rsidR="00DE7CF6" w:rsidRPr="007501E8" w:rsidRDefault="00DE7CF6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9DB2F72" w14:textId="63F53AE5" w:rsidR="00DE7CF6" w:rsidRPr="007501E8" w:rsidRDefault="00DE7CF6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(3,177)</w:t>
            </w:r>
          </w:p>
        </w:tc>
      </w:tr>
      <w:tr w:rsidR="00DE7CF6" w:rsidRPr="007501E8" w14:paraId="13569E56" w14:textId="77777777" w:rsidTr="005B54F7">
        <w:trPr>
          <w:trHeight w:val="262"/>
        </w:trPr>
        <w:tc>
          <w:tcPr>
            <w:tcW w:w="5472" w:type="dxa"/>
            <w:shd w:val="clear" w:color="auto" w:fill="auto"/>
          </w:tcPr>
          <w:p w14:paraId="57A28EE6" w14:textId="10F98D84" w:rsidR="00DE7CF6" w:rsidRPr="007501E8" w:rsidRDefault="00DE7CF6" w:rsidP="008833D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1250E9DF" w14:textId="06ADD568" w:rsidR="00DE7CF6" w:rsidRPr="007501E8" w:rsidRDefault="00DE7CF6" w:rsidP="008833D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28BB18" w14:textId="01F2E04E" w:rsidR="00DE7CF6" w:rsidRPr="007501E8" w:rsidRDefault="00DE7CF6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(10,739)</w:t>
            </w:r>
          </w:p>
        </w:tc>
        <w:tc>
          <w:tcPr>
            <w:tcW w:w="1170" w:type="dxa"/>
            <w:shd w:val="clear" w:color="auto" w:fill="auto"/>
          </w:tcPr>
          <w:p w14:paraId="479DFF44" w14:textId="0AB942B5" w:rsidR="00DE7CF6" w:rsidRPr="007501E8" w:rsidRDefault="00DE7CF6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EDF2E23" w14:textId="6CD6071A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7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62"/>
        <w:gridCol w:w="320"/>
        <w:gridCol w:w="1283"/>
        <w:gridCol w:w="320"/>
        <w:gridCol w:w="1392"/>
      </w:tblGrid>
      <w:tr w:rsidR="007501E8" w:rsidRPr="007501E8" w14:paraId="7251A40A" w14:textId="77777777" w:rsidTr="004815B3">
        <w:trPr>
          <w:trHeight w:val="275"/>
          <w:tblHeader/>
        </w:trPr>
        <w:tc>
          <w:tcPr>
            <w:tcW w:w="5862" w:type="dxa"/>
            <w:shd w:val="clear" w:color="auto" w:fill="auto"/>
            <w:vAlign w:val="bottom"/>
          </w:tcPr>
          <w:p w14:paraId="22F9A50C" w14:textId="77777777" w:rsidR="00AF5618" w:rsidRPr="007501E8" w:rsidRDefault="00AF5618" w:rsidP="004815B3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5E3D76E7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770768F0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7501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7501E8" w:rsidRPr="007501E8" w14:paraId="591EC41A" w14:textId="77777777" w:rsidTr="004815B3">
        <w:trPr>
          <w:trHeight w:val="275"/>
          <w:tblHeader/>
        </w:trPr>
        <w:tc>
          <w:tcPr>
            <w:tcW w:w="5862" w:type="dxa"/>
            <w:shd w:val="clear" w:color="auto" w:fill="auto"/>
            <w:vAlign w:val="bottom"/>
          </w:tcPr>
          <w:p w14:paraId="410F005B" w14:textId="77777777" w:rsidR="00AF5618" w:rsidRPr="007501E8" w:rsidRDefault="00AF5618" w:rsidP="004815B3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778D6C1C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07797233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501E8" w:rsidRPr="007501E8" w14:paraId="6A3ECEAA" w14:textId="77777777" w:rsidTr="004815B3">
        <w:trPr>
          <w:trHeight w:val="275"/>
          <w:tblHeader/>
        </w:trPr>
        <w:tc>
          <w:tcPr>
            <w:tcW w:w="5862" w:type="dxa"/>
            <w:shd w:val="clear" w:color="auto" w:fill="auto"/>
            <w:vAlign w:val="bottom"/>
          </w:tcPr>
          <w:p w14:paraId="0C55EE6B" w14:textId="7BA4CFAF" w:rsidR="00AF5618" w:rsidRPr="007501E8" w:rsidRDefault="00AF5618" w:rsidP="004815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20" w:type="dxa"/>
            <w:vAlign w:val="bottom"/>
          </w:tcPr>
          <w:p w14:paraId="57A83199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6A83934B" w14:textId="728326C2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320" w:type="dxa"/>
          </w:tcPr>
          <w:p w14:paraId="54B6A6D8" w14:textId="77777777" w:rsidR="00AF5618" w:rsidRPr="007501E8" w:rsidRDefault="00AF5618" w:rsidP="004815B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2" w:type="dxa"/>
            <w:vAlign w:val="bottom"/>
          </w:tcPr>
          <w:p w14:paraId="7E2B9D4F" w14:textId="7C172BAD" w:rsidR="00AF5618" w:rsidRPr="007501E8" w:rsidRDefault="00AF5618" w:rsidP="004815B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501E8" w:rsidRPr="007501E8" w14:paraId="50E9DC9F" w14:textId="77777777" w:rsidTr="004815B3">
        <w:trPr>
          <w:trHeight w:val="275"/>
          <w:tblHeader/>
        </w:trPr>
        <w:tc>
          <w:tcPr>
            <w:tcW w:w="5862" w:type="dxa"/>
            <w:shd w:val="clear" w:color="auto" w:fill="auto"/>
          </w:tcPr>
          <w:p w14:paraId="068B506A" w14:textId="77777777" w:rsidR="00AF5618" w:rsidRPr="007501E8" w:rsidRDefault="00AF5618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320" w:type="dxa"/>
          </w:tcPr>
          <w:p w14:paraId="2998A144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995" w:type="dxa"/>
            <w:gridSpan w:val="3"/>
          </w:tcPr>
          <w:p w14:paraId="5F6F6E5D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501E8" w:rsidRPr="007501E8" w14:paraId="1CDCFA64" w14:textId="77777777" w:rsidTr="004815B3">
        <w:trPr>
          <w:trHeight w:val="275"/>
        </w:trPr>
        <w:tc>
          <w:tcPr>
            <w:tcW w:w="5862" w:type="dxa"/>
            <w:shd w:val="clear" w:color="auto" w:fill="auto"/>
          </w:tcPr>
          <w:p w14:paraId="36C19CC0" w14:textId="5483867A" w:rsidR="00AF5618" w:rsidRPr="007501E8" w:rsidRDefault="007501E8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320" w:type="dxa"/>
          </w:tcPr>
          <w:p w14:paraId="3CA73530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75B03831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</w:tcPr>
          <w:p w14:paraId="0468B421" w14:textId="77777777" w:rsidR="00AF5618" w:rsidRPr="007501E8" w:rsidRDefault="00AF5618" w:rsidP="004815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3FD3011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29D005C8" w14:textId="77777777" w:rsidTr="004815B3">
        <w:trPr>
          <w:trHeight w:val="275"/>
        </w:trPr>
        <w:tc>
          <w:tcPr>
            <w:tcW w:w="5862" w:type="dxa"/>
            <w:shd w:val="clear" w:color="auto" w:fill="auto"/>
          </w:tcPr>
          <w:p w14:paraId="647E828D" w14:textId="77777777" w:rsidR="00AF5618" w:rsidRPr="007501E8" w:rsidRDefault="00AF5618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64634C36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506FB086" w14:textId="77777777" w:rsidR="00AF5618" w:rsidRPr="007501E8" w:rsidRDefault="00AF5618" w:rsidP="004815B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</w:tcPr>
          <w:p w14:paraId="67D3D6A6" w14:textId="77777777" w:rsidR="00AF5618" w:rsidRPr="007501E8" w:rsidRDefault="00AF5618" w:rsidP="004815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44DE939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6573172F" w14:textId="77777777" w:rsidTr="004815B3">
        <w:trPr>
          <w:trHeight w:val="275"/>
        </w:trPr>
        <w:tc>
          <w:tcPr>
            <w:tcW w:w="5862" w:type="dxa"/>
            <w:shd w:val="clear" w:color="auto" w:fill="auto"/>
          </w:tcPr>
          <w:p w14:paraId="2C7A96E9" w14:textId="2051457A" w:rsidR="00AF5618" w:rsidRPr="007501E8" w:rsidRDefault="00D24CC2" w:rsidP="004815B3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501E8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75FC2688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655F30F5" w14:textId="30AA7953" w:rsidR="00AF5618" w:rsidRPr="007501E8" w:rsidRDefault="00C86E95" w:rsidP="00C8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0" w:type="dxa"/>
          </w:tcPr>
          <w:p w14:paraId="0FE60318" w14:textId="77777777" w:rsidR="00AF5618" w:rsidRPr="007501E8" w:rsidRDefault="00AF5618" w:rsidP="004815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06116C44" w14:textId="7D9DC393" w:rsidR="00AF5618" w:rsidRPr="007501E8" w:rsidRDefault="00C86E95" w:rsidP="00C8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E6184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76)</w:t>
            </w:r>
          </w:p>
        </w:tc>
      </w:tr>
      <w:tr w:rsidR="007501E8" w:rsidRPr="007501E8" w14:paraId="34178845" w14:textId="77777777" w:rsidTr="004815B3">
        <w:trPr>
          <w:trHeight w:val="275"/>
        </w:trPr>
        <w:tc>
          <w:tcPr>
            <w:tcW w:w="5862" w:type="dxa"/>
            <w:shd w:val="clear" w:color="auto" w:fill="auto"/>
          </w:tcPr>
          <w:p w14:paraId="1BEE001B" w14:textId="2D5BBC28" w:rsidR="00D24CC2" w:rsidRPr="007501E8" w:rsidRDefault="00D24CC2" w:rsidP="00D24CC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01E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1486D70A" w14:textId="77777777" w:rsidR="00D24CC2" w:rsidRPr="007501E8" w:rsidRDefault="00D24CC2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13F45C33" w14:textId="3445C44B" w:rsidR="00D24CC2" w:rsidRPr="007501E8" w:rsidRDefault="00D24CC2" w:rsidP="00D2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E95">
              <w:rPr>
                <w:rFonts w:asciiTheme="majorBidi" w:hAnsiTheme="majorBidi" w:cstheme="majorBidi"/>
                <w:sz w:val="28"/>
                <w:szCs w:val="28"/>
              </w:rPr>
              <w:t>7,955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20" w:type="dxa"/>
          </w:tcPr>
          <w:p w14:paraId="2081C188" w14:textId="77777777" w:rsidR="00D24CC2" w:rsidRPr="007501E8" w:rsidRDefault="00D24CC2" w:rsidP="004815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2CEA504E" w14:textId="5459CBF1" w:rsidR="00D24CC2" w:rsidRPr="007501E8" w:rsidRDefault="00D24CC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1E8" w:rsidRPr="007501E8" w14:paraId="4C627A34" w14:textId="77777777" w:rsidTr="004815B3">
        <w:trPr>
          <w:trHeight w:val="275"/>
        </w:trPr>
        <w:tc>
          <w:tcPr>
            <w:tcW w:w="5862" w:type="dxa"/>
            <w:shd w:val="clear" w:color="auto" w:fill="auto"/>
          </w:tcPr>
          <w:p w14:paraId="0B4D65E8" w14:textId="77777777" w:rsidR="00AF5618" w:rsidRPr="007501E8" w:rsidRDefault="00AF5618" w:rsidP="004815B3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20" w:type="dxa"/>
          </w:tcPr>
          <w:p w14:paraId="334B241D" w14:textId="77777777" w:rsidR="00AF5618" w:rsidRPr="007501E8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64B5342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</w:tcPr>
          <w:p w14:paraId="169F21FA" w14:textId="77777777" w:rsidR="00AF5618" w:rsidRPr="007501E8" w:rsidRDefault="00AF5618" w:rsidP="004815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71E72AD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7C716821" w14:textId="77777777" w:rsidTr="004815B3">
        <w:trPr>
          <w:trHeight w:val="275"/>
        </w:trPr>
        <w:tc>
          <w:tcPr>
            <w:tcW w:w="5862" w:type="dxa"/>
            <w:shd w:val="clear" w:color="auto" w:fill="auto"/>
          </w:tcPr>
          <w:p w14:paraId="07987C76" w14:textId="207C06B0" w:rsidR="008833D0" w:rsidRPr="007501E8" w:rsidRDefault="007501E8" w:rsidP="008833D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320" w:type="dxa"/>
          </w:tcPr>
          <w:p w14:paraId="7FEB78D4" w14:textId="77777777" w:rsidR="008833D0" w:rsidRPr="007501E8" w:rsidRDefault="008833D0" w:rsidP="008833D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0787658A" w14:textId="77777777" w:rsidR="008833D0" w:rsidRPr="007501E8" w:rsidRDefault="008833D0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</w:tcPr>
          <w:p w14:paraId="704F10CF" w14:textId="77777777" w:rsidR="008833D0" w:rsidRPr="007501E8" w:rsidRDefault="008833D0" w:rsidP="008833D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2444BF73" w14:textId="77777777" w:rsidR="008833D0" w:rsidRPr="007501E8" w:rsidRDefault="008833D0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5E6ABC6E" w14:textId="77777777" w:rsidTr="004815B3">
        <w:trPr>
          <w:trHeight w:val="275"/>
        </w:trPr>
        <w:tc>
          <w:tcPr>
            <w:tcW w:w="5862" w:type="dxa"/>
            <w:shd w:val="clear" w:color="auto" w:fill="auto"/>
          </w:tcPr>
          <w:p w14:paraId="25B4B386" w14:textId="14FBA530" w:rsidR="008833D0" w:rsidRPr="007501E8" w:rsidRDefault="008833D0" w:rsidP="008833D0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2057E722" w14:textId="77777777" w:rsidR="008833D0" w:rsidRPr="007501E8" w:rsidRDefault="008833D0" w:rsidP="008833D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674AD9D1" w14:textId="77777777" w:rsidR="008833D0" w:rsidRPr="007501E8" w:rsidRDefault="008833D0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</w:tcPr>
          <w:p w14:paraId="3D93184B" w14:textId="77777777" w:rsidR="008833D0" w:rsidRPr="007501E8" w:rsidRDefault="008833D0" w:rsidP="008833D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4F17C844" w14:textId="77777777" w:rsidR="008833D0" w:rsidRPr="007501E8" w:rsidRDefault="008833D0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33D0" w:rsidRPr="007501E8" w14:paraId="12397C36" w14:textId="77777777" w:rsidTr="004815B3">
        <w:trPr>
          <w:trHeight w:val="275"/>
        </w:trPr>
        <w:tc>
          <w:tcPr>
            <w:tcW w:w="5862" w:type="dxa"/>
            <w:shd w:val="clear" w:color="auto" w:fill="auto"/>
          </w:tcPr>
          <w:p w14:paraId="3FCBBF19" w14:textId="45872292" w:rsidR="008833D0" w:rsidRPr="007501E8" w:rsidRDefault="008833D0" w:rsidP="008833D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066EF495" w14:textId="77777777" w:rsidR="008833D0" w:rsidRPr="007501E8" w:rsidRDefault="008833D0" w:rsidP="008833D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69A9AB14" w14:textId="52EAB3AC" w:rsidR="008833D0" w:rsidRPr="007501E8" w:rsidRDefault="008833D0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20" w:type="dxa"/>
          </w:tcPr>
          <w:p w14:paraId="2D150BE3" w14:textId="77777777" w:rsidR="008833D0" w:rsidRPr="007501E8" w:rsidRDefault="008833D0" w:rsidP="008833D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1B75D357" w14:textId="2DD4BEB0" w:rsidR="008833D0" w:rsidRPr="007501E8" w:rsidRDefault="008833D0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FBF5F5E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BBA7888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lastRenderedPageBreak/>
        <w:t>มูลค่ายุติธรรมของสินทรัพย์ทางการเงินและหนี้สินทางการเงินนอกเหนือจากที่ระบุไว้ข้างต้น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4BAEDC03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E3B3A6E" w14:textId="532D1BD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 w:hint="cs"/>
          <w:sz w:val="28"/>
          <w:szCs w:val="28"/>
          <w:cs/>
        </w:rPr>
        <w:t>กลุ่มบริษัทมีวิธีการและ</w:t>
      </w:r>
      <w:r w:rsidR="00031860">
        <w:rPr>
          <w:rFonts w:ascii="Angsana New" w:hAnsi="Angsana New" w:hint="cs"/>
          <w:sz w:val="28"/>
          <w:szCs w:val="28"/>
          <w:cs/>
        </w:rPr>
        <w:t>ข้อ</w:t>
      </w:r>
      <w:r w:rsidRPr="007501E8">
        <w:rPr>
          <w:rFonts w:ascii="Angsana New" w:hAnsi="Angsana New" w:hint="cs"/>
          <w:sz w:val="28"/>
          <w:szCs w:val="28"/>
          <w:cs/>
        </w:rPr>
        <w:t xml:space="preserve">สมมติในการประเมินมูลค่ายุติธรรมของเครื่องมือทางการเงิน ดังนี้ </w:t>
      </w:r>
    </w:p>
    <w:p w14:paraId="113D518D" w14:textId="77777777" w:rsidR="00AF5618" w:rsidRPr="007501E8" w:rsidRDefault="00AF5618">
      <w:pPr>
        <w:pStyle w:val="block"/>
        <w:numPr>
          <w:ilvl w:val="0"/>
          <w:numId w:val="12"/>
        </w:numPr>
        <w:spacing w:after="0" w:line="240" w:lineRule="atLeast"/>
        <w:ind w:left="720" w:right="-7" w:hanging="180"/>
        <w:jc w:val="thaiDistribute"/>
        <w:rPr>
          <w:rFonts w:ascii="Angsana New" w:hAnsi="Angsana New"/>
          <w:sz w:val="28"/>
          <w:szCs w:val="28"/>
          <w:lang w:bidi="th-TH"/>
        </w:rPr>
      </w:pPr>
      <w:r w:rsidRPr="007501E8">
        <w:rPr>
          <w:rFonts w:ascii="Angsana New" w:hAnsi="Angsana New" w:hint="cs"/>
          <w:sz w:val="28"/>
          <w:szCs w:val="28"/>
          <w:cs/>
          <w:lang w:bidi="th-TH"/>
        </w:rPr>
        <w:t>มูลค่า</w:t>
      </w:r>
      <w:r w:rsidRPr="007501E8">
        <w:rPr>
          <w:rFonts w:ascii="Angsana New" w:hAnsi="Angsana New"/>
          <w:sz w:val="28"/>
          <w:szCs w:val="28"/>
          <w:cs/>
          <w:lang w:bidi="th-TH"/>
        </w:rPr>
        <w:t>ยุติธรรมของเงินลงทุน</w:t>
      </w:r>
      <w:r w:rsidRPr="007501E8">
        <w:rPr>
          <w:rFonts w:ascii="Angsana New" w:hAnsi="Angsana New" w:hint="cs"/>
          <w:sz w:val="28"/>
          <w:szCs w:val="28"/>
          <w:cs/>
          <w:lang w:bidi="th-TH"/>
        </w:rPr>
        <w:t>ผ่านกำไรขาดทุนประเภทกองทุนรวม ใช้มูลค่าสินทรัพย์สุทธิ ณ วันที่รายงาน</w:t>
      </w:r>
    </w:p>
    <w:p w14:paraId="786E3B8D" w14:textId="77777777" w:rsidR="00AF5618" w:rsidRPr="007501E8" w:rsidDel="001A6CC8" w:rsidRDefault="00AF5618">
      <w:pPr>
        <w:pStyle w:val="block"/>
        <w:numPr>
          <w:ilvl w:val="0"/>
          <w:numId w:val="12"/>
        </w:numPr>
        <w:spacing w:after="0" w:line="240" w:lineRule="atLeast"/>
        <w:ind w:left="720" w:right="-7" w:hanging="180"/>
        <w:jc w:val="thaiDistribute"/>
        <w:rPr>
          <w:rFonts w:ascii="Angsana New" w:hAnsi="Angsana New"/>
          <w:sz w:val="28"/>
          <w:szCs w:val="28"/>
          <w:lang w:bidi="th-TH"/>
        </w:rPr>
      </w:pPr>
      <w:r w:rsidRPr="007501E8">
        <w:rPr>
          <w:rFonts w:ascii="Angsana New" w:hAnsi="Angsana New" w:hint="cs"/>
          <w:sz w:val="28"/>
          <w:szCs w:val="28"/>
          <w:cs/>
          <w:lang w:bidi="th-TH"/>
        </w:rPr>
        <w:t>มูลค่า</w:t>
      </w:r>
      <w:r w:rsidRPr="007501E8">
        <w:rPr>
          <w:rFonts w:ascii="Angsana New" w:hAnsi="Angsana New"/>
          <w:sz w:val="28"/>
          <w:szCs w:val="28"/>
          <w:cs/>
          <w:lang w:bidi="th-TH"/>
        </w:rPr>
        <w:t>ยุติธรรมของเงินลงทุนในตราสารทุน</w:t>
      </w:r>
      <w:r w:rsidRPr="007501E8">
        <w:rPr>
          <w:rFonts w:ascii="Angsana New" w:hAnsi="Angsana New" w:hint="cs"/>
          <w:sz w:val="28"/>
          <w:szCs w:val="28"/>
          <w:cs/>
          <w:lang w:bidi="th-TH"/>
        </w:rPr>
        <w:t>และตราสารหนี้</w:t>
      </w:r>
      <w:r w:rsidRPr="007501E8">
        <w:rPr>
          <w:rFonts w:ascii="Angsana New" w:hAnsi="Angsana New"/>
          <w:sz w:val="28"/>
          <w:szCs w:val="28"/>
          <w:cs/>
          <w:lang w:bidi="th-TH"/>
        </w:rPr>
        <w:t>วัดด้วยมูลค่ายุติธรรมผ่านกำไรขาดทุนเบ็ดเสร็จอื่น อ้างอิงจากราคาซื้อขาย</w:t>
      </w:r>
      <w:r w:rsidRPr="007501E8">
        <w:rPr>
          <w:rFonts w:ascii="Angsana New" w:hAnsi="Angsana New" w:hint="cs"/>
          <w:sz w:val="28"/>
          <w:szCs w:val="28"/>
          <w:cs/>
          <w:lang w:bidi="th-TH"/>
        </w:rPr>
        <w:t>ในตลาดหรือใช้เทคนิค</w:t>
      </w:r>
      <w:r w:rsidRPr="007501E8">
        <w:rPr>
          <w:rFonts w:ascii="Angsana New" w:hAnsi="Angsana New"/>
          <w:sz w:val="28"/>
          <w:szCs w:val="28"/>
          <w:cs/>
          <w:lang w:bidi="th-TH"/>
        </w:rPr>
        <w:t>การประเมินมูลค่ายุติธรรมของ</w:t>
      </w:r>
      <w:r w:rsidRPr="007501E8">
        <w:rPr>
          <w:rFonts w:ascii="Angsana New" w:hAnsi="Angsana New" w:hint="cs"/>
          <w:sz w:val="28"/>
          <w:szCs w:val="28"/>
          <w:cs/>
          <w:lang w:bidi="th-TH"/>
        </w:rPr>
        <w:t>กลุ่ม</w:t>
      </w:r>
      <w:r w:rsidRPr="007501E8">
        <w:rPr>
          <w:rFonts w:ascii="Angsana New" w:hAnsi="Angsana New"/>
          <w:sz w:val="28"/>
          <w:szCs w:val="28"/>
          <w:cs/>
          <w:lang w:bidi="th-TH"/>
        </w:rPr>
        <w:t>บริษัทครั้งล่าสุดในระหว่างปี</w:t>
      </w:r>
    </w:p>
    <w:p w14:paraId="37EF8C4E" w14:textId="51A6B270" w:rsidR="00AF5618" w:rsidRPr="002F08F8" w:rsidRDefault="00AF5618">
      <w:pPr>
        <w:pStyle w:val="block"/>
        <w:numPr>
          <w:ilvl w:val="0"/>
          <w:numId w:val="12"/>
        </w:numPr>
        <w:spacing w:after="0" w:line="240" w:lineRule="atLeast"/>
        <w:ind w:left="720" w:right="-7" w:hanging="180"/>
        <w:jc w:val="thaiDistribute"/>
        <w:rPr>
          <w:rFonts w:ascii="Angsana New" w:hAnsi="Angsana New"/>
          <w:sz w:val="28"/>
          <w:szCs w:val="28"/>
          <w:lang w:bidi="th-TH"/>
        </w:rPr>
      </w:pPr>
      <w:r w:rsidRPr="007501E8">
        <w:rPr>
          <w:rFonts w:ascii="Angsana New" w:hAnsi="Angsana New" w:hint="cs"/>
          <w:sz w:val="28"/>
          <w:szCs w:val="28"/>
          <w:cs/>
          <w:lang w:bidi="th-TH"/>
        </w:rPr>
        <w:t>มูลค่า</w:t>
      </w:r>
      <w:r w:rsidRPr="007501E8">
        <w:rPr>
          <w:rFonts w:ascii="Angsana New" w:hAnsi="Angsana New"/>
          <w:sz w:val="28"/>
          <w:szCs w:val="28"/>
          <w:cs/>
          <w:lang w:val="en-US" w:bidi="th-TH"/>
        </w:rPr>
        <w:t>ยุติธรรมของตราสารอนุพันธ์ เช่น สัญญาแลกเปลี่ยนอัตราดอกเบี้ย เป็นข้อมูลที่สังเกตได้ในตลาดและปรับด้วยค่าความเสี่ยง</w:t>
      </w:r>
    </w:p>
    <w:p w14:paraId="03185BD1" w14:textId="77777777" w:rsidR="002F08F8" w:rsidRPr="007501E8" w:rsidDel="001A6CC8" w:rsidRDefault="002F08F8" w:rsidP="002F08F8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4FBFAB78" w14:textId="77777777" w:rsidR="00AF5618" w:rsidRPr="007501E8" w:rsidRDefault="00AF561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  </w:t>
      </w:r>
    </w:p>
    <w:p w14:paraId="0721FAB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9C8D22" w14:textId="77777777" w:rsidR="00AF5618" w:rsidRPr="007501E8" w:rsidRDefault="00AF5618" w:rsidP="00AF5618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39DF29D8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550ACD" w14:textId="77777777" w:rsidR="00AF5618" w:rsidRPr="007501E8" w:rsidRDefault="00AF5618" w:rsidP="00AF561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68C3150" w14:textId="77777777" w:rsidR="00AF5618" w:rsidRPr="007501E8" w:rsidRDefault="00AF5618" w:rsidP="00AF5618">
      <w:pPr>
        <w:spacing w:line="240" w:lineRule="auto"/>
        <w:ind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7B4CB7E7" w14:textId="3FC31CD8" w:rsidR="00AF5618" w:rsidRPr="007501E8" w:rsidRDefault="00AF5618" w:rsidP="00AF561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9382436" w14:textId="77777777" w:rsidR="00AF5618" w:rsidRPr="007501E8" w:rsidRDefault="00AF5618" w:rsidP="00AF561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1F8DF" w14:textId="77777777" w:rsidR="00AF5618" w:rsidRPr="007501E8" w:rsidRDefault="00AF5618" w:rsidP="00AF561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</w:t>
      </w:r>
    </w:p>
    <w:p w14:paraId="574540E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6D7B91C" w14:textId="2541056D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501E8" w:rsidRPr="007501E8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6CE51CD1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C8F803A" w14:textId="5797BC9E" w:rsidR="00AF5618" w:rsidRPr="007501E8" w:rsidRDefault="00AF5618" w:rsidP="00B94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</w:p>
    <w:p w14:paraId="11F26699" w14:textId="3E9ACEC4" w:rsidR="00AF5618" w:rsidRPr="007501E8" w:rsidRDefault="00AF5618" w:rsidP="00AF5618">
      <w:pPr>
        <w:pStyle w:val="block"/>
        <w:spacing w:after="0" w:line="240" w:lineRule="auto"/>
        <w:ind w:left="1260" w:right="-7" w:hanging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501E8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7501E8">
        <w:rPr>
          <w:rFonts w:asciiTheme="majorBidi" w:hAnsiTheme="majorBidi" w:cstheme="majorBidi"/>
          <w:sz w:val="28"/>
          <w:szCs w:val="28"/>
        </w:rPr>
        <w:t>.</w:t>
      </w:r>
      <w:r w:rsidR="007501E8" w:rsidRPr="007501E8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7501E8">
        <w:rPr>
          <w:rFonts w:asciiTheme="majorBidi" w:hAnsiTheme="majorBidi" w:cstheme="majorBidi"/>
          <w:sz w:val="28"/>
          <w:szCs w:val="28"/>
        </w:rPr>
        <w:t>.</w:t>
      </w:r>
      <w:r w:rsidR="007501E8" w:rsidRPr="007501E8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7501E8">
        <w:rPr>
          <w:rFonts w:asciiTheme="majorBidi" w:hAnsiTheme="majorBidi" w:cstheme="majorBidi"/>
          <w:sz w:val="28"/>
          <w:szCs w:val="28"/>
        </w:rPr>
        <w:t>)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ลูกหนี้การค้า</w:t>
      </w:r>
    </w:p>
    <w:p w14:paraId="1B56A9D1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</w:p>
    <w:p w14:paraId="66BD6D2C" w14:textId="0E0C33A2" w:rsidR="00AF5618" w:rsidRPr="007501E8" w:rsidRDefault="00AF5618" w:rsidP="00AF5618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2E0D2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ซึ่งรวมถึงความเสี่ยงของการผิดนัดชำระซึ่งเกี่ยวข้องกับอุตสาหกรรมที่ลูกค้าดำเนินธุรกิจอยู่ </w:t>
      </w:r>
    </w:p>
    <w:p w14:paraId="0C121E4F" w14:textId="77777777" w:rsidR="00AF5618" w:rsidRPr="007501E8" w:rsidRDefault="00AF5618" w:rsidP="00AF5618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ED5F1D" w14:textId="45A6FD98" w:rsidR="00AF5618" w:rsidRDefault="00035325" w:rsidP="00035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35325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325B7E4C" w14:textId="77777777" w:rsidR="00035325" w:rsidRPr="00035325" w:rsidRDefault="00035325" w:rsidP="00035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466BE71" w14:textId="5FA57FE0" w:rsidR="00AF5618" w:rsidRPr="007501E8" w:rsidRDefault="00AF5618" w:rsidP="00AF5618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</w:rPr>
        <w:t>(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7501E8">
        <w:rPr>
          <w:rFonts w:asciiTheme="majorBidi" w:hAnsiTheme="majorBidi" w:cstheme="majorBidi"/>
          <w:sz w:val="28"/>
          <w:szCs w:val="28"/>
        </w:rPr>
        <w:t>.</w:t>
      </w:r>
      <w:r w:rsidR="007501E8" w:rsidRPr="007501E8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7501E8">
        <w:rPr>
          <w:rFonts w:asciiTheme="majorBidi" w:hAnsiTheme="majorBidi" w:cstheme="majorBidi"/>
          <w:sz w:val="28"/>
          <w:szCs w:val="28"/>
        </w:rPr>
        <w:t>.</w:t>
      </w:r>
      <w:r w:rsidRPr="007501E8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7501E8">
        <w:rPr>
          <w:rFonts w:asciiTheme="majorBidi" w:hAnsiTheme="majorBidi" w:cstheme="majorBidi"/>
          <w:sz w:val="28"/>
          <w:szCs w:val="28"/>
        </w:rPr>
        <w:t xml:space="preserve">) 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04A4C5E7" w14:textId="77777777" w:rsidR="00AF5618" w:rsidRPr="00C25CFA" w:rsidRDefault="00AF5618" w:rsidP="00AF5618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4048E205" w14:textId="77777777" w:rsidR="00AF5618" w:rsidRPr="007501E8" w:rsidRDefault="00AF5618" w:rsidP="00AF5618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ความเสี่ยงด้านเครดิตของกลุ่มบริษัทที่เกิดจากเงินสดและรายการเทียบเท่าเงินสดมีจำกัด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เนื่องจากคู่สัญญาเป็นธนาคารและสถาบันการเงินที่มีความน่าเชื่อถือ ซึ่งกลุ่มบริษัทพิจารณาว่ามีความเสี่ยงด้านเครดิตต่ำ</w:t>
      </w:r>
    </w:p>
    <w:p w14:paraId="4713AF03" w14:textId="77777777" w:rsidR="00AF5618" w:rsidRPr="00C25CFA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  <w:lang w:val="en-GB" w:bidi="ar-SA"/>
        </w:rPr>
      </w:pPr>
    </w:p>
    <w:p w14:paraId="592DCDB8" w14:textId="20639215" w:rsidR="00AF5618" w:rsidRPr="007501E8" w:rsidRDefault="00AF5618" w:rsidP="00AF5618">
      <w:pPr>
        <w:pStyle w:val="block"/>
        <w:spacing w:after="0" w:line="240" w:lineRule="auto"/>
        <w:ind w:left="1260" w:right="-7" w:hanging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</w:rPr>
        <w:t>(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7501E8">
        <w:rPr>
          <w:rFonts w:asciiTheme="majorBidi" w:hAnsiTheme="majorBidi" w:cstheme="majorBidi"/>
          <w:sz w:val="28"/>
          <w:szCs w:val="28"/>
        </w:rPr>
        <w:t>.</w:t>
      </w:r>
      <w:r w:rsidR="007501E8" w:rsidRPr="007501E8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7501E8">
        <w:rPr>
          <w:rFonts w:asciiTheme="majorBidi" w:hAnsiTheme="majorBidi" w:cstheme="majorBidi"/>
          <w:sz w:val="28"/>
          <w:szCs w:val="28"/>
        </w:rPr>
        <w:t>.</w:t>
      </w:r>
      <w:r w:rsidR="007501E8" w:rsidRPr="007501E8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7501E8">
        <w:rPr>
          <w:rFonts w:asciiTheme="majorBidi" w:hAnsiTheme="majorBidi" w:cstheme="majorBidi"/>
          <w:sz w:val="28"/>
          <w:szCs w:val="28"/>
        </w:rPr>
        <w:t>)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การค้ำประกัน</w:t>
      </w:r>
    </w:p>
    <w:p w14:paraId="4D39FE8F" w14:textId="77777777" w:rsidR="00AF5618" w:rsidRPr="007501E8" w:rsidRDefault="00AF5618" w:rsidP="00AF5618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E7914F" w14:textId="21E44C87" w:rsidR="00AF5618" w:rsidRPr="007501E8" w:rsidRDefault="00AF5618" w:rsidP="00AF5618">
      <w:pPr>
        <w:tabs>
          <w:tab w:val="clear" w:pos="907"/>
          <w:tab w:val="left" w:pos="1080"/>
        </w:tabs>
        <w:ind w:left="135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7501E8" w:rsidRPr="007501E8">
        <w:rPr>
          <w:rFonts w:asciiTheme="majorBidi" w:hAnsiTheme="majorBidi" w:cstheme="majorBidi"/>
          <w:sz w:val="28"/>
          <w:szCs w:val="28"/>
        </w:rPr>
        <w:t>31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501E8" w:rsidRPr="007501E8">
        <w:rPr>
          <w:rFonts w:asciiTheme="majorBidi" w:hAnsiTheme="majorBidi" w:cstheme="majorBidi"/>
          <w:sz w:val="28"/>
          <w:szCs w:val="28"/>
        </w:rPr>
        <w:t>2566</w:t>
      </w:r>
      <w:r w:rsidR="00BE18F2"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Pr="007501E8">
        <w:rPr>
          <w:rFonts w:asciiTheme="majorBidi" w:hAnsiTheme="majorBidi" w:cstheme="majorBidi"/>
          <w:sz w:val="28"/>
          <w:szCs w:val="28"/>
        </w:rPr>
        <w:t>(</w:t>
      </w:r>
      <w:r w:rsidRPr="007501E8">
        <w:rPr>
          <w:rFonts w:asciiTheme="majorBidi" w:hAnsiTheme="majorBidi" w:cstheme="majorBidi"/>
          <w:sz w:val="28"/>
          <w:szCs w:val="28"/>
          <w:cs/>
        </w:rPr>
        <w:t>ดูหมายเหตุข้อ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="007501E8" w:rsidRPr="007501E8">
        <w:rPr>
          <w:rFonts w:asciiTheme="majorBidi" w:hAnsiTheme="majorBidi" w:cstheme="majorBidi"/>
          <w:sz w:val="28"/>
          <w:szCs w:val="28"/>
        </w:rPr>
        <w:t>1</w:t>
      </w:r>
      <w:r w:rsidR="001973F6">
        <w:rPr>
          <w:rFonts w:asciiTheme="majorBidi" w:hAnsiTheme="majorBidi" w:cstheme="majorBidi"/>
          <w:sz w:val="28"/>
          <w:szCs w:val="28"/>
        </w:rPr>
        <w:t>7</w:t>
      </w:r>
      <w:r w:rsidRPr="007501E8">
        <w:rPr>
          <w:rFonts w:asciiTheme="majorBidi" w:hAnsiTheme="majorBidi" w:cstheme="majorBidi"/>
          <w:sz w:val="28"/>
          <w:szCs w:val="28"/>
        </w:rPr>
        <w:t>)</w:t>
      </w:r>
    </w:p>
    <w:p w14:paraId="02BE69FB" w14:textId="77777777" w:rsidR="00AF5618" w:rsidRPr="00C25CFA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32F7F5" w14:textId="45B99029" w:rsidR="00AF5618" w:rsidRPr="007501E8" w:rsidRDefault="00AF5618" w:rsidP="00AF5618">
      <w:pPr>
        <w:pStyle w:val="ListParagraph"/>
        <w:spacing w:line="240" w:lineRule="auto"/>
        <w:ind w:left="900" w:hanging="45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501E8" w:rsidRPr="007501E8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ความเสี่ยงด้านสภาพคล่อง</w:t>
      </w: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2B5F51EA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D644AB" w14:textId="77777777" w:rsidR="00AF5618" w:rsidRPr="007501E8" w:rsidRDefault="00AF5618" w:rsidP="00AF5618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และลดผลกระทบจากความผันผวนในกระแสเงินสด </w:t>
      </w:r>
    </w:p>
    <w:p w14:paraId="7115129C" w14:textId="77777777" w:rsidR="00AF5618" w:rsidRPr="007501E8" w:rsidRDefault="00AF5618" w:rsidP="00AF5618">
      <w:pPr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77D73F" w14:textId="77777777" w:rsidR="00AF5618" w:rsidRPr="007501E8" w:rsidRDefault="00AF5618" w:rsidP="00AF5618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0895DEF" w14:textId="77777777" w:rsidR="00AF5618" w:rsidRPr="00C25CFA" w:rsidRDefault="00AF5618" w:rsidP="00AF5618">
      <w:pPr>
        <w:spacing w:line="240" w:lineRule="auto"/>
        <w:ind w:left="90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8768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1063"/>
        <w:gridCol w:w="265"/>
        <w:gridCol w:w="1063"/>
        <w:gridCol w:w="265"/>
        <w:gridCol w:w="1126"/>
        <w:gridCol w:w="236"/>
        <w:gridCol w:w="957"/>
      </w:tblGrid>
      <w:tr w:rsidR="007501E8" w:rsidRPr="007501E8" w14:paraId="09A2F326" w14:textId="77777777" w:rsidTr="004815B3">
        <w:trPr>
          <w:trHeight w:val="343"/>
          <w:tblHeader/>
        </w:trPr>
        <w:tc>
          <w:tcPr>
            <w:tcW w:w="3793" w:type="dxa"/>
          </w:tcPr>
          <w:p w14:paraId="50E56FB1" w14:textId="77777777" w:rsidR="00AF5618" w:rsidRPr="007501E8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5" w:type="dxa"/>
            <w:gridSpan w:val="7"/>
            <w:hideMark/>
          </w:tcPr>
          <w:p w14:paraId="0CFAB94A" w14:textId="77777777" w:rsidR="00AF5618" w:rsidRPr="007501E8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01E8" w:rsidRPr="007501E8" w14:paraId="0D190759" w14:textId="77777777" w:rsidTr="004815B3">
        <w:trPr>
          <w:trHeight w:val="331"/>
          <w:tblHeader/>
        </w:trPr>
        <w:tc>
          <w:tcPr>
            <w:tcW w:w="3793" w:type="dxa"/>
          </w:tcPr>
          <w:p w14:paraId="4B56B32C" w14:textId="77777777" w:rsidR="00AF5618" w:rsidRPr="007501E8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5" w:type="dxa"/>
            <w:gridSpan w:val="7"/>
            <w:vAlign w:val="bottom"/>
            <w:hideMark/>
          </w:tcPr>
          <w:p w14:paraId="58248BEE" w14:textId="77777777" w:rsidR="00AF5618" w:rsidRPr="007501E8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7501E8" w:rsidRPr="007501E8" w14:paraId="2EFD34FD" w14:textId="77777777" w:rsidTr="004815B3">
        <w:trPr>
          <w:trHeight w:val="663"/>
          <w:tblHeader/>
        </w:trPr>
        <w:tc>
          <w:tcPr>
            <w:tcW w:w="3793" w:type="dxa"/>
            <w:vAlign w:val="bottom"/>
            <w:hideMark/>
          </w:tcPr>
          <w:p w14:paraId="143BABAA" w14:textId="7275D5D6" w:rsidR="00AF5618" w:rsidRPr="007501E8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3" w:type="dxa"/>
            <w:vAlign w:val="bottom"/>
            <w:hideMark/>
          </w:tcPr>
          <w:p w14:paraId="5035536D" w14:textId="68BAC910" w:rsidR="00AF5618" w:rsidRPr="007501E8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65" w:type="dxa"/>
          </w:tcPr>
          <w:p w14:paraId="28CE5F0E" w14:textId="77777777" w:rsidR="00AF5618" w:rsidRPr="007501E8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  <w:hideMark/>
          </w:tcPr>
          <w:p w14:paraId="1021697D" w14:textId="6F584464" w:rsidR="00AF5618" w:rsidRPr="007501E8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5" w:type="dxa"/>
            <w:vAlign w:val="bottom"/>
          </w:tcPr>
          <w:p w14:paraId="6CD8AC3C" w14:textId="77777777" w:rsidR="00AF5618" w:rsidRPr="007501E8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  <w:hideMark/>
          </w:tcPr>
          <w:p w14:paraId="4F54731B" w14:textId="04F7BF90" w:rsidR="00AF5618" w:rsidRPr="007501E8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5D0AFA4" w14:textId="77777777" w:rsidR="00AF5618" w:rsidRPr="007501E8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  <w:hideMark/>
          </w:tcPr>
          <w:p w14:paraId="61EF28CD" w14:textId="77777777" w:rsidR="00AF5618" w:rsidRPr="007501E8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01E8" w:rsidRPr="007501E8" w14:paraId="03BCC75A" w14:textId="77777777" w:rsidTr="004815B3">
        <w:trPr>
          <w:trHeight w:val="331"/>
          <w:tblHeader/>
        </w:trPr>
        <w:tc>
          <w:tcPr>
            <w:tcW w:w="3793" w:type="dxa"/>
          </w:tcPr>
          <w:p w14:paraId="42E692B2" w14:textId="77777777" w:rsidR="00AF5618" w:rsidRPr="007501E8" w:rsidRDefault="00AF5618" w:rsidP="004815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5" w:type="dxa"/>
            <w:gridSpan w:val="7"/>
            <w:hideMark/>
          </w:tcPr>
          <w:p w14:paraId="229686C4" w14:textId="77777777" w:rsidR="00AF5618" w:rsidRPr="007501E8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501E8" w:rsidRPr="007501E8" w14:paraId="1681DEDE" w14:textId="77777777" w:rsidTr="004815B3">
        <w:trPr>
          <w:trHeight w:val="343"/>
        </w:trPr>
        <w:tc>
          <w:tcPr>
            <w:tcW w:w="3793" w:type="dxa"/>
            <w:hideMark/>
          </w:tcPr>
          <w:p w14:paraId="7C38795F" w14:textId="2A622B09" w:rsidR="00AF5618" w:rsidRPr="007501E8" w:rsidRDefault="007501E8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63" w:type="dxa"/>
          </w:tcPr>
          <w:p w14:paraId="1D951BC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C56D131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29A43E5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1CF834B3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790A672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234E5B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2881CC2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0B83A9AC" w14:textId="77777777" w:rsidTr="004815B3">
        <w:trPr>
          <w:trHeight w:val="343"/>
        </w:trPr>
        <w:tc>
          <w:tcPr>
            <w:tcW w:w="3793" w:type="dxa"/>
          </w:tcPr>
          <w:p w14:paraId="0F4FB74E" w14:textId="77777777" w:rsidR="00AF5618" w:rsidRPr="007501E8" w:rsidRDefault="00AF5618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63" w:type="dxa"/>
          </w:tcPr>
          <w:p w14:paraId="0037D7D9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9604F42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7ECD965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00E0131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2450907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C1F825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49598D04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4E046192" w14:textId="77777777" w:rsidTr="004815B3">
        <w:trPr>
          <w:trHeight w:val="331"/>
        </w:trPr>
        <w:tc>
          <w:tcPr>
            <w:tcW w:w="3793" w:type="dxa"/>
          </w:tcPr>
          <w:p w14:paraId="5510EF72" w14:textId="77777777" w:rsidR="00AF5618" w:rsidRPr="007501E8" w:rsidRDefault="00AF5618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3" w:type="dxa"/>
          </w:tcPr>
          <w:p w14:paraId="05BEB897" w14:textId="687A93A6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4CC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63E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5" w:type="dxa"/>
          </w:tcPr>
          <w:p w14:paraId="00BC39F9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008B303" w14:textId="14FD628B" w:rsidR="00AF5618" w:rsidRPr="007501E8" w:rsidRDefault="00D24CC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78C864B6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3ACC91A1" w14:textId="1B56A1A6" w:rsidR="00AF5618" w:rsidRPr="007501E8" w:rsidRDefault="00D24CC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FB9C89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3B125CF" w14:textId="7863FE0F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4CC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63E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501E8" w:rsidRPr="007501E8" w14:paraId="5F62C69E" w14:textId="77777777" w:rsidTr="004815B3">
        <w:trPr>
          <w:trHeight w:val="331"/>
        </w:trPr>
        <w:tc>
          <w:tcPr>
            <w:tcW w:w="3793" w:type="dxa"/>
          </w:tcPr>
          <w:p w14:paraId="1920030C" w14:textId="77777777" w:rsidR="00AF5618" w:rsidRPr="007501E8" w:rsidRDefault="00AF5618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63" w:type="dxa"/>
          </w:tcPr>
          <w:p w14:paraId="7C219123" w14:textId="32D9BDFA" w:rsidR="00AF5618" w:rsidRPr="007501E8" w:rsidRDefault="00C86E9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4,151</w:t>
            </w:r>
          </w:p>
        </w:tc>
        <w:tc>
          <w:tcPr>
            <w:tcW w:w="265" w:type="dxa"/>
          </w:tcPr>
          <w:p w14:paraId="2EC9EB3F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352895C" w14:textId="216C5740" w:rsidR="00AF5618" w:rsidRPr="007501E8" w:rsidRDefault="007501E8" w:rsidP="00C8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24CC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C86E9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5" w:type="dxa"/>
          </w:tcPr>
          <w:p w14:paraId="606C4E1C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35FD7126" w14:textId="41BC3410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4CC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C86E9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6EA84A3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DEF4624" w14:textId="001065A8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24CC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E95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</w:tr>
      <w:tr w:rsidR="007501E8" w:rsidRPr="007501E8" w14:paraId="4419D14C" w14:textId="77777777" w:rsidTr="004815B3">
        <w:trPr>
          <w:trHeight w:val="331"/>
        </w:trPr>
        <w:tc>
          <w:tcPr>
            <w:tcW w:w="3793" w:type="dxa"/>
          </w:tcPr>
          <w:p w14:paraId="6B6A78D5" w14:textId="77777777" w:rsidR="00AF5618" w:rsidRPr="007501E8" w:rsidRDefault="00AF5618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3" w:type="dxa"/>
            <w:vAlign w:val="bottom"/>
          </w:tcPr>
          <w:p w14:paraId="6EAA709F" w14:textId="42DE19F1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65" w:type="dxa"/>
            <w:vAlign w:val="bottom"/>
          </w:tcPr>
          <w:p w14:paraId="1BAF7DAC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674F757" w14:textId="4C498761" w:rsidR="00AF5618" w:rsidRPr="007501E8" w:rsidRDefault="000D01AB" w:rsidP="00C8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4041A5DD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3184E049" w14:textId="6997FC94" w:rsidR="00AF5618" w:rsidRPr="007501E8" w:rsidRDefault="004B7C5A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236" w:type="dxa"/>
          </w:tcPr>
          <w:p w14:paraId="519D118E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1B767E7" w14:textId="50B47819" w:rsidR="00AF5618" w:rsidRPr="007501E8" w:rsidRDefault="004B7C5A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</w:tr>
      <w:tr w:rsidR="007501E8" w:rsidRPr="007501E8" w14:paraId="2C2E22A2" w14:textId="77777777" w:rsidTr="004815B3">
        <w:trPr>
          <w:trHeight w:val="331"/>
        </w:trPr>
        <w:tc>
          <w:tcPr>
            <w:tcW w:w="3793" w:type="dxa"/>
          </w:tcPr>
          <w:p w14:paraId="2D7F3C48" w14:textId="77777777" w:rsidR="00AF5618" w:rsidRPr="007501E8" w:rsidRDefault="00AF5618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53870AC" w14:textId="1AEC63F6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24CC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5" w:type="dxa"/>
          </w:tcPr>
          <w:p w14:paraId="61473A25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48E781C" w14:textId="518B00AA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4CC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5" w:type="dxa"/>
          </w:tcPr>
          <w:p w14:paraId="68A27567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B7EE934" w14:textId="052A207D" w:rsidR="00AF5618" w:rsidRPr="007501E8" w:rsidRDefault="00D24CC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C5423D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408AE98A" w14:textId="7BA2F002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24CC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501E8" w:rsidRPr="007501E8" w14:paraId="4C3CDC5D" w14:textId="77777777" w:rsidTr="004815B3">
        <w:trPr>
          <w:trHeight w:val="45"/>
        </w:trPr>
        <w:tc>
          <w:tcPr>
            <w:tcW w:w="3793" w:type="dxa"/>
          </w:tcPr>
          <w:p w14:paraId="00F36FFB" w14:textId="77777777" w:rsidR="00AF5618" w:rsidRPr="007501E8" w:rsidRDefault="00AF5618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161B9C78" w14:textId="1884821A" w:rsidR="00AF5618" w:rsidRPr="007501E8" w:rsidRDefault="00C86E9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12,4</w:t>
            </w:r>
            <w:r w:rsidR="00563E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65" w:type="dxa"/>
          </w:tcPr>
          <w:p w14:paraId="3C4E687C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70B2791" w14:textId="2BA1AF6D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D01AB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C86E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5" w:type="dxa"/>
          </w:tcPr>
          <w:p w14:paraId="71F99E9E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10471567" w14:textId="5328A946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D01AB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B7C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768</w:t>
            </w:r>
          </w:p>
        </w:tc>
        <w:tc>
          <w:tcPr>
            <w:tcW w:w="236" w:type="dxa"/>
          </w:tcPr>
          <w:p w14:paraId="120CC997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0F9E700A" w14:textId="50E48ABF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0D01AB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63E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627</w:t>
            </w:r>
          </w:p>
        </w:tc>
      </w:tr>
      <w:tr w:rsidR="007501E8" w:rsidRPr="007501E8" w14:paraId="469FF690" w14:textId="77777777" w:rsidTr="004815B3">
        <w:trPr>
          <w:trHeight w:val="45"/>
        </w:trPr>
        <w:tc>
          <w:tcPr>
            <w:tcW w:w="3793" w:type="dxa"/>
          </w:tcPr>
          <w:p w14:paraId="55DEC67B" w14:textId="77777777" w:rsidR="00AF5618" w:rsidRPr="007501E8" w:rsidRDefault="00AF5618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E714FB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C0B58E6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A5E455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D974059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1E8C681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81A7A0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08086F3C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01E8" w:rsidRPr="007501E8" w14:paraId="56CF0C22" w14:textId="77777777" w:rsidTr="004815B3">
        <w:trPr>
          <w:trHeight w:val="343"/>
        </w:trPr>
        <w:tc>
          <w:tcPr>
            <w:tcW w:w="3793" w:type="dxa"/>
          </w:tcPr>
          <w:p w14:paraId="01C2BAC6" w14:textId="5ED54268" w:rsidR="00BE18F2" w:rsidRPr="007501E8" w:rsidRDefault="007501E8" w:rsidP="00BE18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63" w:type="dxa"/>
          </w:tcPr>
          <w:p w14:paraId="2683E3D8" w14:textId="77777777" w:rsidR="00BE18F2" w:rsidRPr="007501E8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CC8ABDD" w14:textId="77777777" w:rsidR="00BE18F2" w:rsidRPr="007501E8" w:rsidRDefault="00BE18F2" w:rsidP="00BE18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29761853" w14:textId="77777777" w:rsidR="00BE18F2" w:rsidRPr="007501E8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28FF63B" w14:textId="77777777" w:rsidR="00BE18F2" w:rsidRPr="007501E8" w:rsidRDefault="00BE18F2" w:rsidP="00BE18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57E5F340" w14:textId="77777777" w:rsidR="00BE18F2" w:rsidRPr="007501E8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B1B279" w14:textId="77777777" w:rsidR="00BE18F2" w:rsidRPr="007501E8" w:rsidRDefault="00BE18F2" w:rsidP="00BE18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5B1885BA" w14:textId="77777777" w:rsidR="00BE18F2" w:rsidRPr="007501E8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5A6737E2" w14:textId="77777777" w:rsidTr="004815B3">
        <w:trPr>
          <w:trHeight w:val="357"/>
        </w:trPr>
        <w:tc>
          <w:tcPr>
            <w:tcW w:w="3793" w:type="dxa"/>
          </w:tcPr>
          <w:p w14:paraId="60114CD7" w14:textId="454CF600" w:rsidR="00BE18F2" w:rsidRPr="007501E8" w:rsidRDefault="00BE18F2" w:rsidP="00BE18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63" w:type="dxa"/>
          </w:tcPr>
          <w:p w14:paraId="12BDC1CE" w14:textId="77777777" w:rsidR="00BE18F2" w:rsidRPr="007501E8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4C0AC51" w14:textId="77777777" w:rsidR="00BE18F2" w:rsidRPr="007501E8" w:rsidRDefault="00BE18F2" w:rsidP="00BE18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3E9F66E8" w14:textId="77777777" w:rsidR="00BE18F2" w:rsidRPr="007501E8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043BB710" w14:textId="77777777" w:rsidR="00BE18F2" w:rsidRPr="007501E8" w:rsidRDefault="00BE18F2" w:rsidP="00BE18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01EAA00E" w14:textId="77777777" w:rsidR="00BE18F2" w:rsidRPr="007501E8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0AF841" w14:textId="77777777" w:rsidR="00BE18F2" w:rsidRPr="007501E8" w:rsidRDefault="00BE18F2" w:rsidP="00BE18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3CE28DD0" w14:textId="77777777" w:rsidR="00BE18F2" w:rsidRPr="007501E8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5A8F779B" w14:textId="77777777" w:rsidTr="004815B3">
        <w:trPr>
          <w:trHeight w:val="318"/>
        </w:trPr>
        <w:tc>
          <w:tcPr>
            <w:tcW w:w="3793" w:type="dxa"/>
            <w:hideMark/>
          </w:tcPr>
          <w:p w14:paraId="44D7B257" w14:textId="1D7A94DF" w:rsidR="00BE18F2" w:rsidRPr="007501E8" w:rsidRDefault="00BE18F2" w:rsidP="00BE18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3" w:type="dxa"/>
          </w:tcPr>
          <w:p w14:paraId="21E19A42" w14:textId="62FC9D63" w:rsidR="00BE18F2" w:rsidRPr="007501E8" w:rsidRDefault="007501E8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18F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265" w:type="dxa"/>
          </w:tcPr>
          <w:p w14:paraId="66E7A9F8" w14:textId="77777777" w:rsidR="00BE18F2" w:rsidRPr="007501E8" w:rsidRDefault="00BE18F2" w:rsidP="00BE18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607080AF" w14:textId="62E3C78A" w:rsidR="00BE18F2" w:rsidRPr="007501E8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705A180" w14:textId="77777777" w:rsidR="00BE18F2" w:rsidRPr="007501E8" w:rsidRDefault="00BE18F2" w:rsidP="00BE18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0E1182DF" w14:textId="3DA72D05" w:rsidR="00BE18F2" w:rsidRPr="007501E8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D6508B" w14:textId="77777777" w:rsidR="00BE18F2" w:rsidRPr="007501E8" w:rsidRDefault="00BE18F2" w:rsidP="00BE18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8DCD2CA" w14:textId="6B88A79A" w:rsidR="00BE18F2" w:rsidRPr="007501E8" w:rsidRDefault="007501E8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18F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</w:tr>
      <w:tr w:rsidR="001535CF" w:rsidRPr="007501E8" w14:paraId="779C853C" w14:textId="77777777" w:rsidTr="004815B3">
        <w:trPr>
          <w:trHeight w:val="331"/>
        </w:trPr>
        <w:tc>
          <w:tcPr>
            <w:tcW w:w="3793" w:type="dxa"/>
          </w:tcPr>
          <w:p w14:paraId="10A4167C" w14:textId="61F26FD7" w:rsidR="001535CF" w:rsidRPr="007501E8" w:rsidRDefault="001535CF" w:rsidP="001535C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63" w:type="dxa"/>
          </w:tcPr>
          <w:p w14:paraId="01FF4374" w14:textId="5C70523E" w:rsidR="001535CF" w:rsidRPr="007501E8" w:rsidRDefault="001535CF" w:rsidP="00153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65" w:type="dxa"/>
          </w:tcPr>
          <w:p w14:paraId="38CB79A8" w14:textId="77777777" w:rsidR="001535CF" w:rsidRPr="007501E8" w:rsidRDefault="001535CF" w:rsidP="001535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7106E491" w14:textId="60D538E7" w:rsidR="001535CF" w:rsidRPr="007501E8" w:rsidRDefault="001535CF" w:rsidP="00153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07B8AE8" w14:textId="77777777" w:rsidR="001535CF" w:rsidRPr="007501E8" w:rsidRDefault="001535CF" w:rsidP="001535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0E8CC66B" w14:textId="6EF4D4C6" w:rsidR="001535CF" w:rsidRPr="007501E8" w:rsidRDefault="001535CF" w:rsidP="00153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A4AC12" w14:textId="77777777" w:rsidR="001535CF" w:rsidRPr="007501E8" w:rsidRDefault="001535CF" w:rsidP="001535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D6A0707" w14:textId="151DB548" w:rsidR="001535CF" w:rsidRPr="007501E8" w:rsidRDefault="001535CF" w:rsidP="00153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7501E8" w:rsidRPr="007501E8" w14:paraId="12AAE8CA" w14:textId="77777777" w:rsidTr="004815B3">
        <w:trPr>
          <w:trHeight w:val="331"/>
        </w:trPr>
        <w:tc>
          <w:tcPr>
            <w:tcW w:w="3793" w:type="dxa"/>
            <w:hideMark/>
          </w:tcPr>
          <w:p w14:paraId="4CEC688C" w14:textId="5F5DABDE" w:rsidR="00BE18F2" w:rsidRPr="007501E8" w:rsidRDefault="00BE18F2" w:rsidP="00BE18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63" w:type="dxa"/>
          </w:tcPr>
          <w:p w14:paraId="2473AAA3" w14:textId="43FC3B27" w:rsidR="00BE18F2" w:rsidRPr="007501E8" w:rsidRDefault="007501E8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5" w:type="dxa"/>
          </w:tcPr>
          <w:p w14:paraId="0465F8A6" w14:textId="77777777" w:rsidR="00BE18F2" w:rsidRPr="007501E8" w:rsidRDefault="00BE18F2" w:rsidP="00BE18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700AC14" w14:textId="61FBF855" w:rsidR="00BE18F2" w:rsidRPr="007501E8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FD668CF" w14:textId="77777777" w:rsidR="00BE18F2" w:rsidRPr="007501E8" w:rsidRDefault="00BE18F2" w:rsidP="00BE18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6F7FBC77" w14:textId="06CB7231" w:rsidR="00BE18F2" w:rsidRPr="007501E8" w:rsidRDefault="007501E8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E18F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236" w:type="dxa"/>
          </w:tcPr>
          <w:p w14:paraId="126E1752" w14:textId="77777777" w:rsidR="00BE18F2" w:rsidRPr="007501E8" w:rsidRDefault="00BE18F2" w:rsidP="00BE18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4816275" w14:textId="6F42C87E" w:rsidR="00BE18F2" w:rsidRPr="007501E8" w:rsidRDefault="007501E8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E18F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</w:tr>
      <w:tr w:rsidR="007501E8" w:rsidRPr="007501E8" w14:paraId="7420538F" w14:textId="77777777" w:rsidTr="004815B3">
        <w:trPr>
          <w:trHeight w:val="119"/>
        </w:trPr>
        <w:tc>
          <w:tcPr>
            <w:tcW w:w="3793" w:type="dxa"/>
            <w:hideMark/>
          </w:tcPr>
          <w:p w14:paraId="41B14F65" w14:textId="013A60A1" w:rsidR="00BE18F2" w:rsidRPr="007501E8" w:rsidRDefault="00BE18F2" w:rsidP="00BE18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3" w:type="dxa"/>
            <w:vAlign w:val="bottom"/>
          </w:tcPr>
          <w:p w14:paraId="4A3FB081" w14:textId="105433EB" w:rsidR="00BE18F2" w:rsidRPr="007501E8" w:rsidRDefault="007501E8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65" w:type="dxa"/>
            <w:vAlign w:val="bottom"/>
          </w:tcPr>
          <w:p w14:paraId="08632467" w14:textId="77777777" w:rsidR="00BE18F2" w:rsidRPr="007501E8" w:rsidRDefault="00BE18F2" w:rsidP="00BE18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E78273B" w14:textId="764029B1" w:rsidR="00BE18F2" w:rsidRPr="007501E8" w:rsidRDefault="007501E8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265" w:type="dxa"/>
            <w:vAlign w:val="bottom"/>
          </w:tcPr>
          <w:p w14:paraId="4285FBE4" w14:textId="77777777" w:rsidR="00BE18F2" w:rsidRPr="007501E8" w:rsidRDefault="00BE18F2" w:rsidP="00BE18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291D4487" w14:textId="0312729E" w:rsidR="00BE18F2" w:rsidRPr="007501E8" w:rsidRDefault="007501E8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236" w:type="dxa"/>
          </w:tcPr>
          <w:p w14:paraId="62DABBB1" w14:textId="77777777" w:rsidR="00BE18F2" w:rsidRPr="007501E8" w:rsidRDefault="00BE18F2" w:rsidP="00BE18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C5F6E88" w14:textId="1FE3B137" w:rsidR="00BE18F2" w:rsidRPr="007501E8" w:rsidRDefault="007501E8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  <w:tr w:rsidR="007501E8" w:rsidRPr="007501E8" w14:paraId="1DB12CE6" w14:textId="77777777" w:rsidTr="004815B3">
        <w:trPr>
          <w:trHeight w:val="331"/>
        </w:trPr>
        <w:tc>
          <w:tcPr>
            <w:tcW w:w="3793" w:type="dxa"/>
            <w:hideMark/>
          </w:tcPr>
          <w:p w14:paraId="17329468" w14:textId="0BFB611E" w:rsidR="00BE18F2" w:rsidRPr="007501E8" w:rsidRDefault="00BE18F2" w:rsidP="00BE18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40C36" w14:textId="421AC758" w:rsidR="00BE18F2" w:rsidRPr="007501E8" w:rsidRDefault="007501E8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E18F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65" w:type="dxa"/>
          </w:tcPr>
          <w:p w14:paraId="21053076" w14:textId="77777777" w:rsidR="00BE18F2" w:rsidRPr="007501E8" w:rsidRDefault="00BE18F2" w:rsidP="00BE18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0E539" w14:textId="000A08F2" w:rsidR="00BE18F2" w:rsidRPr="007501E8" w:rsidRDefault="007501E8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E18F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5" w:type="dxa"/>
          </w:tcPr>
          <w:p w14:paraId="0C06AB0E" w14:textId="77777777" w:rsidR="00BE18F2" w:rsidRPr="007501E8" w:rsidRDefault="00BE18F2" w:rsidP="00BE18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CE869" w14:textId="2EEFEA57" w:rsidR="00BE18F2" w:rsidRPr="007501E8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CD0A6B" w14:textId="77777777" w:rsidR="00BE18F2" w:rsidRPr="007501E8" w:rsidRDefault="00BE18F2" w:rsidP="00BE18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57187" w14:textId="4037B7BF" w:rsidR="00BE18F2" w:rsidRPr="007501E8" w:rsidRDefault="007501E8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E18F2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BE18F2" w:rsidRPr="007501E8" w14:paraId="57D326B5" w14:textId="77777777" w:rsidTr="004815B3">
        <w:trPr>
          <w:trHeight w:val="45"/>
        </w:trPr>
        <w:tc>
          <w:tcPr>
            <w:tcW w:w="3793" w:type="dxa"/>
          </w:tcPr>
          <w:p w14:paraId="311439C4" w14:textId="77777777" w:rsidR="00BE18F2" w:rsidRPr="007501E8" w:rsidRDefault="00BE18F2" w:rsidP="00BE18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8CF3E" w14:textId="7B7E51CA" w:rsidR="00BE18F2" w:rsidRPr="007501E8" w:rsidRDefault="001535CF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4,873</w:t>
            </w:r>
          </w:p>
        </w:tc>
        <w:tc>
          <w:tcPr>
            <w:tcW w:w="265" w:type="dxa"/>
          </w:tcPr>
          <w:p w14:paraId="373382D2" w14:textId="77777777" w:rsidR="00BE18F2" w:rsidRPr="007501E8" w:rsidRDefault="00BE18F2" w:rsidP="00BE18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2E9186" w14:textId="1F5467A6" w:rsidR="00BE18F2" w:rsidRPr="007501E8" w:rsidRDefault="007501E8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BE18F2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265" w:type="dxa"/>
          </w:tcPr>
          <w:p w14:paraId="6B919659" w14:textId="77777777" w:rsidR="00BE18F2" w:rsidRPr="007501E8" w:rsidRDefault="00BE18F2" w:rsidP="00BE18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1B7E9" w14:textId="355E249E" w:rsidR="00BE18F2" w:rsidRPr="007501E8" w:rsidRDefault="007501E8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BE18F2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36" w:type="dxa"/>
          </w:tcPr>
          <w:p w14:paraId="33394EEB" w14:textId="77777777" w:rsidR="00BE18F2" w:rsidRPr="007501E8" w:rsidRDefault="00BE18F2" w:rsidP="00BE18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56F14" w14:textId="018F9825" w:rsidR="00BE18F2" w:rsidRPr="007501E8" w:rsidRDefault="007501E8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BE18F2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535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</w:t>
            </w:r>
          </w:p>
        </w:tc>
      </w:tr>
    </w:tbl>
    <w:p w14:paraId="5A80E2CA" w14:textId="77777777" w:rsidR="00AF5618" w:rsidRPr="007501E8" w:rsidRDefault="00AF5618" w:rsidP="00AF5618">
      <w:pPr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8863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1063"/>
        <w:gridCol w:w="265"/>
        <w:gridCol w:w="1063"/>
        <w:gridCol w:w="265"/>
        <w:gridCol w:w="1126"/>
        <w:gridCol w:w="236"/>
        <w:gridCol w:w="1052"/>
      </w:tblGrid>
      <w:tr w:rsidR="007501E8" w:rsidRPr="007501E8" w14:paraId="061D9B2D" w14:textId="77777777" w:rsidTr="00D24CC2">
        <w:trPr>
          <w:trHeight w:val="343"/>
          <w:tblHeader/>
        </w:trPr>
        <w:tc>
          <w:tcPr>
            <w:tcW w:w="3793" w:type="dxa"/>
          </w:tcPr>
          <w:p w14:paraId="1D8954F3" w14:textId="77777777" w:rsidR="00AF5618" w:rsidRPr="007501E8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70" w:type="dxa"/>
            <w:gridSpan w:val="7"/>
            <w:hideMark/>
          </w:tcPr>
          <w:p w14:paraId="388CA187" w14:textId="77777777" w:rsidR="00AF5618" w:rsidRPr="007501E8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501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501E8" w:rsidRPr="007501E8" w14:paraId="7CF67E27" w14:textId="77777777" w:rsidTr="00D24CC2">
        <w:trPr>
          <w:trHeight w:val="331"/>
          <w:tblHeader/>
        </w:trPr>
        <w:tc>
          <w:tcPr>
            <w:tcW w:w="3793" w:type="dxa"/>
          </w:tcPr>
          <w:p w14:paraId="38D6CCBD" w14:textId="77777777" w:rsidR="00AF5618" w:rsidRPr="007501E8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70" w:type="dxa"/>
            <w:gridSpan w:val="7"/>
            <w:vAlign w:val="bottom"/>
            <w:hideMark/>
          </w:tcPr>
          <w:p w14:paraId="23793BC3" w14:textId="77777777" w:rsidR="00AF5618" w:rsidRPr="007501E8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7501E8" w:rsidRPr="007501E8" w14:paraId="582A1937" w14:textId="77777777" w:rsidTr="00D24CC2">
        <w:trPr>
          <w:trHeight w:val="663"/>
          <w:tblHeader/>
        </w:trPr>
        <w:tc>
          <w:tcPr>
            <w:tcW w:w="3793" w:type="dxa"/>
            <w:vAlign w:val="bottom"/>
            <w:hideMark/>
          </w:tcPr>
          <w:p w14:paraId="1752A7F7" w14:textId="3E0E96A9" w:rsidR="00AF5618" w:rsidRPr="007501E8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3" w:type="dxa"/>
            <w:vAlign w:val="bottom"/>
            <w:hideMark/>
          </w:tcPr>
          <w:p w14:paraId="590263B4" w14:textId="2FD032FC" w:rsidR="00AF5618" w:rsidRPr="007501E8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65" w:type="dxa"/>
          </w:tcPr>
          <w:p w14:paraId="4BB7DA57" w14:textId="77777777" w:rsidR="00AF5618" w:rsidRPr="007501E8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  <w:hideMark/>
          </w:tcPr>
          <w:p w14:paraId="67400F4C" w14:textId="1C4458DE" w:rsidR="00AF5618" w:rsidRPr="007501E8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5" w:type="dxa"/>
            <w:vAlign w:val="bottom"/>
          </w:tcPr>
          <w:p w14:paraId="1F97D2B1" w14:textId="77777777" w:rsidR="00AF5618" w:rsidRPr="007501E8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  <w:hideMark/>
          </w:tcPr>
          <w:p w14:paraId="1E7AA25A" w14:textId="34EF26DE" w:rsidR="00AF5618" w:rsidRPr="007501E8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501E8"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1B30633" w14:textId="77777777" w:rsidR="00AF5618" w:rsidRPr="007501E8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  <w:hideMark/>
          </w:tcPr>
          <w:p w14:paraId="2C01B283" w14:textId="77777777" w:rsidR="00AF5618" w:rsidRPr="007501E8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01E8" w:rsidRPr="007501E8" w14:paraId="6450D5B2" w14:textId="77777777" w:rsidTr="00D24CC2">
        <w:trPr>
          <w:trHeight w:val="331"/>
          <w:tblHeader/>
        </w:trPr>
        <w:tc>
          <w:tcPr>
            <w:tcW w:w="3793" w:type="dxa"/>
          </w:tcPr>
          <w:p w14:paraId="621633B6" w14:textId="77777777" w:rsidR="00AF5618" w:rsidRPr="007501E8" w:rsidRDefault="00AF5618" w:rsidP="004815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70" w:type="dxa"/>
            <w:gridSpan w:val="7"/>
            <w:hideMark/>
          </w:tcPr>
          <w:p w14:paraId="08CABA11" w14:textId="77777777" w:rsidR="00AF5618" w:rsidRPr="007501E8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501E8" w:rsidRPr="007501E8" w14:paraId="24D9FCF8" w14:textId="77777777" w:rsidTr="00D24CC2">
        <w:trPr>
          <w:trHeight w:val="343"/>
        </w:trPr>
        <w:tc>
          <w:tcPr>
            <w:tcW w:w="3793" w:type="dxa"/>
            <w:hideMark/>
          </w:tcPr>
          <w:p w14:paraId="0C22FE5C" w14:textId="4E2B86E0" w:rsidR="00AF5618" w:rsidRPr="007501E8" w:rsidRDefault="007501E8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63" w:type="dxa"/>
          </w:tcPr>
          <w:p w14:paraId="3584CA1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4249B6D0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20F716F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4238CD8F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1832B9E6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1262F3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</w:tcPr>
          <w:p w14:paraId="756AFF8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553F1A73" w14:textId="77777777" w:rsidTr="00D24CC2">
        <w:trPr>
          <w:trHeight w:val="343"/>
        </w:trPr>
        <w:tc>
          <w:tcPr>
            <w:tcW w:w="3793" w:type="dxa"/>
          </w:tcPr>
          <w:p w14:paraId="59CA739C" w14:textId="77777777" w:rsidR="00AF5618" w:rsidRPr="007501E8" w:rsidRDefault="00AF5618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63" w:type="dxa"/>
          </w:tcPr>
          <w:p w14:paraId="46C20662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C7BA7DC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4EE3569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027EF858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5C09EEA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148C35" w14:textId="77777777" w:rsidR="00AF5618" w:rsidRPr="007501E8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</w:tcPr>
          <w:p w14:paraId="23537F15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427A" w:rsidRPr="007501E8" w14:paraId="5E1E2172" w14:textId="77777777" w:rsidTr="00D24CC2">
        <w:trPr>
          <w:trHeight w:val="331"/>
        </w:trPr>
        <w:tc>
          <w:tcPr>
            <w:tcW w:w="3793" w:type="dxa"/>
          </w:tcPr>
          <w:p w14:paraId="70E6951A" w14:textId="77777777" w:rsidR="0012427A" w:rsidRPr="007501E8" w:rsidRDefault="0012427A" w:rsidP="001242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3" w:type="dxa"/>
            <w:vAlign w:val="bottom"/>
          </w:tcPr>
          <w:p w14:paraId="58F2F2CA" w14:textId="0E86F2F9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65" w:type="dxa"/>
            <w:vAlign w:val="bottom"/>
          </w:tcPr>
          <w:p w14:paraId="7B592265" w14:textId="77777777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258975ED" w14:textId="7F81BD91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257DDB0B" w14:textId="77777777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6848F595" w14:textId="519F060A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236" w:type="dxa"/>
          </w:tcPr>
          <w:p w14:paraId="520244FF" w14:textId="77777777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C1DCBBF" w14:textId="765F651B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  <w:tr w:rsidR="0012427A" w:rsidRPr="007501E8" w14:paraId="52C43C7C" w14:textId="77777777" w:rsidTr="00D24CC2">
        <w:trPr>
          <w:trHeight w:val="331"/>
        </w:trPr>
        <w:tc>
          <w:tcPr>
            <w:tcW w:w="3793" w:type="dxa"/>
          </w:tcPr>
          <w:p w14:paraId="3CA490BA" w14:textId="127402FD" w:rsidR="0012427A" w:rsidRPr="007501E8" w:rsidRDefault="0012427A" w:rsidP="001242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63" w:type="dxa"/>
          </w:tcPr>
          <w:p w14:paraId="1051169A" w14:textId="7F1E8248" w:rsidR="0012427A" w:rsidRPr="007501E8" w:rsidRDefault="00DE4603" w:rsidP="00DE4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265" w:type="dxa"/>
          </w:tcPr>
          <w:p w14:paraId="11DCBC0F" w14:textId="77777777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C274212" w14:textId="1B857C16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691E9656" w14:textId="77777777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557A4D5D" w14:textId="1957F0CB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236" w:type="dxa"/>
          </w:tcPr>
          <w:p w14:paraId="4FF6C6BF" w14:textId="209B07AD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49335EAF" w14:textId="2D3F4DD7" w:rsidR="0012427A" w:rsidRPr="007501E8" w:rsidRDefault="00DE4603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2,032</w:t>
            </w:r>
          </w:p>
        </w:tc>
      </w:tr>
      <w:tr w:rsidR="0012427A" w:rsidRPr="007501E8" w14:paraId="05DE3FD8" w14:textId="77777777" w:rsidTr="00D24CC2">
        <w:trPr>
          <w:trHeight w:val="331"/>
        </w:trPr>
        <w:tc>
          <w:tcPr>
            <w:tcW w:w="3793" w:type="dxa"/>
          </w:tcPr>
          <w:p w14:paraId="44F6020F" w14:textId="77777777" w:rsidR="0012427A" w:rsidRPr="007501E8" w:rsidRDefault="0012427A" w:rsidP="001242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CB9C5A7" w14:textId="6AF6C615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265" w:type="dxa"/>
          </w:tcPr>
          <w:p w14:paraId="6DE06717" w14:textId="77777777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54DFCBE0" w14:textId="22B1CFDD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65" w:type="dxa"/>
          </w:tcPr>
          <w:p w14:paraId="289D2738" w14:textId="77777777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2FF656D4" w14:textId="18E0DE84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6DC16F" w14:textId="77777777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45A27E90" w14:textId="3D461FE4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</w:tr>
      <w:tr w:rsidR="0012427A" w:rsidRPr="007501E8" w14:paraId="4CBBD7B8" w14:textId="77777777" w:rsidTr="00D24CC2">
        <w:trPr>
          <w:trHeight w:val="45"/>
        </w:trPr>
        <w:tc>
          <w:tcPr>
            <w:tcW w:w="3793" w:type="dxa"/>
          </w:tcPr>
          <w:p w14:paraId="3A43F9AA" w14:textId="77777777" w:rsidR="0012427A" w:rsidRPr="007501E8" w:rsidRDefault="0012427A" w:rsidP="001242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5CCDD170" w14:textId="33B84725" w:rsidR="0012427A" w:rsidRPr="007501E8" w:rsidRDefault="00DE4603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7,685</w:t>
            </w:r>
          </w:p>
        </w:tc>
        <w:tc>
          <w:tcPr>
            <w:tcW w:w="265" w:type="dxa"/>
          </w:tcPr>
          <w:p w14:paraId="5EE897FE" w14:textId="77777777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1C1BD11A" w14:textId="5B4998EF" w:rsidR="0012427A" w:rsidRPr="000552F7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2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265" w:type="dxa"/>
          </w:tcPr>
          <w:p w14:paraId="7231A683" w14:textId="77777777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75CDE826" w14:textId="022229B2" w:rsidR="0012427A" w:rsidRPr="000552F7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2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1,514</w:t>
            </w:r>
          </w:p>
        </w:tc>
        <w:tc>
          <w:tcPr>
            <w:tcW w:w="236" w:type="dxa"/>
          </w:tcPr>
          <w:p w14:paraId="774FDDAE" w14:textId="77777777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4DF8615C" w14:textId="7AECD881" w:rsidR="0012427A" w:rsidRPr="000552F7" w:rsidRDefault="00DE4603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10,199</w:t>
            </w:r>
          </w:p>
        </w:tc>
      </w:tr>
      <w:tr w:rsidR="0012427A" w:rsidRPr="007501E8" w14:paraId="5FC18CA3" w14:textId="77777777" w:rsidTr="00D24CC2">
        <w:trPr>
          <w:trHeight w:val="343"/>
        </w:trPr>
        <w:tc>
          <w:tcPr>
            <w:tcW w:w="3793" w:type="dxa"/>
          </w:tcPr>
          <w:p w14:paraId="0978174B" w14:textId="1A6E2AB7" w:rsidR="0012427A" w:rsidRPr="007501E8" w:rsidRDefault="0012427A" w:rsidP="001242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5F226053" w14:textId="77777777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44D64650" w14:textId="77777777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6B54560F" w14:textId="77777777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1D7665FA" w14:textId="77777777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6232EA48" w14:textId="77777777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52AA6A" w14:textId="77777777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</w:tcPr>
          <w:p w14:paraId="3C6091AE" w14:textId="77777777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1B2B" w:rsidRPr="007501E8" w14:paraId="13BB7D19" w14:textId="77777777" w:rsidTr="00D24CC2">
        <w:trPr>
          <w:trHeight w:val="357"/>
        </w:trPr>
        <w:tc>
          <w:tcPr>
            <w:tcW w:w="3793" w:type="dxa"/>
          </w:tcPr>
          <w:p w14:paraId="497713CC" w14:textId="0F697E35" w:rsidR="00C61B2B" w:rsidRPr="007501E8" w:rsidRDefault="00C61B2B" w:rsidP="001242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2565</w:t>
            </w:r>
          </w:p>
        </w:tc>
        <w:tc>
          <w:tcPr>
            <w:tcW w:w="1063" w:type="dxa"/>
          </w:tcPr>
          <w:p w14:paraId="783F57F7" w14:textId="77777777" w:rsidR="00C61B2B" w:rsidRPr="007501E8" w:rsidRDefault="00C61B2B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11E9D49" w14:textId="77777777" w:rsidR="00C61B2B" w:rsidRPr="007501E8" w:rsidRDefault="00C61B2B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7E84CB6A" w14:textId="77777777" w:rsidR="00C61B2B" w:rsidRPr="007501E8" w:rsidRDefault="00C61B2B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477C8FCD" w14:textId="77777777" w:rsidR="00C61B2B" w:rsidRPr="007501E8" w:rsidRDefault="00C61B2B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10A593B3" w14:textId="77777777" w:rsidR="00C61B2B" w:rsidRPr="007501E8" w:rsidRDefault="00C61B2B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2006E8" w14:textId="77777777" w:rsidR="00C61B2B" w:rsidRPr="007501E8" w:rsidRDefault="00C61B2B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</w:tcPr>
          <w:p w14:paraId="56B5B3B1" w14:textId="77777777" w:rsidR="00C61B2B" w:rsidRPr="007501E8" w:rsidRDefault="00C61B2B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427A" w:rsidRPr="007501E8" w14:paraId="763B1BDD" w14:textId="77777777" w:rsidTr="00D24CC2">
        <w:trPr>
          <w:trHeight w:val="357"/>
        </w:trPr>
        <w:tc>
          <w:tcPr>
            <w:tcW w:w="3793" w:type="dxa"/>
          </w:tcPr>
          <w:p w14:paraId="437C3C9E" w14:textId="097C7887" w:rsidR="0012427A" w:rsidRPr="007501E8" w:rsidRDefault="0012427A" w:rsidP="001242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63" w:type="dxa"/>
          </w:tcPr>
          <w:p w14:paraId="102E4FF2" w14:textId="77777777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BBDA285" w14:textId="77777777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1510BD95" w14:textId="77777777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E45BADF" w14:textId="77777777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141ECA44" w14:textId="77777777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425097" w14:textId="77777777" w:rsidR="0012427A" w:rsidRPr="007501E8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</w:tcPr>
          <w:p w14:paraId="171AB269" w14:textId="77777777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427A" w:rsidRPr="007501E8" w14:paraId="6B1A2547" w14:textId="77777777" w:rsidTr="00D24CC2">
        <w:trPr>
          <w:trHeight w:val="119"/>
        </w:trPr>
        <w:tc>
          <w:tcPr>
            <w:tcW w:w="3793" w:type="dxa"/>
            <w:hideMark/>
          </w:tcPr>
          <w:p w14:paraId="54A8F68E" w14:textId="36E60333" w:rsidR="0012427A" w:rsidRPr="007501E8" w:rsidRDefault="0012427A" w:rsidP="001242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3" w:type="dxa"/>
            <w:vAlign w:val="bottom"/>
          </w:tcPr>
          <w:p w14:paraId="7107766E" w14:textId="5A727E4C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5" w:type="dxa"/>
            <w:vAlign w:val="bottom"/>
          </w:tcPr>
          <w:p w14:paraId="465759CA" w14:textId="77777777" w:rsidR="0012427A" w:rsidRPr="007501E8" w:rsidRDefault="0012427A" w:rsidP="001242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201C6FBA" w14:textId="1C82BACF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5" w:type="dxa"/>
            <w:vAlign w:val="bottom"/>
          </w:tcPr>
          <w:p w14:paraId="7DF70823" w14:textId="77777777" w:rsidR="0012427A" w:rsidRPr="007501E8" w:rsidRDefault="0012427A" w:rsidP="001242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09001131" w14:textId="221B6262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62A03C9F" w14:textId="77777777" w:rsidR="0012427A" w:rsidRPr="007501E8" w:rsidRDefault="0012427A" w:rsidP="001242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84285F7" w14:textId="26995FDF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12427A" w:rsidRPr="007501E8" w14:paraId="2C0F0091" w14:textId="77777777" w:rsidTr="00D24CC2">
        <w:trPr>
          <w:trHeight w:val="331"/>
        </w:trPr>
        <w:tc>
          <w:tcPr>
            <w:tcW w:w="3793" w:type="dxa"/>
            <w:hideMark/>
          </w:tcPr>
          <w:p w14:paraId="6514F8BF" w14:textId="78B9256E" w:rsidR="0012427A" w:rsidRPr="007501E8" w:rsidRDefault="0012427A" w:rsidP="001242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79D36" w14:textId="423B7808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2,750</w:t>
            </w:r>
          </w:p>
        </w:tc>
        <w:tc>
          <w:tcPr>
            <w:tcW w:w="265" w:type="dxa"/>
          </w:tcPr>
          <w:p w14:paraId="03771B0E" w14:textId="77777777" w:rsidR="0012427A" w:rsidRPr="007501E8" w:rsidRDefault="0012427A" w:rsidP="001242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59413" w14:textId="338322FF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265" w:type="dxa"/>
          </w:tcPr>
          <w:p w14:paraId="6D1E41EA" w14:textId="77777777" w:rsidR="0012427A" w:rsidRPr="007501E8" w:rsidRDefault="0012427A" w:rsidP="001242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3A3DF" w14:textId="75904792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427137" w14:textId="77777777" w:rsidR="0012427A" w:rsidRPr="007501E8" w:rsidRDefault="0012427A" w:rsidP="001242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DFE3A" w14:textId="5752BC47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10,750</w:t>
            </w:r>
          </w:p>
        </w:tc>
      </w:tr>
      <w:tr w:rsidR="0012427A" w:rsidRPr="007501E8" w14:paraId="34C92209" w14:textId="77777777" w:rsidTr="00D24CC2">
        <w:trPr>
          <w:trHeight w:val="45"/>
        </w:trPr>
        <w:tc>
          <w:tcPr>
            <w:tcW w:w="3793" w:type="dxa"/>
          </w:tcPr>
          <w:p w14:paraId="56957A24" w14:textId="77777777" w:rsidR="0012427A" w:rsidRPr="007501E8" w:rsidRDefault="0012427A" w:rsidP="001242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B8B26" w14:textId="406A7E87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2,755</w:t>
            </w:r>
          </w:p>
        </w:tc>
        <w:tc>
          <w:tcPr>
            <w:tcW w:w="265" w:type="dxa"/>
          </w:tcPr>
          <w:p w14:paraId="01960301" w14:textId="77777777" w:rsidR="0012427A" w:rsidRPr="007501E8" w:rsidRDefault="0012427A" w:rsidP="001242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FDFACD" w14:textId="35C15006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8,005</w:t>
            </w:r>
          </w:p>
        </w:tc>
        <w:tc>
          <w:tcPr>
            <w:tcW w:w="265" w:type="dxa"/>
          </w:tcPr>
          <w:p w14:paraId="148B8895" w14:textId="77777777" w:rsidR="0012427A" w:rsidRPr="007501E8" w:rsidRDefault="0012427A" w:rsidP="001242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036FC1" w14:textId="14B21505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46E31EB9" w14:textId="77777777" w:rsidR="0012427A" w:rsidRPr="007501E8" w:rsidRDefault="0012427A" w:rsidP="001242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E705C" w14:textId="770FBEC2" w:rsidR="0012427A" w:rsidRPr="007501E8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10,770</w:t>
            </w:r>
          </w:p>
        </w:tc>
      </w:tr>
    </w:tbl>
    <w:p w14:paraId="232B77FB" w14:textId="77777777" w:rsidR="00AF5618" w:rsidRPr="007501E8" w:rsidRDefault="00AF5618" w:rsidP="00AF5618">
      <w:pPr>
        <w:spacing w:line="240" w:lineRule="auto"/>
        <w:ind w:firstLine="450"/>
        <w:rPr>
          <w:rFonts w:asciiTheme="majorBidi" w:hAnsiTheme="majorBidi" w:cstheme="majorBidi"/>
          <w:sz w:val="22"/>
          <w:szCs w:val="22"/>
        </w:rPr>
      </w:pPr>
    </w:p>
    <w:p w14:paraId="55A6A150" w14:textId="1EA05210" w:rsidR="00AF5618" w:rsidRPr="007501E8" w:rsidRDefault="00AF5618" w:rsidP="00AF5618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501E8" w:rsidRPr="007501E8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74875EB0" w14:textId="77777777" w:rsidR="00AF5618" w:rsidRPr="00C25CFA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084883F8" w14:textId="44BCD3A8" w:rsidR="00AF5618" w:rsidRPr="007501E8" w:rsidRDefault="00AF5618" w:rsidP="00AF5618">
      <w:pPr>
        <w:pStyle w:val="block"/>
        <w:spacing w:after="0" w:line="240" w:lineRule="auto"/>
        <w:ind w:left="1260" w:right="-7" w:hanging="360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</w:rPr>
        <w:t>(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7501E8">
        <w:rPr>
          <w:rFonts w:asciiTheme="majorBidi" w:hAnsiTheme="majorBidi" w:cstheme="majorBidi"/>
          <w:sz w:val="28"/>
          <w:szCs w:val="28"/>
        </w:rPr>
        <w:t>.</w:t>
      </w:r>
      <w:r w:rsidR="007501E8" w:rsidRPr="007501E8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7501E8">
        <w:rPr>
          <w:rFonts w:asciiTheme="majorBidi" w:hAnsiTheme="majorBidi" w:cstheme="majorBidi"/>
          <w:sz w:val="28"/>
          <w:szCs w:val="28"/>
        </w:rPr>
        <w:t>.</w:t>
      </w:r>
      <w:r w:rsidR="007501E8" w:rsidRPr="007501E8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7501E8">
        <w:rPr>
          <w:rFonts w:asciiTheme="majorBidi" w:hAnsiTheme="majorBidi" w:cstheme="majorBidi"/>
          <w:sz w:val="28"/>
          <w:szCs w:val="28"/>
        </w:rPr>
        <w:t xml:space="preserve">) 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60FB88A6" w14:textId="77777777" w:rsidR="00AF5618" w:rsidRPr="00C25CFA" w:rsidRDefault="00AF5618" w:rsidP="00AF5618">
      <w:pPr>
        <w:tabs>
          <w:tab w:val="clear" w:pos="907"/>
          <w:tab w:val="left" w:pos="1080"/>
        </w:tabs>
        <w:ind w:left="1350"/>
        <w:rPr>
          <w:rFonts w:asciiTheme="majorBidi" w:hAnsiTheme="majorBidi" w:cstheme="majorBidi"/>
          <w:sz w:val="24"/>
          <w:szCs w:val="24"/>
        </w:rPr>
      </w:pPr>
    </w:p>
    <w:p w14:paraId="2CB6340E" w14:textId="77777777" w:rsidR="00AF5618" w:rsidRPr="007501E8" w:rsidRDefault="00AF5618" w:rsidP="00AF5618">
      <w:pPr>
        <w:tabs>
          <w:tab w:val="clear" w:pos="907"/>
          <w:tab w:val="left" w:pos="1080"/>
        </w:tabs>
        <w:ind w:left="1440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กลุ่มบริษัทมีการควบคุมความเสี่ยงจากอัตราแลกเปลี่ยนเงินตราต่างประเทศตามความเหมาะสม </w:t>
      </w:r>
    </w:p>
    <w:p w14:paraId="64F7B834" w14:textId="77777777" w:rsidR="00AF5618" w:rsidRPr="007501E8" w:rsidRDefault="00AF5618" w:rsidP="00AF5618">
      <w:pPr>
        <w:tabs>
          <w:tab w:val="clear" w:pos="907"/>
          <w:tab w:val="left" w:pos="1080"/>
        </w:tabs>
        <w:ind w:left="144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0"/>
        <w:gridCol w:w="1348"/>
        <w:gridCol w:w="302"/>
        <w:gridCol w:w="1315"/>
      </w:tblGrid>
      <w:tr w:rsidR="007501E8" w:rsidRPr="007501E8" w14:paraId="680C2318" w14:textId="77777777" w:rsidTr="004815B3">
        <w:tc>
          <w:tcPr>
            <w:tcW w:w="5200" w:type="dxa"/>
          </w:tcPr>
          <w:p w14:paraId="0E6288CC" w14:textId="77777777" w:rsidR="00AF5618" w:rsidRPr="007501E8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5" w:type="dxa"/>
            <w:gridSpan w:val="3"/>
          </w:tcPr>
          <w:p w14:paraId="7526AEC8" w14:textId="77777777" w:rsidR="00AF5618" w:rsidRPr="007501E8" w:rsidRDefault="00AF5618" w:rsidP="004815B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01E8" w:rsidRPr="007501E8" w14:paraId="7F1F8D1A" w14:textId="77777777" w:rsidTr="001E6937">
        <w:tc>
          <w:tcPr>
            <w:tcW w:w="5200" w:type="dxa"/>
          </w:tcPr>
          <w:p w14:paraId="34AB340C" w14:textId="6A864EB3" w:rsidR="00A21DFC" w:rsidRPr="007501E8" w:rsidRDefault="00A21DFC" w:rsidP="00A21DFC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48" w:type="dxa"/>
            <w:vAlign w:val="center"/>
          </w:tcPr>
          <w:p w14:paraId="26F89284" w14:textId="3AEC0389" w:rsidR="00A21DFC" w:rsidRPr="007501E8" w:rsidRDefault="007501E8" w:rsidP="00A21DFC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02" w:type="dxa"/>
            <w:vAlign w:val="center"/>
          </w:tcPr>
          <w:p w14:paraId="2919A9D9" w14:textId="77777777" w:rsidR="00A21DFC" w:rsidRPr="007501E8" w:rsidRDefault="00A21DFC" w:rsidP="00A21DFC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58959FC7" w14:textId="2AB998A1" w:rsidR="00A21DFC" w:rsidRPr="007501E8" w:rsidRDefault="007501E8" w:rsidP="00A21DFC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01E8" w:rsidRPr="007501E8" w14:paraId="38E60830" w14:textId="77777777" w:rsidTr="004815B3">
        <w:tc>
          <w:tcPr>
            <w:tcW w:w="5200" w:type="dxa"/>
          </w:tcPr>
          <w:p w14:paraId="7875094A" w14:textId="77777777" w:rsidR="00AF5618" w:rsidRPr="007501E8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5" w:type="dxa"/>
            <w:gridSpan w:val="3"/>
          </w:tcPr>
          <w:p w14:paraId="3CF25CFC" w14:textId="77777777" w:rsidR="00AF5618" w:rsidRPr="007501E8" w:rsidRDefault="00AF5618" w:rsidP="004815B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6563950B" w14:textId="77777777" w:rsidTr="004815B3">
        <w:tc>
          <w:tcPr>
            <w:tcW w:w="5200" w:type="dxa"/>
          </w:tcPr>
          <w:p w14:paraId="6BD4EEB4" w14:textId="77777777" w:rsidR="00AF5618" w:rsidRPr="007501E8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เงินรูปีอินเดีย</w:t>
            </w:r>
          </w:p>
        </w:tc>
        <w:tc>
          <w:tcPr>
            <w:tcW w:w="1348" w:type="dxa"/>
          </w:tcPr>
          <w:p w14:paraId="62D6645A" w14:textId="77777777" w:rsidR="00AF5618" w:rsidRPr="007501E8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" w:type="dxa"/>
          </w:tcPr>
          <w:p w14:paraId="55D4BF5D" w14:textId="77777777" w:rsidR="00AF5618" w:rsidRPr="007501E8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5DBE377D" w14:textId="77777777" w:rsidR="00AF5618" w:rsidRPr="007501E8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3D883A44" w14:textId="77777777" w:rsidTr="004815B3">
        <w:tc>
          <w:tcPr>
            <w:tcW w:w="5200" w:type="dxa"/>
          </w:tcPr>
          <w:p w14:paraId="3859B0A5" w14:textId="77777777" w:rsidR="00D315FB" w:rsidRPr="007501E8" w:rsidRDefault="00D315FB" w:rsidP="00D315FB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3DA8820" w14:textId="13A9A960" w:rsidR="00D315FB" w:rsidRPr="007501E8" w:rsidRDefault="007501E8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302" w:type="dxa"/>
          </w:tcPr>
          <w:p w14:paraId="51A519D4" w14:textId="77777777" w:rsidR="00D315FB" w:rsidRPr="007501E8" w:rsidRDefault="00D315FB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45DCAA90" w14:textId="27329727" w:rsidR="00D315FB" w:rsidRPr="007501E8" w:rsidRDefault="007501E8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7501E8" w:rsidRPr="007501E8" w14:paraId="273C757B" w14:textId="77777777" w:rsidTr="004815B3">
        <w:tc>
          <w:tcPr>
            <w:tcW w:w="5200" w:type="dxa"/>
          </w:tcPr>
          <w:p w14:paraId="2E302862" w14:textId="77777777" w:rsidR="00D315FB" w:rsidRPr="007501E8" w:rsidRDefault="00D315FB" w:rsidP="00D315FB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889FDBD" w14:textId="77777777" w:rsidR="00D315FB" w:rsidRPr="007501E8" w:rsidRDefault="00D315FB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" w:type="dxa"/>
          </w:tcPr>
          <w:p w14:paraId="30D7EFBD" w14:textId="77777777" w:rsidR="00D315FB" w:rsidRPr="007501E8" w:rsidRDefault="00D315FB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6714E25A" w14:textId="77777777" w:rsidR="00D315FB" w:rsidRPr="007501E8" w:rsidRDefault="00D315FB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501E8" w:rsidRPr="007501E8" w14:paraId="036FFFAA" w14:textId="77777777" w:rsidTr="004815B3">
        <w:tc>
          <w:tcPr>
            <w:tcW w:w="5200" w:type="dxa"/>
          </w:tcPr>
          <w:p w14:paraId="5573C0E8" w14:textId="77777777" w:rsidR="00D315FB" w:rsidRPr="007501E8" w:rsidRDefault="00D315FB" w:rsidP="00D315FB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501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</w:t>
            </w:r>
            <w:r w:rsidRPr="007501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ดอลล่าร์สิงคโปร์</w:t>
            </w:r>
          </w:p>
        </w:tc>
        <w:tc>
          <w:tcPr>
            <w:tcW w:w="1348" w:type="dxa"/>
          </w:tcPr>
          <w:p w14:paraId="54BC5A39" w14:textId="77777777" w:rsidR="00D315FB" w:rsidRPr="007501E8" w:rsidRDefault="00D315FB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" w:type="dxa"/>
          </w:tcPr>
          <w:p w14:paraId="58DE23A8" w14:textId="77777777" w:rsidR="00D315FB" w:rsidRPr="007501E8" w:rsidRDefault="00D315FB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5D0AD3E6" w14:textId="77777777" w:rsidR="00D315FB" w:rsidRPr="007501E8" w:rsidRDefault="00D315FB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0B614438" w14:textId="77777777" w:rsidTr="004815B3">
        <w:tc>
          <w:tcPr>
            <w:tcW w:w="5200" w:type="dxa"/>
          </w:tcPr>
          <w:p w14:paraId="7AAFDFD1" w14:textId="77777777" w:rsidR="00D315FB" w:rsidRPr="007501E8" w:rsidRDefault="00D315FB" w:rsidP="00D315FB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501E8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82A4492" w14:textId="6964626C" w:rsidR="00D315FB" w:rsidRPr="007501E8" w:rsidRDefault="007501E8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302" w:type="dxa"/>
          </w:tcPr>
          <w:p w14:paraId="18956165" w14:textId="77777777" w:rsidR="00D315FB" w:rsidRPr="007501E8" w:rsidRDefault="00D315FB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35C616B1" w14:textId="7CB74297" w:rsidR="00D315FB" w:rsidRPr="007501E8" w:rsidRDefault="007501E8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</w:tr>
      <w:tr w:rsidR="007501E8" w:rsidRPr="007501E8" w14:paraId="2DE41EC8" w14:textId="77777777" w:rsidTr="004815B3">
        <w:tc>
          <w:tcPr>
            <w:tcW w:w="5200" w:type="dxa"/>
          </w:tcPr>
          <w:p w14:paraId="2D82C980" w14:textId="77777777" w:rsidR="00D315FB" w:rsidRPr="007501E8" w:rsidRDefault="00D315FB" w:rsidP="00D315FB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8" w:type="dxa"/>
          </w:tcPr>
          <w:p w14:paraId="0D78ECF9" w14:textId="77777777" w:rsidR="00D315FB" w:rsidRPr="007501E8" w:rsidRDefault="00D315FB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" w:type="dxa"/>
          </w:tcPr>
          <w:p w14:paraId="7327CC25" w14:textId="77777777" w:rsidR="00D315FB" w:rsidRPr="007501E8" w:rsidRDefault="00D315FB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5" w:type="dxa"/>
          </w:tcPr>
          <w:p w14:paraId="58CF906A" w14:textId="77777777" w:rsidR="00D315FB" w:rsidRPr="007501E8" w:rsidRDefault="00D315FB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15FB" w:rsidRPr="007501E8" w14:paraId="624F0A62" w14:textId="77777777" w:rsidTr="004815B3">
        <w:tc>
          <w:tcPr>
            <w:tcW w:w="5200" w:type="dxa"/>
          </w:tcPr>
          <w:p w14:paraId="237DA431" w14:textId="77777777" w:rsidR="00D315FB" w:rsidRPr="007501E8" w:rsidRDefault="00D315FB" w:rsidP="00D315FB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2610B4DC" w14:textId="47DB9A75" w:rsidR="00D315FB" w:rsidRPr="007501E8" w:rsidRDefault="007501E8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302" w:type="dxa"/>
          </w:tcPr>
          <w:p w14:paraId="69F71337" w14:textId="77777777" w:rsidR="00D315FB" w:rsidRPr="007501E8" w:rsidRDefault="00D315FB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</w:tcPr>
          <w:p w14:paraId="46A92721" w14:textId="33995991" w:rsidR="00D315FB" w:rsidRPr="007501E8" w:rsidRDefault="007501E8" w:rsidP="00D3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</w:t>
            </w:r>
          </w:p>
        </w:tc>
      </w:tr>
    </w:tbl>
    <w:p w14:paraId="6CA027E0" w14:textId="77777777" w:rsidR="00031860" w:rsidRPr="00C25CFA" w:rsidRDefault="00031860" w:rsidP="00AF5618">
      <w:pPr>
        <w:pStyle w:val="block"/>
        <w:spacing w:after="0" w:line="240" w:lineRule="auto"/>
        <w:ind w:left="1260" w:right="-7" w:hanging="360"/>
        <w:jc w:val="thaiDistribute"/>
        <w:rPr>
          <w:rFonts w:asciiTheme="majorBidi" w:hAnsiTheme="majorBidi" w:cstheme="majorBidi"/>
          <w:szCs w:val="22"/>
        </w:rPr>
      </w:pPr>
    </w:p>
    <w:p w14:paraId="0E96B116" w14:textId="0491E8E4" w:rsidR="00AF5618" w:rsidRPr="007501E8" w:rsidRDefault="00AF5618" w:rsidP="00AF5618">
      <w:pPr>
        <w:pStyle w:val="block"/>
        <w:spacing w:after="0" w:line="240" w:lineRule="auto"/>
        <w:ind w:left="1260" w:right="-7" w:hanging="36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501E8">
        <w:rPr>
          <w:rFonts w:asciiTheme="majorBidi" w:hAnsiTheme="majorBidi" w:cstheme="majorBidi"/>
          <w:sz w:val="28"/>
          <w:szCs w:val="28"/>
        </w:rPr>
        <w:t>(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7501E8">
        <w:rPr>
          <w:rFonts w:asciiTheme="majorBidi" w:hAnsiTheme="majorBidi" w:cstheme="majorBidi"/>
          <w:sz w:val="28"/>
          <w:szCs w:val="28"/>
        </w:rPr>
        <w:t>.</w:t>
      </w:r>
      <w:r w:rsidR="007501E8" w:rsidRPr="007501E8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7501E8">
        <w:rPr>
          <w:rFonts w:asciiTheme="majorBidi" w:hAnsiTheme="majorBidi" w:cstheme="majorBidi"/>
          <w:sz w:val="28"/>
          <w:szCs w:val="28"/>
        </w:rPr>
        <w:t>.</w:t>
      </w:r>
      <w:r w:rsidR="007501E8" w:rsidRPr="007501E8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7501E8">
        <w:rPr>
          <w:rFonts w:asciiTheme="majorBidi" w:hAnsiTheme="majorBidi" w:cstheme="majorBidi"/>
          <w:sz w:val="28"/>
          <w:szCs w:val="28"/>
        </w:rPr>
        <w:t xml:space="preserve">) </w:t>
      </w:r>
      <w:r w:rsidRPr="007501E8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</w:p>
    <w:p w14:paraId="46145DDA" w14:textId="77777777" w:rsidR="00AF5618" w:rsidRPr="00C25CFA" w:rsidRDefault="00AF5618" w:rsidP="00AF5618">
      <w:pPr>
        <w:pStyle w:val="block"/>
        <w:spacing w:after="0" w:line="240" w:lineRule="auto"/>
        <w:ind w:left="1260" w:right="-7" w:hanging="360"/>
        <w:jc w:val="thaiDistribute"/>
        <w:rPr>
          <w:rFonts w:asciiTheme="majorBidi" w:hAnsiTheme="majorBidi" w:cstheme="majorBidi"/>
          <w:szCs w:val="22"/>
          <w:cs/>
        </w:rPr>
      </w:pPr>
    </w:p>
    <w:p w14:paraId="16614B44" w14:textId="77777777" w:rsidR="00AF5618" w:rsidRPr="007501E8" w:rsidRDefault="00AF5618" w:rsidP="00AF5618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="Angsana New" w:hAnsi="Angsana New"/>
          <w:sz w:val="28"/>
          <w:szCs w:val="28"/>
        </w:rPr>
      </w:pPr>
      <w:r w:rsidRPr="007501E8">
        <w:rPr>
          <w:rFonts w:ascii="Angsana New" w:hAnsi="Angsana New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>ผลกระทบต่อผลการดำเนินงานและกระแสเงินสดของกลุ่มบริษัท</w:t>
      </w:r>
      <w:r w:rsidRPr="007501E8">
        <w:rPr>
          <w:rFonts w:ascii="Angsana New" w:hAnsi="Angsana New"/>
          <w:sz w:val="28"/>
          <w:szCs w:val="28"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>เนื่องจากตราสารหนี้และเงินกู้ยืมมีอัตราดอกเบี้ยคงที่</w:t>
      </w:r>
      <w:r w:rsidRPr="007501E8">
        <w:rPr>
          <w:rFonts w:ascii="Angsana New" w:hAnsi="Angsana New" w:hint="cs"/>
          <w:sz w:val="28"/>
          <w:szCs w:val="28"/>
          <w:cs/>
        </w:rPr>
        <w:t xml:space="preserve">และแบบลอยตัว ดังนั้นกลุ่มบริษัท จึงทำรายการเพื่อป้องกันความเสี่ยงที่อาจเกิดขึ้น เช่น ทำสัญญาแลกเปลี่ยนอัตราดอกเบี้ย </w:t>
      </w:r>
      <w:r w:rsidRPr="007501E8">
        <w:rPr>
          <w:rFonts w:ascii="Angsana New" w:hAnsi="Angsana New"/>
          <w:sz w:val="28"/>
          <w:szCs w:val="28"/>
          <w:cs/>
        </w:rPr>
        <w:t>การเปลี่ยนแปลงในอัตราดอกเบี้ย</w:t>
      </w:r>
      <w:r w:rsidRPr="007501E8">
        <w:rPr>
          <w:rFonts w:ascii="Angsana New" w:hAnsi="Angsana New" w:hint="cs"/>
          <w:sz w:val="28"/>
          <w:szCs w:val="28"/>
          <w:cs/>
        </w:rPr>
        <w:t xml:space="preserve"> </w:t>
      </w:r>
      <w:r w:rsidRPr="007501E8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2D9125BA" w14:textId="77777777" w:rsidR="00AF5618" w:rsidRPr="00C25CFA" w:rsidRDefault="00AF5618" w:rsidP="00AF5618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="Angsana New" w:eastAsia="Calibri" w:hAnsi="Angsana New"/>
          <w:sz w:val="22"/>
          <w:szCs w:val="22"/>
          <w:lang w:val="en-GB"/>
        </w:rPr>
      </w:pPr>
    </w:p>
    <w:p w14:paraId="346128FD" w14:textId="77777777" w:rsidR="00AF5618" w:rsidRPr="007501E8" w:rsidRDefault="00AF561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การป้องกันความเสี่ยง</w:t>
      </w:r>
    </w:p>
    <w:p w14:paraId="0E6E3247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48B8265" w14:textId="7D8C8C39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</w:t>
      </w:r>
      <w:r w:rsidRPr="007501E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ค</w:t>
      </w: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.</w:t>
      </w:r>
      <w:r w:rsidR="007501E8" w:rsidRPr="007501E8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) การป้องกันความเสี่ยงในกระแสเงินสด</w:t>
      </w:r>
    </w:p>
    <w:p w14:paraId="671623CC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7683169" w14:textId="58087A13" w:rsidR="00AF561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90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5840215D" w14:textId="77777777" w:rsidR="00C25CFA" w:rsidRPr="00C25CFA" w:rsidRDefault="00C25CFA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9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Style w:val="TableGrid"/>
        <w:tblW w:w="849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800"/>
        <w:gridCol w:w="270"/>
        <w:gridCol w:w="2018"/>
      </w:tblGrid>
      <w:tr w:rsidR="007501E8" w:rsidRPr="007501E8" w14:paraId="018AFA4E" w14:textId="77777777" w:rsidTr="004815B3">
        <w:trPr>
          <w:trHeight w:val="394"/>
          <w:tblHeader/>
        </w:trPr>
        <w:tc>
          <w:tcPr>
            <w:tcW w:w="4410" w:type="dxa"/>
          </w:tcPr>
          <w:p w14:paraId="4DC83990" w14:textId="77777777" w:rsidR="00AF5618" w:rsidRPr="007501E8" w:rsidRDefault="00AF5618" w:rsidP="004815B3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088" w:type="dxa"/>
            <w:gridSpan w:val="3"/>
          </w:tcPr>
          <w:p w14:paraId="1555397C" w14:textId="77777777" w:rsidR="00AF5618" w:rsidRPr="007501E8" w:rsidRDefault="00AF5618" w:rsidP="004815B3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/ 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501E8" w:rsidRPr="007501E8" w14:paraId="73331E5A" w14:textId="77777777" w:rsidTr="00E333B0">
        <w:trPr>
          <w:trHeight w:val="70"/>
          <w:tblHeader/>
        </w:trPr>
        <w:tc>
          <w:tcPr>
            <w:tcW w:w="4410" w:type="dxa"/>
            <w:vAlign w:val="bottom"/>
          </w:tcPr>
          <w:p w14:paraId="4BB134EA" w14:textId="70B838B6" w:rsidR="00A21DFC" w:rsidRPr="007501E8" w:rsidRDefault="00A21DFC" w:rsidP="00A21DF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7501E8"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0" w:type="dxa"/>
            <w:vAlign w:val="center"/>
          </w:tcPr>
          <w:p w14:paraId="6847BFC9" w14:textId="52D80BF0" w:rsidR="00A21DFC" w:rsidRPr="007501E8" w:rsidRDefault="00A21DFC" w:rsidP="00A21DFC">
            <w:pPr>
              <w:pStyle w:val="block"/>
              <w:spacing w:after="0" w:line="240" w:lineRule="auto"/>
              <w:ind w:left="-106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239571F7" w14:textId="77777777" w:rsidR="00A21DFC" w:rsidRPr="007501E8" w:rsidRDefault="00A21DFC" w:rsidP="00A21DFC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18" w:type="dxa"/>
            <w:vAlign w:val="center"/>
          </w:tcPr>
          <w:p w14:paraId="3741D272" w14:textId="79F180D6" w:rsidR="00A21DFC" w:rsidRPr="007501E8" w:rsidRDefault="00A21DFC" w:rsidP="00A21DFC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01E8" w:rsidRPr="007501E8" w14:paraId="377988F3" w14:textId="77777777" w:rsidTr="004815B3">
        <w:trPr>
          <w:trHeight w:val="146"/>
          <w:tblHeader/>
        </w:trPr>
        <w:tc>
          <w:tcPr>
            <w:tcW w:w="4410" w:type="dxa"/>
            <w:vAlign w:val="bottom"/>
          </w:tcPr>
          <w:p w14:paraId="0B2052B7" w14:textId="77777777" w:rsidR="00AF5618" w:rsidRPr="007501E8" w:rsidRDefault="00AF5618" w:rsidP="004815B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088" w:type="dxa"/>
            <w:gridSpan w:val="3"/>
            <w:vAlign w:val="bottom"/>
          </w:tcPr>
          <w:p w14:paraId="7211FF3C" w14:textId="77777777" w:rsidR="00AF5618" w:rsidRPr="007501E8" w:rsidRDefault="00AF5618" w:rsidP="004815B3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สำรองสำหรับการป้องกันความเสี่ยงในกระแสเงินสด</w:t>
            </w:r>
          </w:p>
        </w:tc>
      </w:tr>
      <w:tr w:rsidR="007501E8" w:rsidRPr="007501E8" w14:paraId="5E31A34B" w14:textId="77777777" w:rsidTr="004815B3">
        <w:trPr>
          <w:trHeight w:val="70"/>
          <w:tblHeader/>
        </w:trPr>
        <w:tc>
          <w:tcPr>
            <w:tcW w:w="4410" w:type="dxa"/>
          </w:tcPr>
          <w:p w14:paraId="4C879856" w14:textId="77777777" w:rsidR="00AF5618" w:rsidRPr="007501E8" w:rsidRDefault="00AF5618" w:rsidP="004815B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88" w:type="dxa"/>
            <w:gridSpan w:val="3"/>
          </w:tcPr>
          <w:p w14:paraId="08EBEEB7" w14:textId="77777777" w:rsidR="00AF5618" w:rsidRPr="007501E8" w:rsidRDefault="00AF5618" w:rsidP="004815B3">
            <w:pPr>
              <w:pStyle w:val="block"/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7501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7501E8" w:rsidRPr="007501E8" w14:paraId="74043A2A" w14:textId="77777777" w:rsidTr="004815B3">
        <w:trPr>
          <w:trHeight w:val="394"/>
        </w:trPr>
        <w:tc>
          <w:tcPr>
            <w:tcW w:w="4410" w:type="dxa"/>
          </w:tcPr>
          <w:p w14:paraId="315252A8" w14:textId="77777777" w:rsidR="00AF5618" w:rsidRPr="007501E8" w:rsidRDefault="00AF5618" w:rsidP="004815B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800" w:type="dxa"/>
          </w:tcPr>
          <w:p w14:paraId="3E39CBC7" w14:textId="77777777" w:rsidR="00AF5618" w:rsidRPr="007501E8" w:rsidRDefault="00AF5618" w:rsidP="004815B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A4B557A" w14:textId="77777777" w:rsidR="00AF5618" w:rsidRPr="007501E8" w:rsidRDefault="00AF5618" w:rsidP="004815B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18" w:type="dxa"/>
          </w:tcPr>
          <w:p w14:paraId="471B0E66" w14:textId="77777777" w:rsidR="00AF5618" w:rsidRPr="007501E8" w:rsidRDefault="00AF5618" w:rsidP="004815B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F5618" w:rsidRPr="007501E8" w14:paraId="01C98EA0" w14:textId="77777777" w:rsidTr="004815B3">
        <w:trPr>
          <w:trHeight w:val="246"/>
        </w:trPr>
        <w:tc>
          <w:tcPr>
            <w:tcW w:w="4410" w:type="dxa"/>
          </w:tcPr>
          <w:p w14:paraId="613858AA" w14:textId="77777777" w:rsidR="00AF5618" w:rsidRPr="007501E8" w:rsidRDefault="00AF5618" w:rsidP="004815B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1800" w:type="dxa"/>
          </w:tcPr>
          <w:p w14:paraId="49AE51E4" w14:textId="1CE50D9F" w:rsidR="00AF5618" w:rsidRPr="007501E8" w:rsidRDefault="003514B2" w:rsidP="004815B3">
            <w:pPr>
              <w:pStyle w:val="block"/>
              <w:spacing w:after="0" w:line="240" w:lineRule="atLeast"/>
              <w:ind w:left="0" w:right="6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3F887364" w14:textId="77777777" w:rsidR="00AF5618" w:rsidRPr="007501E8" w:rsidRDefault="00AF5618" w:rsidP="004815B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18" w:type="dxa"/>
          </w:tcPr>
          <w:p w14:paraId="70BF9BD1" w14:textId="7EC3C5B1" w:rsidR="00AF5618" w:rsidRPr="007501E8" w:rsidRDefault="007501E8" w:rsidP="004815B3">
            <w:pPr>
              <w:pStyle w:val="block"/>
              <w:spacing w:after="0" w:line="240" w:lineRule="atLeast"/>
              <w:ind w:left="0" w:right="82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</w:tr>
    </w:tbl>
    <w:p w14:paraId="5802B480" w14:textId="77777777" w:rsidR="002F08F8" w:rsidRPr="002F08F8" w:rsidRDefault="002F08F8" w:rsidP="002F08F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14:paraId="0FC841CC" w14:textId="47FD35B8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 w:hint="cs"/>
          <w:b/>
          <w:bCs/>
          <w:sz w:val="28"/>
          <w:szCs w:val="28"/>
          <w:cs/>
        </w:rPr>
        <w:t>ก</w:t>
      </w: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>ารบริหารจัดการทุน</w:t>
      </w:r>
    </w:p>
    <w:p w14:paraId="1090DE2B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0A7CDCC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  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08ECB19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125C91" w14:textId="732BCF90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ภาระผูกพันกับบุคคลหรือกิจการที่ไม่เกี่ยวข้องกัน </w:t>
      </w:r>
      <w:r w:rsidRPr="007501E8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18760264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06" w:type="dxa"/>
        <w:tblInd w:w="450" w:type="dxa"/>
        <w:tblLook w:val="01E0" w:firstRow="1" w:lastRow="1" w:firstColumn="1" w:lastColumn="1" w:noHBand="0" w:noVBand="0"/>
      </w:tblPr>
      <w:tblGrid>
        <w:gridCol w:w="3942"/>
        <w:gridCol w:w="270"/>
        <w:gridCol w:w="1050"/>
        <w:gridCol w:w="239"/>
        <w:gridCol w:w="1050"/>
        <w:gridCol w:w="266"/>
        <w:gridCol w:w="1062"/>
        <w:gridCol w:w="266"/>
        <w:gridCol w:w="1061"/>
      </w:tblGrid>
      <w:tr w:rsidR="007501E8" w:rsidRPr="007501E8" w14:paraId="27D2F561" w14:textId="77777777" w:rsidTr="004815B3">
        <w:trPr>
          <w:tblHeader/>
        </w:trPr>
        <w:tc>
          <w:tcPr>
            <w:tcW w:w="3942" w:type="dxa"/>
          </w:tcPr>
          <w:p w14:paraId="02467665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8BFC7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7022333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7501E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6B14F5B0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89" w:type="dxa"/>
            <w:gridSpan w:val="3"/>
          </w:tcPr>
          <w:p w14:paraId="1E22603E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501E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7501E8" w:rsidRPr="007501E8" w14:paraId="716ED2C0" w14:textId="77777777" w:rsidTr="004815B3">
        <w:trPr>
          <w:tblHeader/>
        </w:trPr>
        <w:tc>
          <w:tcPr>
            <w:tcW w:w="3942" w:type="dxa"/>
          </w:tcPr>
          <w:p w14:paraId="631C4F52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1BE8C3" w14:textId="77777777" w:rsidR="00A21DFC" w:rsidRPr="007501E8" w:rsidRDefault="00A21DFC" w:rsidP="00A2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59BD50DD" w14:textId="1225C0AC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  <w:vAlign w:val="center"/>
          </w:tcPr>
          <w:p w14:paraId="4ED407D3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vAlign w:val="center"/>
          </w:tcPr>
          <w:p w14:paraId="373D05D1" w14:textId="0C5D25DA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6" w:type="dxa"/>
          </w:tcPr>
          <w:p w14:paraId="3B14E670" w14:textId="77777777" w:rsidR="00A21DFC" w:rsidRPr="007501E8" w:rsidRDefault="00A21DFC" w:rsidP="00A21DF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2BD9236A" w14:textId="58DD5CCC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66" w:type="dxa"/>
            <w:vAlign w:val="center"/>
          </w:tcPr>
          <w:p w14:paraId="44307359" w14:textId="77777777" w:rsidR="00A21DFC" w:rsidRPr="007501E8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61" w:type="dxa"/>
            <w:vAlign w:val="center"/>
          </w:tcPr>
          <w:p w14:paraId="11C5EF02" w14:textId="44360411" w:rsidR="00A21DFC" w:rsidRPr="007501E8" w:rsidRDefault="007501E8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501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01E8" w:rsidRPr="007501E8" w14:paraId="0B839BF1" w14:textId="77777777" w:rsidTr="004815B3">
        <w:trPr>
          <w:tblHeader/>
        </w:trPr>
        <w:tc>
          <w:tcPr>
            <w:tcW w:w="3942" w:type="dxa"/>
          </w:tcPr>
          <w:p w14:paraId="4398045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EB495C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994" w:type="dxa"/>
            <w:gridSpan w:val="7"/>
          </w:tcPr>
          <w:p w14:paraId="126A1A6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1E8" w:rsidRPr="007501E8" w14:paraId="7BC36A56" w14:textId="77777777" w:rsidTr="004815B3">
        <w:tc>
          <w:tcPr>
            <w:tcW w:w="3942" w:type="dxa"/>
            <w:shd w:val="clear" w:color="auto" w:fill="auto"/>
          </w:tcPr>
          <w:p w14:paraId="53021AB5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สัญญาอื่น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501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12C76766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6D67F23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6DD8155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5B78A3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3D3E312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5EF8DF7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22260171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2712152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1E8" w:rsidRPr="007501E8" w14:paraId="57CF0F05" w14:textId="77777777" w:rsidTr="004815B3">
        <w:tc>
          <w:tcPr>
            <w:tcW w:w="3942" w:type="dxa"/>
            <w:shd w:val="clear" w:color="auto" w:fill="auto"/>
          </w:tcPr>
          <w:p w14:paraId="12D36346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270" w:type="dxa"/>
            <w:shd w:val="clear" w:color="auto" w:fill="auto"/>
          </w:tcPr>
          <w:p w14:paraId="52943BFC" w14:textId="77777777" w:rsidR="00AF5618" w:rsidRPr="007501E8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BCE1E4C" w14:textId="123205B2" w:rsidR="00AF5618" w:rsidRPr="007501E8" w:rsidRDefault="009B753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E472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4D6D04BA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A5B3978" w14:textId="2BD88097" w:rsidR="00AF5618" w:rsidRPr="007501E8" w:rsidRDefault="007501E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66" w:type="dxa"/>
            <w:shd w:val="clear" w:color="auto" w:fill="auto"/>
          </w:tcPr>
          <w:p w14:paraId="48B8B1FF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09151B6" w14:textId="1EF8559B" w:rsidR="00AF5618" w:rsidRPr="007501E8" w:rsidRDefault="009B7538" w:rsidP="009B7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6" w:type="dxa"/>
            <w:shd w:val="clear" w:color="auto" w:fill="auto"/>
          </w:tcPr>
          <w:p w14:paraId="11F8974D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8D112E8" w14:textId="77777777" w:rsidR="00AF5618" w:rsidRPr="007501E8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1E8" w:rsidRPr="007501E8" w14:paraId="0A88476F" w14:textId="77777777" w:rsidTr="004815B3">
        <w:tc>
          <w:tcPr>
            <w:tcW w:w="3942" w:type="dxa"/>
            <w:shd w:val="clear" w:color="auto" w:fill="auto"/>
          </w:tcPr>
          <w:p w14:paraId="3D800A42" w14:textId="77777777" w:rsidR="00364BD5" w:rsidRPr="007501E8" w:rsidRDefault="00364BD5" w:rsidP="003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สัญญาเกี่ยวกับการซื้อที่ดิน</w:t>
            </w:r>
          </w:p>
        </w:tc>
        <w:tc>
          <w:tcPr>
            <w:tcW w:w="270" w:type="dxa"/>
            <w:shd w:val="clear" w:color="auto" w:fill="auto"/>
          </w:tcPr>
          <w:p w14:paraId="74165ED7" w14:textId="77777777" w:rsidR="00364BD5" w:rsidRPr="007501E8" w:rsidRDefault="00364BD5" w:rsidP="003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9414848" w14:textId="2E63BBD1" w:rsidR="00364BD5" w:rsidRPr="007501E8" w:rsidRDefault="009B7538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2,908</w:t>
            </w:r>
          </w:p>
        </w:tc>
        <w:tc>
          <w:tcPr>
            <w:tcW w:w="239" w:type="dxa"/>
            <w:shd w:val="clear" w:color="auto" w:fill="auto"/>
          </w:tcPr>
          <w:p w14:paraId="787EB477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FDE2FEB" w14:textId="023C1700" w:rsidR="00364BD5" w:rsidRPr="007501E8" w:rsidRDefault="007501E8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64BD5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266" w:type="dxa"/>
            <w:shd w:val="clear" w:color="auto" w:fill="auto"/>
          </w:tcPr>
          <w:p w14:paraId="79E1196B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B990FE9" w14:textId="37F8E377" w:rsidR="00364BD5" w:rsidRPr="007501E8" w:rsidRDefault="009B7538" w:rsidP="009B7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A04492B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2177C333" w14:textId="44F5FD6C" w:rsidR="00364BD5" w:rsidRPr="007501E8" w:rsidRDefault="007501E8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4BD5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7501E8" w:rsidRPr="007501E8" w14:paraId="4D21D765" w14:textId="77777777" w:rsidTr="004815B3">
        <w:tc>
          <w:tcPr>
            <w:tcW w:w="3942" w:type="dxa"/>
            <w:shd w:val="clear" w:color="auto" w:fill="auto"/>
          </w:tcPr>
          <w:p w14:paraId="292920E0" w14:textId="77777777" w:rsidR="00364BD5" w:rsidRPr="007501E8" w:rsidRDefault="00364BD5" w:rsidP="003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สัญญาเกี่ยวกับการก่อสร้างอาคารและสิ่งปลูกสร้าง</w:t>
            </w:r>
          </w:p>
        </w:tc>
        <w:tc>
          <w:tcPr>
            <w:tcW w:w="270" w:type="dxa"/>
            <w:shd w:val="clear" w:color="auto" w:fill="auto"/>
          </w:tcPr>
          <w:p w14:paraId="29DF0A04" w14:textId="77777777" w:rsidR="00364BD5" w:rsidRPr="007501E8" w:rsidRDefault="00364BD5" w:rsidP="003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C9010B8" w14:textId="1AC984D1" w:rsidR="00364BD5" w:rsidRPr="007501E8" w:rsidRDefault="009B7538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39" w:type="dxa"/>
            <w:shd w:val="clear" w:color="auto" w:fill="auto"/>
          </w:tcPr>
          <w:p w14:paraId="6DDE57CE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5DB6882" w14:textId="17CD97A1" w:rsidR="00364BD5" w:rsidRPr="007501E8" w:rsidRDefault="007501E8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6" w:type="dxa"/>
            <w:shd w:val="clear" w:color="auto" w:fill="auto"/>
          </w:tcPr>
          <w:p w14:paraId="4D4501A4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B5CD62E" w14:textId="623B22FF" w:rsidR="00364BD5" w:rsidRPr="007501E8" w:rsidRDefault="009B7538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391883D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1246ACB" w14:textId="0DBA3109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1E8" w:rsidRPr="007501E8" w14:paraId="350D930B" w14:textId="77777777" w:rsidTr="004815B3">
        <w:tc>
          <w:tcPr>
            <w:tcW w:w="3942" w:type="dxa"/>
            <w:shd w:val="clear" w:color="auto" w:fill="auto"/>
          </w:tcPr>
          <w:p w14:paraId="26511BE1" w14:textId="77777777" w:rsidR="00364BD5" w:rsidRPr="007501E8" w:rsidRDefault="00364BD5" w:rsidP="003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270" w:type="dxa"/>
            <w:shd w:val="clear" w:color="auto" w:fill="auto"/>
          </w:tcPr>
          <w:p w14:paraId="10A74695" w14:textId="77777777" w:rsidR="00364BD5" w:rsidRPr="007501E8" w:rsidRDefault="00364BD5" w:rsidP="003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C4B6C4F" w14:textId="4282E4A8" w:rsidR="00364BD5" w:rsidRPr="007501E8" w:rsidRDefault="009B7538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4,94</w:t>
            </w:r>
            <w:r w:rsidR="009E472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74871D04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E710847" w14:textId="4A7F3650" w:rsidR="00364BD5" w:rsidRPr="007501E8" w:rsidRDefault="007501E8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4BD5" w:rsidRPr="007501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66" w:type="dxa"/>
            <w:shd w:val="clear" w:color="auto" w:fill="auto"/>
          </w:tcPr>
          <w:p w14:paraId="5157864D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C81137" w14:textId="3987C57D" w:rsidR="00364BD5" w:rsidRPr="007501E8" w:rsidRDefault="009B7538" w:rsidP="009B7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66" w:type="dxa"/>
            <w:shd w:val="clear" w:color="auto" w:fill="auto"/>
          </w:tcPr>
          <w:p w14:paraId="07492B46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D0DCA10" w14:textId="530173B2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1E8" w:rsidRPr="007501E8" w14:paraId="0ACC114B" w14:textId="77777777" w:rsidTr="004815B3">
        <w:tc>
          <w:tcPr>
            <w:tcW w:w="3942" w:type="dxa"/>
            <w:shd w:val="clear" w:color="auto" w:fill="auto"/>
          </w:tcPr>
          <w:p w14:paraId="64CECE8E" w14:textId="77777777" w:rsidR="00364BD5" w:rsidRPr="007501E8" w:rsidRDefault="00364BD5" w:rsidP="003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สัญญาเกี่ยวกับลิขสิทธิ์ซอฟต์แวร์และการดำเนินการ</w:t>
            </w:r>
          </w:p>
        </w:tc>
        <w:tc>
          <w:tcPr>
            <w:tcW w:w="270" w:type="dxa"/>
            <w:shd w:val="clear" w:color="auto" w:fill="auto"/>
          </w:tcPr>
          <w:p w14:paraId="6CD71B50" w14:textId="77777777" w:rsidR="00364BD5" w:rsidRPr="007501E8" w:rsidRDefault="00364BD5" w:rsidP="003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33FC453" w14:textId="76324277" w:rsidR="00364BD5" w:rsidRPr="007501E8" w:rsidRDefault="009B7538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9" w:type="dxa"/>
            <w:shd w:val="clear" w:color="auto" w:fill="auto"/>
          </w:tcPr>
          <w:p w14:paraId="105B6C29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E5129BA" w14:textId="2C974D0F" w:rsidR="00364BD5" w:rsidRPr="007501E8" w:rsidRDefault="007501E8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6" w:type="dxa"/>
            <w:shd w:val="clear" w:color="auto" w:fill="auto"/>
          </w:tcPr>
          <w:p w14:paraId="2ABA8D54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1CC914D" w14:textId="0C9477DC" w:rsidR="00364BD5" w:rsidRPr="007501E8" w:rsidRDefault="009B7538" w:rsidP="009B7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66" w:type="dxa"/>
            <w:shd w:val="clear" w:color="auto" w:fill="auto"/>
          </w:tcPr>
          <w:p w14:paraId="2FEF233F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427ED6D" w14:textId="5FE3311F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01E8" w:rsidRPr="007501E8" w14:paraId="120F6C42" w14:textId="77777777" w:rsidTr="004815B3">
        <w:tc>
          <w:tcPr>
            <w:tcW w:w="3942" w:type="dxa"/>
            <w:shd w:val="clear" w:color="auto" w:fill="auto"/>
          </w:tcPr>
          <w:p w14:paraId="51C0218B" w14:textId="77777777" w:rsidR="00364BD5" w:rsidRPr="007501E8" w:rsidRDefault="00364BD5" w:rsidP="003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270" w:type="dxa"/>
            <w:shd w:val="clear" w:color="auto" w:fill="auto"/>
          </w:tcPr>
          <w:p w14:paraId="52D3AD48" w14:textId="77777777" w:rsidR="00364BD5" w:rsidRPr="007501E8" w:rsidRDefault="00364BD5" w:rsidP="003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B908E" w14:textId="2B5312C9" w:rsidR="00364BD5" w:rsidRPr="007501E8" w:rsidRDefault="009B7538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39" w:type="dxa"/>
            <w:shd w:val="clear" w:color="auto" w:fill="auto"/>
          </w:tcPr>
          <w:p w14:paraId="59D5528E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CE98D" w14:textId="3A56D808" w:rsidR="00364BD5" w:rsidRPr="007501E8" w:rsidRDefault="007501E8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266" w:type="dxa"/>
            <w:shd w:val="clear" w:color="auto" w:fill="auto"/>
          </w:tcPr>
          <w:p w14:paraId="3B28A981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8731" w14:textId="5CC6EFB5" w:rsidR="00364BD5" w:rsidRPr="007501E8" w:rsidRDefault="009B7538" w:rsidP="009E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E472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6" w:type="dxa"/>
            <w:shd w:val="clear" w:color="auto" w:fill="auto"/>
          </w:tcPr>
          <w:p w14:paraId="497E27A9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45577" w14:textId="54DE1D6B" w:rsidR="00364BD5" w:rsidRPr="007501E8" w:rsidRDefault="007501E8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364BD5" w:rsidRPr="007501E8" w14:paraId="14FF42F9" w14:textId="77777777" w:rsidTr="004815B3">
        <w:tc>
          <w:tcPr>
            <w:tcW w:w="3942" w:type="dxa"/>
            <w:shd w:val="clear" w:color="auto" w:fill="auto"/>
          </w:tcPr>
          <w:p w14:paraId="74B8D207" w14:textId="77777777" w:rsidR="00364BD5" w:rsidRPr="007501E8" w:rsidRDefault="00364BD5" w:rsidP="003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15E3D44" w14:textId="77777777" w:rsidR="00364BD5" w:rsidRPr="007501E8" w:rsidRDefault="00364BD5" w:rsidP="003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15B1B" w14:textId="6615970C" w:rsidR="00364BD5" w:rsidRPr="007501E8" w:rsidRDefault="009E4726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8,051</w:t>
            </w:r>
          </w:p>
        </w:tc>
        <w:tc>
          <w:tcPr>
            <w:tcW w:w="239" w:type="dxa"/>
            <w:shd w:val="clear" w:color="auto" w:fill="auto"/>
          </w:tcPr>
          <w:p w14:paraId="7CF0E8F5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25EA27" w14:textId="7FE02CB3" w:rsidR="00364BD5" w:rsidRPr="007501E8" w:rsidRDefault="007501E8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364BD5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016</w:t>
            </w:r>
          </w:p>
        </w:tc>
        <w:tc>
          <w:tcPr>
            <w:tcW w:w="266" w:type="dxa"/>
            <w:shd w:val="clear" w:color="auto" w:fill="auto"/>
          </w:tcPr>
          <w:p w14:paraId="6694AA6A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A92F3" w14:textId="2CFC3C75" w:rsidR="00364BD5" w:rsidRPr="007501E8" w:rsidRDefault="009E4726" w:rsidP="009E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66" w:type="dxa"/>
            <w:shd w:val="clear" w:color="auto" w:fill="auto"/>
          </w:tcPr>
          <w:p w14:paraId="5DC46A70" w14:textId="77777777" w:rsidR="00364BD5" w:rsidRPr="007501E8" w:rsidRDefault="00364BD5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3435C2" w14:textId="44C236CA" w:rsidR="00364BD5" w:rsidRPr="007501E8" w:rsidRDefault="007501E8" w:rsidP="003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64BD5"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01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</w:tr>
    </w:tbl>
    <w:p w14:paraId="189078E0" w14:textId="77777777" w:rsidR="00AF5618" w:rsidRPr="007501E8" w:rsidRDefault="00AF5618" w:rsidP="00AF5618">
      <w:pPr>
        <w:pStyle w:val="a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</w:pPr>
    </w:p>
    <w:p w14:paraId="1DC1C254" w14:textId="77777777" w:rsidR="002F08F8" w:rsidRDefault="002F08F8" w:rsidP="00AF5618">
      <w:pPr>
        <w:pStyle w:val="a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979F0C7" w14:textId="7AD37879" w:rsidR="00AF5618" w:rsidRPr="007501E8" w:rsidRDefault="00AF5618" w:rsidP="00AF5618">
      <w:pPr>
        <w:pStyle w:val="a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อื่น ๆ </w:t>
      </w:r>
    </w:p>
    <w:p w14:paraId="56170677" w14:textId="77777777" w:rsidR="00AF5618" w:rsidRPr="007501E8" w:rsidRDefault="00AF5618" w:rsidP="00AF5618">
      <w:pPr>
        <w:pStyle w:val="a"/>
        <w:ind w:left="108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C5FECF4" w14:textId="4C45C2CB" w:rsidR="00AF5618" w:rsidRPr="007501E8" w:rsidRDefault="00AF5618" w:rsidP="00AF5618">
      <w:pPr>
        <w:pStyle w:val="a"/>
        <w:ind w:left="1080" w:hanging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501E8" w:rsidRPr="007501E8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171231CC" w14:textId="77777777" w:rsidR="00AF5618" w:rsidRPr="007501E8" w:rsidRDefault="00AF5618" w:rsidP="00AF5618">
      <w:pPr>
        <w:pStyle w:val="a"/>
        <w:ind w:left="108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00D1AD4" w14:textId="2B2CAD1F" w:rsidR="00AF5618" w:rsidRPr="007501E8" w:rsidRDefault="00AF5618">
      <w:pPr>
        <w:pStyle w:val="a"/>
        <w:numPr>
          <w:ilvl w:val="0"/>
          <w:numId w:val="11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กลุ่มบริษัทมีภาระผูกพันต่อธนาคารจากการที่ธนาคารในประเทศหลายแห่งออกหนังสือค้ำประกันให้แก่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7501E8">
        <w:rPr>
          <w:rFonts w:asciiTheme="majorBidi" w:hAnsiTheme="majorBidi" w:cstheme="majorBidi"/>
          <w:sz w:val="28"/>
          <w:szCs w:val="28"/>
          <w:cs/>
        </w:rPr>
        <w:t>เป็นจำนวนเงิน</w:t>
      </w:r>
      <w:r w:rsidR="009B753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9B7538">
        <w:rPr>
          <w:rFonts w:asciiTheme="majorBidi" w:hAnsiTheme="majorBidi" w:cstheme="majorBidi"/>
          <w:sz w:val="28"/>
          <w:szCs w:val="28"/>
          <w:lang w:val="en-US"/>
        </w:rPr>
        <w:t>8,</w:t>
      </w:r>
      <w:r w:rsidR="009E4726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AB09CB">
        <w:rPr>
          <w:rFonts w:asciiTheme="majorBidi" w:hAnsiTheme="majorBidi" w:cstheme="majorBidi"/>
          <w:sz w:val="28"/>
          <w:szCs w:val="28"/>
          <w:lang w:val="en-US"/>
        </w:rPr>
        <w:t>72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8</w:t>
      </w:r>
      <w:r w:rsidR="00364BD5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,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36</w:t>
      </w:r>
      <w:r w:rsidR="00AB09CB">
        <w:rPr>
          <w:rFonts w:asciiTheme="majorBidi" w:hAnsiTheme="majorBidi" w:cstheme="majorBidi"/>
          <w:i/>
          <w:iCs/>
          <w:sz w:val="28"/>
          <w:szCs w:val="28"/>
          <w:lang w:val="en-US"/>
        </w:rPr>
        <w:t>1</w:t>
      </w:r>
      <w:r w:rsidR="00364BD5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</w:p>
    <w:p w14:paraId="01CB07F1" w14:textId="77777777" w:rsidR="00AF5618" w:rsidRPr="007501E8" w:rsidRDefault="00AF5618" w:rsidP="00AF5618">
      <w:pPr>
        <w:pStyle w:val="a"/>
        <w:ind w:left="108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64FC629E" w14:textId="3D4262DD" w:rsidR="00AF5618" w:rsidRPr="007501E8" w:rsidRDefault="00AF5618">
      <w:pPr>
        <w:pStyle w:val="a"/>
        <w:numPr>
          <w:ilvl w:val="0"/>
          <w:numId w:val="11"/>
        </w:numPr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>บริษัทและ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>บริษัทย่อยแห่งหนึ่ง</w:t>
      </w:r>
      <w:r w:rsidRPr="007501E8">
        <w:rPr>
          <w:rFonts w:asciiTheme="majorBidi" w:hAnsiTheme="majorBidi" w:cstheme="majorBidi"/>
          <w:sz w:val="28"/>
          <w:szCs w:val="28"/>
          <w:cs/>
        </w:rPr>
        <w:t>มีภาระผูกพันต่อธนาคารเกี่ยวกับการค้ำประกัน</w:t>
      </w:r>
      <w:r w:rsidR="009E4726">
        <w:rPr>
          <w:rFonts w:ascii="Angsana New" w:hAnsi="Angsana New" w:cs="Angsana New" w:hint="cs"/>
          <w:sz w:val="28"/>
          <w:szCs w:val="28"/>
          <w:cs/>
        </w:rPr>
        <w:t xml:space="preserve">วงเงินกู้ยืมระยะยาวจำนวนรวม </w:t>
      </w:r>
      <w:r w:rsidR="00FD3C9C">
        <w:rPr>
          <w:rFonts w:ascii="Angsana New" w:hAnsi="Angsana New" w:cs="Angsana New"/>
          <w:sz w:val="28"/>
          <w:szCs w:val="28"/>
          <w:cs/>
        </w:rPr>
        <w:br/>
      </w:r>
      <w:r w:rsidR="009E4726">
        <w:rPr>
          <w:rFonts w:ascii="Angsana New" w:hAnsi="Angsana New" w:cs="Angsana New"/>
          <w:sz w:val="28"/>
          <w:szCs w:val="28"/>
          <w:lang w:val="en-US"/>
        </w:rPr>
        <w:t>4,876</w:t>
      </w:r>
      <w:r w:rsidR="00C60C8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E4726">
        <w:rPr>
          <w:rFonts w:ascii="Angsana New" w:hAnsi="Angsana New" w:cs="Angsana New" w:hint="cs"/>
          <w:sz w:val="28"/>
          <w:szCs w:val="28"/>
          <w:cs/>
          <w:lang w:val="en-US"/>
        </w:rPr>
        <w:t>ล้านบาท</w:t>
      </w:r>
      <w:r w:rsidR="009E4726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E4726" w:rsidRPr="00B84F3D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>(</w:t>
      </w:r>
      <w:r w:rsidR="009E4726" w:rsidRPr="00B84F3D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2565: </w:t>
      </w:r>
      <w:r w:rsidR="002E24D0">
        <w:rPr>
          <w:rFonts w:ascii="Angsana New" w:hAnsi="Angsana New" w:cs="Angsana New"/>
          <w:i/>
          <w:iCs/>
          <w:sz w:val="28"/>
          <w:szCs w:val="28"/>
          <w:lang w:val="en-US"/>
        </w:rPr>
        <w:t>-</w:t>
      </w:r>
      <w:r w:rsidR="009E4726" w:rsidRPr="00B84F3D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9E4726" w:rsidRPr="00B84F3D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>ล้านบาท)</w:t>
      </w:r>
      <w:r w:rsidR="009E4726" w:rsidRPr="00B84F3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วงเงินเบิกเกินบัญชีจำนวนรวม</w:t>
      </w:r>
      <w:r w:rsidR="002E24D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B7538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64730D">
        <w:rPr>
          <w:rFonts w:asciiTheme="majorBidi" w:hAnsiTheme="majorBidi" w:cstheme="majorBidi"/>
          <w:sz w:val="28"/>
          <w:szCs w:val="28"/>
          <w:lang w:val="en-GB"/>
        </w:rPr>
        <w:t>05</w:t>
      </w:r>
      <w:r w:rsidR="009B7538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  <w:lang w:val="en-GB"/>
        </w:rPr>
        <w:t>ล้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านบาท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100</w:t>
      </w:r>
      <w:r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วงเงินหนังสือค้ำประกันที่ออกโดยธนาคารจำนวน </w:t>
      </w:r>
      <w:r w:rsidR="0064730D">
        <w:rPr>
          <w:rFonts w:asciiTheme="majorBidi" w:hAnsiTheme="majorBidi" w:cstheme="majorBidi"/>
          <w:sz w:val="28"/>
          <w:szCs w:val="28"/>
          <w:lang w:val="en-US"/>
        </w:rPr>
        <w:t>8,482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  <w:lang w:val="en-GB"/>
        </w:rPr>
        <w:t>ล้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านบาท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7</w:t>
      </w:r>
      <w:r w:rsidR="00364BD5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,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404</w:t>
      </w:r>
      <w:r w:rsidR="00364BD5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วงเงินตั๋วสัญญาใช้เงินจำนว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 xml:space="preserve">น </w:t>
      </w:r>
      <w:r w:rsidR="00FD3C9C">
        <w:rPr>
          <w:rFonts w:asciiTheme="majorBidi" w:hAnsiTheme="majorBidi" w:cstheme="majorBidi"/>
          <w:sz w:val="28"/>
          <w:szCs w:val="28"/>
          <w:lang w:val="en-US"/>
        </w:rPr>
        <w:br/>
      </w:r>
      <w:r w:rsidR="0064730D">
        <w:rPr>
          <w:rFonts w:asciiTheme="majorBidi" w:hAnsiTheme="majorBidi" w:cstheme="majorBidi"/>
          <w:sz w:val="28"/>
          <w:szCs w:val="28"/>
          <w:lang w:val="en-US"/>
        </w:rPr>
        <w:t>6,057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6</w:t>
      </w:r>
      <w:r w:rsidR="00364BD5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,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997</w:t>
      </w:r>
      <w:r w:rsidR="00364BD5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และวงเงินสินเชื่ออื่นจำนวน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B7538">
        <w:rPr>
          <w:rFonts w:asciiTheme="majorBidi" w:hAnsiTheme="majorBidi" w:cstheme="majorBidi"/>
          <w:sz w:val="28"/>
          <w:szCs w:val="28"/>
          <w:lang w:val="en-US"/>
        </w:rPr>
        <w:t>640</w:t>
      </w:r>
      <w:r w:rsidRPr="007501E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2</w:t>
      </w:r>
      <w:r w:rsidR="00364BD5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,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>000</w:t>
      </w:r>
      <w:r w:rsidRPr="007501E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ของบริษัทย่อยแห่งอื่น ๆ </w:t>
      </w:r>
      <w:r w:rsidRPr="007501E8">
        <w:rPr>
          <w:rFonts w:asciiTheme="majorBidi" w:hAnsiTheme="majorBidi" w:cstheme="majorBidi"/>
          <w:sz w:val="28"/>
          <w:szCs w:val="28"/>
          <w:cs/>
          <w:lang w:val="en-US"/>
        </w:rPr>
        <w:t>ในกลุ่มบริษัทเดียวกัน</w:t>
      </w:r>
    </w:p>
    <w:p w14:paraId="41603ED6" w14:textId="77777777" w:rsidR="00AF5618" w:rsidRPr="007501E8" w:rsidRDefault="00AF5618" w:rsidP="00AF5618">
      <w:pPr>
        <w:pStyle w:val="a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45776C1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หนี้สินที่อาจเกิดขึ้น</w:t>
      </w:r>
    </w:p>
    <w:p w14:paraId="4A7389E0" w14:textId="77777777" w:rsidR="00AF5618" w:rsidRPr="007501E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7D4651" w14:textId="777CE176" w:rsidR="00AF561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  <w:r w:rsidRPr="007501E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501E8" w:rsidRPr="007501E8">
        <w:rPr>
          <w:rFonts w:asciiTheme="majorBidi" w:hAnsiTheme="majorBidi" w:cstheme="majorBidi"/>
          <w:sz w:val="28"/>
          <w:szCs w:val="28"/>
        </w:rPr>
        <w:t>31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501E8" w:rsidRPr="007501E8">
        <w:rPr>
          <w:rFonts w:asciiTheme="majorBidi" w:hAnsiTheme="majorBidi" w:cstheme="majorBidi"/>
          <w:sz w:val="28"/>
          <w:szCs w:val="28"/>
        </w:rPr>
        <w:t>2566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กลุ่มบริษัทมีหนี้สินที่อาจเกิดขึ้นจากการถูกบริษัทอื่นและบุคคลธรรมดาฟ้องร้องในคดีต่าง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ๆ จากการผิดสัญญา การเรียกร้องค่าเสียหายและอื่น ๆ โดยมีทุนทรัพย์ที่ฟ้องร้องและอาจเรียกได้เป็นจำนวนเงิน </w:t>
      </w:r>
      <w:r w:rsidR="007501E8" w:rsidRPr="007501E8">
        <w:rPr>
          <w:rFonts w:asciiTheme="majorBidi" w:hAnsiTheme="majorBidi" w:cstheme="majorBidi"/>
          <w:sz w:val="28"/>
          <w:szCs w:val="28"/>
        </w:rPr>
        <w:t>1</w:t>
      </w:r>
      <w:r w:rsidR="00B357E5" w:rsidRPr="007501E8">
        <w:rPr>
          <w:rFonts w:asciiTheme="majorBidi" w:hAnsiTheme="majorBidi" w:cstheme="majorBidi"/>
          <w:sz w:val="28"/>
          <w:szCs w:val="28"/>
        </w:rPr>
        <w:t>,</w:t>
      </w:r>
      <w:r w:rsidR="007501E8" w:rsidRPr="007501E8">
        <w:rPr>
          <w:rFonts w:asciiTheme="majorBidi" w:hAnsiTheme="majorBidi" w:cstheme="majorBidi"/>
          <w:sz w:val="28"/>
          <w:szCs w:val="28"/>
        </w:rPr>
        <w:t>1</w:t>
      </w:r>
      <w:r w:rsidR="0034722A">
        <w:rPr>
          <w:rFonts w:asciiTheme="majorBidi" w:hAnsiTheme="majorBidi" w:cstheme="majorBidi"/>
          <w:sz w:val="28"/>
          <w:szCs w:val="28"/>
        </w:rPr>
        <w:t>17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492767" w:rsidRPr="007501E8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379</w:t>
      </w:r>
      <w:r w:rsidR="00492767"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และฝ่ายกฎหมายของกลุ่มบริษัทรวมจำนวน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="007501E8" w:rsidRPr="007501E8">
        <w:rPr>
          <w:rFonts w:asciiTheme="majorBidi" w:hAnsiTheme="majorBidi" w:cstheme="majorBidi"/>
          <w:sz w:val="28"/>
          <w:szCs w:val="28"/>
        </w:rPr>
        <w:t>54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501E8" w:rsidRPr="007501E8">
        <w:rPr>
          <w:rFonts w:asciiTheme="majorBidi" w:hAnsiTheme="majorBidi" w:cstheme="majorBidi"/>
          <w:i/>
          <w:iCs/>
          <w:sz w:val="28"/>
          <w:szCs w:val="28"/>
        </w:rPr>
        <w:t>45</w:t>
      </w:r>
      <w:r w:rsidRPr="007501E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501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Pr="007501E8">
        <w:rPr>
          <w:rFonts w:asciiTheme="majorBidi" w:hAnsiTheme="majorBidi" w:cstheme="majorBidi"/>
          <w:sz w:val="28"/>
          <w:szCs w:val="28"/>
          <w:cs/>
        </w:rPr>
        <w:t>ไว้ในงบแสดงฐานะการเงินรวม</w:t>
      </w:r>
    </w:p>
    <w:p w14:paraId="6A812307" w14:textId="77777777" w:rsidR="00F84580" w:rsidRPr="007501E8" w:rsidRDefault="00F84580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3E31553" w14:textId="77777777" w:rsidR="00AF5618" w:rsidRPr="007501E8" w:rsidRDefault="00AF5618">
      <w:pPr>
        <w:pStyle w:val="a"/>
        <w:numPr>
          <w:ilvl w:val="0"/>
          <w:numId w:val="9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7501E8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  <w:r w:rsidRPr="007501E8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38754F78" w14:textId="77777777" w:rsidR="00AF5618" w:rsidRPr="007501E8" w:rsidRDefault="00AF5618" w:rsidP="006C6625">
      <w:pPr>
        <w:rPr>
          <w:rFonts w:asciiTheme="majorBidi" w:hAnsiTheme="majorBidi" w:cstheme="majorBidi"/>
          <w:sz w:val="28"/>
          <w:szCs w:val="28"/>
        </w:rPr>
      </w:pPr>
    </w:p>
    <w:p w14:paraId="077676D4" w14:textId="34671BA3" w:rsidR="00AF5618" w:rsidRPr="00990693" w:rsidRDefault="00AF5618" w:rsidP="00990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  <w:r w:rsidRPr="00990693">
        <w:rPr>
          <w:rFonts w:asciiTheme="majorBidi" w:hAnsiTheme="majorBidi" w:cstheme="majorBidi"/>
          <w:sz w:val="28"/>
          <w:szCs w:val="28"/>
          <w:cs/>
        </w:rPr>
        <w:t>ในการประชุมคณะกรรมการ</w:t>
      </w:r>
      <w:r w:rsidRPr="007501E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9069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501E8" w:rsidRPr="007501E8">
        <w:rPr>
          <w:rFonts w:asciiTheme="majorBidi" w:hAnsiTheme="majorBidi" w:cstheme="majorBidi"/>
          <w:sz w:val="28"/>
          <w:szCs w:val="28"/>
        </w:rPr>
        <w:t>16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990693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7501E8" w:rsidRPr="007501E8">
        <w:rPr>
          <w:rFonts w:asciiTheme="majorBidi" w:hAnsiTheme="majorBidi" w:cstheme="majorBidi" w:hint="cs"/>
          <w:sz w:val="28"/>
          <w:szCs w:val="28"/>
        </w:rPr>
        <w:t>256</w:t>
      </w:r>
      <w:r w:rsidR="007501E8" w:rsidRPr="007501E8">
        <w:rPr>
          <w:rFonts w:asciiTheme="majorBidi" w:hAnsiTheme="majorBidi" w:cstheme="majorBidi"/>
          <w:sz w:val="28"/>
          <w:szCs w:val="28"/>
        </w:rPr>
        <w:t>7</w:t>
      </w:r>
      <w:r w:rsidRPr="009906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1E8">
        <w:rPr>
          <w:rFonts w:asciiTheme="majorBidi" w:hAnsiTheme="majorBidi" w:cstheme="majorBidi"/>
          <w:sz w:val="28"/>
          <w:szCs w:val="28"/>
          <w:cs/>
        </w:rPr>
        <w:t>คณะกรรมการ</w:t>
      </w:r>
      <w:r w:rsidRPr="00990693">
        <w:rPr>
          <w:rFonts w:asciiTheme="majorBidi" w:hAnsiTheme="majorBidi" w:cstheme="majorBidi"/>
          <w:sz w:val="28"/>
          <w:szCs w:val="28"/>
          <w:cs/>
        </w:rPr>
        <w:t>บริษัทมีมติอนุมัติการจ่ายเงินปันผล</w:t>
      </w:r>
      <w:r w:rsidRPr="007501E8">
        <w:rPr>
          <w:rFonts w:asciiTheme="majorBidi" w:hAnsiTheme="majorBidi" w:cstheme="majorBidi"/>
          <w:sz w:val="28"/>
          <w:szCs w:val="28"/>
        </w:rPr>
        <w:br/>
      </w:r>
      <w:r w:rsidRPr="00990693">
        <w:rPr>
          <w:rFonts w:asciiTheme="majorBidi" w:hAnsiTheme="majorBidi" w:cstheme="majorBidi"/>
          <w:sz w:val="28"/>
          <w:szCs w:val="28"/>
          <w:cs/>
        </w:rPr>
        <w:t xml:space="preserve">ในอัตราหุ้นละ </w:t>
      </w:r>
      <w:r w:rsidR="005E4278">
        <w:rPr>
          <w:rFonts w:asciiTheme="majorBidi" w:hAnsiTheme="majorBidi" w:cstheme="majorBidi"/>
          <w:sz w:val="28"/>
          <w:szCs w:val="28"/>
        </w:rPr>
        <w:t>0.96</w:t>
      </w:r>
      <w:r w:rsidRPr="007501E8">
        <w:rPr>
          <w:rFonts w:asciiTheme="majorBidi" w:hAnsiTheme="majorBidi" w:cstheme="majorBidi"/>
          <w:sz w:val="28"/>
          <w:szCs w:val="28"/>
        </w:rPr>
        <w:t xml:space="preserve"> </w:t>
      </w:r>
      <w:r w:rsidRPr="00990693">
        <w:rPr>
          <w:rFonts w:asciiTheme="majorBidi" w:hAnsiTheme="majorBidi" w:cstheme="majorBidi"/>
          <w:sz w:val="28"/>
          <w:szCs w:val="28"/>
          <w:cs/>
        </w:rPr>
        <w:t xml:space="preserve">บาท เป็นจำนวนเงินทั้งสิ้น </w:t>
      </w:r>
      <w:r w:rsidR="005E4278">
        <w:rPr>
          <w:rFonts w:asciiTheme="majorBidi" w:hAnsiTheme="majorBidi" w:cstheme="majorBidi"/>
          <w:sz w:val="28"/>
          <w:szCs w:val="28"/>
        </w:rPr>
        <w:t>2,101</w:t>
      </w:r>
      <w:r w:rsidR="006C6625" w:rsidRPr="009906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0693">
        <w:rPr>
          <w:rFonts w:asciiTheme="majorBidi" w:hAnsiTheme="majorBidi" w:cstheme="majorBidi"/>
          <w:sz w:val="28"/>
          <w:szCs w:val="28"/>
          <w:cs/>
        </w:rPr>
        <w:t xml:space="preserve">ล้านบาท ทั้งนี้บริษัทได้จ่ายเงินปันผลระหว่างกาลไปเมื่อวันที่ </w:t>
      </w:r>
      <w:r w:rsidRPr="007501E8">
        <w:rPr>
          <w:rFonts w:asciiTheme="majorBidi" w:hAnsiTheme="majorBidi" w:cstheme="majorBidi"/>
          <w:sz w:val="28"/>
          <w:szCs w:val="28"/>
        </w:rPr>
        <w:br/>
      </w:r>
      <w:r w:rsidR="005E4278">
        <w:rPr>
          <w:rFonts w:asciiTheme="majorBidi" w:hAnsiTheme="majorBidi" w:cstheme="majorBidi"/>
          <w:sz w:val="28"/>
          <w:szCs w:val="28"/>
        </w:rPr>
        <w:t xml:space="preserve">8 </w:t>
      </w:r>
      <w:r w:rsidR="005E4278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5E4278">
        <w:rPr>
          <w:rFonts w:asciiTheme="majorBidi" w:hAnsiTheme="majorBidi" w:cstheme="majorBidi"/>
          <w:sz w:val="28"/>
          <w:szCs w:val="28"/>
        </w:rPr>
        <w:t>2566</w:t>
      </w:r>
      <w:r w:rsidR="006C6625" w:rsidRPr="009906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0693">
        <w:rPr>
          <w:rFonts w:asciiTheme="majorBidi" w:hAnsiTheme="majorBidi" w:cstheme="majorBidi"/>
          <w:sz w:val="28"/>
          <w:szCs w:val="28"/>
          <w:cs/>
        </w:rPr>
        <w:t xml:space="preserve">ในอัตราหุ้นละ </w:t>
      </w:r>
      <w:r w:rsidR="005E4278">
        <w:rPr>
          <w:rFonts w:asciiTheme="majorBidi" w:hAnsiTheme="majorBidi" w:cstheme="majorBidi"/>
          <w:sz w:val="28"/>
          <w:szCs w:val="28"/>
        </w:rPr>
        <w:t>0.31</w:t>
      </w:r>
      <w:r w:rsidR="006C6625" w:rsidRPr="009906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0693">
        <w:rPr>
          <w:rFonts w:asciiTheme="majorBidi" w:hAnsiTheme="majorBidi" w:cstheme="majorBidi"/>
          <w:sz w:val="28"/>
          <w:szCs w:val="28"/>
          <w:cs/>
        </w:rPr>
        <w:t xml:space="preserve">บาท ทำให้คงเหลือเงินปันผลจ่ายในอัตราหุ้นละ </w:t>
      </w:r>
      <w:r w:rsidR="005E4278">
        <w:rPr>
          <w:rFonts w:asciiTheme="majorBidi" w:hAnsiTheme="majorBidi" w:cstheme="majorBidi"/>
          <w:sz w:val="28"/>
          <w:szCs w:val="28"/>
        </w:rPr>
        <w:t>0.65</w:t>
      </w:r>
      <w:r w:rsidR="006C6625" w:rsidRPr="009906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0693">
        <w:rPr>
          <w:rFonts w:asciiTheme="majorBidi" w:hAnsiTheme="majorBidi" w:cstheme="majorBidi"/>
          <w:sz w:val="28"/>
          <w:szCs w:val="28"/>
          <w:cs/>
        </w:rPr>
        <w:t xml:space="preserve">บาท เป็นจำนวนเงินทั้งสิ้น </w:t>
      </w:r>
      <w:r w:rsidR="005E4278">
        <w:rPr>
          <w:rFonts w:asciiTheme="majorBidi" w:hAnsiTheme="majorBidi" w:cstheme="majorBidi"/>
          <w:sz w:val="28"/>
          <w:szCs w:val="28"/>
        </w:rPr>
        <w:t>1,423</w:t>
      </w:r>
      <w:r w:rsidR="006C6625" w:rsidRPr="009906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0693">
        <w:rPr>
          <w:rFonts w:asciiTheme="majorBidi" w:hAnsiTheme="majorBidi" w:cstheme="majorBidi"/>
          <w:sz w:val="28"/>
          <w:szCs w:val="28"/>
          <w:cs/>
        </w:rPr>
        <w:t xml:space="preserve">ล้านบาท ทั้งนี้ขึ้นอยู่กับผลการอนุมัติจากที่ประชุมสามัญประจำปีผู้ถือหุ้นของบริษัท </w:t>
      </w:r>
    </w:p>
    <w:p w14:paraId="418D36A9" w14:textId="1B53A30B" w:rsidR="00FB2F8B" w:rsidRPr="007501E8" w:rsidRDefault="00FB2F8B" w:rsidP="00AF5618">
      <w:pPr>
        <w:pStyle w:val="a"/>
        <w:tabs>
          <w:tab w:val="left" w:pos="720"/>
        </w:tabs>
        <w:ind w:left="108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sectPr w:rsidR="00FB2F8B" w:rsidRPr="007501E8" w:rsidSect="000A12F0">
      <w:type w:val="nextColumn"/>
      <w:pgSz w:w="11909" w:h="16834" w:code="9"/>
      <w:pgMar w:top="691" w:right="1152" w:bottom="576" w:left="1152" w:header="720" w:footer="6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E0087" w14:textId="77777777" w:rsidR="00760200" w:rsidRDefault="00760200">
      <w:r>
        <w:separator/>
      </w:r>
    </w:p>
  </w:endnote>
  <w:endnote w:type="continuationSeparator" w:id="0">
    <w:p w14:paraId="57795532" w14:textId="77777777" w:rsidR="00760200" w:rsidRDefault="00760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01477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307F01FE" w14:textId="6B7C15FB" w:rsidR="00AF5618" w:rsidRPr="00285BD9" w:rsidRDefault="00AF5618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285BD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85BD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85BD9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285BD9">
          <w:rPr>
            <w:rFonts w:asciiTheme="majorBidi" w:hAnsiTheme="majorBidi" w:cstheme="majorBidi"/>
            <w:noProof/>
            <w:sz w:val="28"/>
            <w:szCs w:val="28"/>
          </w:rPr>
          <w:t>8</w:t>
        </w:r>
        <w:r w:rsidR="007501E8" w:rsidRPr="00285BD9">
          <w:rPr>
            <w:rFonts w:asciiTheme="majorBidi" w:hAnsiTheme="majorBidi" w:cstheme="majorBidi"/>
            <w:noProof/>
            <w:sz w:val="28"/>
            <w:szCs w:val="28"/>
          </w:rPr>
          <w:t>5</w:t>
        </w:r>
        <w:r w:rsidRPr="00285BD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7C165" w14:textId="1426BC17" w:rsidR="00AF5618" w:rsidRPr="003C3524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7501E8" w:rsidRPr="007501E8">
      <w:rPr>
        <w:rStyle w:val="PageNumber"/>
        <w:rFonts w:ascii="Angsana New" w:hAnsi="Angsana New"/>
        <w:noProof/>
        <w:sz w:val="30"/>
        <w:szCs w:val="30"/>
      </w:rPr>
      <w:t>8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FC32B4A" w14:textId="43330014" w:rsidR="00AF5618" w:rsidRPr="001D2470" w:rsidRDefault="00AF5618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8F5A55">
      <w:rPr>
        <w:rFonts w:ascii="Angsana New" w:hAnsi="Angsana New"/>
        <w:noProof/>
        <w:sz w:val="30"/>
        <w:szCs w:val="30"/>
      </w:rPr>
      <w:t>1415195_2023 Dec_FSA_Pruksa Holding Public Company Limited_TH_17.2.24.docx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F2893" w14:textId="197E1A67" w:rsidR="00AF5618" w:rsidRPr="003C3524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7501E8" w:rsidRPr="007501E8">
      <w:rPr>
        <w:rStyle w:val="PageNumber"/>
        <w:rFonts w:ascii="Angsana New" w:hAnsi="Angsana New"/>
        <w:noProof/>
        <w:sz w:val="30"/>
        <w:szCs w:val="30"/>
      </w:rPr>
      <w:t>8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60345DB3" w14:textId="3153722B" w:rsidR="00AF5618" w:rsidRPr="001D2470" w:rsidRDefault="00AF5618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8F5A55">
      <w:rPr>
        <w:rFonts w:ascii="Angsana New" w:hAnsi="Angsana New"/>
        <w:noProof/>
        <w:sz w:val="30"/>
        <w:szCs w:val="30"/>
      </w:rPr>
      <w:t>1415195_2023 Dec_FSA_Pruksa Holding Public Company Limited_TH_17.2.24.docx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  <w:p w14:paraId="53FB951C" w14:textId="77777777" w:rsidR="00AF5618" w:rsidRDefault="00AF561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D7A96" w14:textId="6F099780" w:rsidR="00AF5618" w:rsidRPr="003C3524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7501E8" w:rsidRPr="007501E8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5B749DA3" w14:textId="2DF4CF73" w:rsidR="00AF5618" w:rsidRPr="001D2470" w:rsidRDefault="00AF5618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8F5A55">
      <w:rPr>
        <w:rFonts w:ascii="Angsana New" w:hAnsi="Angsana New"/>
        <w:noProof/>
        <w:sz w:val="30"/>
        <w:szCs w:val="30"/>
      </w:rPr>
      <w:t>1415195_2023 Dec_FSA_Pruksa Holding Public Company Limited_TH_17.2.24.docx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  <w:p w14:paraId="23D06B8E" w14:textId="77777777" w:rsidR="00AF5618" w:rsidRDefault="00AF5618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18BBD" w14:textId="5ACFC07A" w:rsidR="00AF5618" w:rsidRPr="003C3524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7501E8" w:rsidRPr="007501E8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25BAB64A" w14:textId="2FEEBEED" w:rsidR="00AF5618" w:rsidRPr="001D2470" w:rsidRDefault="00AF5618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8F5A55">
      <w:rPr>
        <w:rFonts w:ascii="Angsana New" w:hAnsi="Angsana New"/>
        <w:noProof/>
        <w:sz w:val="30"/>
        <w:szCs w:val="30"/>
      </w:rPr>
      <w:t>1415195_2023 Dec_FSA_Pruksa Holding Public Company Limited_TH_17.2.24.docx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E44A1" w14:textId="2E5AD180" w:rsidR="00AF5618" w:rsidRPr="003C3524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7501E8" w:rsidRPr="007501E8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1E3BB24D" w14:textId="4BCED376" w:rsidR="00AF5618" w:rsidRPr="001D2470" w:rsidRDefault="00AF5618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8F5A55">
      <w:rPr>
        <w:rFonts w:ascii="Angsana New" w:hAnsi="Angsana New"/>
        <w:noProof/>
        <w:sz w:val="30"/>
        <w:szCs w:val="30"/>
      </w:rPr>
      <w:t>1415195_2023 Dec_FSA_Pruksa Holding Public Company Limited_TH_17.2.24.docx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45D09" w14:textId="04FE9D95" w:rsidR="00AF5618" w:rsidRPr="003C3524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7501E8" w:rsidRPr="007501E8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5B91DE23" w14:textId="20BF8E42" w:rsidR="00AF5618" w:rsidRPr="001D2470" w:rsidRDefault="00AF5618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8F5A55">
      <w:rPr>
        <w:rFonts w:ascii="Angsana New" w:hAnsi="Angsana New"/>
        <w:noProof/>
        <w:sz w:val="30"/>
        <w:szCs w:val="30"/>
      </w:rPr>
      <w:t>1415195_2023 Dec_FSA_Pruksa Holding Public Company Limited_TH_17.2.24.docx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D5EA5" w14:textId="77777777" w:rsidR="00760200" w:rsidRDefault="00760200">
      <w:r>
        <w:separator/>
      </w:r>
    </w:p>
  </w:footnote>
  <w:footnote w:type="continuationSeparator" w:id="0">
    <w:p w14:paraId="202B3071" w14:textId="77777777" w:rsidR="00760200" w:rsidRDefault="00760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739E6" w14:textId="77777777" w:rsidR="00AF5618" w:rsidRPr="009F5F90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9F5F90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5C4DA68" w14:textId="77777777" w:rsidR="00AF5618" w:rsidRPr="009F5F90" w:rsidRDefault="00AF5618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  <w:p w14:paraId="46DF3CA0" w14:textId="35D1F1C0" w:rsidR="00AF5618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501E8" w:rsidRPr="007501E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501E8" w:rsidRPr="007501E8">
      <w:rPr>
        <w:rFonts w:ascii="Angsana New" w:hAnsi="Angsana New"/>
        <w:b/>
        <w:bCs/>
        <w:sz w:val="32"/>
        <w:szCs w:val="32"/>
      </w:rPr>
      <w:t>2566</w:t>
    </w:r>
  </w:p>
  <w:p w14:paraId="7D2590AD" w14:textId="77777777" w:rsidR="00AF5618" w:rsidRPr="00C12602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508BE" w14:textId="77777777" w:rsidR="00AF5618" w:rsidRPr="009F5F90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9F5F90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9AD3B4F" w14:textId="77777777" w:rsidR="00AF5618" w:rsidRPr="009F5F90" w:rsidRDefault="00AF5618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  <w:p w14:paraId="05C9412F" w14:textId="74E26F8F" w:rsidR="00AF5618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501E8" w:rsidRPr="007501E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501E8" w:rsidRPr="007501E8">
      <w:rPr>
        <w:rFonts w:ascii="Angsana New" w:hAnsi="Angsana New"/>
        <w:b/>
        <w:bCs/>
        <w:sz w:val="32"/>
        <w:szCs w:val="32"/>
      </w:rPr>
      <w:t>2566</w:t>
    </w:r>
  </w:p>
  <w:p w14:paraId="14D668BE" w14:textId="77777777" w:rsidR="00AF5618" w:rsidRPr="00C12602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55456" w14:textId="77777777" w:rsidR="00AF5618" w:rsidRPr="009F5F90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9F5F90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B91510C" w14:textId="77777777" w:rsidR="00AF5618" w:rsidRPr="009F5F90" w:rsidRDefault="00AF5618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  <w:p w14:paraId="60DEE437" w14:textId="03184ABC" w:rsidR="00AF5618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501E8" w:rsidRPr="007501E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501E8" w:rsidRPr="007501E8">
      <w:rPr>
        <w:rFonts w:ascii="Angsana New" w:hAnsi="Angsana New"/>
        <w:b/>
        <w:bCs/>
        <w:sz w:val="32"/>
        <w:szCs w:val="32"/>
      </w:rPr>
      <w:t>2566</w:t>
    </w:r>
  </w:p>
  <w:p w14:paraId="61E60E49" w14:textId="77777777" w:rsidR="00AF5618" w:rsidRPr="00C12602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90477" w14:textId="77777777" w:rsidR="00AF5618" w:rsidRPr="009F5F90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9F5F90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31D03FA" w14:textId="77777777" w:rsidR="00AF5618" w:rsidRPr="009F5F90" w:rsidRDefault="00AF5618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  <w:p w14:paraId="0B2E50E2" w14:textId="4C07490F" w:rsidR="00AF5618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501E8" w:rsidRPr="007501E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501E8" w:rsidRPr="007501E8">
      <w:rPr>
        <w:rFonts w:ascii="Angsana New" w:hAnsi="Angsana New"/>
        <w:b/>
        <w:bCs/>
        <w:sz w:val="32"/>
        <w:szCs w:val="32"/>
      </w:rPr>
      <w:t>2566</w:t>
    </w:r>
  </w:p>
  <w:p w14:paraId="0AE1B763" w14:textId="77777777" w:rsidR="00AF5618" w:rsidRPr="00C12602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C2068"/>
    <w:multiLevelType w:val="hybridMultilevel"/>
    <w:tmpl w:val="BDF4CC9E"/>
    <w:lvl w:ilvl="0" w:tplc="7FEADAA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D1D3A8D"/>
    <w:multiLevelType w:val="hybridMultilevel"/>
    <w:tmpl w:val="2CBA4AA4"/>
    <w:lvl w:ilvl="0" w:tplc="DE26D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F5150"/>
    <w:multiLevelType w:val="hybridMultilevel"/>
    <w:tmpl w:val="19CE4B66"/>
    <w:lvl w:ilvl="0" w:tplc="E1C6EBA2">
      <w:start w:val="1"/>
      <w:numFmt w:val="thaiLetters"/>
      <w:lvlText w:val="(%1)"/>
      <w:lvlJc w:val="left"/>
      <w:pPr>
        <w:ind w:left="369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3F7C2C9D"/>
    <w:multiLevelType w:val="hybridMultilevel"/>
    <w:tmpl w:val="914A3354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1452EAD"/>
    <w:multiLevelType w:val="hybridMultilevel"/>
    <w:tmpl w:val="D28CEBBC"/>
    <w:lvl w:ilvl="0" w:tplc="079C6418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7F05E89"/>
    <w:multiLevelType w:val="hybridMultilevel"/>
    <w:tmpl w:val="C18471BE"/>
    <w:lvl w:ilvl="0" w:tplc="0D82A4D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EB7DA5"/>
    <w:multiLevelType w:val="hybridMultilevel"/>
    <w:tmpl w:val="D28CEBBC"/>
    <w:lvl w:ilvl="0" w:tplc="FFFFFFFF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987" w:hanging="360"/>
      </w:pPr>
    </w:lvl>
    <w:lvl w:ilvl="2" w:tplc="FFFFFFFF" w:tentative="1">
      <w:start w:val="1"/>
      <w:numFmt w:val="lowerRoman"/>
      <w:lvlText w:val="%3."/>
      <w:lvlJc w:val="right"/>
      <w:pPr>
        <w:ind w:left="2707" w:hanging="180"/>
      </w:pPr>
    </w:lvl>
    <w:lvl w:ilvl="3" w:tplc="FFFFFFFF" w:tentative="1">
      <w:start w:val="1"/>
      <w:numFmt w:val="decimal"/>
      <w:lvlText w:val="%4."/>
      <w:lvlJc w:val="left"/>
      <w:pPr>
        <w:ind w:left="3427" w:hanging="360"/>
      </w:pPr>
    </w:lvl>
    <w:lvl w:ilvl="4" w:tplc="FFFFFFFF" w:tentative="1">
      <w:start w:val="1"/>
      <w:numFmt w:val="lowerLetter"/>
      <w:lvlText w:val="%5."/>
      <w:lvlJc w:val="left"/>
      <w:pPr>
        <w:ind w:left="4147" w:hanging="360"/>
      </w:pPr>
    </w:lvl>
    <w:lvl w:ilvl="5" w:tplc="FFFFFFFF" w:tentative="1">
      <w:start w:val="1"/>
      <w:numFmt w:val="lowerRoman"/>
      <w:lvlText w:val="%6."/>
      <w:lvlJc w:val="right"/>
      <w:pPr>
        <w:ind w:left="4867" w:hanging="180"/>
      </w:pPr>
    </w:lvl>
    <w:lvl w:ilvl="6" w:tplc="FFFFFFFF" w:tentative="1">
      <w:start w:val="1"/>
      <w:numFmt w:val="decimal"/>
      <w:lvlText w:val="%7."/>
      <w:lvlJc w:val="left"/>
      <w:pPr>
        <w:ind w:left="5587" w:hanging="360"/>
      </w:pPr>
    </w:lvl>
    <w:lvl w:ilvl="7" w:tplc="FFFFFFFF" w:tentative="1">
      <w:start w:val="1"/>
      <w:numFmt w:val="lowerLetter"/>
      <w:lvlText w:val="%8."/>
      <w:lvlJc w:val="left"/>
      <w:pPr>
        <w:ind w:left="6307" w:hanging="360"/>
      </w:pPr>
    </w:lvl>
    <w:lvl w:ilvl="8" w:tplc="FFFFFFFF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6B4C11EF"/>
    <w:multiLevelType w:val="hybridMultilevel"/>
    <w:tmpl w:val="3FCCF070"/>
    <w:lvl w:ilvl="0" w:tplc="53BCDA14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6D7160D8"/>
    <w:multiLevelType w:val="hybridMultilevel"/>
    <w:tmpl w:val="BE38E8AA"/>
    <w:lvl w:ilvl="0" w:tplc="525607EC">
      <w:start w:val="1"/>
      <w:numFmt w:val="thaiLetters"/>
      <w:lvlText w:val="(%1)"/>
      <w:lvlJc w:val="left"/>
      <w:pPr>
        <w:ind w:left="1080" w:hanging="54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63F1948"/>
    <w:multiLevelType w:val="hybridMultilevel"/>
    <w:tmpl w:val="3676DE3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ACB7E30"/>
    <w:multiLevelType w:val="hybridMultilevel"/>
    <w:tmpl w:val="B0F89BE4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7" w15:restartNumberingAfterBreak="0">
    <w:nsid w:val="7D795B01"/>
    <w:multiLevelType w:val="hybridMultilevel"/>
    <w:tmpl w:val="9006BD4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1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46947835">
    <w:abstractNumId w:val="3"/>
  </w:num>
  <w:num w:numId="2" w16cid:durableId="2034305908">
    <w:abstractNumId w:val="6"/>
  </w:num>
  <w:num w:numId="3" w16cid:durableId="104355192">
    <w:abstractNumId w:val="5"/>
  </w:num>
  <w:num w:numId="4" w16cid:durableId="1032996373">
    <w:abstractNumId w:val="1"/>
  </w:num>
  <w:num w:numId="5" w16cid:durableId="1307397253">
    <w:abstractNumId w:val="12"/>
  </w:num>
  <w:num w:numId="6" w16cid:durableId="1711690578">
    <w:abstractNumId w:val="18"/>
  </w:num>
  <w:num w:numId="7" w16cid:durableId="1674919861">
    <w:abstractNumId w:val="19"/>
  </w:num>
  <w:num w:numId="8" w16cid:durableId="740299876">
    <w:abstractNumId w:val="10"/>
  </w:num>
  <w:num w:numId="9" w16cid:durableId="1721591878">
    <w:abstractNumId w:val="0"/>
  </w:num>
  <w:num w:numId="10" w16cid:durableId="12539283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83167316">
    <w:abstractNumId w:val="13"/>
  </w:num>
  <w:num w:numId="12" w16cid:durableId="1393388403">
    <w:abstractNumId w:val="4"/>
  </w:num>
  <w:num w:numId="13" w16cid:durableId="1014108549">
    <w:abstractNumId w:val="9"/>
  </w:num>
  <w:num w:numId="14" w16cid:durableId="1222902915">
    <w:abstractNumId w:val="8"/>
  </w:num>
  <w:num w:numId="15" w16cid:durableId="1957250491">
    <w:abstractNumId w:val="11"/>
  </w:num>
  <w:num w:numId="16" w16cid:durableId="637807133">
    <w:abstractNumId w:val="15"/>
  </w:num>
  <w:num w:numId="17" w16cid:durableId="1144279404">
    <w:abstractNumId w:val="7"/>
  </w:num>
  <w:num w:numId="18" w16cid:durableId="867134854">
    <w:abstractNumId w:val="16"/>
  </w:num>
  <w:num w:numId="19" w16cid:durableId="1740905116">
    <w:abstractNumId w:val="14"/>
  </w:num>
  <w:num w:numId="20" w16cid:durableId="829246845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327"/>
    <w:rsid w:val="000003BB"/>
    <w:rsid w:val="00000875"/>
    <w:rsid w:val="00000B22"/>
    <w:rsid w:val="00000CF7"/>
    <w:rsid w:val="0000108C"/>
    <w:rsid w:val="000011E0"/>
    <w:rsid w:val="00001228"/>
    <w:rsid w:val="000013E5"/>
    <w:rsid w:val="0000143E"/>
    <w:rsid w:val="000014AF"/>
    <w:rsid w:val="000015C3"/>
    <w:rsid w:val="000017BC"/>
    <w:rsid w:val="00001864"/>
    <w:rsid w:val="0000190B"/>
    <w:rsid w:val="00001B00"/>
    <w:rsid w:val="0000220A"/>
    <w:rsid w:val="00002263"/>
    <w:rsid w:val="0000226D"/>
    <w:rsid w:val="00002443"/>
    <w:rsid w:val="00002B4A"/>
    <w:rsid w:val="00003041"/>
    <w:rsid w:val="0000310D"/>
    <w:rsid w:val="00003299"/>
    <w:rsid w:val="000033EB"/>
    <w:rsid w:val="00003483"/>
    <w:rsid w:val="00003603"/>
    <w:rsid w:val="00003651"/>
    <w:rsid w:val="00003EBA"/>
    <w:rsid w:val="00003FA3"/>
    <w:rsid w:val="000041DD"/>
    <w:rsid w:val="00004651"/>
    <w:rsid w:val="000049E5"/>
    <w:rsid w:val="00004DCD"/>
    <w:rsid w:val="00004E31"/>
    <w:rsid w:val="0000509A"/>
    <w:rsid w:val="000051DE"/>
    <w:rsid w:val="000055F0"/>
    <w:rsid w:val="00005A6E"/>
    <w:rsid w:val="00005BA4"/>
    <w:rsid w:val="00005C00"/>
    <w:rsid w:val="00006022"/>
    <w:rsid w:val="00006061"/>
    <w:rsid w:val="00006307"/>
    <w:rsid w:val="00006775"/>
    <w:rsid w:val="000071AD"/>
    <w:rsid w:val="000071E5"/>
    <w:rsid w:val="00007317"/>
    <w:rsid w:val="00007433"/>
    <w:rsid w:val="0000779F"/>
    <w:rsid w:val="00007ADE"/>
    <w:rsid w:val="00007C06"/>
    <w:rsid w:val="000102F9"/>
    <w:rsid w:val="00010C43"/>
    <w:rsid w:val="00011152"/>
    <w:rsid w:val="0001123C"/>
    <w:rsid w:val="000114BF"/>
    <w:rsid w:val="000114D5"/>
    <w:rsid w:val="00011A16"/>
    <w:rsid w:val="00011ED6"/>
    <w:rsid w:val="00012077"/>
    <w:rsid w:val="000124C2"/>
    <w:rsid w:val="00012514"/>
    <w:rsid w:val="000125EB"/>
    <w:rsid w:val="000129E6"/>
    <w:rsid w:val="00013238"/>
    <w:rsid w:val="0001338A"/>
    <w:rsid w:val="00013B13"/>
    <w:rsid w:val="000140D0"/>
    <w:rsid w:val="00014327"/>
    <w:rsid w:val="00014345"/>
    <w:rsid w:val="0001434C"/>
    <w:rsid w:val="000144A7"/>
    <w:rsid w:val="0001484B"/>
    <w:rsid w:val="0001488E"/>
    <w:rsid w:val="00015260"/>
    <w:rsid w:val="00015376"/>
    <w:rsid w:val="000159D4"/>
    <w:rsid w:val="00015AC7"/>
    <w:rsid w:val="00016376"/>
    <w:rsid w:val="00016482"/>
    <w:rsid w:val="000165E7"/>
    <w:rsid w:val="00016B7A"/>
    <w:rsid w:val="000173C7"/>
    <w:rsid w:val="000174B6"/>
    <w:rsid w:val="000178EA"/>
    <w:rsid w:val="00017B6E"/>
    <w:rsid w:val="0002043D"/>
    <w:rsid w:val="00020572"/>
    <w:rsid w:val="00020A1D"/>
    <w:rsid w:val="00020AEB"/>
    <w:rsid w:val="00020E38"/>
    <w:rsid w:val="00020FF3"/>
    <w:rsid w:val="000210E1"/>
    <w:rsid w:val="000212DF"/>
    <w:rsid w:val="000212F3"/>
    <w:rsid w:val="00021821"/>
    <w:rsid w:val="00021F75"/>
    <w:rsid w:val="000222E3"/>
    <w:rsid w:val="000223C6"/>
    <w:rsid w:val="0002241B"/>
    <w:rsid w:val="00022621"/>
    <w:rsid w:val="0002264F"/>
    <w:rsid w:val="000226B6"/>
    <w:rsid w:val="00022BA7"/>
    <w:rsid w:val="00022BD0"/>
    <w:rsid w:val="0002301C"/>
    <w:rsid w:val="00023253"/>
    <w:rsid w:val="00023761"/>
    <w:rsid w:val="00023BFE"/>
    <w:rsid w:val="00023DC9"/>
    <w:rsid w:val="000242BB"/>
    <w:rsid w:val="000248F8"/>
    <w:rsid w:val="00024964"/>
    <w:rsid w:val="00024A11"/>
    <w:rsid w:val="0002514B"/>
    <w:rsid w:val="00025B5A"/>
    <w:rsid w:val="00025DD2"/>
    <w:rsid w:val="00025DE7"/>
    <w:rsid w:val="00025EA0"/>
    <w:rsid w:val="00026326"/>
    <w:rsid w:val="000266D4"/>
    <w:rsid w:val="000268A0"/>
    <w:rsid w:val="00026A27"/>
    <w:rsid w:val="00027290"/>
    <w:rsid w:val="000273D5"/>
    <w:rsid w:val="000273E7"/>
    <w:rsid w:val="00027403"/>
    <w:rsid w:val="00027432"/>
    <w:rsid w:val="000276A9"/>
    <w:rsid w:val="00027718"/>
    <w:rsid w:val="00030FFF"/>
    <w:rsid w:val="000310C7"/>
    <w:rsid w:val="00031277"/>
    <w:rsid w:val="000317D2"/>
    <w:rsid w:val="000317F7"/>
    <w:rsid w:val="00031860"/>
    <w:rsid w:val="00031EFD"/>
    <w:rsid w:val="00031FD8"/>
    <w:rsid w:val="0003204E"/>
    <w:rsid w:val="000321D0"/>
    <w:rsid w:val="00032380"/>
    <w:rsid w:val="0003239B"/>
    <w:rsid w:val="000325C4"/>
    <w:rsid w:val="000326F9"/>
    <w:rsid w:val="000329F5"/>
    <w:rsid w:val="0003324D"/>
    <w:rsid w:val="000333FD"/>
    <w:rsid w:val="000334D5"/>
    <w:rsid w:val="000336D1"/>
    <w:rsid w:val="00033960"/>
    <w:rsid w:val="0003426F"/>
    <w:rsid w:val="0003446E"/>
    <w:rsid w:val="0003489F"/>
    <w:rsid w:val="000351A5"/>
    <w:rsid w:val="00035278"/>
    <w:rsid w:val="00035325"/>
    <w:rsid w:val="00035478"/>
    <w:rsid w:val="00036364"/>
    <w:rsid w:val="00036675"/>
    <w:rsid w:val="00036B9B"/>
    <w:rsid w:val="00036E7B"/>
    <w:rsid w:val="000371CA"/>
    <w:rsid w:val="00037A59"/>
    <w:rsid w:val="00037AC1"/>
    <w:rsid w:val="00037DAE"/>
    <w:rsid w:val="00037DCD"/>
    <w:rsid w:val="00037DF9"/>
    <w:rsid w:val="00040015"/>
    <w:rsid w:val="00040088"/>
    <w:rsid w:val="00040353"/>
    <w:rsid w:val="00040743"/>
    <w:rsid w:val="00040937"/>
    <w:rsid w:val="00040FB6"/>
    <w:rsid w:val="00041082"/>
    <w:rsid w:val="000410BE"/>
    <w:rsid w:val="0004164B"/>
    <w:rsid w:val="000424BD"/>
    <w:rsid w:val="00042A8D"/>
    <w:rsid w:val="00042CA2"/>
    <w:rsid w:val="0004384B"/>
    <w:rsid w:val="00043944"/>
    <w:rsid w:val="00043F0F"/>
    <w:rsid w:val="0004447F"/>
    <w:rsid w:val="000446BC"/>
    <w:rsid w:val="0004484D"/>
    <w:rsid w:val="000448AA"/>
    <w:rsid w:val="00044E58"/>
    <w:rsid w:val="00045608"/>
    <w:rsid w:val="000457AF"/>
    <w:rsid w:val="00045A9B"/>
    <w:rsid w:val="00045E50"/>
    <w:rsid w:val="00046150"/>
    <w:rsid w:val="00046863"/>
    <w:rsid w:val="00046FA1"/>
    <w:rsid w:val="000471D9"/>
    <w:rsid w:val="000478A2"/>
    <w:rsid w:val="000504FE"/>
    <w:rsid w:val="000505A3"/>
    <w:rsid w:val="000505B2"/>
    <w:rsid w:val="00050845"/>
    <w:rsid w:val="00050B29"/>
    <w:rsid w:val="000511DF"/>
    <w:rsid w:val="000512B4"/>
    <w:rsid w:val="0005147A"/>
    <w:rsid w:val="00051657"/>
    <w:rsid w:val="00051CD4"/>
    <w:rsid w:val="00051E98"/>
    <w:rsid w:val="00051F21"/>
    <w:rsid w:val="00052192"/>
    <w:rsid w:val="000523F0"/>
    <w:rsid w:val="0005265C"/>
    <w:rsid w:val="000527A5"/>
    <w:rsid w:val="00052B15"/>
    <w:rsid w:val="00052BA4"/>
    <w:rsid w:val="00052BE5"/>
    <w:rsid w:val="00052E7A"/>
    <w:rsid w:val="00053352"/>
    <w:rsid w:val="0005364F"/>
    <w:rsid w:val="000538D9"/>
    <w:rsid w:val="000548DD"/>
    <w:rsid w:val="000549A6"/>
    <w:rsid w:val="00054ADB"/>
    <w:rsid w:val="00054E66"/>
    <w:rsid w:val="00055011"/>
    <w:rsid w:val="00055141"/>
    <w:rsid w:val="000552F7"/>
    <w:rsid w:val="0005531A"/>
    <w:rsid w:val="00055542"/>
    <w:rsid w:val="00055710"/>
    <w:rsid w:val="000557F2"/>
    <w:rsid w:val="00055AB2"/>
    <w:rsid w:val="00055AEE"/>
    <w:rsid w:val="000561B9"/>
    <w:rsid w:val="00056201"/>
    <w:rsid w:val="0005684E"/>
    <w:rsid w:val="00056BBF"/>
    <w:rsid w:val="00057033"/>
    <w:rsid w:val="00057830"/>
    <w:rsid w:val="00057D5E"/>
    <w:rsid w:val="00060FE3"/>
    <w:rsid w:val="0006119F"/>
    <w:rsid w:val="000615E7"/>
    <w:rsid w:val="0006166A"/>
    <w:rsid w:val="0006167C"/>
    <w:rsid w:val="00061D1B"/>
    <w:rsid w:val="00061D85"/>
    <w:rsid w:val="00061E88"/>
    <w:rsid w:val="00061F9D"/>
    <w:rsid w:val="00062240"/>
    <w:rsid w:val="00062753"/>
    <w:rsid w:val="00062C2C"/>
    <w:rsid w:val="00062E94"/>
    <w:rsid w:val="00062EA7"/>
    <w:rsid w:val="0006367A"/>
    <w:rsid w:val="00063B22"/>
    <w:rsid w:val="000649D1"/>
    <w:rsid w:val="00065245"/>
    <w:rsid w:val="00065736"/>
    <w:rsid w:val="00065DFB"/>
    <w:rsid w:val="00065ED4"/>
    <w:rsid w:val="000660F0"/>
    <w:rsid w:val="00066103"/>
    <w:rsid w:val="000662EE"/>
    <w:rsid w:val="00066745"/>
    <w:rsid w:val="00067603"/>
    <w:rsid w:val="000679F6"/>
    <w:rsid w:val="00067DAA"/>
    <w:rsid w:val="000702EA"/>
    <w:rsid w:val="00070385"/>
    <w:rsid w:val="00070833"/>
    <w:rsid w:val="000709E7"/>
    <w:rsid w:val="00071077"/>
    <w:rsid w:val="00071A32"/>
    <w:rsid w:val="00071C40"/>
    <w:rsid w:val="00071D17"/>
    <w:rsid w:val="00071E7A"/>
    <w:rsid w:val="00072082"/>
    <w:rsid w:val="00072440"/>
    <w:rsid w:val="00072BB1"/>
    <w:rsid w:val="00072C06"/>
    <w:rsid w:val="0007363B"/>
    <w:rsid w:val="00073DAB"/>
    <w:rsid w:val="000744FF"/>
    <w:rsid w:val="000745DC"/>
    <w:rsid w:val="000746D9"/>
    <w:rsid w:val="00074962"/>
    <w:rsid w:val="00074D3B"/>
    <w:rsid w:val="00074DAB"/>
    <w:rsid w:val="00074DC7"/>
    <w:rsid w:val="000757D0"/>
    <w:rsid w:val="00075826"/>
    <w:rsid w:val="000758C8"/>
    <w:rsid w:val="00075DCB"/>
    <w:rsid w:val="00075F53"/>
    <w:rsid w:val="0007645A"/>
    <w:rsid w:val="00076579"/>
    <w:rsid w:val="00076862"/>
    <w:rsid w:val="0007745B"/>
    <w:rsid w:val="00077662"/>
    <w:rsid w:val="000776C1"/>
    <w:rsid w:val="00077952"/>
    <w:rsid w:val="00077A7D"/>
    <w:rsid w:val="00077D14"/>
    <w:rsid w:val="00077F57"/>
    <w:rsid w:val="000802AA"/>
    <w:rsid w:val="000806E8"/>
    <w:rsid w:val="00080777"/>
    <w:rsid w:val="000807F1"/>
    <w:rsid w:val="000807F9"/>
    <w:rsid w:val="00080D61"/>
    <w:rsid w:val="00081388"/>
    <w:rsid w:val="00081606"/>
    <w:rsid w:val="00081A7F"/>
    <w:rsid w:val="00081CEB"/>
    <w:rsid w:val="00081D1F"/>
    <w:rsid w:val="00081E46"/>
    <w:rsid w:val="00082164"/>
    <w:rsid w:val="0008224D"/>
    <w:rsid w:val="00082610"/>
    <w:rsid w:val="00082D4A"/>
    <w:rsid w:val="00083649"/>
    <w:rsid w:val="0008435E"/>
    <w:rsid w:val="00084383"/>
    <w:rsid w:val="00084728"/>
    <w:rsid w:val="00084DC5"/>
    <w:rsid w:val="00085134"/>
    <w:rsid w:val="000852F2"/>
    <w:rsid w:val="000857D0"/>
    <w:rsid w:val="00085A16"/>
    <w:rsid w:val="00085C75"/>
    <w:rsid w:val="00085C7B"/>
    <w:rsid w:val="00085E19"/>
    <w:rsid w:val="00085E23"/>
    <w:rsid w:val="00085EDC"/>
    <w:rsid w:val="00085FAD"/>
    <w:rsid w:val="0008667A"/>
    <w:rsid w:val="00086862"/>
    <w:rsid w:val="000869EA"/>
    <w:rsid w:val="00086B7D"/>
    <w:rsid w:val="00086D07"/>
    <w:rsid w:val="0008740B"/>
    <w:rsid w:val="0008741F"/>
    <w:rsid w:val="0008769B"/>
    <w:rsid w:val="000877A7"/>
    <w:rsid w:val="00087AE1"/>
    <w:rsid w:val="00087DE4"/>
    <w:rsid w:val="00090214"/>
    <w:rsid w:val="0009024E"/>
    <w:rsid w:val="0009030A"/>
    <w:rsid w:val="0009076B"/>
    <w:rsid w:val="00090D6E"/>
    <w:rsid w:val="00090F7F"/>
    <w:rsid w:val="00091089"/>
    <w:rsid w:val="000914A8"/>
    <w:rsid w:val="00091A27"/>
    <w:rsid w:val="00091A68"/>
    <w:rsid w:val="00091B3A"/>
    <w:rsid w:val="00091C65"/>
    <w:rsid w:val="00091CCD"/>
    <w:rsid w:val="00092048"/>
    <w:rsid w:val="0009216A"/>
    <w:rsid w:val="000921F3"/>
    <w:rsid w:val="00092284"/>
    <w:rsid w:val="000929A1"/>
    <w:rsid w:val="00092F9B"/>
    <w:rsid w:val="00093055"/>
    <w:rsid w:val="00093519"/>
    <w:rsid w:val="000936BA"/>
    <w:rsid w:val="00093712"/>
    <w:rsid w:val="00093A5D"/>
    <w:rsid w:val="00094079"/>
    <w:rsid w:val="000947BD"/>
    <w:rsid w:val="000962B5"/>
    <w:rsid w:val="0009640E"/>
    <w:rsid w:val="0009644B"/>
    <w:rsid w:val="00096631"/>
    <w:rsid w:val="00096723"/>
    <w:rsid w:val="000967CD"/>
    <w:rsid w:val="000967FB"/>
    <w:rsid w:val="00096C7A"/>
    <w:rsid w:val="00097381"/>
    <w:rsid w:val="00097413"/>
    <w:rsid w:val="00097568"/>
    <w:rsid w:val="00097870"/>
    <w:rsid w:val="00097902"/>
    <w:rsid w:val="00097D75"/>
    <w:rsid w:val="000A020D"/>
    <w:rsid w:val="000A09D3"/>
    <w:rsid w:val="000A0A19"/>
    <w:rsid w:val="000A0F0E"/>
    <w:rsid w:val="000A12F0"/>
    <w:rsid w:val="000A16E9"/>
    <w:rsid w:val="000A18DD"/>
    <w:rsid w:val="000A1A40"/>
    <w:rsid w:val="000A214D"/>
    <w:rsid w:val="000A222A"/>
    <w:rsid w:val="000A236C"/>
    <w:rsid w:val="000A2E6B"/>
    <w:rsid w:val="000A3641"/>
    <w:rsid w:val="000A377C"/>
    <w:rsid w:val="000A3A72"/>
    <w:rsid w:val="000A45F2"/>
    <w:rsid w:val="000A4687"/>
    <w:rsid w:val="000A49DB"/>
    <w:rsid w:val="000A4B57"/>
    <w:rsid w:val="000A4DF5"/>
    <w:rsid w:val="000A50CF"/>
    <w:rsid w:val="000A51D8"/>
    <w:rsid w:val="000A5492"/>
    <w:rsid w:val="000A55AA"/>
    <w:rsid w:val="000A5837"/>
    <w:rsid w:val="000A5CF4"/>
    <w:rsid w:val="000A638D"/>
    <w:rsid w:val="000A66B6"/>
    <w:rsid w:val="000A683C"/>
    <w:rsid w:val="000A6C9B"/>
    <w:rsid w:val="000A6D7A"/>
    <w:rsid w:val="000A7690"/>
    <w:rsid w:val="000A79AA"/>
    <w:rsid w:val="000A7C4B"/>
    <w:rsid w:val="000A7D92"/>
    <w:rsid w:val="000B001D"/>
    <w:rsid w:val="000B0084"/>
    <w:rsid w:val="000B03E1"/>
    <w:rsid w:val="000B04CD"/>
    <w:rsid w:val="000B05FD"/>
    <w:rsid w:val="000B0A23"/>
    <w:rsid w:val="000B0F63"/>
    <w:rsid w:val="000B0F9E"/>
    <w:rsid w:val="000B130F"/>
    <w:rsid w:val="000B194E"/>
    <w:rsid w:val="000B196B"/>
    <w:rsid w:val="000B19B8"/>
    <w:rsid w:val="000B2093"/>
    <w:rsid w:val="000B262A"/>
    <w:rsid w:val="000B26B9"/>
    <w:rsid w:val="000B27DC"/>
    <w:rsid w:val="000B3061"/>
    <w:rsid w:val="000B315A"/>
    <w:rsid w:val="000B32D7"/>
    <w:rsid w:val="000B3335"/>
    <w:rsid w:val="000B33A5"/>
    <w:rsid w:val="000B367A"/>
    <w:rsid w:val="000B37C8"/>
    <w:rsid w:val="000B3A2E"/>
    <w:rsid w:val="000B3AC0"/>
    <w:rsid w:val="000B3E68"/>
    <w:rsid w:val="000B3E6B"/>
    <w:rsid w:val="000B4068"/>
    <w:rsid w:val="000B4297"/>
    <w:rsid w:val="000B4570"/>
    <w:rsid w:val="000B469D"/>
    <w:rsid w:val="000B473E"/>
    <w:rsid w:val="000B4B6B"/>
    <w:rsid w:val="000B5037"/>
    <w:rsid w:val="000B580A"/>
    <w:rsid w:val="000B598B"/>
    <w:rsid w:val="000B5D89"/>
    <w:rsid w:val="000B5FB6"/>
    <w:rsid w:val="000B628F"/>
    <w:rsid w:val="000B629A"/>
    <w:rsid w:val="000B687F"/>
    <w:rsid w:val="000B7409"/>
    <w:rsid w:val="000B7532"/>
    <w:rsid w:val="000B7D56"/>
    <w:rsid w:val="000C0069"/>
    <w:rsid w:val="000C0130"/>
    <w:rsid w:val="000C03AA"/>
    <w:rsid w:val="000C09DA"/>
    <w:rsid w:val="000C0D93"/>
    <w:rsid w:val="000C1504"/>
    <w:rsid w:val="000C2EAE"/>
    <w:rsid w:val="000C2FCB"/>
    <w:rsid w:val="000C3256"/>
    <w:rsid w:val="000C36AC"/>
    <w:rsid w:val="000C3BE8"/>
    <w:rsid w:val="000C40C1"/>
    <w:rsid w:val="000C4794"/>
    <w:rsid w:val="000C48B7"/>
    <w:rsid w:val="000C4BFE"/>
    <w:rsid w:val="000C4CB8"/>
    <w:rsid w:val="000C5028"/>
    <w:rsid w:val="000C5338"/>
    <w:rsid w:val="000C5B6A"/>
    <w:rsid w:val="000C5BBD"/>
    <w:rsid w:val="000C646A"/>
    <w:rsid w:val="000C691A"/>
    <w:rsid w:val="000C6DB5"/>
    <w:rsid w:val="000C6F8F"/>
    <w:rsid w:val="000C7288"/>
    <w:rsid w:val="000C7ECA"/>
    <w:rsid w:val="000D01AB"/>
    <w:rsid w:val="000D0482"/>
    <w:rsid w:val="000D05D2"/>
    <w:rsid w:val="000D061A"/>
    <w:rsid w:val="000D0AE0"/>
    <w:rsid w:val="000D0C95"/>
    <w:rsid w:val="000D0D75"/>
    <w:rsid w:val="000D0F75"/>
    <w:rsid w:val="000D11B6"/>
    <w:rsid w:val="000D1C77"/>
    <w:rsid w:val="000D23A0"/>
    <w:rsid w:val="000D278B"/>
    <w:rsid w:val="000D279E"/>
    <w:rsid w:val="000D29E0"/>
    <w:rsid w:val="000D30E5"/>
    <w:rsid w:val="000D378C"/>
    <w:rsid w:val="000D381E"/>
    <w:rsid w:val="000D4201"/>
    <w:rsid w:val="000D5261"/>
    <w:rsid w:val="000D575C"/>
    <w:rsid w:val="000D5810"/>
    <w:rsid w:val="000D6019"/>
    <w:rsid w:val="000D661C"/>
    <w:rsid w:val="000D6AC7"/>
    <w:rsid w:val="000D6CE7"/>
    <w:rsid w:val="000D70B0"/>
    <w:rsid w:val="000D7142"/>
    <w:rsid w:val="000D7358"/>
    <w:rsid w:val="000D7380"/>
    <w:rsid w:val="000D7415"/>
    <w:rsid w:val="000D79AA"/>
    <w:rsid w:val="000D7AB2"/>
    <w:rsid w:val="000D7E10"/>
    <w:rsid w:val="000E0030"/>
    <w:rsid w:val="000E04DE"/>
    <w:rsid w:val="000E05D4"/>
    <w:rsid w:val="000E081B"/>
    <w:rsid w:val="000E0925"/>
    <w:rsid w:val="000E0E91"/>
    <w:rsid w:val="000E171B"/>
    <w:rsid w:val="000E1CC7"/>
    <w:rsid w:val="000E1E41"/>
    <w:rsid w:val="000E20C1"/>
    <w:rsid w:val="000E2570"/>
    <w:rsid w:val="000E282F"/>
    <w:rsid w:val="000E2E00"/>
    <w:rsid w:val="000E358F"/>
    <w:rsid w:val="000E3720"/>
    <w:rsid w:val="000E3793"/>
    <w:rsid w:val="000E3923"/>
    <w:rsid w:val="000E3ECD"/>
    <w:rsid w:val="000E42EC"/>
    <w:rsid w:val="000E4622"/>
    <w:rsid w:val="000E4927"/>
    <w:rsid w:val="000E4BFB"/>
    <w:rsid w:val="000E4E07"/>
    <w:rsid w:val="000E5D55"/>
    <w:rsid w:val="000E63CA"/>
    <w:rsid w:val="000E6683"/>
    <w:rsid w:val="000E6892"/>
    <w:rsid w:val="000E6B6F"/>
    <w:rsid w:val="000E6F2E"/>
    <w:rsid w:val="000E71AD"/>
    <w:rsid w:val="000E7569"/>
    <w:rsid w:val="000E7B02"/>
    <w:rsid w:val="000E7B1F"/>
    <w:rsid w:val="000E7F59"/>
    <w:rsid w:val="000E7FE0"/>
    <w:rsid w:val="000F000B"/>
    <w:rsid w:val="000F0BB6"/>
    <w:rsid w:val="000F12F7"/>
    <w:rsid w:val="000F16A0"/>
    <w:rsid w:val="000F17BE"/>
    <w:rsid w:val="000F1A83"/>
    <w:rsid w:val="000F2304"/>
    <w:rsid w:val="000F257C"/>
    <w:rsid w:val="000F289E"/>
    <w:rsid w:val="000F2967"/>
    <w:rsid w:val="000F2976"/>
    <w:rsid w:val="000F2E8F"/>
    <w:rsid w:val="000F2F4B"/>
    <w:rsid w:val="000F3026"/>
    <w:rsid w:val="000F339A"/>
    <w:rsid w:val="000F3A79"/>
    <w:rsid w:val="000F3DBD"/>
    <w:rsid w:val="000F42D5"/>
    <w:rsid w:val="000F4B48"/>
    <w:rsid w:val="000F5009"/>
    <w:rsid w:val="000F5578"/>
    <w:rsid w:val="000F5643"/>
    <w:rsid w:val="000F5760"/>
    <w:rsid w:val="000F5762"/>
    <w:rsid w:val="000F58B0"/>
    <w:rsid w:val="000F59A9"/>
    <w:rsid w:val="000F5B18"/>
    <w:rsid w:val="000F5C4A"/>
    <w:rsid w:val="000F5D31"/>
    <w:rsid w:val="000F5EBE"/>
    <w:rsid w:val="000F5FD8"/>
    <w:rsid w:val="000F6560"/>
    <w:rsid w:val="000F65FF"/>
    <w:rsid w:val="000F69FD"/>
    <w:rsid w:val="000F6A8B"/>
    <w:rsid w:val="000F6DE8"/>
    <w:rsid w:val="000F7333"/>
    <w:rsid w:val="000F7514"/>
    <w:rsid w:val="001000E5"/>
    <w:rsid w:val="0010025E"/>
    <w:rsid w:val="001004DA"/>
    <w:rsid w:val="00100F1D"/>
    <w:rsid w:val="001014E0"/>
    <w:rsid w:val="001016D1"/>
    <w:rsid w:val="0010175D"/>
    <w:rsid w:val="00101CF9"/>
    <w:rsid w:val="00101FD6"/>
    <w:rsid w:val="00102046"/>
    <w:rsid w:val="0010240C"/>
    <w:rsid w:val="00102AEC"/>
    <w:rsid w:val="00102C00"/>
    <w:rsid w:val="001033FD"/>
    <w:rsid w:val="001034A6"/>
    <w:rsid w:val="0010367A"/>
    <w:rsid w:val="0010388A"/>
    <w:rsid w:val="00103A8F"/>
    <w:rsid w:val="00103DEF"/>
    <w:rsid w:val="0010462E"/>
    <w:rsid w:val="001046D1"/>
    <w:rsid w:val="00104B7C"/>
    <w:rsid w:val="00104B91"/>
    <w:rsid w:val="00104C33"/>
    <w:rsid w:val="00104E95"/>
    <w:rsid w:val="00104F2C"/>
    <w:rsid w:val="00105402"/>
    <w:rsid w:val="00105413"/>
    <w:rsid w:val="0010565F"/>
    <w:rsid w:val="001058F3"/>
    <w:rsid w:val="00105BEA"/>
    <w:rsid w:val="00105C31"/>
    <w:rsid w:val="00105FA0"/>
    <w:rsid w:val="00106043"/>
    <w:rsid w:val="00106899"/>
    <w:rsid w:val="00106A36"/>
    <w:rsid w:val="00106C24"/>
    <w:rsid w:val="001074B7"/>
    <w:rsid w:val="00107528"/>
    <w:rsid w:val="00107715"/>
    <w:rsid w:val="00107821"/>
    <w:rsid w:val="00107BCE"/>
    <w:rsid w:val="00107C08"/>
    <w:rsid w:val="001100FA"/>
    <w:rsid w:val="001104BA"/>
    <w:rsid w:val="00110567"/>
    <w:rsid w:val="00110719"/>
    <w:rsid w:val="00110922"/>
    <w:rsid w:val="0011122F"/>
    <w:rsid w:val="00111393"/>
    <w:rsid w:val="0011194A"/>
    <w:rsid w:val="00111C36"/>
    <w:rsid w:val="00111C4C"/>
    <w:rsid w:val="00111EC5"/>
    <w:rsid w:val="001120ED"/>
    <w:rsid w:val="00112212"/>
    <w:rsid w:val="001125FA"/>
    <w:rsid w:val="001126D1"/>
    <w:rsid w:val="00112B70"/>
    <w:rsid w:val="00112C30"/>
    <w:rsid w:val="00112E06"/>
    <w:rsid w:val="00113633"/>
    <w:rsid w:val="00113685"/>
    <w:rsid w:val="00113773"/>
    <w:rsid w:val="001138B0"/>
    <w:rsid w:val="00114014"/>
    <w:rsid w:val="00114098"/>
    <w:rsid w:val="001140F7"/>
    <w:rsid w:val="00114258"/>
    <w:rsid w:val="001142A2"/>
    <w:rsid w:val="001143D6"/>
    <w:rsid w:val="00114CFD"/>
    <w:rsid w:val="001154AF"/>
    <w:rsid w:val="001154E3"/>
    <w:rsid w:val="0011560F"/>
    <w:rsid w:val="0011578D"/>
    <w:rsid w:val="00115964"/>
    <w:rsid w:val="00115BC1"/>
    <w:rsid w:val="0011622A"/>
    <w:rsid w:val="00116396"/>
    <w:rsid w:val="001165B2"/>
    <w:rsid w:val="00116AD8"/>
    <w:rsid w:val="00116E16"/>
    <w:rsid w:val="00116ECA"/>
    <w:rsid w:val="0011735D"/>
    <w:rsid w:val="0011740A"/>
    <w:rsid w:val="001174A5"/>
    <w:rsid w:val="001176B0"/>
    <w:rsid w:val="001176C1"/>
    <w:rsid w:val="001176E6"/>
    <w:rsid w:val="001177FE"/>
    <w:rsid w:val="001178B7"/>
    <w:rsid w:val="00117968"/>
    <w:rsid w:val="00117F23"/>
    <w:rsid w:val="00120113"/>
    <w:rsid w:val="00120309"/>
    <w:rsid w:val="0012049C"/>
    <w:rsid w:val="00120788"/>
    <w:rsid w:val="00120969"/>
    <w:rsid w:val="00120BF5"/>
    <w:rsid w:val="00121330"/>
    <w:rsid w:val="0012148A"/>
    <w:rsid w:val="00121B68"/>
    <w:rsid w:val="00121CD5"/>
    <w:rsid w:val="00121E4C"/>
    <w:rsid w:val="00122101"/>
    <w:rsid w:val="00122266"/>
    <w:rsid w:val="001222A6"/>
    <w:rsid w:val="00123327"/>
    <w:rsid w:val="00123516"/>
    <w:rsid w:val="00123B57"/>
    <w:rsid w:val="00123CC2"/>
    <w:rsid w:val="00123CC8"/>
    <w:rsid w:val="00123D61"/>
    <w:rsid w:val="00123F41"/>
    <w:rsid w:val="0012400C"/>
    <w:rsid w:val="0012427A"/>
    <w:rsid w:val="001244E5"/>
    <w:rsid w:val="0012475D"/>
    <w:rsid w:val="0012483F"/>
    <w:rsid w:val="00124B3C"/>
    <w:rsid w:val="00124C76"/>
    <w:rsid w:val="00124D09"/>
    <w:rsid w:val="00124EA3"/>
    <w:rsid w:val="00125051"/>
    <w:rsid w:val="00125127"/>
    <w:rsid w:val="001251BD"/>
    <w:rsid w:val="00125228"/>
    <w:rsid w:val="00125329"/>
    <w:rsid w:val="00125777"/>
    <w:rsid w:val="001259A9"/>
    <w:rsid w:val="00125A71"/>
    <w:rsid w:val="00125AF8"/>
    <w:rsid w:val="00125B80"/>
    <w:rsid w:val="00125BD9"/>
    <w:rsid w:val="00125E33"/>
    <w:rsid w:val="0012624F"/>
    <w:rsid w:val="001263D9"/>
    <w:rsid w:val="00126713"/>
    <w:rsid w:val="00126F23"/>
    <w:rsid w:val="00126FF3"/>
    <w:rsid w:val="0012716B"/>
    <w:rsid w:val="001271C2"/>
    <w:rsid w:val="00127221"/>
    <w:rsid w:val="0012748F"/>
    <w:rsid w:val="00127E42"/>
    <w:rsid w:val="00130089"/>
    <w:rsid w:val="001304A2"/>
    <w:rsid w:val="00130733"/>
    <w:rsid w:val="00130824"/>
    <w:rsid w:val="001310A1"/>
    <w:rsid w:val="001311D1"/>
    <w:rsid w:val="0013138A"/>
    <w:rsid w:val="00131678"/>
    <w:rsid w:val="0013193C"/>
    <w:rsid w:val="00131957"/>
    <w:rsid w:val="00132259"/>
    <w:rsid w:val="0013278B"/>
    <w:rsid w:val="0013338B"/>
    <w:rsid w:val="00133813"/>
    <w:rsid w:val="00133DDE"/>
    <w:rsid w:val="001342EB"/>
    <w:rsid w:val="00134912"/>
    <w:rsid w:val="00134A35"/>
    <w:rsid w:val="00134B72"/>
    <w:rsid w:val="00134D17"/>
    <w:rsid w:val="00134FF1"/>
    <w:rsid w:val="00135514"/>
    <w:rsid w:val="00135634"/>
    <w:rsid w:val="0013576A"/>
    <w:rsid w:val="00135802"/>
    <w:rsid w:val="00135E56"/>
    <w:rsid w:val="00136522"/>
    <w:rsid w:val="0013660A"/>
    <w:rsid w:val="001366A3"/>
    <w:rsid w:val="00136E32"/>
    <w:rsid w:val="0013713B"/>
    <w:rsid w:val="00137F8F"/>
    <w:rsid w:val="00140220"/>
    <w:rsid w:val="00140274"/>
    <w:rsid w:val="0014059A"/>
    <w:rsid w:val="001405B5"/>
    <w:rsid w:val="001409C1"/>
    <w:rsid w:val="00140A06"/>
    <w:rsid w:val="00140C4F"/>
    <w:rsid w:val="001412AF"/>
    <w:rsid w:val="001419CB"/>
    <w:rsid w:val="00141BB5"/>
    <w:rsid w:val="00141C2F"/>
    <w:rsid w:val="001420AD"/>
    <w:rsid w:val="0014212D"/>
    <w:rsid w:val="00142862"/>
    <w:rsid w:val="00143282"/>
    <w:rsid w:val="00143E25"/>
    <w:rsid w:val="00143EC1"/>
    <w:rsid w:val="00144107"/>
    <w:rsid w:val="0014420A"/>
    <w:rsid w:val="00144BCE"/>
    <w:rsid w:val="00144CCD"/>
    <w:rsid w:val="00144EA3"/>
    <w:rsid w:val="00145158"/>
    <w:rsid w:val="001459BE"/>
    <w:rsid w:val="00146070"/>
    <w:rsid w:val="00146101"/>
    <w:rsid w:val="00146180"/>
    <w:rsid w:val="00146B5B"/>
    <w:rsid w:val="001470E0"/>
    <w:rsid w:val="00147ADE"/>
    <w:rsid w:val="00147F2E"/>
    <w:rsid w:val="0015096D"/>
    <w:rsid w:val="001509D2"/>
    <w:rsid w:val="001511A6"/>
    <w:rsid w:val="001513DA"/>
    <w:rsid w:val="00151BAC"/>
    <w:rsid w:val="00151E9C"/>
    <w:rsid w:val="00152120"/>
    <w:rsid w:val="0015215F"/>
    <w:rsid w:val="00152366"/>
    <w:rsid w:val="001523F5"/>
    <w:rsid w:val="00152BBD"/>
    <w:rsid w:val="00152C19"/>
    <w:rsid w:val="00152E34"/>
    <w:rsid w:val="00152F12"/>
    <w:rsid w:val="00152F36"/>
    <w:rsid w:val="001530FD"/>
    <w:rsid w:val="0015311F"/>
    <w:rsid w:val="001535CF"/>
    <w:rsid w:val="001536B9"/>
    <w:rsid w:val="00153CC4"/>
    <w:rsid w:val="00153F9D"/>
    <w:rsid w:val="00154138"/>
    <w:rsid w:val="00154229"/>
    <w:rsid w:val="00154713"/>
    <w:rsid w:val="0015506B"/>
    <w:rsid w:val="001552EA"/>
    <w:rsid w:val="00155334"/>
    <w:rsid w:val="00155641"/>
    <w:rsid w:val="00155907"/>
    <w:rsid w:val="00155940"/>
    <w:rsid w:val="00155B8E"/>
    <w:rsid w:val="00155D09"/>
    <w:rsid w:val="00155EC1"/>
    <w:rsid w:val="001565C0"/>
    <w:rsid w:val="001565EB"/>
    <w:rsid w:val="00156B4F"/>
    <w:rsid w:val="00156D56"/>
    <w:rsid w:val="0015718F"/>
    <w:rsid w:val="0015723A"/>
    <w:rsid w:val="00157746"/>
    <w:rsid w:val="00157A85"/>
    <w:rsid w:val="001604D9"/>
    <w:rsid w:val="00160A16"/>
    <w:rsid w:val="00160FCB"/>
    <w:rsid w:val="00161638"/>
    <w:rsid w:val="0016169F"/>
    <w:rsid w:val="001616E6"/>
    <w:rsid w:val="00161EF3"/>
    <w:rsid w:val="00161FF9"/>
    <w:rsid w:val="00162414"/>
    <w:rsid w:val="0016296D"/>
    <w:rsid w:val="001629E0"/>
    <w:rsid w:val="00162E97"/>
    <w:rsid w:val="00163040"/>
    <w:rsid w:val="0016322F"/>
    <w:rsid w:val="00163558"/>
    <w:rsid w:val="00163681"/>
    <w:rsid w:val="001638BD"/>
    <w:rsid w:val="001639C6"/>
    <w:rsid w:val="00163F84"/>
    <w:rsid w:val="0016402A"/>
    <w:rsid w:val="0016444C"/>
    <w:rsid w:val="001645D5"/>
    <w:rsid w:val="0016470D"/>
    <w:rsid w:val="00164933"/>
    <w:rsid w:val="0016494F"/>
    <w:rsid w:val="001649D8"/>
    <w:rsid w:val="00164B4E"/>
    <w:rsid w:val="00164DCC"/>
    <w:rsid w:val="0016565F"/>
    <w:rsid w:val="0016596D"/>
    <w:rsid w:val="00165A61"/>
    <w:rsid w:val="00165B87"/>
    <w:rsid w:val="00166166"/>
    <w:rsid w:val="00166D80"/>
    <w:rsid w:val="00167418"/>
    <w:rsid w:val="001700D1"/>
    <w:rsid w:val="00170A3F"/>
    <w:rsid w:val="00170F4A"/>
    <w:rsid w:val="0017137A"/>
    <w:rsid w:val="001715C7"/>
    <w:rsid w:val="00171CCA"/>
    <w:rsid w:val="00171E94"/>
    <w:rsid w:val="00171EEF"/>
    <w:rsid w:val="0017226E"/>
    <w:rsid w:val="00172C6C"/>
    <w:rsid w:val="00172E4E"/>
    <w:rsid w:val="001733F7"/>
    <w:rsid w:val="0017354D"/>
    <w:rsid w:val="00173B57"/>
    <w:rsid w:val="00173CA5"/>
    <w:rsid w:val="001742B1"/>
    <w:rsid w:val="00174865"/>
    <w:rsid w:val="00174928"/>
    <w:rsid w:val="00175420"/>
    <w:rsid w:val="001754E7"/>
    <w:rsid w:val="001757A6"/>
    <w:rsid w:val="001757BF"/>
    <w:rsid w:val="00175BA7"/>
    <w:rsid w:val="00175E8B"/>
    <w:rsid w:val="00175FA5"/>
    <w:rsid w:val="00176414"/>
    <w:rsid w:val="00176B3E"/>
    <w:rsid w:val="00176CCB"/>
    <w:rsid w:val="00176D89"/>
    <w:rsid w:val="00176E3A"/>
    <w:rsid w:val="00176F0C"/>
    <w:rsid w:val="001772EF"/>
    <w:rsid w:val="001775F0"/>
    <w:rsid w:val="0017784C"/>
    <w:rsid w:val="00177AC3"/>
    <w:rsid w:val="00177C3D"/>
    <w:rsid w:val="00177D19"/>
    <w:rsid w:val="00180184"/>
    <w:rsid w:val="0018018D"/>
    <w:rsid w:val="001802EE"/>
    <w:rsid w:val="0018041D"/>
    <w:rsid w:val="00180723"/>
    <w:rsid w:val="001809FA"/>
    <w:rsid w:val="00180CC7"/>
    <w:rsid w:val="001815A8"/>
    <w:rsid w:val="0018166E"/>
    <w:rsid w:val="00181C09"/>
    <w:rsid w:val="00182440"/>
    <w:rsid w:val="00182A51"/>
    <w:rsid w:val="00182B00"/>
    <w:rsid w:val="0018313B"/>
    <w:rsid w:val="00183140"/>
    <w:rsid w:val="0018376E"/>
    <w:rsid w:val="00183A2B"/>
    <w:rsid w:val="001841CF"/>
    <w:rsid w:val="0018476D"/>
    <w:rsid w:val="00184B85"/>
    <w:rsid w:val="00184BA6"/>
    <w:rsid w:val="0018551F"/>
    <w:rsid w:val="0018573D"/>
    <w:rsid w:val="001857B8"/>
    <w:rsid w:val="001857EC"/>
    <w:rsid w:val="00185AD9"/>
    <w:rsid w:val="00186198"/>
    <w:rsid w:val="001862B7"/>
    <w:rsid w:val="00186871"/>
    <w:rsid w:val="001874DA"/>
    <w:rsid w:val="0018754C"/>
    <w:rsid w:val="00187559"/>
    <w:rsid w:val="0018769F"/>
    <w:rsid w:val="00187A6B"/>
    <w:rsid w:val="00187B59"/>
    <w:rsid w:val="00187D60"/>
    <w:rsid w:val="00187DBF"/>
    <w:rsid w:val="00190237"/>
    <w:rsid w:val="00190424"/>
    <w:rsid w:val="00190698"/>
    <w:rsid w:val="00190DB3"/>
    <w:rsid w:val="00190F46"/>
    <w:rsid w:val="00191193"/>
    <w:rsid w:val="00191BD8"/>
    <w:rsid w:val="001920B0"/>
    <w:rsid w:val="001924D2"/>
    <w:rsid w:val="001925F2"/>
    <w:rsid w:val="001926B7"/>
    <w:rsid w:val="00192ADF"/>
    <w:rsid w:val="00192C02"/>
    <w:rsid w:val="00193355"/>
    <w:rsid w:val="001935F3"/>
    <w:rsid w:val="00193791"/>
    <w:rsid w:val="00193882"/>
    <w:rsid w:val="00193AA0"/>
    <w:rsid w:val="00193C1F"/>
    <w:rsid w:val="00193C69"/>
    <w:rsid w:val="00193F0E"/>
    <w:rsid w:val="0019436E"/>
    <w:rsid w:val="001944F7"/>
    <w:rsid w:val="0019464B"/>
    <w:rsid w:val="001949E3"/>
    <w:rsid w:val="00194C75"/>
    <w:rsid w:val="001950A1"/>
    <w:rsid w:val="00195382"/>
    <w:rsid w:val="00195599"/>
    <w:rsid w:val="001955EA"/>
    <w:rsid w:val="001957FD"/>
    <w:rsid w:val="00195990"/>
    <w:rsid w:val="00195D31"/>
    <w:rsid w:val="00195EAB"/>
    <w:rsid w:val="00195F00"/>
    <w:rsid w:val="00195F09"/>
    <w:rsid w:val="00195FF8"/>
    <w:rsid w:val="00196049"/>
    <w:rsid w:val="00196805"/>
    <w:rsid w:val="00196B34"/>
    <w:rsid w:val="00196DE1"/>
    <w:rsid w:val="00196F78"/>
    <w:rsid w:val="0019721F"/>
    <w:rsid w:val="001973F6"/>
    <w:rsid w:val="001975EC"/>
    <w:rsid w:val="00197624"/>
    <w:rsid w:val="001978EF"/>
    <w:rsid w:val="00197BF7"/>
    <w:rsid w:val="00197F5A"/>
    <w:rsid w:val="001A0498"/>
    <w:rsid w:val="001A08D5"/>
    <w:rsid w:val="001A14C7"/>
    <w:rsid w:val="001A14D2"/>
    <w:rsid w:val="001A153A"/>
    <w:rsid w:val="001A157D"/>
    <w:rsid w:val="001A18D2"/>
    <w:rsid w:val="001A1CC4"/>
    <w:rsid w:val="001A1D84"/>
    <w:rsid w:val="001A1E64"/>
    <w:rsid w:val="001A21E0"/>
    <w:rsid w:val="001A25CA"/>
    <w:rsid w:val="001A27CF"/>
    <w:rsid w:val="001A2950"/>
    <w:rsid w:val="001A343F"/>
    <w:rsid w:val="001A3A16"/>
    <w:rsid w:val="001A3DF0"/>
    <w:rsid w:val="001A4189"/>
    <w:rsid w:val="001A4542"/>
    <w:rsid w:val="001A4AC9"/>
    <w:rsid w:val="001A4BEA"/>
    <w:rsid w:val="001A5193"/>
    <w:rsid w:val="001A5273"/>
    <w:rsid w:val="001A5F82"/>
    <w:rsid w:val="001A6040"/>
    <w:rsid w:val="001A6A2B"/>
    <w:rsid w:val="001A71D2"/>
    <w:rsid w:val="001A73B6"/>
    <w:rsid w:val="001A758D"/>
    <w:rsid w:val="001A7835"/>
    <w:rsid w:val="001A7F29"/>
    <w:rsid w:val="001B0480"/>
    <w:rsid w:val="001B049C"/>
    <w:rsid w:val="001B0854"/>
    <w:rsid w:val="001B0A17"/>
    <w:rsid w:val="001B0EC7"/>
    <w:rsid w:val="001B13E5"/>
    <w:rsid w:val="001B15EB"/>
    <w:rsid w:val="001B187A"/>
    <w:rsid w:val="001B1BF5"/>
    <w:rsid w:val="001B1D32"/>
    <w:rsid w:val="001B231E"/>
    <w:rsid w:val="001B2D5E"/>
    <w:rsid w:val="001B2DA7"/>
    <w:rsid w:val="001B3228"/>
    <w:rsid w:val="001B3796"/>
    <w:rsid w:val="001B39EF"/>
    <w:rsid w:val="001B3F66"/>
    <w:rsid w:val="001B4203"/>
    <w:rsid w:val="001B42B0"/>
    <w:rsid w:val="001B4615"/>
    <w:rsid w:val="001B49B9"/>
    <w:rsid w:val="001B4DD5"/>
    <w:rsid w:val="001B502B"/>
    <w:rsid w:val="001B50EA"/>
    <w:rsid w:val="001B52C1"/>
    <w:rsid w:val="001B55B2"/>
    <w:rsid w:val="001B5A55"/>
    <w:rsid w:val="001B606B"/>
    <w:rsid w:val="001B6321"/>
    <w:rsid w:val="001B6340"/>
    <w:rsid w:val="001B64A2"/>
    <w:rsid w:val="001B666E"/>
    <w:rsid w:val="001B676A"/>
    <w:rsid w:val="001B6C5C"/>
    <w:rsid w:val="001B79C6"/>
    <w:rsid w:val="001C0055"/>
    <w:rsid w:val="001C01E7"/>
    <w:rsid w:val="001C071A"/>
    <w:rsid w:val="001C08E6"/>
    <w:rsid w:val="001C0A35"/>
    <w:rsid w:val="001C0AC6"/>
    <w:rsid w:val="001C1136"/>
    <w:rsid w:val="001C1436"/>
    <w:rsid w:val="001C1771"/>
    <w:rsid w:val="001C1D8D"/>
    <w:rsid w:val="001C1FAE"/>
    <w:rsid w:val="001C200F"/>
    <w:rsid w:val="001C2085"/>
    <w:rsid w:val="001C2EAD"/>
    <w:rsid w:val="001C2FBA"/>
    <w:rsid w:val="001C30DC"/>
    <w:rsid w:val="001C3896"/>
    <w:rsid w:val="001C3946"/>
    <w:rsid w:val="001C3BD6"/>
    <w:rsid w:val="001C41DE"/>
    <w:rsid w:val="001C441B"/>
    <w:rsid w:val="001C466A"/>
    <w:rsid w:val="001C494F"/>
    <w:rsid w:val="001C4C4D"/>
    <w:rsid w:val="001C4D1F"/>
    <w:rsid w:val="001C4F14"/>
    <w:rsid w:val="001C4F2A"/>
    <w:rsid w:val="001C5D36"/>
    <w:rsid w:val="001C6898"/>
    <w:rsid w:val="001C6E48"/>
    <w:rsid w:val="001C79AF"/>
    <w:rsid w:val="001C7ACD"/>
    <w:rsid w:val="001C7C72"/>
    <w:rsid w:val="001D0329"/>
    <w:rsid w:val="001D10CB"/>
    <w:rsid w:val="001D15AF"/>
    <w:rsid w:val="001D1A50"/>
    <w:rsid w:val="001D1B86"/>
    <w:rsid w:val="001D2037"/>
    <w:rsid w:val="001D20F9"/>
    <w:rsid w:val="001D22E5"/>
    <w:rsid w:val="001D2429"/>
    <w:rsid w:val="001D2470"/>
    <w:rsid w:val="001D283E"/>
    <w:rsid w:val="001D28B8"/>
    <w:rsid w:val="001D2E29"/>
    <w:rsid w:val="001D380E"/>
    <w:rsid w:val="001D38AB"/>
    <w:rsid w:val="001D39F0"/>
    <w:rsid w:val="001D3B44"/>
    <w:rsid w:val="001D41FB"/>
    <w:rsid w:val="001D47AF"/>
    <w:rsid w:val="001D48C0"/>
    <w:rsid w:val="001D49D9"/>
    <w:rsid w:val="001D4AEF"/>
    <w:rsid w:val="001D4E3C"/>
    <w:rsid w:val="001D513D"/>
    <w:rsid w:val="001D5215"/>
    <w:rsid w:val="001D5243"/>
    <w:rsid w:val="001D558E"/>
    <w:rsid w:val="001D56D0"/>
    <w:rsid w:val="001D5789"/>
    <w:rsid w:val="001D58E0"/>
    <w:rsid w:val="001D5918"/>
    <w:rsid w:val="001D5D62"/>
    <w:rsid w:val="001D5D97"/>
    <w:rsid w:val="001D5E8A"/>
    <w:rsid w:val="001D624A"/>
    <w:rsid w:val="001D6C03"/>
    <w:rsid w:val="001D6DB9"/>
    <w:rsid w:val="001D72B1"/>
    <w:rsid w:val="001D758D"/>
    <w:rsid w:val="001D7727"/>
    <w:rsid w:val="001D7A33"/>
    <w:rsid w:val="001E000A"/>
    <w:rsid w:val="001E0158"/>
    <w:rsid w:val="001E028F"/>
    <w:rsid w:val="001E09F8"/>
    <w:rsid w:val="001E0B9E"/>
    <w:rsid w:val="001E20BF"/>
    <w:rsid w:val="001E2232"/>
    <w:rsid w:val="001E2B0C"/>
    <w:rsid w:val="001E3253"/>
    <w:rsid w:val="001E362A"/>
    <w:rsid w:val="001E393A"/>
    <w:rsid w:val="001E3D77"/>
    <w:rsid w:val="001E3F02"/>
    <w:rsid w:val="001E434B"/>
    <w:rsid w:val="001E4DBB"/>
    <w:rsid w:val="001E54FF"/>
    <w:rsid w:val="001E5718"/>
    <w:rsid w:val="001E57A5"/>
    <w:rsid w:val="001E5E63"/>
    <w:rsid w:val="001E5F73"/>
    <w:rsid w:val="001E60AA"/>
    <w:rsid w:val="001E625C"/>
    <w:rsid w:val="001E66A7"/>
    <w:rsid w:val="001E670C"/>
    <w:rsid w:val="001E67B8"/>
    <w:rsid w:val="001E67CF"/>
    <w:rsid w:val="001E6E6E"/>
    <w:rsid w:val="001E710D"/>
    <w:rsid w:val="001E73D9"/>
    <w:rsid w:val="001E767B"/>
    <w:rsid w:val="001E7AD4"/>
    <w:rsid w:val="001F01CA"/>
    <w:rsid w:val="001F03B6"/>
    <w:rsid w:val="001F0631"/>
    <w:rsid w:val="001F07DE"/>
    <w:rsid w:val="001F0ABD"/>
    <w:rsid w:val="001F0B23"/>
    <w:rsid w:val="001F139B"/>
    <w:rsid w:val="001F1410"/>
    <w:rsid w:val="001F185C"/>
    <w:rsid w:val="001F18CA"/>
    <w:rsid w:val="001F226A"/>
    <w:rsid w:val="001F23FC"/>
    <w:rsid w:val="001F245A"/>
    <w:rsid w:val="001F2A86"/>
    <w:rsid w:val="001F2E8A"/>
    <w:rsid w:val="001F2F8B"/>
    <w:rsid w:val="001F3357"/>
    <w:rsid w:val="001F336D"/>
    <w:rsid w:val="001F3612"/>
    <w:rsid w:val="001F389F"/>
    <w:rsid w:val="001F3FCD"/>
    <w:rsid w:val="001F40AE"/>
    <w:rsid w:val="001F41A1"/>
    <w:rsid w:val="001F447C"/>
    <w:rsid w:val="001F4549"/>
    <w:rsid w:val="001F4680"/>
    <w:rsid w:val="001F47A6"/>
    <w:rsid w:val="001F4FAD"/>
    <w:rsid w:val="001F6158"/>
    <w:rsid w:val="001F635E"/>
    <w:rsid w:val="001F6A4E"/>
    <w:rsid w:val="001F6B1C"/>
    <w:rsid w:val="001F6D46"/>
    <w:rsid w:val="001F6F1C"/>
    <w:rsid w:val="001F6FEB"/>
    <w:rsid w:val="001F7194"/>
    <w:rsid w:val="001F745D"/>
    <w:rsid w:val="001F7737"/>
    <w:rsid w:val="001F783F"/>
    <w:rsid w:val="0020043B"/>
    <w:rsid w:val="00200446"/>
    <w:rsid w:val="00200D67"/>
    <w:rsid w:val="00200FB4"/>
    <w:rsid w:val="00201644"/>
    <w:rsid w:val="002018E3"/>
    <w:rsid w:val="002019AD"/>
    <w:rsid w:val="00201A1A"/>
    <w:rsid w:val="00201D23"/>
    <w:rsid w:val="002020FC"/>
    <w:rsid w:val="00202183"/>
    <w:rsid w:val="002023B5"/>
    <w:rsid w:val="00202DD2"/>
    <w:rsid w:val="0020346B"/>
    <w:rsid w:val="00203559"/>
    <w:rsid w:val="00203E01"/>
    <w:rsid w:val="00204046"/>
    <w:rsid w:val="00204B22"/>
    <w:rsid w:val="0020510A"/>
    <w:rsid w:val="00205C21"/>
    <w:rsid w:val="002060D7"/>
    <w:rsid w:val="00206114"/>
    <w:rsid w:val="0020667F"/>
    <w:rsid w:val="00206968"/>
    <w:rsid w:val="00206C5C"/>
    <w:rsid w:val="00206F54"/>
    <w:rsid w:val="00207624"/>
    <w:rsid w:val="0020773F"/>
    <w:rsid w:val="002077E8"/>
    <w:rsid w:val="00207D0C"/>
    <w:rsid w:val="0021055B"/>
    <w:rsid w:val="0021081A"/>
    <w:rsid w:val="00210E14"/>
    <w:rsid w:val="00210FF0"/>
    <w:rsid w:val="00211167"/>
    <w:rsid w:val="002117FB"/>
    <w:rsid w:val="0021281D"/>
    <w:rsid w:val="00212848"/>
    <w:rsid w:val="00212A5F"/>
    <w:rsid w:val="0021351A"/>
    <w:rsid w:val="002135E9"/>
    <w:rsid w:val="002138C4"/>
    <w:rsid w:val="00214134"/>
    <w:rsid w:val="0021438B"/>
    <w:rsid w:val="002146DB"/>
    <w:rsid w:val="002156E0"/>
    <w:rsid w:val="00215CF2"/>
    <w:rsid w:val="00215E01"/>
    <w:rsid w:val="00215EE6"/>
    <w:rsid w:val="00215F22"/>
    <w:rsid w:val="0021608B"/>
    <w:rsid w:val="00216262"/>
    <w:rsid w:val="00216513"/>
    <w:rsid w:val="0021682A"/>
    <w:rsid w:val="00216908"/>
    <w:rsid w:val="00216A5A"/>
    <w:rsid w:val="0021707C"/>
    <w:rsid w:val="00217127"/>
    <w:rsid w:val="00217C09"/>
    <w:rsid w:val="00217F6A"/>
    <w:rsid w:val="002207A8"/>
    <w:rsid w:val="00220C4E"/>
    <w:rsid w:val="00220CBE"/>
    <w:rsid w:val="00220F44"/>
    <w:rsid w:val="0022147F"/>
    <w:rsid w:val="0022186B"/>
    <w:rsid w:val="00221CA8"/>
    <w:rsid w:val="0022265F"/>
    <w:rsid w:val="00222667"/>
    <w:rsid w:val="00222747"/>
    <w:rsid w:val="00222AFD"/>
    <w:rsid w:val="00222DA0"/>
    <w:rsid w:val="0022370E"/>
    <w:rsid w:val="00223716"/>
    <w:rsid w:val="00223ACD"/>
    <w:rsid w:val="00223CA2"/>
    <w:rsid w:val="0022424A"/>
    <w:rsid w:val="002245CE"/>
    <w:rsid w:val="002246E3"/>
    <w:rsid w:val="00224733"/>
    <w:rsid w:val="00224958"/>
    <w:rsid w:val="0022507E"/>
    <w:rsid w:val="002253E4"/>
    <w:rsid w:val="0022563E"/>
    <w:rsid w:val="0022593D"/>
    <w:rsid w:val="0022594C"/>
    <w:rsid w:val="00225BE0"/>
    <w:rsid w:val="00225CEA"/>
    <w:rsid w:val="0022607D"/>
    <w:rsid w:val="002263BD"/>
    <w:rsid w:val="00226BCA"/>
    <w:rsid w:val="00227DFF"/>
    <w:rsid w:val="002300C8"/>
    <w:rsid w:val="0023023F"/>
    <w:rsid w:val="002304C2"/>
    <w:rsid w:val="00230AD9"/>
    <w:rsid w:val="00230B41"/>
    <w:rsid w:val="00230E77"/>
    <w:rsid w:val="0023103D"/>
    <w:rsid w:val="002311D9"/>
    <w:rsid w:val="00231932"/>
    <w:rsid w:val="00231B15"/>
    <w:rsid w:val="00231D67"/>
    <w:rsid w:val="0023216F"/>
    <w:rsid w:val="0023218D"/>
    <w:rsid w:val="0023238E"/>
    <w:rsid w:val="00232423"/>
    <w:rsid w:val="00232854"/>
    <w:rsid w:val="00232C7A"/>
    <w:rsid w:val="00232D55"/>
    <w:rsid w:val="00232F1D"/>
    <w:rsid w:val="0023342F"/>
    <w:rsid w:val="00233B5C"/>
    <w:rsid w:val="00233EF5"/>
    <w:rsid w:val="00233FAD"/>
    <w:rsid w:val="002346D1"/>
    <w:rsid w:val="00234B2D"/>
    <w:rsid w:val="00234E75"/>
    <w:rsid w:val="00234F04"/>
    <w:rsid w:val="0023520A"/>
    <w:rsid w:val="002352D9"/>
    <w:rsid w:val="00235685"/>
    <w:rsid w:val="00235DCE"/>
    <w:rsid w:val="00235EFD"/>
    <w:rsid w:val="00236749"/>
    <w:rsid w:val="002371B1"/>
    <w:rsid w:val="0023748E"/>
    <w:rsid w:val="0023774E"/>
    <w:rsid w:val="00237A52"/>
    <w:rsid w:val="002406B3"/>
    <w:rsid w:val="0024083F"/>
    <w:rsid w:val="00240955"/>
    <w:rsid w:val="00240E2F"/>
    <w:rsid w:val="00240E4A"/>
    <w:rsid w:val="00241053"/>
    <w:rsid w:val="00241059"/>
    <w:rsid w:val="00241368"/>
    <w:rsid w:val="00241687"/>
    <w:rsid w:val="002417D3"/>
    <w:rsid w:val="00241C9B"/>
    <w:rsid w:val="00241F51"/>
    <w:rsid w:val="0024217A"/>
    <w:rsid w:val="0024225B"/>
    <w:rsid w:val="00242766"/>
    <w:rsid w:val="00242B09"/>
    <w:rsid w:val="00243161"/>
    <w:rsid w:val="002437EC"/>
    <w:rsid w:val="00243EB2"/>
    <w:rsid w:val="00243F3F"/>
    <w:rsid w:val="002441C0"/>
    <w:rsid w:val="00244FFC"/>
    <w:rsid w:val="0024517B"/>
    <w:rsid w:val="002451C2"/>
    <w:rsid w:val="00245221"/>
    <w:rsid w:val="002452A8"/>
    <w:rsid w:val="002452C3"/>
    <w:rsid w:val="0024547F"/>
    <w:rsid w:val="002454EA"/>
    <w:rsid w:val="00245816"/>
    <w:rsid w:val="00245C99"/>
    <w:rsid w:val="00245FCA"/>
    <w:rsid w:val="00246168"/>
    <w:rsid w:val="00246420"/>
    <w:rsid w:val="00246652"/>
    <w:rsid w:val="002466B2"/>
    <w:rsid w:val="00247466"/>
    <w:rsid w:val="002475C5"/>
    <w:rsid w:val="002476F4"/>
    <w:rsid w:val="00247E4C"/>
    <w:rsid w:val="00247E99"/>
    <w:rsid w:val="00247FB4"/>
    <w:rsid w:val="00250D38"/>
    <w:rsid w:val="00251229"/>
    <w:rsid w:val="00251276"/>
    <w:rsid w:val="0025143D"/>
    <w:rsid w:val="00251557"/>
    <w:rsid w:val="00251A7D"/>
    <w:rsid w:val="00251E16"/>
    <w:rsid w:val="00252262"/>
    <w:rsid w:val="002529D2"/>
    <w:rsid w:val="00252A40"/>
    <w:rsid w:val="00252CB3"/>
    <w:rsid w:val="00253023"/>
    <w:rsid w:val="002530EC"/>
    <w:rsid w:val="0025314D"/>
    <w:rsid w:val="002534A7"/>
    <w:rsid w:val="002535A8"/>
    <w:rsid w:val="00253C60"/>
    <w:rsid w:val="00253D4A"/>
    <w:rsid w:val="00253DCF"/>
    <w:rsid w:val="00254176"/>
    <w:rsid w:val="002541A2"/>
    <w:rsid w:val="00254376"/>
    <w:rsid w:val="00254DBB"/>
    <w:rsid w:val="00254E2F"/>
    <w:rsid w:val="00254EFF"/>
    <w:rsid w:val="00254F40"/>
    <w:rsid w:val="00254F57"/>
    <w:rsid w:val="00254F8A"/>
    <w:rsid w:val="00254FB3"/>
    <w:rsid w:val="00255662"/>
    <w:rsid w:val="0025573F"/>
    <w:rsid w:val="0025596A"/>
    <w:rsid w:val="00255B06"/>
    <w:rsid w:val="00255D11"/>
    <w:rsid w:val="00256A12"/>
    <w:rsid w:val="00256B56"/>
    <w:rsid w:val="00256BE6"/>
    <w:rsid w:val="00256C2C"/>
    <w:rsid w:val="00256D19"/>
    <w:rsid w:val="002572E5"/>
    <w:rsid w:val="00257673"/>
    <w:rsid w:val="00257FB0"/>
    <w:rsid w:val="00260250"/>
    <w:rsid w:val="002602BF"/>
    <w:rsid w:val="0026049A"/>
    <w:rsid w:val="002605D1"/>
    <w:rsid w:val="00260C9F"/>
    <w:rsid w:val="00260E17"/>
    <w:rsid w:val="00260F46"/>
    <w:rsid w:val="00261518"/>
    <w:rsid w:val="00261589"/>
    <w:rsid w:val="0026180D"/>
    <w:rsid w:val="00261B80"/>
    <w:rsid w:val="00262139"/>
    <w:rsid w:val="00262472"/>
    <w:rsid w:val="002624B6"/>
    <w:rsid w:val="002626D0"/>
    <w:rsid w:val="002626FC"/>
    <w:rsid w:val="002629B2"/>
    <w:rsid w:val="00262D37"/>
    <w:rsid w:val="00262F58"/>
    <w:rsid w:val="00262FE4"/>
    <w:rsid w:val="00263021"/>
    <w:rsid w:val="00263176"/>
    <w:rsid w:val="002632C6"/>
    <w:rsid w:val="00263CAF"/>
    <w:rsid w:val="00263E2C"/>
    <w:rsid w:val="00264645"/>
    <w:rsid w:val="00264736"/>
    <w:rsid w:val="0026525A"/>
    <w:rsid w:val="002652E7"/>
    <w:rsid w:val="002658A7"/>
    <w:rsid w:val="00265C90"/>
    <w:rsid w:val="002660CD"/>
    <w:rsid w:val="0026620B"/>
    <w:rsid w:val="002663F2"/>
    <w:rsid w:val="00266717"/>
    <w:rsid w:val="00266B8B"/>
    <w:rsid w:val="00266C42"/>
    <w:rsid w:val="00267083"/>
    <w:rsid w:val="002677DB"/>
    <w:rsid w:val="00267CD2"/>
    <w:rsid w:val="002701F9"/>
    <w:rsid w:val="0027037D"/>
    <w:rsid w:val="00270634"/>
    <w:rsid w:val="00270B26"/>
    <w:rsid w:val="00270CC5"/>
    <w:rsid w:val="00271978"/>
    <w:rsid w:val="002719AD"/>
    <w:rsid w:val="00271CBC"/>
    <w:rsid w:val="00271FC5"/>
    <w:rsid w:val="00272213"/>
    <w:rsid w:val="002723FA"/>
    <w:rsid w:val="00272659"/>
    <w:rsid w:val="00272781"/>
    <w:rsid w:val="00272828"/>
    <w:rsid w:val="00272909"/>
    <w:rsid w:val="00272F7D"/>
    <w:rsid w:val="002731F6"/>
    <w:rsid w:val="00273862"/>
    <w:rsid w:val="002738CF"/>
    <w:rsid w:val="00273928"/>
    <w:rsid w:val="00273EFA"/>
    <w:rsid w:val="002740C0"/>
    <w:rsid w:val="002742CB"/>
    <w:rsid w:val="0027479C"/>
    <w:rsid w:val="00274B85"/>
    <w:rsid w:val="00274B95"/>
    <w:rsid w:val="002752C9"/>
    <w:rsid w:val="00275DE3"/>
    <w:rsid w:val="00276443"/>
    <w:rsid w:val="00276B2E"/>
    <w:rsid w:val="00276ECA"/>
    <w:rsid w:val="002779B4"/>
    <w:rsid w:val="002779DD"/>
    <w:rsid w:val="002802AD"/>
    <w:rsid w:val="002805DE"/>
    <w:rsid w:val="0028077F"/>
    <w:rsid w:val="00280B6C"/>
    <w:rsid w:val="00280CBF"/>
    <w:rsid w:val="00280EB7"/>
    <w:rsid w:val="00280F51"/>
    <w:rsid w:val="00280F60"/>
    <w:rsid w:val="0028120E"/>
    <w:rsid w:val="002812F0"/>
    <w:rsid w:val="002815B6"/>
    <w:rsid w:val="002819C6"/>
    <w:rsid w:val="00281B59"/>
    <w:rsid w:val="00281D56"/>
    <w:rsid w:val="00282617"/>
    <w:rsid w:val="0028299B"/>
    <w:rsid w:val="002829BE"/>
    <w:rsid w:val="00282C94"/>
    <w:rsid w:val="00282DC6"/>
    <w:rsid w:val="00282E64"/>
    <w:rsid w:val="00282FCC"/>
    <w:rsid w:val="002835B2"/>
    <w:rsid w:val="00283601"/>
    <w:rsid w:val="002838D9"/>
    <w:rsid w:val="0028399A"/>
    <w:rsid w:val="00283AB1"/>
    <w:rsid w:val="00283B5E"/>
    <w:rsid w:val="00283B78"/>
    <w:rsid w:val="00283C93"/>
    <w:rsid w:val="00283E91"/>
    <w:rsid w:val="00284182"/>
    <w:rsid w:val="00284374"/>
    <w:rsid w:val="00284D75"/>
    <w:rsid w:val="00285015"/>
    <w:rsid w:val="00285111"/>
    <w:rsid w:val="0028523C"/>
    <w:rsid w:val="0028577F"/>
    <w:rsid w:val="00285BD9"/>
    <w:rsid w:val="00285C34"/>
    <w:rsid w:val="00286025"/>
    <w:rsid w:val="00286059"/>
    <w:rsid w:val="0028610E"/>
    <w:rsid w:val="002862D7"/>
    <w:rsid w:val="00286774"/>
    <w:rsid w:val="0028697B"/>
    <w:rsid w:val="00286BB5"/>
    <w:rsid w:val="00286CFB"/>
    <w:rsid w:val="00286EE7"/>
    <w:rsid w:val="0028723F"/>
    <w:rsid w:val="00287A84"/>
    <w:rsid w:val="00287F25"/>
    <w:rsid w:val="00287FFD"/>
    <w:rsid w:val="00290A9F"/>
    <w:rsid w:val="00291071"/>
    <w:rsid w:val="00291526"/>
    <w:rsid w:val="00291674"/>
    <w:rsid w:val="00291950"/>
    <w:rsid w:val="00291CD0"/>
    <w:rsid w:val="00291EAE"/>
    <w:rsid w:val="00292042"/>
    <w:rsid w:val="00292415"/>
    <w:rsid w:val="00292549"/>
    <w:rsid w:val="00292ADF"/>
    <w:rsid w:val="00292B28"/>
    <w:rsid w:val="00292BA7"/>
    <w:rsid w:val="00292C68"/>
    <w:rsid w:val="00292E72"/>
    <w:rsid w:val="0029302F"/>
    <w:rsid w:val="00293040"/>
    <w:rsid w:val="00293309"/>
    <w:rsid w:val="002934F0"/>
    <w:rsid w:val="00293557"/>
    <w:rsid w:val="002936BE"/>
    <w:rsid w:val="00293727"/>
    <w:rsid w:val="00293B3D"/>
    <w:rsid w:val="00293FA9"/>
    <w:rsid w:val="0029446C"/>
    <w:rsid w:val="00294718"/>
    <w:rsid w:val="002948D7"/>
    <w:rsid w:val="00294BBE"/>
    <w:rsid w:val="00294C5F"/>
    <w:rsid w:val="00294D45"/>
    <w:rsid w:val="0029505B"/>
    <w:rsid w:val="00295423"/>
    <w:rsid w:val="002954AD"/>
    <w:rsid w:val="002955D5"/>
    <w:rsid w:val="002958FB"/>
    <w:rsid w:val="002959A7"/>
    <w:rsid w:val="00295C12"/>
    <w:rsid w:val="00295D06"/>
    <w:rsid w:val="00296170"/>
    <w:rsid w:val="00296621"/>
    <w:rsid w:val="00296856"/>
    <w:rsid w:val="00296898"/>
    <w:rsid w:val="002968F9"/>
    <w:rsid w:val="002969A7"/>
    <w:rsid w:val="0029772F"/>
    <w:rsid w:val="00297AE7"/>
    <w:rsid w:val="00297BE3"/>
    <w:rsid w:val="00297CC4"/>
    <w:rsid w:val="002A003A"/>
    <w:rsid w:val="002A05BF"/>
    <w:rsid w:val="002A0D21"/>
    <w:rsid w:val="002A0DDF"/>
    <w:rsid w:val="002A0E4F"/>
    <w:rsid w:val="002A173B"/>
    <w:rsid w:val="002A1B02"/>
    <w:rsid w:val="002A222E"/>
    <w:rsid w:val="002A23F1"/>
    <w:rsid w:val="002A2542"/>
    <w:rsid w:val="002A26AD"/>
    <w:rsid w:val="002A2813"/>
    <w:rsid w:val="002A2936"/>
    <w:rsid w:val="002A2D55"/>
    <w:rsid w:val="002A2ED1"/>
    <w:rsid w:val="002A3578"/>
    <w:rsid w:val="002A363B"/>
    <w:rsid w:val="002A3865"/>
    <w:rsid w:val="002A3E61"/>
    <w:rsid w:val="002A3F40"/>
    <w:rsid w:val="002A3FF8"/>
    <w:rsid w:val="002A4155"/>
    <w:rsid w:val="002A4723"/>
    <w:rsid w:val="002A49BB"/>
    <w:rsid w:val="002A4F4F"/>
    <w:rsid w:val="002A507F"/>
    <w:rsid w:val="002A5834"/>
    <w:rsid w:val="002A595F"/>
    <w:rsid w:val="002A5A25"/>
    <w:rsid w:val="002A5AA6"/>
    <w:rsid w:val="002A5D26"/>
    <w:rsid w:val="002A5EAC"/>
    <w:rsid w:val="002A5FF1"/>
    <w:rsid w:val="002A62FE"/>
    <w:rsid w:val="002A6524"/>
    <w:rsid w:val="002A6581"/>
    <w:rsid w:val="002A67CA"/>
    <w:rsid w:val="002A6DB4"/>
    <w:rsid w:val="002A7EB4"/>
    <w:rsid w:val="002A7F29"/>
    <w:rsid w:val="002B0144"/>
    <w:rsid w:val="002B01D7"/>
    <w:rsid w:val="002B040B"/>
    <w:rsid w:val="002B0737"/>
    <w:rsid w:val="002B174C"/>
    <w:rsid w:val="002B1F09"/>
    <w:rsid w:val="002B203D"/>
    <w:rsid w:val="002B2215"/>
    <w:rsid w:val="002B256B"/>
    <w:rsid w:val="002B27E1"/>
    <w:rsid w:val="002B3313"/>
    <w:rsid w:val="002B404A"/>
    <w:rsid w:val="002B42C9"/>
    <w:rsid w:val="002B430F"/>
    <w:rsid w:val="002B456F"/>
    <w:rsid w:val="002B4D5C"/>
    <w:rsid w:val="002B4EF8"/>
    <w:rsid w:val="002B4F17"/>
    <w:rsid w:val="002B5640"/>
    <w:rsid w:val="002B5694"/>
    <w:rsid w:val="002B686E"/>
    <w:rsid w:val="002B6899"/>
    <w:rsid w:val="002B6EB7"/>
    <w:rsid w:val="002B6F0B"/>
    <w:rsid w:val="002B6FC3"/>
    <w:rsid w:val="002B729D"/>
    <w:rsid w:val="002B7342"/>
    <w:rsid w:val="002B7382"/>
    <w:rsid w:val="002B79EE"/>
    <w:rsid w:val="002B7B91"/>
    <w:rsid w:val="002B7C10"/>
    <w:rsid w:val="002B7E35"/>
    <w:rsid w:val="002B7EDB"/>
    <w:rsid w:val="002C0A72"/>
    <w:rsid w:val="002C0BE6"/>
    <w:rsid w:val="002C0EEB"/>
    <w:rsid w:val="002C0F8D"/>
    <w:rsid w:val="002C13FD"/>
    <w:rsid w:val="002C17C5"/>
    <w:rsid w:val="002C1902"/>
    <w:rsid w:val="002C1A2B"/>
    <w:rsid w:val="002C2542"/>
    <w:rsid w:val="002C2732"/>
    <w:rsid w:val="002C2867"/>
    <w:rsid w:val="002C28FF"/>
    <w:rsid w:val="002C2D9A"/>
    <w:rsid w:val="002C2DD9"/>
    <w:rsid w:val="002C2DF4"/>
    <w:rsid w:val="002C2F29"/>
    <w:rsid w:val="002C2FFF"/>
    <w:rsid w:val="002C32F3"/>
    <w:rsid w:val="002C34B8"/>
    <w:rsid w:val="002C360C"/>
    <w:rsid w:val="002C3641"/>
    <w:rsid w:val="002C367F"/>
    <w:rsid w:val="002C36E5"/>
    <w:rsid w:val="002C3995"/>
    <w:rsid w:val="002C4512"/>
    <w:rsid w:val="002C45C5"/>
    <w:rsid w:val="002C461D"/>
    <w:rsid w:val="002C4836"/>
    <w:rsid w:val="002C4B7C"/>
    <w:rsid w:val="002C4DC0"/>
    <w:rsid w:val="002C59A5"/>
    <w:rsid w:val="002C5AC8"/>
    <w:rsid w:val="002C5F52"/>
    <w:rsid w:val="002C5F73"/>
    <w:rsid w:val="002C5F9A"/>
    <w:rsid w:val="002C608F"/>
    <w:rsid w:val="002C63D0"/>
    <w:rsid w:val="002C692F"/>
    <w:rsid w:val="002C6CCE"/>
    <w:rsid w:val="002C74AA"/>
    <w:rsid w:val="002C7A40"/>
    <w:rsid w:val="002D058F"/>
    <w:rsid w:val="002D0917"/>
    <w:rsid w:val="002D09D3"/>
    <w:rsid w:val="002D0C09"/>
    <w:rsid w:val="002D0DFC"/>
    <w:rsid w:val="002D1548"/>
    <w:rsid w:val="002D1722"/>
    <w:rsid w:val="002D1BE2"/>
    <w:rsid w:val="002D20FE"/>
    <w:rsid w:val="002D2695"/>
    <w:rsid w:val="002D2793"/>
    <w:rsid w:val="002D303A"/>
    <w:rsid w:val="002D339E"/>
    <w:rsid w:val="002D33E7"/>
    <w:rsid w:val="002D3759"/>
    <w:rsid w:val="002D388A"/>
    <w:rsid w:val="002D3A1A"/>
    <w:rsid w:val="002D4A85"/>
    <w:rsid w:val="002D4ACD"/>
    <w:rsid w:val="002D4BD8"/>
    <w:rsid w:val="002D4C1A"/>
    <w:rsid w:val="002D4C70"/>
    <w:rsid w:val="002D4E5D"/>
    <w:rsid w:val="002D550B"/>
    <w:rsid w:val="002D553B"/>
    <w:rsid w:val="002D55C9"/>
    <w:rsid w:val="002D5682"/>
    <w:rsid w:val="002D5811"/>
    <w:rsid w:val="002D5858"/>
    <w:rsid w:val="002D5FA3"/>
    <w:rsid w:val="002D5FB2"/>
    <w:rsid w:val="002D65B7"/>
    <w:rsid w:val="002D6924"/>
    <w:rsid w:val="002D6987"/>
    <w:rsid w:val="002D724C"/>
    <w:rsid w:val="002D72DB"/>
    <w:rsid w:val="002D734B"/>
    <w:rsid w:val="002D7483"/>
    <w:rsid w:val="002D7C5F"/>
    <w:rsid w:val="002E0238"/>
    <w:rsid w:val="002E0632"/>
    <w:rsid w:val="002E0727"/>
    <w:rsid w:val="002E0D2B"/>
    <w:rsid w:val="002E0D64"/>
    <w:rsid w:val="002E0E29"/>
    <w:rsid w:val="002E18EF"/>
    <w:rsid w:val="002E1CF3"/>
    <w:rsid w:val="002E1E50"/>
    <w:rsid w:val="002E1E7C"/>
    <w:rsid w:val="002E24D0"/>
    <w:rsid w:val="002E261E"/>
    <w:rsid w:val="002E2943"/>
    <w:rsid w:val="002E2B97"/>
    <w:rsid w:val="002E30E1"/>
    <w:rsid w:val="002E3854"/>
    <w:rsid w:val="002E3AAB"/>
    <w:rsid w:val="002E3E1D"/>
    <w:rsid w:val="002E3E2C"/>
    <w:rsid w:val="002E44D0"/>
    <w:rsid w:val="002E4705"/>
    <w:rsid w:val="002E4C10"/>
    <w:rsid w:val="002E4D2E"/>
    <w:rsid w:val="002E4FD7"/>
    <w:rsid w:val="002E512B"/>
    <w:rsid w:val="002E5144"/>
    <w:rsid w:val="002E51D8"/>
    <w:rsid w:val="002E52A2"/>
    <w:rsid w:val="002E566D"/>
    <w:rsid w:val="002E592A"/>
    <w:rsid w:val="002E6D44"/>
    <w:rsid w:val="002E6F16"/>
    <w:rsid w:val="002E7500"/>
    <w:rsid w:val="002E7533"/>
    <w:rsid w:val="002E7DAE"/>
    <w:rsid w:val="002F02B3"/>
    <w:rsid w:val="002F0474"/>
    <w:rsid w:val="002F0762"/>
    <w:rsid w:val="002F08F8"/>
    <w:rsid w:val="002F09E6"/>
    <w:rsid w:val="002F0D22"/>
    <w:rsid w:val="002F0D6D"/>
    <w:rsid w:val="002F0E6E"/>
    <w:rsid w:val="002F0FAD"/>
    <w:rsid w:val="002F0FF4"/>
    <w:rsid w:val="002F19BB"/>
    <w:rsid w:val="002F1DBF"/>
    <w:rsid w:val="002F21F2"/>
    <w:rsid w:val="002F24F8"/>
    <w:rsid w:val="002F265F"/>
    <w:rsid w:val="002F298F"/>
    <w:rsid w:val="002F2C32"/>
    <w:rsid w:val="002F3224"/>
    <w:rsid w:val="002F34BE"/>
    <w:rsid w:val="002F367D"/>
    <w:rsid w:val="002F3877"/>
    <w:rsid w:val="002F3BD8"/>
    <w:rsid w:val="002F4372"/>
    <w:rsid w:val="002F4691"/>
    <w:rsid w:val="002F496B"/>
    <w:rsid w:val="002F5503"/>
    <w:rsid w:val="002F56A6"/>
    <w:rsid w:val="002F57AD"/>
    <w:rsid w:val="002F5B74"/>
    <w:rsid w:val="002F5C83"/>
    <w:rsid w:val="002F664D"/>
    <w:rsid w:val="002F670E"/>
    <w:rsid w:val="002F6D25"/>
    <w:rsid w:val="002F6FDB"/>
    <w:rsid w:val="002F741C"/>
    <w:rsid w:val="002F742E"/>
    <w:rsid w:val="002F79E5"/>
    <w:rsid w:val="0030002A"/>
    <w:rsid w:val="003000DE"/>
    <w:rsid w:val="0030047E"/>
    <w:rsid w:val="00300B3B"/>
    <w:rsid w:val="00300B4F"/>
    <w:rsid w:val="00300ED9"/>
    <w:rsid w:val="003010E9"/>
    <w:rsid w:val="00301120"/>
    <w:rsid w:val="00301597"/>
    <w:rsid w:val="0030183C"/>
    <w:rsid w:val="00301CD4"/>
    <w:rsid w:val="00301CE1"/>
    <w:rsid w:val="00302230"/>
    <w:rsid w:val="0030288D"/>
    <w:rsid w:val="003029CC"/>
    <w:rsid w:val="00302E7D"/>
    <w:rsid w:val="00303070"/>
    <w:rsid w:val="0030367B"/>
    <w:rsid w:val="0030390F"/>
    <w:rsid w:val="0030393E"/>
    <w:rsid w:val="00303DC0"/>
    <w:rsid w:val="00303F4D"/>
    <w:rsid w:val="00304109"/>
    <w:rsid w:val="00304124"/>
    <w:rsid w:val="003046F0"/>
    <w:rsid w:val="00304B12"/>
    <w:rsid w:val="0030521F"/>
    <w:rsid w:val="0030556E"/>
    <w:rsid w:val="00305585"/>
    <w:rsid w:val="003056D5"/>
    <w:rsid w:val="00305B6C"/>
    <w:rsid w:val="003061BF"/>
    <w:rsid w:val="003065BB"/>
    <w:rsid w:val="0030671A"/>
    <w:rsid w:val="00306AB5"/>
    <w:rsid w:val="00306B25"/>
    <w:rsid w:val="00306EE0"/>
    <w:rsid w:val="00306F4A"/>
    <w:rsid w:val="003070B7"/>
    <w:rsid w:val="003076BA"/>
    <w:rsid w:val="00307BAA"/>
    <w:rsid w:val="00311469"/>
    <w:rsid w:val="0031171D"/>
    <w:rsid w:val="00311895"/>
    <w:rsid w:val="003118D2"/>
    <w:rsid w:val="0031204E"/>
    <w:rsid w:val="003120DC"/>
    <w:rsid w:val="00312165"/>
    <w:rsid w:val="0031229A"/>
    <w:rsid w:val="00312501"/>
    <w:rsid w:val="003128BB"/>
    <w:rsid w:val="003128F7"/>
    <w:rsid w:val="003129F2"/>
    <w:rsid w:val="00312D0A"/>
    <w:rsid w:val="00312D7D"/>
    <w:rsid w:val="00313346"/>
    <w:rsid w:val="003134A4"/>
    <w:rsid w:val="003136B4"/>
    <w:rsid w:val="00313A8F"/>
    <w:rsid w:val="00313B62"/>
    <w:rsid w:val="00313C77"/>
    <w:rsid w:val="00313E2D"/>
    <w:rsid w:val="00314058"/>
    <w:rsid w:val="00314203"/>
    <w:rsid w:val="0031456A"/>
    <w:rsid w:val="00314609"/>
    <w:rsid w:val="003149FC"/>
    <w:rsid w:val="00314E6F"/>
    <w:rsid w:val="00314EA5"/>
    <w:rsid w:val="00315846"/>
    <w:rsid w:val="00316375"/>
    <w:rsid w:val="003167BE"/>
    <w:rsid w:val="00316C39"/>
    <w:rsid w:val="00316CD9"/>
    <w:rsid w:val="00316D91"/>
    <w:rsid w:val="003174DC"/>
    <w:rsid w:val="00317A50"/>
    <w:rsid w:val="00317D17"/>
    <w:rsid w:val="00317E5F"/>
    <w:rsid w:val="00320153"/>
    <w:rsid w:val="0032055F"/>
    <w:rsid w:val="00320791"/>
    <w:rsid w:val="00320E35"/>
    <w:rsid w:val="003211C0"/>
    <w:rsid w:val="0032144D"/>
    <w:rsid w:val="00321D65"/>
    <w:rsid w:val="00321D7F"/>
    <w:rsid w:val="00321ECC"/>
    <w:rsid w:val="00321FB1"/>
    <w:rsid w:val="003221DA"/>
    <w:rsid w:val="00322C14"/>
    <w:rsid w:val="00322E7A"/>
    <w:rsid w:val="003234E0"/>
    <w:rsid w:val="00323C2D"/>
    <w:rsid w:val="00324454"/>
    <w:rsid w:val="00324524"/>
    <w:rsid w:val="003246C5"/>
    <w:rsid w:val="00324869"/>
    <w:rsid w:val="0032492A"/>
    <w:rsid w:val="00324ED9"/>
    <w:rsid w:val="00325AC3"/>
    <w:rsid w:val="00325BA2"/>
    <w:rsid w:val="00325BF1"/>
    <w:rsid w:val="00325EA9"/>
    <w:rsid w:val="003267F3"/>
    <w:rsid w:val="00326C2A"/>
    <w:rsid w:val="00326C76"/>
    <w:rsid w:val="003278A6"/>
    <w:rsid w:val="00327B0E"/>
    <w:rsid w:val="00327DE3"/>
    <w:rsid w:val="00327E1B"/>
    <w:rsid w:val="00330316"/>
    <w:rsid w:val="00330AF7"/>
    <w:rsid w:val="00330BBE"/>
    <w:rsid w:val="003313C2"/>
    <w:rsid w:val="0033142C"/>
    <w:rsid w:val="0033144A"/>
    <w:rsid w:val="003315A7"/>
    <w:rsid w:val="003316C7"/>
    <w:rsid w:val="00331ABB"/>
    <w:rsid w:val="00331B3D"/>
    <w:rsid w:val="00332130"/>
    <w:rsid w:val="00332214"/>
    <w:rsid w:val="00333016"/>
    <w:rsid w:val="0033369F"/>
    <w:rsid w:val="0033395B"/>
    <w:rsid w:val="00333A32"/>
    <w:rsid w:val="00333AF3"/>
    <w:rsid w:val="00333E38"/>
    <w:rsid w:val="00333E43"/>
    <w:rsid w:val="003344DF"/>
    <w:rsid w:val="0033455E"/>
    <w:rsid w:val="0033462E"/>
    <w:rsid w:val="00334884"/>
    <w:rsid w:val="00334AE9"/>
    <w:rsid w:val="003352FA"/>
    <w:rsid w:val="00335414"/>
    <w:rsid w:val="00335607"/>
    <w:rsid w:val="0033594E"/>
    <w:rsid w:val="00335A9E"/>
    <w:rsid w:val="00335BF0"/>
    <w:rsid w:val="00336BD1"/>
    <w:rsid w:val="00336C57"/>
    <w:rsid w:val="00336DB2"/>
    <w:rsid w:val="00336EB9"/>
    <w:rsid w:val="0033723F"/>
    <w:rsid w:val="00337240"/>
    <w:rsid w:val="003375C4"/>
    <w:rsid w:val="003375F4"/>
    <w:rsid w:val="00337625"/>
    <w:rsid w:val="003376FC"/>
    <w:rsid w:val="00337CD0"/>
    <w:rsid w:val="00337FC0"/>
    <w:rsid w:val="00340355"/>
    <w:rsid w:val="00340365"/>
    <w:rsid w:val="003408C1"/>
    <w:rsid w:val="00340BD8"/>
    <w:rsid w:val="00340C7A"/>
    <w:rsid w:val="003413E6"/>
    <w:rsid w:val="00341B5F"/>
    <w:rsid w:val="00341E82"/>
    <w:rsid w:val="0034245E"/>
    <w:rsid w:val="00342F3A"/>
    <w:rsid w:val="00342F55"/>
    <w:rsid w:val="00343109"/>
    <w:rsid w:val="0034317A"/>
    <w:rsid w:val="0034332B"/>
    <w:rsid w:val="003434DA"/>
    <w:rsid w:val="00343AD0"/>
    <w:rsid w:val="00343BE1"/>
    <w:rsid w:val="00343DD6"/>
    <w:rsid w:val="00343F8A"/>
    <w:rsid w:val="0034415E"/>
    <w:rsid w:val="0034445A"/>
    <w:rsid w:val="00344588"/>
    <w:rsid w:val="003448C2"/>
    <w:rsid w:val="00344CC7"/>
    <w:rsid w:val="0034584C"/>
    <w:rsid w:val="00345D15"/>
    <w:rsid w:val="0034604A"/>
    <w:rsid w:val="00346743"/>
    <w:rsid w:val="0034701F"/>
    <w:rsid w:val="00347226"/>
    <w:rsid w:val="0034722A"/>
    <w:rsid w:val="0034744B"/>
    <w:rsid w:val="003479F2"/>
    <w:rsid w:val="00347B69"/>
    <w:rsid w:val="00347EEE"/>
    <w:rsid w:val="0035009F"/>
    <w:rsid w:val="003504CC"/>
    <w:rsid w:val="003506D1"/>
    <w:rsid w:val="00350701"/>
    <w:rsid w:val="00350CA6"/>
    <w:rsid w:val="00350F28"/>
    <w:rsid w:val="0035109F"/>
    <w:rsid w:val="003514B2"/>
    <w:rsid w:val="00351541"/>
    <w:rsid w:val="00351925"/>
    <w:rsid w:val="00351A3D"/>
    <w:rsid w:val="00351EF0"/>
    <w:rsid w:val="00352116"/>
    <w:rsid w:val="003521E3"/>
    <w:rsid w:val="00352298"/>
    <w:rsid w:val="003527D0"/>
    <w:rsid w:val="003529F8"/>
    <w:rsid w:val="00352A43"/>
    <w:rsid w:val="003534E2"/>
    <w:rsid w:val="003536C9"/>
    <w:rsid w:val="0035395D"/>
    <w:rsid w:val="00353CB8"/>
    <w:rsid w:val="00353CF5"/>
    <w:rsid w:val="00353D79"/>
    <w:rsid w:val="00353FB2"/>
    <w:rsid w:val="00354406"/>
    <w:rsid w:val="00354B24"/>
    <w:rsid w:val="00354D02"/>
    <w:rsid w:val="003557EB"/>
    <w:rsid w:val="00355B72"/>
    <w:rsid w:val="00355E57"/>
    <w:rsid w:val="00356C4B"/>
    <w:rsid w:val="0035723B"/>
    <w:rsid w:val="003572C4"/>
    <w:rsid w:val="00357583"/>
    <w:rsid w:val="0036030E"/>
    <w:rsid w:val="00360729"/>
    <w:rsid w:val="0036074D"/>
    <w:rsid w:val="0036089B"/>
    <w:rsid w:val="00360C77"/>
    <w:rsid w:val="00361237"/>
    <w:rsid w:val="003612BC"/>
    <w:rsid w:val="00361BAE"/>
    <w:rsid w:val="00361C3F"/>
    <w:rsid w:val="00361C40"/>
    <w:rsid w:val="00362353"/>
    <w:rsid w:val="00362465"/>
    <w:rsid w:val="00362A44"/>
    <w:rsid w:val="00362B18"/>
    <w:rsid w:val="00362DA7"/>
    <w:rsid w:val="003635A4"/>
    <w:rsid w:val="003636BD"/>
    <w:rsid w:val="00363BA1"/>
    <w:rsid w:val="00363BC8"/>
    <w:rsid w:val="00363D43"/>
    <w:rsid w:val="003643D7"/>
    <w:rsid w:val="003643DA"/>
    <w:rsid w:val="003643E0"/>
    <w:rsid w:val="003644CE"/>
    <w:rsid w:val="00364562"/>
    <w:rsid w:val="003645E3"/>
    <w:rsid w:val="00364848"/>
    <w:rsid w:val="0036494F"/>
    <w:rsid w:val="00364BD5"/>
    <w:rsid w:val="00365AF6"/>
    <w:rsid w:val="00366140"/>
    <w:rsid w:val="00366930"/>
    <w:rsid w:val="00366950"/>
    <w:rsid w:val="00366B16"/>
    <w:rsid w:val="003671D5"/>
    <w:rsid w:val="0036726F"/>
    <w:rsid w:val="00367351"/>
    <w:rsid w:val="0036738E"/>
    <w:rsid w:val="00367E9B"/>
    <w:rsid w:val="003706A4"/>
    <w:rsid w:val="00370A7E"/>
    <w:rsid w:val="00370E39"/>
    <w:rsid w:val="00370E77"/>
    <w:rsid w:val="00371303"/>
    <w:rsid w:val="003713A4"/>
    <w:rsid w:val="00371714"/>
    <w:rsid w:val="0037195C"/>
    <w:rsid w:val="00371B77"/>
    <w:rsid w:val="003720F6"/>
    <w:rsid w:val="003723D4"/>
    <w:rsid w:val="00372632"/>
    <w:rsid w:val="00372803"/>
    <w:rsid w:val="00372C63"/>
    <w:rsid w:val="00372DAB"/>
    <w:rsid w:val="00372EC0"/>
    <w:rsid w:val="00373454"/>
    <w:rsid w:val="003734EF"/>
    <w:rsid w:val="00373649"/>
    <w:rsid w:val="00373792"/>
    <w:rsid w:val="0037399A"/>
    <w:rsid w:val="003739FB"/>
    <w:rsid w:val="00373C68"/>
    <w:rsid w:val="00373F18"/>
    <w:rsid w:val="00373F91"/>
    <w:rsid w:val="003740E6"/>
    <w:rsid w:val="00374629"/>
    <w:rsid w:val="0037485E"/>
    <w:rsid w:val="0037486C"/>
    <w:rsid w:val="00374AA0"/>
    <w:rsid w:val="00374CC1"/>
    <w:rsid w:val="00374E2C"/>
    <w:rsid w:val="00374EE7"/>
    <w:rsid w:val="00375092"/>
    <w:rsid w:val="0037569D"/>
    <w:rsid w:val="003756D4"/>
    <w:rsid w:val="00375B27"/>
    <w:rsid w:val="00375B6C"/>
    <w:rsid w:val="00375B8D"/>
    <w:rsid w:val="00375D17"/>
    <w:rsid w:val="0037623F"/>
    <w:rsid w:val="003762A8"/>
    <w:rsid w:val="00376321"/>
    <w:rsid w:val="0037664A"/>
    <w:rsid w:val="00376728"/>
    <w:rsid w:val="003767B3"/>
    <w:rsid w:val="00376F8B"/>
    <w:rsid w:val="00377215"/>
    <w:rsid w:val="003772CA"/>
    <w:rsid w:val="003776D6"/>
    <w:rsid w:val="003778C1"/>
    <w:rsid w:val="00377CBA"/>
    <w:rsid w:val="00377D90"/>
    <w:rsid w:val="0038084C"/>
    <w:rsid w:val="00380CDF"/>
    <w:rsid w:val="00380E5E"/>
    <w:rsid w:val="003819CA"/>
    <w:rsid w:val="00381A49"/>
    <w:rsid w:val="00381B5D"/>
    <w:rsid w:val="00381FF2"/>
    <w:rsid w:val="00382638"/>
    <w:rsid w:val="00382772"/>
    <w:rsid w:val="00382F08"/>
    <w:rsid w:val="003832CC"/>
    <w:rsid w:val="003835B8"/>
    <w:rsid w:val="00383786"/>
    <w:rsid w:val="00383AA2"/>
    <w:rsid w:val="00383B3A"/>
    <w:rsid w:val="00383D4A"/>
    <w:rsid w:val="0038414A"/>
    <w:rsid w:val="00384432"/>
    <w:rsid w:val="0038465C"/>
    <w:rsid w:val="003846CD"/>
    <w:rsid w:val="00384D4E"/>
    <w:rsid w:val="00385297"/>
    <w:rsid w:val="00385505"/>
    <w:rsid w:val="00385778"/>
    <w:rsid w:val="003857C3"/>
    <w:rsid w:val="00385A50"/>
    <w:rsid w:val="00385E04"/>
    <w:rsid w:val="0038601A"/>
    <w:rsid w:val="00386240"/>
    <w:rsid w:val="00386466"/>
    <w:rsid w:val="00386490"/>
    <w:rsid w:val="0038655A"/>
    <w:rsid w:val="0038667C"/>
    <w:rsid w:val="00386AF0"/>
    <w:rsid w:val="00386C38"/>
    <w:rsid w:val="003874A6"/>
    <w:rsid w:val="00387634"/>
    <w:rsid w:val="00387B18"/>
    <w:rsid w:val="00387DA1"/>
    <w:rsid w:val="00390B95"/>
    <w:rsid w:val="003911D0"/>
    <w:rsid w:val="003912AC"/>
    <w:rsid w:val="003913EE"/>
    <w:rsid w:val="003915F8"/>
    <w:rsid w:val="003919FD"/>
    <w:rsid w:val="003920E1"/>
    <w:rsid w:val="003921E6"/>
    <w:rsid w:val="0039293F"/>
    <w:rsid w:val="00393505"/>
    <w:rsid w:val="003938CD"/>
    <w:rsid w:val="00393D3A"/>
    <w:rsid w:val="0039440D"/>
    <w:rsid w:val="00394945"/>
    <w:rsid w:val="00394ED7"/>
    <w:rsid w:val="0039572E"/>
    <w:rsid w:val="0039599E"/>
    <w:rsid w:val="00395EEB"/>
    <w:rsid w:val="00396190"/>
    <w:rsid w:val="0039676B"/>
    <w:rsid w:val="00396CB8"/>
    <w:rsid w:val="00396E84"/>
    <w:rsid w:val="00396FE6"/>
    <w:rsid w:val="0039734B"/>
    <w:rsid w:val="00397C23"/>
    <w:rsid w:val="00397E1E"/>
    <w:rsid w:val="003A02CE"/>
    <w:rsid w:val="003A08BE"/>
    <w:rsid w:val="003A0B6C"/>
    <w:rsid w:val="003A0BC2"/>
    <w:rsid w:val="003A1234"/>
    <w:rsid w:val="003A12E6"/>
    <w:rsid w:val="003A1337"/>
    <w:rsid w:val="003A14A6"/>
    <w:rsid w:val="003A17E8"/>
    <w:rsid w:val="003A1855"/>
    <w:rsid w:val="003A18DF"/>
    <w:rsid w:val="003A18F9"/>
    <w:rsid w:val="003A190F"/>
    <w:rsid w:val="003A25D0"/>
    <w:rsid w:val="003A2863"/>
    <w:rsid w:val="003A2A03"/>
    <w:rsid w:val="003A2A12"/>
    <w:rsid w:val="003A2E4A"/>
    <w:rsid w:val="003A2F0A"/>
    <w:rsid w:val="003A302E"/>
    <w:rsid w:val="003A30A2"/>
    <w:rsid w:val="003A3595"/>
    <w:rsid w:val="003A3A51"/>
    <w:rsid w:val="003A3E43"/>
    <w:rsid w:val="003A3F8C"/>
    <w:rsid w:val="003A4185"/>
    <w:rsid w:val="003A4394"/>
    <w:rsid w:val="003A4743"/>
    <w:rsid w:val="003A4811"/>
    <w:rsid w:val="003A4C76"/>
    <w:rsid w:val="003A4D4C"/>
    <w:rsid w:val="003A4E25"/>
    <w:rsid w:val="003A4EC3"/>
    <w:rsid w:val="003A5A7F"/>
    <w:rsid w:val="003A5C2F"/>
    <w:rsid w:val="003A5F54"/>
    <w:rsid w:val="003A635B"/>
    <w:rsid w:val="003A655E"/>
    <w:rsid w:val="003A6C51"/>
    <w:rsid w:val="003A6E56"/>
    <w:rsid w:val="003A7159"/>
    <w:rsid w:val="003A716D"/>
    <w:rsid w:val="003A75F2"/>
    <w:rsid w:val="003A77C3"/>
    <w:rsid w:val="003A7939"/>
    <w:rsid w:val="003A7EB3"/>
    <w:rsid w:val="003A7ED4"/>
    <w:rsid w:val="003B0007"/>
    <w:rsid w:val="003B00E8"/>
    <w:rsid w:val="003B0724"/>
    <w:rsid w:val="003B0868"/>
    <w:rsid w:val="003B100E"/>
    <w:rsid w:val="003B167B"/>
    <w:rsid w:val="003B1A6B"/>
    <w:rsid w:val="003B1D9D"/>
    <w:rsid w:val="003B1E2F"/>
    <w:rsid w:val="003B1FBF"/>
    <w:rsid w:val="003B2E57"/>
    <w:rsid w:val="003B3417"/>
    <w:rsid w:val="003B362B"/>
    <w:rsid w:val="003B37BA"/>
    <w:rsid w:val="003B37DA"/>
    <w:rsid w:val="003B3842"/>
    <w:rsid w:val="003B3F19"/>
    <w:rsid w:val="003B3FDC"/>
    <w:rsid w:val="003B451A"/>
    <w:rsid w:val="003B45F2"/>
    <w:rsid w:val="003B495D"/>
    <w:rsid w:val="003B4B51"/>
    <w:rsid w:val="003B4C4E"/>
    <w:rsid w:val="003B5087"/>
    <w:rsid w:val="003B54BB"/>
    <w:rsid w:val="003B5787"/>
    <w:rsid w:val="003B6369"/>
    <w:rsid w:val="003B69EC"/>
    <w:rsid w:val="003B6A8A"/>
    <w:rsid w:val="003B6EE6"/>
    <w:rsid w:val="003B7437"/>
    <w:rsid w:val="003B75DD"/>
    <w:rsid w:val="003B78FC"/>
    <w:rsid w:val="003B7B94"/>
    <w:rsid w:val="003B7D9E"/>
    <w:rsid w:val="003C0001"/>
    <w:rsid w:val="003C0009"/>
    <w:rsid w:val="003C0762"/>
    <w:rsid w:val="003C0908"/>
    <w:rsid w:val="003C1504"/>
    <w:rsid w:val="003C19E7"/>
    <w:rsid w:val="003C1E06"/>
    <w:rsid w:val="003C1F30"/>
    <w:rsid w:val="003C2106"/>
    <w:rsid w:val="003C2645"/>
    <w:rsid w:val="003C26FC"/>
    <w:rsid w:val="003C29B3"/>
    <w:rsid w:val="003C30B2"/>
    <w:rsid w:val="003C3431"/>
    <w:rsid w:val="003C3524"/>
    <w:rsid w:val="003C39F7"/>
    <w:rsid w:val="003C3AF3"/>
    <w:rsid w:val="003C3E44"/>
    <w:rsid w:val="003C3E5A"/>
    <w:rsid w:val="003C4DD4"/>
    <w:rsid w:val="003C50D6"/>
    <w:rsid w:val="003C52B3"/>
    <w:rsid w:val="003C55D6"/>
    <w:rsid w:val="003C577D"/>
    <w:rsid w:val="003C5CC1"/>
    <w:rsid w:val="003C5D1B"/>
    <w:rsid w:val="003C6707"/>
    <w:rsid w:val="003C6ED2"/>
    <w:rsid w:val="003C70F7"/>
    <w:rsid w:val="003C71B4"/>
    <w:rsid w:val="003C727A"/>
    <w:rsid w:val="003C7865"/>
    <w:rsid w:val="003C78B9"/>
    <w:rsid w:val="003C7BC6"/>
    <w:rsid w:val="003D0057"/>
    <w:rsid w:val="003D0291"/>
    <w:rsid w:val="003D06F6"/>
    <w:rsid w:val="003D07D5"/>
    <w:rsid w:val="003D0838"/>
    <w:rsid w:val="003D0AC7"/>
    <w:rsid w:val="003D0B1E"/>
    <w:rsid w:val="003D0D8F"/>
    <w:rsid w:val="003D1214"/>
    <w:rsid w:val="003D1440"/>
    <w:rsid w:val="003D18F1"/>
    <w:rsid w:val="003D21BD"/>
    <w:rsid w:val="003D2244"/>
    <w:rsid w:val="003D242C"/>
    <w:rsid w:val="003D2AB9"/>
    <w:rsid w:val="003D2B3F"/>
    <w:rsid w:val="003D2DEB"/>
    <w:rsid w:val="003D2E79"/>
    <w:rsid w:val="003D30FC"/>
    <w:rsid w:val="003D327B"/>
    <w:rsid w:val="003D3838"/>
    <w:rsid w:val="003D3842"/>
    <w:rsid w:val="003D3C25"/>
    <w:rsid w:val="003D3D0F"/>
    <w:rsid w:val="003D3D5F"/>
    <w:rsid w:val="003D3ED9"/>
    <w:rsid w:val="003D3F79"/>
    <w:rsid w:val="003D3FE5"/>
    <w:rsid w:val="003D4677"/>
    <w:rsid w:val="003D4A1C"/>
    <w:rsid w:val="003D4F31"/>
    <w:rsid w:val="003D5204"/>
    <w:rsid w:val="003D539F"/>
    <w:rsid w:val="003D6105"/>
    <w:rsid w:val="003D64B2"/>
    <w:rsid w:val="003D6739"/>
    <w:rsid w:val="003D6C88"/>
    <w:rsid w:val="003D6D60"/>
    <w:rsid w:val="003D6D6A"/>
    <w:rsid w:val="003D7B39"/>
    <w:rsid w:val="003D7C7A"/>
    <w:rsid w:val="003E02C7"/>
    <w:rsid w:val="003E03CB"/>
    <w:rsid w:val="003E055B"/>
    <w:rsid w:val="003E09BF"/>
    <w:rsid w:val="003E0AF1"/>
    <w:rsid w:val="003E10E4"/>
    <w:rsid w:val="003E11F4"/>
    <w:rsid w:val="003E163B"/>
    <w:rsid w:val="003E1ABC"/>
    <w:rsid w:val="003E1BC5"/>
    <w:rsid w:val="003E1CFC"/>
    <w:rsid w:val="003E1EF7"/>
    <w:rsid w:val="003E239E"/>
    <w:rsid w:val="003E25F2"/>
    <w:rsid w:val="003E26D1"/>
    <w:rsid w:val="003E2A14"/>
    <w:rsid w:val="003E2C17"/>
    <w:rsid w:val="003E316E"/>
    <w:rsid w:val="003E3AD0"/>
    <w:rsid w:val="003E3B2F"/>
    <w:rsid w:val="003E4078"/>
    <w:rsid w:val="003E43C3"/>
    <w:rsid w:val="003E45E5"/>
    <w:rsid w:val="003E47F2"/>
    <w:rsid w:val="003E5175"/>
    <w:rsid w:val="003E5536"/>
    <w:rsid w:val="003E5C62"/>
    <w:rsid w:val="003E5E3E"/>
    <w:rsid w:val="003E60C5"/>
    <w:rsid w:val="003E63CD"/>
    <w:rsid w:val="003E6A78"/>
    <w:rsid w:val="003E6B6A"/>
    <w:rsid w:val="003E6EED"/>
    <w:rsid w:val="003E735D"/>
    <w:rsid w:val="003E773A"/>
    <w:rsid w:val="003E7801"/>
    <w:rsid w:val="003E7976"/>
    <w:rsid w:val="003E7D98"/>
    <w:rsid w:val="003E7DFB"/>
    <w:rsid w:val="003E7F24"/>
    <w:rsid w:val="003F0487"/>
    <w:rsid w:val="003F08D6"/>
    <w:rsid w:val="003F123D"/>
    <w:rsid w:val="003F165C"/>
    <w:rsid w:val="003F1843"/>
    <w:rsid w:val="003F1975"/>
    <w:rsid w:val="003F19F0"/>
    <w:rsid w:val="003F1EF7"/>
    <w:rsid w:val="003F2B70"/>
    <w:rsid w:val="003F2DC9"/>
    <w:rsid w:val="003F2F97"/>
    <w:rsid w:val="003F3793"/>
    <w:rsid w:val="003F3F26"/>
    <w:rsid w:val="003F41B5"/>
    <w:rsid w:val="003F4552"/>
    <w:rsid w:val="003F495B"/>
    <w:rsid w:val="003F4B09"/>
    <w:rsid w:val="003F4D48"/>
    <w:rsid w:val="003F5148"/>
    <w:rsid w:val="003F555E"/>
    <w:rsid w:val="003F56EA"/>
    <w:rsid w:val="003F5981"/>
    <w:rsid w:val="003F59DD"/>
    <w:rsid w:val="003F5B22"/>
    <w:rsid w:val="003F6216"/>
    <w:rsid w:val="003F6494"/>
    <w:rsid w:val="003F650C"/>
    <w:rsid w:val="003F6706"/>
    <w:rsid w:val="003F6AF8"/>
    <w:rsid w:val="003F6BEB"/>
    <w:rsid w:val="003F6D4B"/>
    <w:rsid w:val="003F75FB"/>
    <w:rsid w:val="003F7838"/>
    <w:rsid w:val="003F78A1"/>
    <w:rsid w:val="003F799A"/>
    <w:rsid w:val="0040063D"/>
    <w:rsid w:val="00400D4A"/>
    <w:rsid w:val="00401439"/>
    <w:rsid w:val="0040151F"/>
    <w:rsid w:val="00401C22"/>
    <w:rsid w:val="00402097"/>
    <w:rsid w:val="004029BE"/>
    <w:rsid w:val="00402A22"/>
    <w:rsid w:val="00402B1B"/>
    <w:rsid w:val="00402C21"/>
    <w:rsid w:val="00402DF4"/>
    <w:rsid w:val="00403124"/>
    <w:rsid w:val="00403419"/>
    <w:rsid w:val="00403429"/>
    <w:rsid w:val="00403579"/>
    <w:rsid w:val="00403878"/>
    <w:rsid w:val="00403AD7"/>
    <w:rsid w:val="00403F61"/>
    <w:rsid w:val="0040412C"/>
    <w:rsid w:val="0040479C"/>
    <w:rsid w:val="00404842"/>
    <w:rsid w:val="0040489D"/>
    <w:rsid w:val="004052B6"/>
    <w:rsid w:val="00405D26"/>
    <w:rsid w:val="00406830"/>
    <w:rsid w:val="0040686B"/>
    <w:rsid w:val="00406F7B"/>
    <w:rsid w:val="00407075"/>
    <w:rsid w:val="00407096"/>
    <w:rsid w:val="00407EA9"/>
    <w:rsid w:val="0041007B"/>
    <w:rsid w:val="0041018F"/>
    <w:rsid w:val="00410395"/>
    <w:rsid w:val="00410412"/>
    <w:rsid w:val="0041073D"/>
    <w:rsid w:val="0041163C"/>
    <w:rsid w:val="00411B2F"/>
    <w:rsid w:val="00411B64"/>
    <w:rsid w:val="00411C68"/>
    <w:rsid w:val="0041203A"/>
    <w:rsid w:val="0041281B"/>
    <w:rsid w:val="00412B93"/>
    <w:rsid w:val="00413528"/>
    <w:rsid w:val="004137F4"/>
    <w:rsid w:val="0041391F"/>
    <w:rsid w:val="00413B16"/>
    <w:rsid w:val="004142D3"/>
    <w:rsid w:val="004143A1"/>
    <w:rsid w:val="0041481D"/>
    <w:rsid w:val="004148AE"/>
    <w:rsid w:val="00414DA5"/>
    <w:rsid w:val="004157E2"/>
    <w:rsid w:val="00415811"/>
    <w:rsid w:val="00415974"/>
    <w:rsid w:val="00415A39"/>
    <w:rsid w:val="00415C11"/>
    <w:rsid w:val="00415D07"/>
    <w:rsid w:val="00415ECF"/>
    <w:rsid w:val="00416258"/>
    <w:rsid w:val="004164DE"/>
    <w:rsid w:val="00416653"/>
    <w:rsid w:val="00416884"/>
    <w:rsid w:val="00416B14"/>
    <w:rsid w:val="00417A96"/>
    <w:rsid w:val="00417CD1"/>
    <w:rsid w:val="00417D70"/>
    <w:rsid w:val="004206B4"/>
    <w:rsid w:val="004207AE"/>
    <w:rsid w:val="0042085A"/>
    <w:rsid w:val="00420AF3"/>
    <w:rsid w:val="0042107B"/>
    <w:rsid w:val="00421469"/>
    <w:rsid w:val="00421ABE"/>
    <w:rsid w:val="00421AFF"/>
    <w:rsid w:val="00421CFB"/>
    <w:rsid w:val="0042235A"/>
    <w:rsid w:val="00422436"/>
    <w:rsid w:val="004224AB"/>
    <w:rsid w:val="00422BD9"/>
    <w:rsid w:val="00422C20"/>
    <w:rsid w:val="00422E3F"/>
    <w:rsid w:val="00423056"/>
    <w:rsid w:val="00423478"/>
    <w:rsid w:val="00423C30"/>
    <w:rsid w:val="00423D6B"/>
    <w:rsid w:val="00423EC1"/>
    <w:rsid w:val="00424145"/>
    <w:rsid w:val="004244A6"/>
    <w:rsid w:val="0042493B"/>
    <w:rsid w:val="00424992"/>
    <w:rsid w:val="00424BF0"/>
    <w:rsid w:val="00424C63"/>
    <w:rsid w:val="00424DFD"/>
    <w:rsid w:val="004250C2"/>
    <w:rsid w:val="004252F4"/>
    <w:rsid w:val="004257D9"/>
    <w:rsid w:val="00425972"/>
    <w:rsid w:val="00425CD2"/>
    <w:rsid w:val="004261A4"/>
    <w:rsid w:val="0042620A"/>
    <w:rsid w:val="00426291"/>
    <w:rsid w:val="004262B5"/>
    <w:rsid w:val="0042630B"/>
    <w:rsid w:val="004264B6"/>
    <w:rsid w:val="00426B96"/>
    <w:rsid w:val="00426BED"/>
    <w:rsid w:val="00426C0F"/>
    <w:rsid w:val="00426C10"/>
    <w:rsid w:val="00426E29"/>
    <w:rsid w:val="004271E7"/>
    <w:rsid w:val="0042761A"/>
    <w:rsid w:val="004277B7"/>
    <w:rsid w:val="00427B6C"/>
    <w:rsid w:val="00427FCA"/>
    <w:rsid w:val="004300A4"/>
    <w:rsid w:val="00430120"/>
    <w:rsid w:val="004304E8"/>
    <w:rsid w:val="004305D6"/>
    <w:rsid w:val="0043068C"/>
    <w:rsid w:val="00430799"/>
    <w:rsid w:val="004310CC"/>
    <w:rsid w:val="00431680"/>
    <w:rsid w:val="004316D6"/>
    <w:rsid w:val="004316FE"/>
    <w:rsid w:val="00431C6A"/>
    <w:rsid w:val="00432651"/>
    <w:rsid w:val="0043290E"/>
    <w:rsid w:val="004329D8"/>
    <w:rsid w:val="00432EFC"/>
    <w:rsid w:val="00432F68"/>
    <w:rsid w:val="00433070"/>
    <w:rsid w:val="0043312B"/>
    <w:rsid w:val="00433319"/>
    <w:rsid w:val="0043337E"/>
    <w:rsid w:val="004333B1"/>
    <w:rsid w:val="0043349F"/>
    <w:rsid w:val="00433CEC"/>
    <w:rsid w:val="004354B9"/>
    <w:rsid w:val="00435696"/>
    <w:rsid w:val="00435813"/>
    <w:rsid w:val="00435876"/>
    <w:rsid w:val="0043587B"/>
    <w:rsid w:val="00435AD0"/>
    <w:rsid w:val="0043618F"/>
    <w:rsid w:val="00436713"/>
    <w:rsid w:val="00436CBE"/>
    <w:rsid w:val="0043792D"/>
    <w:rsid w:val="004379EE"/>
    <w:rsid w:val="00437B28"/>
    <w:rsid w:val="00437B4D"/>
    <w:rsid w:val="00437D23"/>
    <w:rsid w:val="00437DDE"/>
    <w:rsid w:val="00437F8F"/>
    <w:rsid w:val="00440374"/>
    <w:rsid w:val="004405AB"/>
    <w:rsid w:val="00440BD5"/>
    <w:rsid w:val="00441065"/>
    <w:rsid w:val="004410F1"/>
    <w:rsid w:val="0044121A"/>
    <w:rsid w:val="00441FF9"/>
    <w:rsid w:val="00441FFC"/>
    <w:rsid w:val="00442436"/>
    <w:rsid w:val="0044277E"/>
    <w:rsid w:val="0044285F"/>
    <w:rsid w:val="00442ECD"/>
    <w:rsid w:val="00442F69"/>
    <w:rsid w:val="0044313E"/>
    <w:rsid w:val="00443314"/>
    <w:rsid w:val="00443999"/>
    <w:rsid w:val="00443CFF"/>
    <w:rsid w:val="0044415C"/>
    <w:rsid w:val="004448A6"/>
    <w:rsid w:val="00444924"/>
    <w:rsid w:val="00444CAB"/>
    <w:rsid w:val="0044536B"/>
    <w:rsid w:val="00445DFC"/>
    <w:rsid w:val="00445E4E"/>
    <w:rsid w:val="00446046"/>
    <w:rsid w:val="0044647C"/>
    <w:rsid w:val="0044648F"/>
    <w:rsid w:val="00446512"/>
    <w:rsid w:val="0044696C"/>
    <w:rsid w:val="00446C1F"/>
    <w:rsid w:val="00447CA0"/>
    <w:rsid w:val="00447D2D"/>
    <w:rsid w:val="004504B6"/>
    <w:rsid w:val="00450504"/>
    <w:rsid w:val="00450A05"/>
    <w:rsid w:val="00450A14"/>
    <w:rsid w:val="00450A93"/>
    <w:rsid w:val="004510DC"/>
    <w:rsid w:val="00451852"/>
    <w:rsid w:val="00451F07"/>
    <w:rsid w:val="00451FB8"/>
    <w:rsid w:val="0045223B"/>
    <w:rsid w:val="0045235E"/>
    <w:rsid w:val="00452B5E"/>
    <w:rsid w:val="00452E8F"/>
    <w:rsid w:val="0045305E"/>
    <w:rsid w:val="0045326D"/>
    <w:rsid w:val="0045328D"/>
    <w:rsid w:val="0045334D"/>
    <w:rsid w:val="0045340A"/>
    <w:rsid w:val="004535B5"/>
    <w:rsid w:val="00454942"/>
    <w:rsid w:val="00454C66"/>
    <w:rsid w:val="00454F68"/>
    <w:rsid w:val="0045546D"/>
    <w:rsid w:val="00455A0F"/>
    <w:rsid w:val="00455DF1"/>
    <w:rsid w:val="00456085"/>
    <w:rsid w:val="004562FF"/>
    <w:rsid w:val="00456534"/>
    <w:rsid w:val="0045660E"/>
    <w:rsid w:val="00456673"/>
    <w:rsid w:val="00456D6E"/>
    <w:rsid w:val="00456EF4"/>
    <w:rsid w:val="00457313"/>
    <w:rsid w:val="0045771A"/>
    <w:rsid w:val="004578E6"/>
    <w:rsid w:val="004578FE"/>
    <w:rsid w:val="00460106"/>
    <w:rsid w:val="00460641"/>
    <w:rsid w:val="00460769"/>
    <w:rsid w:val="004607EB"/>
    <w:rsid w:val="004610A8"/>
    <w:rsid w:val="00461655"/>
    <w:rsid w:val="004616A5"/>
    <w:rsid w:val="00461CA9"/>
    <w:rsid w:val="00461CBD"/>
    <w:rsid w:val="0046200A"/>
    <w:rsid w:val="00462240"/>
    <w:rsid w:val="004623B8"/>
    <w:rsid w:val="00462A2A"/>
    <w:rsid w:val="00462CF7"/>
    <w:rsid w:val="0046325D"/>
    <w:rsid w:val="00463371"/>
    <w:rsid w:val="00463544"/>
    <w:rsid w:val="00463989"/>
    <w:rsid w:val="00463C90"/>
    <w:rsid w:val="00463DFC"/>
    <w:rsid w:val="00463E73"/>
    <w:rsid w:val="00463F50"/>
    <w:rsid w:val="004646E5"/>
    <w:rsid w:val="0046475F"/>
    <w:rsid w:val="00464BA2"/>
    <w:rsid w:val="00464C23"/>
    <w:rsid w:val="00464CE5"/>
    <w:rsid w:val="00465104"/>
    <w:rsid w:val="0046523F"/>
    <w:rsid w:val="0046553C"/>
    <w:rsid w:val="00465647"/>
    <w:rsid w:val="00465767"/>
    <w:rsid w:val="004662E2"/>
    <w:rsid w:val="00466516"/>
    <w:rsid w:val="004665C2"/>
    <w:rsid w:val="004665F4"/>
    <w:rsid w:val="004666A7"/>
    <w:rsid w:val="004668BA"/>
    <w:rsid w:val="00467016"/>
    <w:rsid w:val="004675A4"/>
    <w:rsid w:val="004675D5"/>
    <w:rsid w:val="00467A67"/>
    <w:rsid w:val="00467AD9"/>
    <w:rsid w:val="00467C12"/>
    <w:rsid w:val="00470533"/>
    <w:rsid w:val="004706EF"/>
    <w:rsid w:val="00470949"/>
    <w:rsid w:val="00470E3F"/>
    <w:rsid w:val="00470E43"/>
    <w:rsid w:val="00471633"/>
    <w:rsid w:val="0047170A"/>
    <w:rsid w:val="004718F0"/>
    <w:rsid w:val="004719D9"/>
    <w:rsid w:val="00471A9F"/>
    <w:rsid w:val="00471D5E"/>
    <w:rsid w:val="00471EA1"/>
    <w:rsid w:val="0047242A"/>
    <w:rsid w:val="00472436"/>
    <w:rsid w:val="00472647"/>
    <w:rsid w:val="004728E5"/>
    <w:rsid w:val="00472A04"/>
    <w:rsid w:val="00472D9B"/>
    <w:rsid w:val="00472DBB"/>
    <w:rsid w:val="004730E7"/>
    <w:rsid w:val="004738EA"/>
    <w:rsid w:val="00473DC5"/>
    <w:rsid w:val="004740D9"/>
    <w:rsid w:val="00474881"/>
    <w:rsid w:val="00475661"/>
    <w:rsid w:val="0047577B"/>
    <w:rsid w:val="004757F4"/>
    <w:rsid w:val="00475A73"/>
    <w:rsid w:val="00475E7F"/>
    <w:rsid w:val="00475F93"/>
    <w:rsid w:val="004765E5"/>
    <w:rsid w:val="0047666A"/>
    <w:rsid w:val="00476AC8"/>
    <w:rsid w:val="00476C5F"/>
    <w:rsid w:val="004771C8"/>
    <w:rsid w:val="0047782E"/>
    <w:rsid w:val="004778C0"/>
    <w:rsid w:val="00477CDE"/>
    <w:rsid w:val="00477DDC"/>
    <w:rsid w:val="00477E42"/>
    <w:rsid w:val="00477F7B"/>
    <w:rsid w:val="0048013A"/>
    <w:rsid w:val="00480228"/>
    <w:rsid w:val="0048062B"/>
    <w:rsid w:val="00480887"/>
    <w:rsid w:val="00481DFA"/>
    <w:rsid w:val="00481F1E"/>
    <w:rsid w:val="004822E5"/>
    <w:rsid w:val="00482A5C"/>
    <w:rsid w:val="00482BDD"/>
    <w:rsid w:val="00482C01"/>
    <w:rsid w:val="00483340"/>
    <w:rsid w:val="00483B23"/>
    <w:rsid w:val="00483DB7"/>
    <w:rsid w:val="004847A6"/>
    <w:rsid w:val="00484A60"/>
    <w:rsid w:val="004850A6"/>
    <w:rsid w:val="00485A85"/>
    <w:rsid w:val="00486782"/>
    <w:rsid w:val="00486BCE"/>
    <w:rsid w:val="00487072"/>
    <w:rsid w:val="004873D8"/>
    <w:rsid w:val="00487459"/>
    <w:rsid w:val="0048748A"/>
    <w:rsid w:val="004875DB"/>
    <w:rsid w:val="0048769E"/>
    <w:rsid w:val="004879DF"/>
    <w:rsid w:val="00487AA3"/>
    <w:rsid w:val="00487F63"/>
    <w:rsid w:val="00490121"/>
    <w:rsid w:val="0049068E"/>
    <w:rsid w:val="0049094E"/>
    <w:rsid w:val="0049179D"/>
    <w:rsid w:val="004917A5"/>
    <w:rsid w:val="004921E9"/>
    <w:rsid w:val="00492369"/>
    <w:rsid w:val="00492442"/>
    <w:rsid w:val="004925A8"/>
    <w:rsid w:val="00492767"/>
    <w:rsid w:val="0049276B"/>
    <w:rsid w:val="00492BE8"/>
    <w:rsid w:val="004930A3"/>
    <w:rsid w:val="00493424"/>
    <w:rsid w:val="00493775"/>
    <w:rsid w:val="00493AF5"/>
    <w:rsid w:val="004940DC"/>
    <w:rsid w:val="00494642"/>
    <w:rsid w:val="00494C64"/>
    <w:rsid w:val="00494D39"/>
    <w:rsid w:val="00494D82"/>
    <w:rsid w:val="004954B9"/>
    <w:rsid w:val="004957C9"/>
    <w:rsid w:val="00495EC8"/>
    <w:rsid w:val="004960EC"/>
    <w:rsid w:val="00496350"/>
    <w:rsid w:val="00496418"/>
    <w:rsid w:val="0049644B"/>
    <w:rsid w:val="00496B7D"/>
    <w:rsid w:val="00496BA9"/>
    <w:rsid w:val="00497379"/>
    <w:rsid w:val="004976EF"/>
    <w:rsid w:val="004977FE"/>
    <w:rsid w:val="00497B5E"/>
    <w:rsid w:val="00497CBF"/>
    <w:rsid w:val="00497DFB"/>
    <w:rsid w:val="00497E57"/>
    <w:rsid w:val="004A0184"/>
    <w:rsid w:val="004A07F5"/>
    <w:rsid w:val="004A0B53"/>
    <w:rsid w:val="004A0C48"/>
    <w:rsid w:val="004A0CF9"/>
    <w:rsid w:val="004A121A"/>
    <w:rsid w:val="004A1ADC"/>
    <w:rsid w:val="004A1FBD"/>
    <w:rsid w:val="004A21CE"/>
    <w:rsid w:val="004A2556"/>
    <w:rsid w:val="004A2857"/>
    <w:rsid w:val="004A2C1A"/>
    <w:rsid w:val="004A2CA6"/>
    <w:rsid w:val="004A329A"/>
    <w:rsid w:val="004A38A7"/>
    <w:rsid w:val="004A39C4"/>
    <w:rsid w:val="004A3B4F"/>
    <w:rsid w:val="004A3F06"/>
    <w:rsid w:val="004A4074"/>
    <w:rsid w:val="004A4136"/>
    <w:rsid w:val="004A426E"/>
    <w:rsid w:val="004A445D"/>
    <w:rsid w:val="004A45FF"/>
    <w:rsid w:val="004A52ED"/>
    <w:rsid w:val="004A54E0"/>
    <w:rsid w:val="004A55B1"/>
    <w:rsid w:val="004A5B28"/>
    <w:rsid w:val="004A6365"/>
    <w:rsid w:val="004A63B4"/>
    <w:rsid w:val="004A63DB"/>
    <w:rsid w:val="004A652F"/>
    <w:rsid w:val="004A6831"/>
    <w:rsid w:val="004A6C6B"/>
    <w:rsid w:val="004A7199"/>
    <w:rsid w:val="004A73E9"/>
    <w:rsid w:val="004A782A"/>
    <w:rsid w:val="004B007D"/>
    <w:rsid w:val="004B0244"/>
    <w:rsid w:val="004B024A"/>
    <w:rsid w:val="004B0364"/>
    <w:rsid w:val="004B079D"/>
    <w:rsid w:val="004B0899"/>
    <w:rsid w:val="004B0D38"/>
    <w:rsid w:val="004B0DA7"/>
    <w:rsid w:val="004B0EEC"/>
    <w:rsid w:val="004B11B3"/>
    <w:rsid w:val="004B170B"/>
    <w:rsid w:val="004B1C76"/>
    <w:rsid w:val="004B1E95"/>
    <w:rsid w:val="004B20FF"/>
    <w:rsid w:val="004B2D4B"/>
    <w:rsid w:val="004B2E1E"/>
    <w:rsid w:val="004B3551"/>
    <w:rsid w:val="004B35E8"/>
    <w:rsid w:val="004B3C3C"/>
    <w:rsid w:val="004B3C5F"/>
    <w:rsid w:val="004B3DC1"/>
    <w:rsid w:val="004B4784"/>
    <w:rsid w:val="004B4BAE"/>
    <w:rsid w:val="004B4E95"/>
    <w:rsid w:val="004B4F89"/>
    <w:rsid w:val="004B50B8"/>
    <w:rsid w:val="004B5130"/>
    <w:rsid w:val="004B543D"/>
    <w:rsid w:val="004B54E5"/>
    <w:rsid w:val="004B59AC"/>
    <w:rsid w:val="004B5E7B"/>
    <w:rsid w:val="004B5FB9"/>
    <w:rsid w:val="004B6018"/>
    <w:rsid w:val="004B624F"/>
    <w:rsid w:val="004B62B7"/>
    <w:rsid w:val="004B65D8"/>
    <w:rsid w:val="004B6D2C"/>
    <w:rsid w:val="004B7813"/>
    <w:rsid w:val="004B782C"/>
    <w:rsid w:val="004B78C6"/>
    <w:rsid w:val="004B7931"/>
    <w:rsid w:val="004B794A"/>
    <w:rsid w:val="004B7C53"/>
    <w:rsid w:val="004B7C59"/>
    <w:rsid w:val="004B7C5A"/>
    <w:rsid w:val="004C032B"/>
    <w:rsid w:val="004C0931"/>
    <w:rsid w:val="004C0959"/>
    <w:rsid w:val="004C1A1D"/>
    <w:rsid w:val="004C1BBA"/>
    <w:rsid w:val="004C20AA"/>
    <w:rsid w:val="004C2B2D"/>
    <w:rsid w:val="004C2C05"/>
    <w:rsid w:val="004C2C0A"/>
    <w:rsid w:val="004C2C8E"/>
    <w:rsid w:val="004C35DA"/>
    <w:rsid w:val="004C41E7"/>
    <w:rsid w:val="004C4340"/>
    <w:rsid w:val="004C436C"/>
    <w:rsid w:val="004C490E"/>
    <w:rsid w:val="004C4D20"/>
    <w:rsid w:val="004C5203"/>
    <w:rsid w:val="004C530B"/>
    <w:rsid w:val="004C5594"/>
    <w:rsid w:val="004C5E0A"/>
    <w:rsid w:val="004C6035"/>
    <w:rsid w:val="004C6102"/>
    <w:rsid w:val="004C6866"/>
    <w:rsid w:val="004C7450"/>
    <w:rsid w:val="004C7D9D"/>
    <w:rsid w:val="004C7F80"/>
    <w:rsid w:val="004D01D7"/>
    <w:rsid w:val="004D0247"/>
    <w:rsid w:val="004D06B5"/>
    <w:rsid w:val="004D07F5"/>
    <w:rsid w:val="004D0BA0"/>
    <w:rsid w:val="004D0C1B"/>
    <w:rsid w:val="004D1904"/>
    <w:rsid w:val="004D2420"/>
    <w:rsid w:val="004D253B"/>
    <w:rsid w:val="004D2685"/>
    <w:rsid w:val="004D27C4"/>
    <w:rsid w:val="004D2A32"/>
    <w:rsid w:val="004D2B13"/>
    <w:rsid w:val="004D2D06"/>
    <w:rsid w:val="004D2E12"/>
    <w:rsid w:val="004D35E7"/>
    <w:rsid w:val="004D36DE"/>
    <w:rsid w:val="004D4036"/>
    <w:rsid w:val="004D48E5"/>
    <w:rsid w:val="004D5094"/>
    <w:rsid w:val="004D5116"/>
    <w:rsid w:val="004D5203"/>
    <w:rsid w:val="004D53A6"/>
    <w:rsid w:val="004D54D8"/>
    <w:rsid w:val="004D5784"/>
    <w:rsid w:val="004D57FA"/>
    <w:rsid w:val="004D58B9"/>
    <w:rsid w:val="004D5901"/>
    <w:rsid w:val="004D5A4F"/>
    <w:rsid w:val="004D5F9B"/>
    <w:rsid w:val="004D65FE"/>
    <w:rsid w:val="004D6A69"/>
    <w:rsid w:val="004D6FFC"/>
    <w:rsid w:val="004D7023"/>
    <w:rsid w:val="004D707C"/>
    <w:rsid w:val="004D72E4"/>
    <w:rsid w:val="004D73A7"/>
    <w:rsid w:val="004D77B9"/>
    <w:rsid w:val="004D7926"/>
    <w:rsid w:val="004D7CA8"/>
    <w:rsid w:val="004D7DF9"/>
    <w:rsid w:val="004E1B7D"/>
    <w:rsid w:val="004E1DF4"/>
    <w:rsid w:val="004E246C"/>
    <w:rsid w:val="004E2714"/>
    <w:rsid w:val="004E2777"/>
    <w:rsid w:val="004E2BB3"/>
    <w:rsid w:val="004E2CA4"/>
    <w:rsid w:val="004E2E1E"/>
    <w:rsid w:val="004E2E93"/>
    <w:rsid w:val="004E33C8"/>
    <w:rsid w:val="004E392C"/>
    <w:rsid w:val="004E3A57"/>
    <w:rsid w:val="004E3C83"/>
    <w:rsid w:val="004E4C96"/>
    <w:rsid w:val="004E4D9C"/>
    <w:rsid w:val="004E531A"/>
    <w:rsid w:val="004E561F"/>
    <w:rsid w:val="004E5C11"/>
    <w:rsid w:val="004E5F37"/>
    <w:rsid w:val="004E629A"/>
    <w:rsid w:val="004E6674"/>
    <w:rsid w:val="004E68AD"/>
    <w:rsid w:val="004E69A3"/>
    <w:rsid w:val="004E6CCB"/>
    <w:rsid w:val="004E6D33"/>
    <w:rsid w:val="004E70C4"/>
    <w:rsid w:val="004E72EE"/>
    <w:rsid w:val="004E763A"/>
    <w:rsid w:val="004E7C46"/>
    <w:rsid w:val="004E7C84"/>
    <w:rsid w:val="004F0512"/>
    <w:rsid w:val="004F0AF4"/>
    <w:rsid w:val="004F0D62"/>
    <w:rsid w:val="004F0F4C"/>
    <w:rsid w:val="004F1303"/>
    <w:rsid w:val="004F165A"/>
    <w:rsid w:val="004F1698"/>
    <w:rsid w:val="004F173B"/>
    <w:rsid w:val="004F1FA4"/>
    <w:rsid w:val="004F2118"/>
    <w:rsid w:val="004F213D"/>
    <w:rsid w:val="004F22C9"/>
    <w:rsid w:val="004F22CD"/>
    <w:rsid w:val="004F2493"/>
    <w:rsid w:val="004F2DAB"/>
    <w:rsid w:val="004F2EAF"/>
    <w:rsid w:val="004F2FDD"/>
    <w:rsid w:val="004F3056"/>
    <w:rsid w:val="004F3385"/>
    <w:rsid w:val="004F3679"/>
    <w:rsid w:val="004F36B4"/>
    <w:rsid w:val="004F385B"/>
    <w:rsid w:val="004F386A"/>
    <w:rsid w:val="004F3D2B"/>
    <w:rsid w:val="004F3E12"/>
    <w:rsid w:val="004F4080"/>
    <w:rsid w:val="004F40EC"/>
    <w:rsid w:val="004F41BC"/>
    <w:rsid w:val="004F4244"/>
    <w:rsid w:val="004F425E"/>
    <w:rsid w:val="004F4974"/>
    <w:rsid w:val="004F4DA0"/>
    <w:rsid w:val="004F4DD6"/>
    <w:rsid w:val="004F548F"/>
    <w:rsid w:val="004F5D08"/>
    <w:rsid w:val="004F6D50"/>
    <w:rsid w:val="004F764F"/>
    <w:rsid w:val="004F7B72"/>
    <w:rsid w:val="004F7C7F"/>
    <w:rsid w:val="004F7EAC"/>
    <w:rsid w:val="004F7EE1"/>
    <w:rsid w:val="005006C2"/>
    <w:rsid w:val="00500FB2"/>
    <w:rsid w:val="00501440"/>
    <w:rsid w:val="005016AE"/>
    <w:rsid w:val="005019CA"/>
    <w:rsid w:val="00501BC7"/>
    <w:rsid w:val="00501CE8"/>
    <w:rsid w:val="0050233E"/>
    <w:rsid w:val="00502BF9"/>
    <w:rsid w:val="00503290"/>
    <w:rsid w:val="0050339B"/>
    <w:rsid w:val="005037D1"/>
    <w:rsid w:val="00503A63"/>
    <w:rsid w:val="005044ED"/>
    <w:rsid w:val="00504513"/>
    <w:rsid w:val="005049B9"/>
    <w:rsid w:val="00504C0D"/>
    <w:rsid w:val="00504C9A"/>
    <w:rsid w:val="0050509D"/>
    <w:rsid w:val="005057F5"/>
    <w:rsid w:val="005059BB"/>
    <w:rsid w:val="00505EF7"/>
    <w:rsid w:val="00505F2D"/>
    <w:rsid w:val="005067F2"/>
    <w:rsid w:val="00506ECA"/>
    <w:rsid w:val="0050726D"/>
    <w:rsid w:val="005074B2"/>
    <w:rsid w:val="00507772"/>
    <w:rsid w:val="005079F5"/>
    <w:rsid w:val="00507B43"/>
    <w:rsid w:val="0051034E"/>
    <w:rsid w:val="005103B8"/>
    <w:rsid w:val="00510812"/>
    <w:rsid w:val="00510871"/>
    <w:rsid w:val="005116F7"/>
    <w:rsid w:val="00511974"/>
    <w:rsid w:val="00511D06"/>
    <w:rsid w:val="00511E10"/>
    <w:rsid w:val="00512126"/>
    <w:rsid w:val="0051238B"/>
    <w:rsid w:val="005129ED"/>
    <w:rsid w:val="00512C1A"/>
    <w:rsid w:val="00513279"/>
    <w:rsid w:val="0051372A"/>
    <w:rsid w:val="005137FB"/>
    <w:rsid w:val="00513BBE"/>
    <w:rsid w:val="00513CBE"/>
    <w:rsid w:val="00514042"/>
    <w:rsid w:val="00514104"/>
    <w:rsid w:val="00514498"/>
    <w:rsid w:val="005150A0"/>
    <w:rsid w:val="00515342"/>
    <w:rsid w:val="005156B6"/>
    <w:rsid w:val="0051632F"/>
    <w:rsid w:val="00516747"/>
    <w:rsid w:val="0051683E"/>
    <w:rsid w:val="0051695E"/>
    <w:rsid w:val="00516D93"/>
    <w:rsid w:val="00516EDA"/>
    <w:rsid w:val="00516F99"/>
    <w:rsid w:val="0051726A"/>
    <w:rsid w:val="005176C3"/>
    <w:rsid w:val="005176C7"/>
    <w:rsid w:val="00517BF9"/>
    <w:rsid w:val="005200FC"/>
    <w:rsid w:val="00520129"/>
    <w:rsid w:val="0052036F"/>
    <w:rsid w:val="0052092F"/>
    <w:rsid w:val="00520DB3"/>
    <w:rsid w:val="00521169"/>
    <w:rsid w:val="005217F8"/>
    <w:rsid w:val="00521EF4"/>
    <w:rsid w:val="005220BF"/>
    <w:rsid w:val="00522E58"/>
    <w:rsid w:val="00522F0A"/>
    <w:rsid w:val="0052324C"/>
    <w:rsid w:val="00523676"/>
    <w:rsid w:val="00523E30"/>
    <w:rsid w:val="00523F7F"/>
    <w:rsid w:val="005240D1"/>
    <w:rsid w:val="00524177"/>
    <w:rsid w:val="00524355"/>
    <w:rsid w:val="005244AB"/>
    <w:rsid w:val="005247AB"/>
    <w:rsid w:val="00524896"/>
    <w:rsid w:val="00524CDE"/>
    <w:rsid w:val="005250D5"/>
    <w:rsid w:val="0052513E"/>
    <w:rsid w:val="0052521D"/>
    <w:rsid w:val="00525910"/>
    <w:rsid w:val="00525942"/>
    <w:rsid w:val="00525A55"/>
    <w:rsid w:val="005265D4"/>
    <w:rsid w:val="005265DA"/>
    <w:rsid w:val="005268BA"/>
    <w:rsid w:val="005269E1"/>
    <w:rsid w:val="00526F19"/>
    <w:rsid w:val="005279AA"/>
    <w:rsid w:val="00527A0C"/>
    <w:rsid w:val="00527A33"/>
    <w:rsid w:val="00530048"/>
    <w:rsid w:val="00530A18"/>
    <w:rsid w:val="00530EB4"/>
    <w:rsid w:val="00530F23"/>
    <w:rsid w:val="005313E0"/>
    <w:rsid w:val="00531CBD"/>
    <w:rsid w:val="00532039"/>
    <w:rsid w:val="00532343"/>
    <w:rsid w:val="005323C4"/>
    <w:rsid w:val="0053240B"/>
    <w:rsid w:val="00532AD7"/>
    <w:rsid w:val="00532F8B"/>
    <w:rsid w:val="005332E0"/>
    <w:rsid w:val="00533C0C"/>
    <w:rsid w:val="0053455B"/>
    <w:rsid w:val="005349A1"/>
    <w:rsid w:val="00534B73"/>
    <w:rsid w:val="00534D8B"/>
    <w:rsid w:val="00534F11"/>
    <w:rsid w:val="00535005"/>
    <w:rsid w:val="00535033"/>
    <w:rsid w:val="0053544C"/>
    <w:rsid w:val="00535591"/>
    <w:rsid w:val="005356A2"/>
    <w:rsid w:val="00535869"/>
    <w:rsid w:val="00535C97"/>
    <w:rsid w:val="005361D8"/>
    <w:rsid w:val="005364C8"/>
    <w:rsid w:val="00536A7F"/>
    <w:rsid w:val="00536D37"/>
    <w:rsid w:val="00536DBD"/>
    <w:rsid w:val="005370A5"/>
    <w:rsid w:val="005373DB"/>
    <w:rsid w:val="00537B35"/>
    <w:rsid w:val="00540199"/>
    <w:rsid w:val="0054045F"/>
    <w:rsid w:val="00540558"/>
    <w:rsid w:val="00540642"/>
    <w:rsid w:val="0054068A"/>
    <w:rsid w:val="0054094A"/>
    <w:rsid w:val="00540DE9"/>
    <w:rsid w:val="00540F56"/>
    <w:rsid w:val="0054105B"/>
    <w:rsid w:val="005415FE"/>
    <w:rsid w:val="00541780"/>
    <w:rsid w:val="00541AEF"/>
    <w:rsid w:val="005420DF"/>
    <w:rsid w:val="005422BB"/>
    <w:rsid w:val="005423A5"/>
    <w:rsid w:val="00542609"/>
    <w:rsid w:val="00542827"/>
    <w:rsid w:val="0054288F"/>
    <w:rsid w:val="0054297C"/>
    <w:rsid w:val="00542ACE"/>
    <w:rsid w:val="00542D8D"/>
    <w:rsid w:val="00543414"/>
    <w:rsid w:val="00543633"/>
    <w:rsid w:val="00543E16"/>
    <w:rsid w:val="00543ED3"/>
    <w:rsid w:val="005440EE"/>
    <w:rsid w:val="0054485F"/>
    <w:rsid w:val="00544E7E"/>
    <w:rsid w:val="00544EB7"/>
    <w:rsid w:val="005453F6"/>
    <w:rsid w:val="00545778"/>
    <w:rsid w:val="00545D32"/>
    <w:rsid w:val="00546169"/>
    <w:rsid w:val="0054629F"/>
    <w:rsid w:val="0054657A"/>
    <w:rsid w:val="00546986"/>
    <w:rsid w:val="00546A94"/>
    <w:rsid w:val="00546C1A"/>
    <w:rsid w:val="00546D3D"/>
    <w:rsid w:val="0054722F"/>
    <w:rsid w:val="00547D7C"/>
    <w:rsid w:val="00550102"/>
    <w:rsid w:val="0055041A"/>
    <w:rsid w:val="0055082E"/>
    <w:rsid w:val="005508CC"/>
    <w:rsid w:val="00550A21"/>
    <w:rsid w:val="00550A4D"/>
    <w:rsid w:val="00550DD6"/>
    <w:rsid w:val="00550FD5"/>
    <w:rsid w:val="005511FD"/>
    <w:rsid w:val="00551A53"/>
    <w:rsid w:val="00551E2D"/>
    <w:rsid w:val="005521CF"/>
    <w:rsid w:val="005523AD"/>
    <w:rsid w:val="005524D8"/>
    <w:rsid w:val="0055262A"/>
    <w:rsid w:val="005526EF"/>
    <w:rsid w:val="005527DA"/>
    <w:rsid w:val="0055292F"/>
    <w:rsid w:val="00552A5D"/>
    <w:rsid w:val="00552B3A"/>
    <w:rsid w:val="00553297"/>
    <w:rsid w:val="005532C8"/>
    <w:rsid w:val="005535C9"/>
    <w:rsid w:val="00553B3F"/>
    <w:rsid w:val="005541EB"/>
    <w:rsid w:val="005543CA"/>
    <w:rsid w:val="0055477B"/>
    <w:rsid w:val="0055480A"/>
    <w:rsid w:val="00554884"/>
    <w:rsid w:val="005549B1"/>
    <w:rsid w:val="00554A53"/>
    <w:rsid w:val="00555128"/>
    <w:rsid w:val="005554B6"/>
    <w:rsid w:val="005559C1"/>
    <w:rsid w:val="00555CD4"/>
    <w:rsid w:val="00555D2D"/>
    <w:rsid w:val="00555EBF"/>
    <w:rsid w:val="00556498"/>
    <w:rsid w:val="00556840"/>
    <w:rsid w:val="005570F9"/>
    <w:rsid w:val="0055731E"/>
    <w:rsid w:val="005574A6"/>
    <w:rsid w:val="00557CBB"/>
    <w:rsid w:val="00557D81"/>
    <w:rsid w:val="00557E9B"/>
    <w:rsid w:val="00560338"/>
    <w:rsid w:val="005603B8"/>
    <w:rsid w:val="00560F10"/>
    <w:rsid w:val="00560FF1"/>
    <w:rsid w:val="005612FC"/>
    <w:rsid w:val="00562525"/>
    <w:rsid w:val="005628FD"/>
    <w:rsid w:val="00562B1C"/>
    <w:rsid w:val="00562C4A"/>
    <w:rsid w:val="005631A8"/>
    <w:rsid w:val="005631C3"/>
    <w:rsid w:val="00563694"/>
    <w:rsid w:val="00563D6A"/>
    <w:rsid w:val="00563EB0"/>
    <w:rsid w:val="00563EDE"/>
    <w:rsid w:val="00563F2E"/>
    <w:rsid w:val="00564413"/>
    <w:rsid w:val="005645D2"/>
    <w:rsid w:val="00564620"/>
    <w:rsid w:val="005646B1"/>
    <w:rsid w:val="00564F2C"/>
    <w:rsid w:val="0056519C"/>
    <w:rsid w:val="005657DB"/>
    <w:rsid w:val="0056582E"/>
    <w:rsid w:val="0056582F"/>
    <w:rsid w:val="00565972"/>
    <w:rsid w:val="00565D5A"/>
    <w:rsid w:val="00566872"/>
    <w:rsid w:val="005668AF"/>
    <w:rsid w:val="00566A06"/>
    <w:rsid w:val="00566F97"/>
    <w:rsid w:val="005671FC"/>
    <w:rsid w:val="005673F7"/>
    <w:rsid w:val="00567DBE"/>
    <w:rsid w:val="00567EEE"/>
    <w:rsid w:val="00567F64"/>
    <w:rsid w:val="005701BD"/>
    <w:rsid w:val="00570410"/>
    <w:rsid w:val="005704E8"/>
    <w:rsid w:val="005708E8"/>
    <w:rsid w:val="00570A93"/>
    <w:rsid w:val="0057117E"/>
    <w:rsid w:val="005714E2"/>
    <w:rsid w:val="00571656"/>
    <w:rsid w:val="00571CBD"/>
    <w:rsid w:val="00571D88"/>
    <w:rsid w:val="00571F25"/>
    <w:rsid w:val="00572ABE"/>
    <w:rsid w:val="00572F9F"/>
    <w:rsid w:val="00573482"/>
    <w:rsid w:val="00573910"/>
    <w:rsid w:val="00573920"/>
    <w:rsid w:val="005739CB"/>
    <w:rsid w:val="00573B5C"/>
    <w:rsid w:val="00573CE0"/>
    <w:rsid w:val="00573EBE"/>
    <w:rsid w:val="005743CB"/>
    <w:rsid w:val="00574812"/>
    <w:rsid w:val="00574C79"/>
    <w:rsid w:val="005752F7"/>
    <w:rsid w:val="005757EB"/>
    <w:rsid w:val="005757F7"/>
    <w:rsid w:val="005759D6"/>
    <w:rsid w:val="005759EA"/>
    <w:rsid w:val="00575CC0"/>
    <w:rsid w:val="00575D3A"/>
    <w:rsid w:val="005766B5"/>
    <w:rsid w:val="00576946"/>
    <w:rsid w:val="00576E7E"/>
    <w:rsid w:val="00577648"/>
    <w:rsid w:val="00577668"/>
    <w:rsid w:val="005779C0"/>
    <w:rsid w:val="0058074F"/>
    <w:rsid w:val="00580866"/>
    <w:rsid w:val="00580A6F"/>
    <w:rsid w:val="00580CA6"/>
    <w:rsid w:val="00580E53"/>
    <w:rsid w:val="005810E6"/>
    <w:rsid w:val="0058119F"/>
    <w:rsid w:val="0058138E"/>
    <w:rsid w:val="00581664"/>
    <w:rsid w:val="005816DC"/>
    <w:rsid w:val="00581820"/>
    <w:rsid w:val="00581D1A"/>
    <w:rsid w:val="005823E6"/>
    <w:rsid w:val="00582492"/>
    <w:rsid w:val="00582E01"/>
    <w:rsid w:val="00582F1B"/>
    <w:rsid w:val="00583056"/>
    <w:rsid w:val="00583843"/>
    <w:rsid w:val="00583935"/>
    <w:rsid w:val="00583B93"/>
    <w:rsid w:val="005843A8"/>
    <w:rsid w:val="00584A9B"/>
    <w:rsid w:val="00584B70"/>
    <w:rsid w:val="00584D66"/>
    <w:rsid w:val="00585078"/>
    <w:rsid w:val="005852E5"/>
    <w:rsid w:val="005857D8"/>
    <w:rsid w:val="00585847"/>
    <w:rsid w:val="005858D5"/>
    <w:rsid w:val="00585A11"/>
    <w:rsid w:val="00585B58"/>
    <w:rsid w:val="0058621E"/>
    <w:rsid w:val="00586971"/>
    <w:rsid w:val="00586ECA"/>
    <w:rsid w:val="00586F38"/>
    <w:rsid w:val="00587003"/>
    <w:rsid w:val="00587501"/>
    <w:rsid w:val="005876D8"/>
    <w:rsid w:val="00587B7E"/>
    <w:rsid w:val="00590897"/>
    <w:rsid w:val="00590B13"/>
    <w:rsid w:val="0059122C"/>
    <w:rsid w:val="00591656"/>
    <w:rsid w:val="00591997"/>
    <w:rsid w:val="00591AAE"/>
    <w:rsid w:val="00591E1F"/>
    <w:rsid w:val="0059279D"/>
    <w:rsid w:val="00592904"/>
    <w:rsid w:val="00592AA2"/>
    <w:rsid w:val="00592D9E"/>
    <w:rsid w:val="00592FF7"/>
    <w:rsid w:val="00593023"/>
    <w:rsid w:val="00593549"/>
    <w:rsid w:val="0059357F"/>
    <w:rsid w:val="00593A98"/>
    <w:rsid w:val="00593FC4"/>
    <w:rsid w:val="005943BE"/>
    <w:rsid w:val="00594B02"/>
    <w:rsid w:val="00594B25"/>
    <w:rsid w:val="0059506F"/>
    <w:rsid w:val="005952BD"/>
    <w:rsid w:val="005954E8"/>
    <w:rsid w:val="0059575E"/>
    <w:rsid w:val="00595895"/>
    <w:rsid w:val="00596046"/>
    <w:rsid w:val="005961B9"/>
    <w:rsid w:val="005965B3"/>
    <w:rsid w:val="005969A9"/>
    <w:rsid w:val="00597C80"/>
    <w:rsid w:val="005A0107"/>
    <w:rsid w:val="005A01A5"/>
    <w:rsid w:val="005A08BC"/>
    <w:rsid w:val="005A0CDA"/>
    <w:rsid w:val="005A0D7D"/>
    <w:rsid w:val="005A10F1"/>
    <w:rsid w:val="005A15BA"/>
    <w:rsid w:val="005A1E37"/>
    <w:rsid w:val="005A210F"/>
    <w:rsid w:val="005A21BF"/>
    <w:rsid w:val="005A229F"/>
    <w:rsid w:val="005A23EE"/>
    <w:rsid w:val="005A267C"/>
    <w:rsid w:val="005A2825"/>
    <w:rsid w:val="005A29BB"/>
    <w:rsid w:val="005A2AB2"/>
    <w:rsid w:val="005A35A5"/>
    <w:rsid w:val="005A35C5"/>
    <w:rsid w:val="005A35F7"/>
    <w:rsid w:val="005A367A"/>
    <w:rsid w:val="005A39DC"/>
    <w:rsid w:val="005A3B6A"/>
    <w:rsid w:val="005A3D84"/>
    <w:rsid w:val="005A3EB7"/>
    <w:rsid w:val="005A4A4B"/>
    <w:rsid w:val="005A4C5F"/>
    <w:rsid w:val="005A4FA7"/>
    <w:rsid w:val="005A511D"/>
    <w:rsid w:val="005A584C"/>
    <w:rsid w:val="005A61BA"/>
    <w:rsid w:val="005A6258"/>
    <w:rsid w:val="005A6268"/>
    <w:rsid w:val="005A64DB"/>
    <w:rsid w:val="005A6718"/>
    <w:rsid w:val="005A6888"/>
    <w:rsid w:val="005A6DB0"/>
    <w:rsid w:val="005A71DD"/>
    <w:rsid w:val="005A7461"/>
    <w:rsid w:val="005A7715"/>
    <w:rsid w:val="005A786B"/>
    <w:rsid w:val="005A7B87"/>
    <w:rsid w:val="005A7C03"/>
    <w:rsid w:val="005A7DBE"/>
    <w:rsid w:val="005B02A1"/>
    <w:rsid w:val="005B06CB"/>
    <w:rsid w:val="005B0B25"/>
    <w:rsid w:val="005B0F60"/>
    <w:rsid w:val="005B0FB2"/>
    <w:rsid w:val="005B1362"/>
    <w:rsid w:val="005B15B6"/>
    <w:rsid w:val="005B18FC"/>
    <w:rsid w:val="005B1B41"/>
    <w:rsid w:val="005B1F0A"/>
    <w:rsid w:val="005B2035"/>
    <w:rsid w:val="005B2298"/>
    <w:rsid w:val="005B22C4"/>
    <w:rsid w:val="005B2393"/>
    <w:rsid w:val="005B24EF"/>
    <w:rsid w:val="005B250B"/>
    <w:rsid w:val="005B2909"/>
    <w:rsid w:val="005B2EA6"/>
    <w:rsid w:val="005B30EE"/>
    <w:rsid w:val="005B3543"/>
    <w:rsid w:val="005B3611"/>
    <w:rsid w:val="005B3AA3"/>
    <w:rsid w:val="005B3D0D"/>
    <w:rsid w:val="005B4B13"/>
    <w:rsid w:val="005B4DC4"/>
    <w:rsid w:val="005B51D2"/>
    <w:rsid w:val="005B5285"/>
    <w:rsid w:val="005B54F7"/>
    <w:rsid w:val="005B572B"/>
    <w:rsid w:val="005B6010"/>
    <w:rsid w:val="005B6D6F"/>
    <w:rsid w:val="005B7297"/>
    <w:rsid w:val="005B76B7"/>
    <w:rsid w:val="005B7BB3"/>
    <w:rsid w:val="005B7FD5"/>
    <w:rsid w:val="005C0191"/>
    <w:rsid w:val="005C02A3"/>
    <w:rsid w:val="005C0F6F"/>
    <w:rsid w:val="005C1026"/>
    <w:rsid w:val="005C1480"/>
    <w:rsid w:val="005C15C2"/>
    <w:rsid w:val="005C1802"/>
    <w:rsid w:val="005C1CFE"/>
    <w:rsid w:val="005C1DDD"/>
    <w:rsid w:val="005C20E4"/>
    <w:rsid w:val="005C2389"/>
    <w:rsid w:val="005C2435"/>
    <w:rsid w:val="005C2444"/>
    <w:rsid w:val="005C2896"/>
    <w:rsid w:val="005C2A91"/>
    <w:rsid w:val="005C2EF5"/>
    <w:rsid w:val="005C31CD"/>
    <w:rsid w:val="005C36C5"/>
    <w:rsid w:val="005C3734"/>
    <w:rsid w:val="005C383B"/>
    <w:rsid w:val="005C3A95"/>
    <w:rsid w:val="005C4024"/>
    <w:rsid w:val="005C40C2"/>
    <w:rsid w:val="005C40FF"/>
    <w:rsid w:val="005C4228"/>
    <w:rsid w:val="005C4782"/>
    <w:rsid w:val="005C5689"/>
    <w:rsid w:val="005C5873"/>
    <w:rsid w:val="005C58D1"/>
    <w:rsid w:val="005C5DC7"/>
    <w:rsid w:val="005C5F6E"/>
    <w:rsid w:val="005C64DD"/>
    <w:rsid w:val="005C6DDD"/>
    <w:rsid w:val="005C7337"/>
    <w:rsid w:val="005C75E4"/>
    <w:rsid w:val="005C7751"/>
    <w:rsid w:val="005C7E5C"/>
    <w:rsid w:val="005C7EAE"/>
    <w:rsid w:val="005C7F67"/>
    <w:rsid w:val="005D00E8"/>
    <w:rsid w:val="005D036C"/>
    <w:rsid w:val="005D0F4B"/>
    <w:rsid w:val="005D123F"/>
    <w:rsid w:val="005D12A7"/>
    <w:rsid w:val="005D17A9"/>
    <w:rsid w:val="005D1826"/>
    <w:rsid w:val="005D1B95"/>
    <w:rsid w:val="005D1DF0"/>
    <w:rsid w:val="005D1E0B"/>
    <w:rsid w:val="005D1EF5"/>
    <w:rsid w:val="005D2145"/>
    <w:rsid w:val="005D22F0"/>
    <w:rsid w:val="005D2464"/>
    <w:rsid w:val="005D254B"/>
    <w:rsid w:val="005D2759"/>
    <w:rsid w:val="005D28AF"/>
    <w:rsid w:val="005D28C6"/>
    <w:rsid w:val="005D29C9"/>
    <w:rsid w:val="005D2D48"/>
    <w:rsid w:val="005D2E33"/>
    <w:rsid w:val="005D333C"/>
    <w:rsid w:val="005D342C"/>
    <w:rsid w:val="005D3511"/>
    <w:rsid w:val="005D354B"/>
    <w:rsid w:val="005D3A93"/>
    <w:rsid w:val="005D3F05"/>
    <w:rsid w:val="005D4972"/>
    <w:rsid w:val="005D4DA4"/>
    <w:rsid w:val="005D51A4"/>
    <w:rsid w:val="005D5A05"/>
    <w:rsid w:val="005D5A1B"/>
    <w:rsid w:val="005D5C01"/>
    <w:rsid w:val="005D60DB"/>
    <w:rsid w:val="005D612B"/>
    <w:rsid w:val="005D626D"/>
    <w:rsid w:val="005D65F0"/>
    <w:rsid w:val="005D72EE"/>
    <w:rsid w:val="005D799B"/>
    <w:rsid w:val="005E07B7"/>
    <w:rsid w:val="005E0A1F"/>
    <w:rsid w:val="005E0F5B"/>
    <w:rsid w:val="005E1567"/>
    <w:rsid w:val="005E1824"/>
    <w:rsid w:val="005E1847"/>
    <w:rsid w:val="005E1B95"/>
    <w:rsid w:val="005E22A5"/>
    <w:rsid w:val="005E23E4"/>
    <w:rsid w:val="005E288B"/>
    <w:rsid w:val="005E2F05"/>
    <w:rsid w:val="005E336E"/>
    <w:rsid w:val="005E33E7"/>
    <w:rsid w:val="005E385B"/>
    <w:rsid w:val="005E3D1E"/>
    <w:rsid w:val="005E3D6C"/>
    <w:rsid w:val="005E4041"/>
    <w:rsid w:val="005E40FD"/>
    <w:rsid w:val="005E41C9"/>
    <w:rsid w:val="005E4278"/>
    <w:rsid w:val="005E4352"/>
    <w:rsid w:val="005E535F"/>
    <w:rsid w:val="005E5749"/>
    <w:rsid w:val="005E5C34"/>
    <w:rsid w:val="005E5CDC"/>
    <w:rsid w:val="005E62C3"/>
    <w:rsid w:val="005E6977"/>
    <w:rsid w:val="005E69FA"/>
    <w:rsid w:val="005E6A17"/>
    <w:rsid w:val="005E6F24"/>
    <w:rsid w:val="005E752E"/>
    <w:rsid w:val="005E7FF8"/>
    <w:rsid w:val="005F0839"/>
    <w:rsid w:val="005F087B"/>
    <w:rsid w:val="005F0D82"/>
    <w:rsid w:val="005F0F4E"/>
    <w:rsid w:val="005F122A"/>
    <w:rsid w:val="005F1329"/>
    <w:rsid w:val="005F146E"/>
    <w:rsid w:val="005F1512"/>
    <w:rsid w:val="005F154A"/>
    <w:rsid w:val="005F1599"/>
    <w:rsid w:val="005F161C"/>
    <w:rsid w:val="005F1691"/>
    <w:rsid w:val="005F1BA7"/>
    <w:rsid w:val="005F1CC5"/>
    <w:rsid w:val="005F1D6F"/>
    <w:rsid w:val="005F2194"/>
    <w:rsid w:val="005F2214"/>
    <w:rsid w:val="005F2B3D"/>
    <w:rsid w:val="005F2DB0"/>
    <w:rsid w:val="005F319F"/>
    <w:rsid w:val="005F3A0D"/>
    <w:rsid w:val="005F3C0B"/>
    <w:rsid w:val="005F3EBE"/>
    <w:rsid w:val="005F4252"/>
    <w:rsid w:val="005F4446"/>
    <w:rsid w:val="005F4F87"/>
    <w:rsid w:val="005F5120"/>
    <w:rsid w:val="005F560D"/>
    <w:rsid w:val="005F5715"/>
    <w:rsid w:val="005F5881"/>
    <w:rsid w:val="005F58B0"/>
    <w:rsid w:val="005F5AD0"/>
    <w:rsid w:val="005F5D24"/>
    <w:rsid w:val="005F5E98"/>
    <w:rsid w:val="005F61B4"/>
    <w:rsid w:val="005F6250"/>
    <w:rsid w:val="005F64C3"/>
    <w:rsid w:val="005F668B"/>
    <w:rsid w:val="005F6BF3"/>
    <w:rsid w:val="005F6C1A"/>
    <w:rsid w:val="005F7378"/>
    <w:rsid w:val="005F7943"/>
    <w:rsid w:val="0060002A"/>
    <w:rsid w:val="00601111"/>
    <w:rsid w:val="006012D3"/>
    <w:rsid w:val="00601417"/>
    <w:rsid w:val="00601730"/>
    <w:rsid w:val="006018FC"/>
    <w:rsid w:val="00601A7F"/>
    <w:rsid w:val="0060229A"/>
    <w:rsid w:val="00602625"/>
    <w:rsid w:val="00602792"/>
    <w:rsid w:val="00602DA3"/>
    <w:rsid w:val="00603337"/>
    <w:rsid w:val="00603796"/>
    <w:rsid w:val="00603AAF"/>
    <w:rsid w:val="00604015"/>
    <w:rsid w:val="006043DF"/>
    <w:rsid w:val="00604D1C"/>
    <w:rsid w:val="00604DC0"/>
    <w:rsid w:val="00604F80"/>
    <w:rsid w:val="006052C8"/>
    <w:rsid w:val="006055BE"/>
    <w:rsid w:val="00605791"/>
    <w:rsid w:val="0060585E"/>
    <w:rsid w:val="006059A5"/>
    <w:rsid w:val="006059B1"/>
    <w:rsid w:val="00605CFB"/>
    <w:rsid w:val="00605F7E"/>
    <w:rsid w:val="0060601E"/>
    <w:rsid w:val="006061A8"/>
    <w:rsid w:val="0060620A"/>
    <w:rsid w:val="0060629B"/>
    <w:rsid w:val="006062A0"/>
    <w:rsid w:val="0060687A"/>
    <w:rsid w:val="00606ACD"/>
    <w:rsid w:val="0060725F"/>
    <w:rsid w:val="006072C9"/>
    <w:rsid w:val="00607A1F"/>
    <w:rsid w:val="00607B92"/>
    <w:rsid w:val="0061017E"/>
    <w:rsid w:val="006101C7"/>
    <w:rsid w:val="00610259"/>
    <w:rsid w:val="00610565"/>
    <w:rsid w:val="006106A9"/>
    <w:rsid w:val="006106CA"/>
    <w:rsid w:val="006107A6"/>
    <w:rsid w:val="00610ADA"/>
    <w:rsid w:val="00610DDF"/>
    <w:rsid w:val="006116C5"/>
    <w:rsid w:val="00611C55"/>
    <w:rsid w:val="00611D35"/>
    <w:rsid w:val="006120AE"/>
    <w:rsid w:val="0061234D"/>
    <w:rsid w:val="00612410"/>
    <w:rsid w:val="00612608"/>
    <w:rsid w:val="00612830"/>
    <w:rsid w:val="00613440"/>
    <w:rsid w:val="0061382C"/>
    <w:rsid w:val="00614183"/>
    <w:rsid w:val="0061418A"/>
    <w:rsid w:val="0061453F"/>
    <w:rsid w:val="0061476B"/>
    <w:rsid w:val="00614AF2"/>
    <w:rsid w:val="0061506A"/>
    <w:rsid w:val="00615087"/>
    <w:rsid w:val="00615537"/>
    <w:rsid w:val="00615E1D"/>
    <w:rsid w:val="00615F4C"/>
    <w:rsid w:val="0061618F"/>
    <w:rsid w:val="00617928"/>
    <w:rsid w:val="00617AA5"/>
    <w:rsid w:val="00617AB2"/>
    <w:rsid w:val="006201A8"/>
    <w:rsid w:val="00620605"/>
    <w:rsid w:val="006207FE"/>
    <w:rsid w:val="00620B3D"/>
    <w:rsid w:val="00621761"/>
    <w:rsid w:val="00621A2B"/>
    <w:rsid w:val="00621C6C"/>
    <w:rsid w:val="0062201C"/>
    <w:rsid w:val="006220E2"/>
    <w:rsid w:val="00622189"/>
    <w:rsid w:val="006221B7"/>
    <w:rsid w:val="00622317"/>
    <w:rsid w:val="0062257F"/>
    <w:rsid w:val="006227C5"/>
    <w:rsid w:val="006229DB"/>
    <w:rsid w:val="00622B8C"/>
    <w:rsid w:val="00622C34"/>
    <w:rsid w:val="00622EC9"/>
    <w:rsid w:val="00622F09"/>
    <w:rsid w:val="006233F4"/>
    <w:rsid w:val="00623604"/>
    <w:rsid w:val="00623AC3"/>
    <w:rsid w:val="00623BAC"/>
    <w:rsid w:val="00623F10"/>
    <w:rsid w:val="00623FC4"/>
    <w:rsid w:val="0062404B"/>
    <w:rsid w:val="00624525"/>
    <w:rsid w:val="0062467E"/>
    <w:rsid w:val="00624B8E"/>
    <w:rsid w:val="00624C05"/>
    <w:rsid w:val="00624C18"/>
    <w:rsid w:val="00625052"/>
    <w:rsid w:val="006251C0"/>
    <w:rsid w:val="0062539F"/>
    <w:rsid w:val="0062562A"/>
    <w:rsid w:val="0062569C"/>
    <w:rsid w:val="00625DFB"/>
    <w:rsid w:val="00625F01"/>
    <w:rsid w:val="006265BB"/>
    <w:rsid w:val="006265C0"/>
    <w:rsid w:val="006268BD"/>
    <w:rsid w:val="0062693F"/>
    <w:rsid w:val="0062699F"/>
    <w:rsid w:val="00626D69"/>
    <w:rsid w:val="00627116"/>
    <w:rsid w:val="006271B2"/>
    <w:rsid w:val="006271BD"/>
    <w:rsid w:val="00627A62"/>
    <w:rsid w:val="00627C2E"/>
    <w:rsid w:val="00627DC7"/>
    <w:rsid w:val="0063031E"/>
    <w:rsid w:val="00630349"/>
    <w:rsid w:val="00630B34"/>
    <w:rsid w:val="00630FD0"/>
    <w:rsid w:val="00631494"/>
    <w:rsid w:val="0063227D"/>
    <w:rsid w:val="006322D1"/>
    <w:rsid w:val="00632308"/>
    <w:rsid w:val="006326AB"/>
    <w:rsid w:val="006328F8"/>
    <w:rsid w:val="00633078"/>
    <w:rsid w:val="00633184"/>
    <w:rsid w:val="006331DF"/>
    <w:rsid w:val="0063335C"/>
    <w:rsid w:val="00633F4F"/>
    <w:rsid w:val="0063409B"/>
    <w:rsid w:val="00634A02"/>
    <w:rsid w:val="006352CC"/>
    <w:rsid w:val="00635330"/>
    <w:rsid w:val="00635B1E"/>
    <w:rsid w:val="00635D10"/>
    <w:rsid w:val="00635DE7"/>
    <w:rsid w:val="00636082"/>
    <w:rsid w:val="006361BD"/>
    <w:rsid w:val="00636334"/>
    <w:rsid w:val="0063637F"/>
    <w:rsid w:val="0063665C"/>
    <w:rsid w:val="00636BB5"/>
    <w:rsid w:val="00636E48"/>
    <w:rsid w:val="00636ED2"/>
    <w:rsid w:val="00636EE2"/>
    <w:rsid w:val="0063753F"/>
    <w:rsid w:val="00637594"/>
    <w:rsid w:val="00637728"/>
    <w:rsid w:val="006377B6"/>
    <w:rsid w:val="00637D0B"/>
    <w:rsid w:val="00637D5E"/>
    <w:rsid w:val="00640131"/>
    <w:rsid w:val="00640C4C"/>
    <w:rsid w:val="00640EBC"/>
    <w:rsid w:val="00641484"/>
    <w:rsid w:val="00641C45"/>
    <w:rsid w:val="00641C94"/>
    <w:rsid w:val="00641E7D"/>
    <w:rsid w:val="0064217C"/>
    <w:rsid w:val="00642390"/>
    <w:rsid w:val="0064261A"/>
    <w:rsid w:val="006428D3"/>
    <w:rsid w:val="00642A7B"/>
    <w:rsid w:val="00642A94"/>
    <w:rsid w:val="00642BA8"/>
    <w:rsid w:val="00642F69"/>
    <w:rsid w:val="00643113"/>
    <w:rsid w:val="0064320F"/>
    <w:rsid w:val="00643327"/>
    <w:rsid w:val="00643641"/>
    <w:rsid w:val="00643CFE"/>
    <w:rsid w:val="00643E22"/>
    <w:rsid w:val="00644277"/>
    <w:rsid w:val="006447B8"/>
    <w:rsid w:val="00644CED"/>
    <w:rsid w:val="00644E0E"/>
    <w:rsid w:val="006456CA"/>
    <w:rsid w:val="00645807"/>
    <w:rsid w:val="00645B4C"/>
    <w:rsid w:val="00645B56"/>
    <w:rsid w:val="0064622C"/>
    <w:rsid w:val="006464B1"/>
    <w:rsid w:val="0064661B"/>
    <w:rsid w:val="00646B25"/>
    <w:rsid w:val="00646B4E"/>
    <w:rsid w:val="00646B6D"/>
    <w:rsid w:val="00646F3C"/>
    <w:rsid w:val="0064730D"/>
    <w:rsid w:val="0064748B"/>
    <w:rsid w:val="00647731"/>
    <w:rsid w:val="00647A35"/>
    <w:rsid w:val="00647B8B"/>
    <w:rsid w:val="00650011"/>
    <w:rsid w:val="006502C6"/>
    <w:rsid w:val="0065033C"/>
    <w:rsid w:val="00650467"/>
    <w:rsid w:val="0065074A"/>
    <w:rsid w:val="0065077F"/>
    <w:rsid w:val="0065079C"/>
    <w:rsid w:val="00650D36"/>
    <w:rsid w:val="00650F20"/>
    <w:rsid w:val="006515F1"/>
    <w:rsid w:val="0065160E"/>
    <w:rsid w:val="00651D4F"/>
    <w:rsid w:val="0065262D"/>
    <w:rsid w:val="006526B0"/>
    <w:rsid w:val="006529E2"/>
    <w:rsid w:val="00652BE1"/>
    <w:rsid w:val="00652FB1"/>
    <w:rsid w:val="0065331F"/>
    <w:rsid w:val="0065398B"/>
    <w:rsid w:val="00653E2A"/>
    <w:rsid w:val="00653E44"/>
    <w:rsid w:val="00653EE5"/>
    <w:rsid w:val="0065411A"/>
    <w:rsid w:val="00654146"/>
    <w:rsid w:val="006541CE"/>
    <w:rsid w:val="006546A6"/>
    <w:rsid w:val="00654A1C"/>
    <w:rsid w:val="006550C4"/>
    <w:rsid w:val="00655276"/>
    <w:rsid w:val="00655312"/>
    <w:rsid w:val="0065545E"/>
    <w:rsid w:val="00655467"/>
    <w:rsid w:val="006556F3"/>
    <w:rsid w:val="0065678B"/>
    <w:rsid w:val="006567D1"/>
    <w:rsid w:val="006568FA"/>
    <w:rsid w:val="00656B32"/>
    <w:rsid w:val="006577E0"/>
    <w:rsid w:val="00657DDB"/>
    <w:rsid w:val="00660353"/>
    <w:rsid w:val="006605C0"/>
    <w:rsid w:val="00660630"/>
    <w:rsid w:val="0066098F"/>
    <w:rsid w:val="00660A11"/>
    <w:rsid w:val="00660AB6"/>
    <w:rsid w:val="00660B2C"/>
    <w:rsid w:val="00660C28"/>
    <w:rsid w:val="00661578"/>
    <w:rsid w:val="0066185C"/>
    <w:rsid w:val="00661EB8"/>
    <w:rsid w:val="00661F35"/>
    <w:rsid w:val="00662977"/>
    <w:rsid w:val="006629FA"/>
    <w:rsid w:val="00662B2A"/>
    <w:rsid w:val="00662D8A"/>
    <w:rsid w:val="00662DE9"/>
    <w:rsid w:val="00662E4B"/>
    <w:rsid w:val="00663109"/>
    <w:rsid w:val="00663222"/>
    <w:rsid w:val="00663418"/>
    <w:rsid w:val="006634AD"/>
    <w:rsid w:val="00663715"/>
    <w:rsid w:val="00663818"/>
    <w:rsid w:val="00663BE3"/>
    <w:rsid w:val="00663ECA"/>
    <w:rsid w:val="00664433"/>
    <w:rsid w:val="00664625"/>
    <w:rsid w:val="00664997"/>
    <w:rsid w:val="00664F9F"/>
    <w:rsid w:val="00665057"/>
    <w:rsid w:val="006652CC"/>
    <w:rsid w:val="00665582"/>
    <w:rsid w:val="00665844"/>
    <w:rsid w:val="0066592D"/>
    <w:rsid w:val="00665AC9"/>
    <w:rsid w:val="00665AFF"/>
    <w:rsid w:val="00665D6A"/>
    <w:rsid w:val="00666476"/>
    <w:rsid w:val="006667EB"/>
    <w:rsid w:val="00666B8B"/>
    <w:rsid w:val="00666CA3"/>
    <w:rsid w:val="00667274"/>
    <w:rsid w:val="006672C4"/>
    <w:rsid w:val="0066734D"/>
    <w:rsid w:val="006673C6"/>
    <w:rsid w:val="00667652"/>
    <w:rsid w:val="0066779E"/>
    <w:rsid w:val="00667C94"/>
    <w:rsid w:val="0067035C"/>
    <w:rsid w:val="006705CF"/>
    <w:rsid w:val="0067069F"/>
    <w:rsid w:val="00670B17"/>
    <w:rsid w:val="00670B2D"/>
    <w:rsid w:val="00670DF1"/>
    <w:rsid w:val="00671290"/>
    <w:rsid w:val="006713FD"/>
    <w:rsid w:val="00671A3F"/>
    <w:rsid w:val="00671AA3"/>
    <w:rsid w:val="00671C9A"/>
    <w:rsid w:val="00671D44"/>
    <w:rsid w:val="00672116"/>
    <w:rsid w:val="006721F6"/>
    <w:rsid w:val="006724CE"/>
    <w:rsid w:val="0067250C"/>
    <w:rsid w:val="00672945"/>
    <w:rsid w:val="00672C03"/>
    <w:rsid w:val="00672DAE"/>
    <w:rsid w:val="006731F9"/>
    <w:rsid w:val="00673926"/>
    <w:rsid w:val="00673C3B"/>
    <w:rsid w:val="00673C90"/>
    <w:rsid w:val="0067465F"/>
    <w:rsid w:val="0067472B"/>
    <w:rsid w:val="006747E9"/>
    <w:rsid w:val="00674868"/>
    <w:rsid w:val="00674961"/>
    <w:rsid w:val="00674A7E"/>
    <w:rsid w:val="00674BDD"/>
    <w:rsid w:val="00674C28"/>
    <w:rsid w:val="00674C79"/>
    <w:rsid w:val="00674D35"/>
    <w:rsid w:val="00674D6A"/>
    <w:rsid w:val="00675201"/>
    <w:rsid w:val="006759F7"/>
    <w:rsid w:val="006759F8"/>
    <w:rsid w:val="00675C0F"/>
    <w:rsid w:val="00675F13"/>
    <w:rsid w:val="0067670A"/>
    <w:rsid w:val="00677217"/>
    <w:rsid w:val="00677625"/>
    <w:rsid w:val="00677662"/>
    <w:rsid w:val="00677B6D"/>
    <w:rsid w:val="00677FE5"/>
    <w:rsid w:val="00680E1F"/>
    <w:rsid w:val="0068130B"/>
    <w:rsid w:val="00681883"/>
    <w:rsid w:val="00681D6F"/>
    <w:rsid w:val="00682036"/>
    <w:rsid w:val="0068211C"/>
    <w:rsid w:val="006822FB"/>
    <w:rsid w:val="0068316B"/>
    <w:rsid w:val="006831C2"/>
    <w:rsid w:val="00683629"/>
    <w:rsid w:val="00683D91"/>
    <w:rsid w:val="00683DA5"/>
    <w:rsid w:val="006844B8"/>
    <w:rsid w:val="006848C0"/>
    <w:rsid w:val="00684E92"/>
    <w:rsid w:val="00685094"/>
    <w:rsid w:val="0068519C"/>
    <w:rsid w:val="0068535D"/>
    <w:rsid w:val="0068561C"/>
    <w:rsid w:val="00685D32"/>
    <w:rsid w:val="00686064"/>
    <w:rsid w:val="006864C7"/>
    <w:rsid w:val="0068659E"/>
    <w:rsid w:val="006865EB"/>
    <w:rsid w:val="00686F5A"/>
    <w:rsid w:val="00687A21"/>
    <w:rsid w:val="00687B83"/>
    <w:rsid w:val="00687C77"/>
    <w:rsid w:val="00690179"/>
    <w:rsid w:val="006904EB"/>
    <w:rsid w:val="006909D8"/>
    <w:rsid w:val="00690E07"/>
    <w:rsid w:val="00691673"/>
    <w:rsid w:val="006917DB"/>
    <w:rsid w:val="00691BC2"/>
    <w:rsid w:val="00691BD4"/>
    <w:rsid w:val="00691BFB"/>
    <w:rsid w:val="00691C1C"/>
    <w:rsid w:val="00691FAA"/>
    <w:rsid w:val="00691FC6"/>
    <w:rsid w:val="00692715"/>
    <w:rsid w:val="0069276E"/>
    <w:rsid w:val="00692876"/>
    <w:rsid w:val="00692BB7"/>
    <w:rsid w:val="006933A4"/>
    <w:rsid w:val="006934A8"/>
    <w:rsid w:val="006934D2"/>
    <w:rsid w:val="006937E8"/>
    <w:rsid w:val="00693909"/>
    <w:rsid w:val="006939D2"/>
    <w:rsid w:val="00693B24"/>
    <w:rsid w:val="006950B8"/>
    <w:rsid w:val="0069601C"/>
    <w:rsid w:val="006960AD"/>
    <w:rsid w:val="006964B2"/>
    <w:rsid w:val="006964D1"/>
    <w:rsid w:val="006965A1"/>
    <w:rsid w:val="00696740"/>
    <w:rsid w:val="006968F6"/>
    <w:rsid w:val="00696CBE"/>
    <w:rsid w:val="00696DB4"/>
    <w:rsid w:val="00696EAA"/>
    <w:rsid w:val="00697500"/>
    <w:rsid w:val="00697552"/>
    <w:rsid w:val="00697ACE"/>
    <w:rsid w:val="006A0165"/>
    <w:rsid w:val="006A05C7"/>
    <w:rsid w:val="006A09F6"/>
    <w:rsid w:val="006A0E9B"/>
    <w:rsid w:val="006A1228"/>
    <w:rsid w:val="006A1B7D"/>
    <w:rsid w:val="006A1DDA"/>
    <w:rsid w:val="006A1FB1"/>
    <w:rsid w:val="006A24E9"/>
    <w:rsid w:val="006A2568"/>
    <w:rsid w:val="006A2925"/>
    <w:rsid w:val="006A2AEA"/>
    <w:rsid w:val="006A2C73"/>
    <w:rsid w:val="006A3094"/>
    <w:rsid w:val="006A3155"/>
    <w:rsid w:val="006A3459"/>
    <w:rsid w:val="006A379E"/>
    <w:rsid w:val="006A3868"/>
    <w:rsid w:val="006A38EF"/>
    <w:rsid w:val="006A3D85"/>
    <w:rsid w:val="006A3EDB"/>
    <w:rsid w:val="006A44AB"/>
    <w:rsid w:val="006A4BB7"/>
    <w:rsid w:val="006A4DF5"/>
    <w:rsid w:val="006A5554"/>
    <w:rsid w:val="006A5563"/>
    <w:rsid w:val="006A55CF"/>
    <w:rsid w:val="006A5860"/>
    <w:rsid w:val="006A5981"/>
    <w:rsid w:val="006A5DAF"/>
    <w:rsid w:val="006A6440"/>
    <w:rsid w:val="006A68AC"/>
    <w:rsid w:val="006A68DA"/>
    <w:rsid w:val="006A69AB"/>
    <w:rsid w:val="006A7025"/>
    <w:rsid w:val="006A7050"/>
    <w:rsid w:val="006A7739"/>
    <w:rsid w:val="006A7A26"/>
    <w:rsid w:val="006A7BA3"/>
    <w:rsid w:val="006A7D94"/>
    <w:rsid w:val="006A7E80"/>
    <w:rsid w:val="006A7EAD"/>
    <w:rsid w:val="006B0241"/>
    <w:rsid w:val="006B05F3"/>
    <w:rsid w:val="006B0D8A"/>
    <w:rsid w:val="006B0EAD"/>
    <w:rsid w:val="006B0FFC"/>
    <w:rsid w:val="006B1273"/>
    <w:rsid w:val="006B13BE"/>
    <w:rsid w:val="006B13D1"/>
    <w:rsid w:val="006B1A4D"/>
    <w:rsid w:val="006B22BA"/>
    <w:rsid w:val="006B235D"/>
    <w:rsid w:val="006B238D"/>
    <w:rsid w:val="006B23C9"/>
    <w:rsid w:val="006B2542"/>
    <w:rsid w:val="006B26CB"/>
    <w:rsid w:val="006B2881"/>
    <w:rsid w:val="006B28A4"/>
    <w:rsid w:val="006B29F9"/>
    <w:rsid w:val="006B2D64"/>
    <w:rsid w:val="006B2E75"/>
    <w:rsid w:val="006B2FEE"/>
    <w:rsid w:val="006B3365"/>
    <w:rsid w:val="006B33FD"/>
    <w:rsid w:val="006B3432"/>
    <w:rsid w:val="006B39B2"/>
    <w:rsid w:val="006B3B50"/>
    <w:rsid w:val="006B3BE1"/>
    <w:rsid w:val="006B3F54"/>
    <w:rsid w:val="006B47BB"/>
    <w:rsid w:val="006B4F74"/>
    <w:rsid w:val="006B5114"/>
    <w:rsid w:val="006B52E4"/>
    <w:rsid w:val="006B5619"/>
    <w:rsid w:val="006B5667"/>
    <w:rsid w:val="006B56C7"/>
    <w:rsid w:val="006B5877"/>
    <w:rsid w:val="006B5996"/>
    <w:rsid w:val="006B5A3D"/>
    <w:rsid w:val="006B5ADB"/>
    <w:rsid w:val="006B5B69"/>
    <w:rsid w:val="006B5B77"/>
    <w:rsid w:val="006B6119"/>
    <w:rsid w:val="006B633A"/>
    <w:rsid w:val="006B63D2"/>
    <w:rsid w:val="006B687E"/>
    <w:rsid w:val="006B68FD"/>
    <w:rsid w:val="006B6994"/>
    <w:rsid w:val="006B7106"/>
    <w:rsid w:val="006B7383"/>
    <w:rsid w:val="006B7483"/>
    <w:rsid w:val="006B761E"/>
    <w:rsid w:val="006B772A"/>
    <w:rsid w:val="006B7EBD"/>
    <w:rsid w:val="006C0463"/>
    <w:rsid w:val="006C0464"/>
    <w:rsid w:val="006C0625"/>
    <w:rsid w:val="006C14D9"/>
    <w:rsid w:val="006C16E7"/>
    <w:rsid w:val="006C198D"/>
    <w:rsid w:val="006C1B45"/>
    <w:rsid w:val="006C20EB"/>
    <w:rsid w:val="006C275B"/>
    <w:rsid w:val="006C2CFF"/>
    <w:rsid w:val="006C2E60"/>
    <w:rsid w:val="006C33E6"/>
    <w:rsid w:val="006C41DF"/>
    <w:rsid w:val="006C45A5"/>
    <w:rsid w:val="006C49FD"/>
    <w:rsid w:val="006C4B18"/>
    <w:rsid w:val="006C5614"/>
    <w:rsid w:val="006C58BB"/>
    <w:rsid w:val="006C5D39"/>
    <w:rsid w:val="006C5D9F"/>
    <w:rsid w:val="006C5E93"/>
    <w:rsid w:val="006C5FD1"/>
    <w:rsid w:val="006C603B"/>
    <w:rsid w:val="006C619C"/>
    <w:rsid w:val="006C61B3"/>
    <w:rsid w:val="006C6625"/>
    <w:rsid w:val="006C6CF7"/>
    <w:rsid w:val="006C6D94"/>
    <w:rsid w:val="006C75FC"/>
    <w:rsid w:val="006C78BB"/>
    <w:rsid w:val="006C7936"/>
    <w:rsid w:val="006C7A2D"/>
    <w:rsid w:val="006C7D94"/>
    <w:rsid w:val="006C7FD6"/>
    <w:rsid w:val="006D027A"/>
    <w:rsid w:val="006D0CA8"/>
    <w:rsid w:val="006D0D75"/>
    <w:rsid w:val="006D1142"/>
    <w:rsid w:val="006D1638"/>
    <w:rsid w:val="006D181D"/>
    <w:rsid w:val="006D186B"/>
    <w:rsid w:val="006D18EF"/>
    <w:rsid w:val="006D1D16"/>
    <w:rsid w:val="006D1F41"/>
    <w:rsid w:val="006D1F75"/>
    <w:rsid w:val="006D21B7"/>
    <w:rsid w:val="006D2284"/>
    <w:rsid w:val="006D24AE"/>
    <w:rsid w:val="006D2515"/>
    <w:rsid w:val="006D2536"/>
    <w:rsid w:val="006D27FA"/>
    <w:rsid w:val="006D2935"/>
    <w:rsid w:val="006D2B02"/>
    <w:rsid w:val="006D2B4F"/>
    <w:rsid w:val="006D3B57"/>
    <w:rsid w:val="006D3D29"/>
    <w:rsid w:val="006D3DBA"/>
    <w:rsid w:val="006D3E54"/>
    <w:rsid w:val="006D3F84"/>
    <w:rsid w:val="006D4148"/>
    <w:rsid w:val="006D414A"/>
    <w:rsid w:val="006D4340"/>
    <w:rsid w:val="006D4C0A"/>
    <w:rsid w:val="006D4E15"/>
    <w:rsid w:val="006D4F2E"/>
    <w:rsid w:val="006D52BE"/>
    <w:rsid w:val="006D55A5"/>
    <w:rsid w:val="006D58CF"/>
    <w:rsid w:val="006D5CF0"/>
    <w:rsid w:val="006D5D27"/>
    <w:rsid w:val="006D5DB8"/>
    <w:rsid w:val="006D5EA3"/>
    <w:rsid w:val="006D602D"/>
    <w:rsid w:val="006D640C"/>
    <w:rsid w:val="006D68E7"/>
    <w:rsid w:val="006D6CA7"/>
    <w:rsid w:val="006D7746"/>
    <w:rsid w:val="006D7786"/>
    <w:rsid w:val="006E00DF"/>
    <w:rsid w:val="006E020C"/>
    <w:rsid w:val="006E024B"/>
    <w:rsid w:val="006E0789"/>
    <w:rsid w:val="006E07D9"/>
    <w:rsid w:val="006E0990"/>
    <w:rsid w:val="006E0AE6"/>
    <w:rsid w:val="006E1063"/>
    <w:rsid w:val="006E114D"/>
    <w:rsid w:val="006E1272"/>
    <w:rsid w:val="006E1AB6"/>
    <w:rsid w:val="006E1B5B"/>
    <w:rsid w:val="006E2934"/>
    <w:rsid w:val="006E2A8F"/>
    <w:rsid w:val="006E2D2C"/>
    <w:rsid w:val="006E2D73"/>
    <w:rsid w:val="006E3124"/>
    <w:rsid w:val="006E33BC"/>
    <w:rsid w:val="006E425A"/>
    <w:rsid w:val="006E4B5B"/>
    <w:rsid w:val="006E53CA"/>
    <w:rsid w:val="006E54DB"/>
    <w:rsid w:val="006E5679"/>
    <w:rsid w:val="006E5D42"/>
    <w:rsid w:val="006E675F"/>
    <w:rsid w:val="006E6947"/>
    <w:rsid w:val="006E6F9F"/>
    <w:rsid w:val="006E7785"/>
    <w:rsid w:val="006E7825"/>
    <w:rsid w:val="006E787F"/>
    <w:rsid w:val="006E7DC9"/>
    <w:rsid w:val="006E7E32"/>
    <w:rsid w:val="006F0A7A"/>
    <w:rsid w:val="006F0C56"/>
    <w:rsid w:val="006F0F3C"/>
    <w:rsid w:val="006F101A"/>
    <w:rsid w:val="006F1336"/>
    <w:rsid w:val="006F18E9"/>
    <w:rsid w:val="006F1A4D"/>
    <w:rsid w:val="006F1FDB"/>
    <w:rsid w:val="006F23F6"/>
    <w:rsid w:val="006F24B4"/>
    <w:rsid w:val="006F2602"/>
    <w:rsid w:val="006F2788"/>
    <w:rsid w:val="006F2D05"/>
    <w:rsid w:val="006F2D56"/>
    <w:rsid w:val="006F32D6"/>
    <w:rsid w:val="006F32F5"/>
    <w:rsid w:val="006F342F"/>
    <w:rsid w:val="006F358A"/>
    <w:rsid w:val="006F3B54"/>
    <w:rsid w:val="006F3E22"/>
    <w:rsid w:val="006F42C9"/>
    <w:rsid w:val="006F45A5"/>
    <w:rsid w:val="006F48DB"/>
    <w:rsid w:val="006F48EC"/>
    <w:rsid w:val="006F6075"/>
    <w:rsid w:val="006F63BC"/>
    <w:rsid w:val="006F6D39"/>
    <w:rsid w:val="006F714F"/>
    <w:rsid w:val="006F7983"/>
    <w:rsid w:val="006F79D5"/>
    <w:rsid w:val="006F7D49"/>
    <w:rsid w:val="0070026C"/>
    <w:rsid w:val="00700386"/>
    <w:rsid w:val="007003E8"/>
    <w:rsid w:val="00700441"/>
    <w:rsid w:val="00700B40"/>
    <w:rsid w:val="00700D81"/>
    <w:rsid w:val="00700D8C"/>
    <w:rsid w:val="00700DC6"/>
    <w:rsid w:val="00700EC4"/>
    <w:rsid w:val="00700F82"/>
    <w:rsid w:val="007010AD"/>
    <w:rsid w:val="0070168C"/>
    <w:rsid w:val="00701BB7"/>
    <w:rsid w:val="00701FF1"/>
    <w:rsid w:val="00701FF3"/>
    <w:rsid w:val="00702726"/>
    <w:rsid w:val="00702ECB"/>
    <w:rsid w:val="00702F63"/>
    <w:rsid w:val="00702F89"/>
    <w:rsid w:val="00703638"/>
    <w:rsid w:val="00703AC7"/>
    <w:rsid w:val="00703C69"/>
    <w:rsid w:val="00703C85"/>
    <w:rsid w:val="00703F8A"/>
    <w:rsid w:val="007047AD"/>
    <w:rsid w:val="0070492B"/>
    <w:rsid w:val="00704F49"/>
    <w:rsid w:val="00705470"/>
    <w:rsid w:val="00705857"/>
    <w:rsid w:val="00705ED8"/>
    <w:rsid w:val="007060D6"/>
    <w:rsid w:val="0070622E"/>
    <w:rsid w:val="0070686D"/>
    <w:rsid w:val="007068D3"/>
    <w:rsid w:val="00707008"/>
    <w:rsid w:val="00707114"/>
    <w:rsid w:val="007075F0"/>
    <w:rsid w:val="00707824"/>
    <w:rsid w:val="00707A7E"/>
    <w:rsid w:val="00707C37"/>
    <w:rsid w:val="00707E5B"/>
    <w:rsid w:val="00710925"/>
    <w:rsid w:val="007109F9"/>
    <w:rsid w:val="00710A50"/>
    <w:rsid w:val="00710C36"/>
    <w:rsid w:val="00710E0B"/>
    <w:rsid w:val="007110C5"/>
    <w:rsid w:val="007111C4"/>
    <w:rsid w:val="00711213"/>
    <w:rsid w:val="0071164E"/>
    <w:rsid w:val="00711757"/>
    <w:rsid w:val="00711772"/>
    <w:rsid w:val="0071208E"/>
    <w:rsid w:val="007121DA"/>
    <w:rsid w:val="00712414"/>
    <w:rsid w:val="007128AB"/>
    <w:rsid w:val="007128DD"/>
    <w:rsid w:val="00712F34"/>
    <w:rsid w:val="00713429"/>
    <w:rsid w:val="0071368F"/>
    <w:rsid w:val="0071385F"/>
    <w:rsid w:val="007140E8"/>
    <w:rsid w:val="007141A2"/>
    <w:rsid w:val="00714803"/>
    <w:rsid w:val="00714AAF"/>
    <w:rsid w:val="007153DB"/>
    <w:rsid w:val="00715F98"/>
    <w:rsid w:val="00716BC8"/>
    <w:rsid w:val="007170D0"/>
    <w:rsid w:val="007173CF"/>
    <w:rsid w:val="00717564"/>
    <w:rsid w:val="0071760E"/>
    <w:rsid w:val="00717C10"/>
    <w:rsid w:val="00717C61"/>
    <w:rsid w:val="00717C69"/>
    <w:rsid w:val="00717CE5"/>
    <w:rsid w:val="00717DF3"/>
    <w:rsid w:val="0072003F"/>
    <w:rsid w:val="00720150"/>
    <w:rsid w:val="00720962"/>
    <w:rsid w:val="00720E68"/>
    <w:rsid w:val="0072113E"/>
    <w:rsid w:val="0072119C"/>
    <w:rsid w:val="007213D7"/>
    <w:rsid w:val="007214DE"/>
    <w:rsid w:val="007216EC"/>
    <w:rsid w:val="00721A70"/>
    <w:rsid w:val="00721DF9"/>
    <w:rsid w:val="00721FF3"/>
    <w:rsid w:val="00721FF5"/>
    <w:rsid w:val="00722636"/>
    <w:rsid w:val="00722838"/>
    <w:rsid w:val="00722B75"/>
    <w:rsid w:val="0072337D"/>
    <w:rsid w:val="007235F9"/>
    <w:rsid w:val="00723DCD"/>
    <w:rsid w:val="007240E0"/>
    <w:rsid w:val="0072469C"/>
    <w:rsid w:val="007247A6"/>
    <w:rsid w:val="00724FA2"/>
    <w:rsid w:val="00725161"/>
    <w:rsid w:val="007252C5"/>
    <w:rsid w:val="00726148"/>
    <w:rsid w:val="00726350"/>
    <w:rsid w:val="007263FE"/>
    <w:rsid w:val="00726687"/>
    <w:rsid w:val="007269D8"/>
    <w:rsid w:val="00726A69"/>
    <w:rsid w:val="00726CD4"/>
    <w:rsid w:val="00726FBE"/>
    <w:rsid w:val="0072732F"/>
    <w:rsid w:val="007277C0"/>
    <w:rsid w:val="007279CF"/>
    <w:rsid w:val="00727A96"/>
    <w:rsid w:val="00727D0F"/>
    <w:rsid w:val="00727DDF"/>
    <w:rsid w:val="00727FFB"/>
    <w:rsid w:val="007301F6"/>
    <w:rsid w:val="00730560"/>
    <w:rsid w:val="00730A7E"/>
    <w:rsid w:val="00730DA8"/>
    <w:rsid w:val="00730DCF"/>
    <w:rsid w:val="00731299"/>
    <w:rsid w:val="0073173D"/>
    <w:rsid w:val="007318B8"/>
    <w:rsid w:val="00731B0C"/>
    <w:rsid w:val="00731F84"/>
    <w:rsid w:val="007326C5"/>
    <w:rsid w:val="007327EE"/>
    <w:rsid w:val="00732BA4"/>
    <w:rsid w:val="00732F50"/>
    <w:rsid w:val="00733063"/>
    <w:rsid w:val="007330A2"/>
    <w:rsid w:val="007337BE"/>
    <w:rsid w:val="007337DC"/>
    <w:rsid w:val="00733A6C"/>
    <w:rsid w:val="007341C5"/>
    <w:rsid w:val="0073445D"/>
    <w:rsid w:val="00734482"/>
    <w:rsid w:val="00734EB4"/>
    <w:rsid w:val="00734ECD"/>
    <w:rsid w:val="007352EE"/>
    <w:rsid w:val="007354E8"/>
    <w:rsid w:val="00735A42"/>
    <w:rsid w:val="00735B10"/>
    <w:rsid w:val="00735D35"/>
    <w:rsid w:val="00735F27"/>
    <w:rsid w:val="007361A0"/>
    <w:rsid w:val="007364D8"/>
    <w:rsid w:val="00736557"/>
    <w:rsid w:val="007368BC"/>
    <w:rsid w:val="00736978"/>
    <w:rsid w:val="00737274"/>
    <w:rsid w:val="00737613"/>
    <w:rsid w:val="00737953"/>
    <w:rsid w:val="00737A72"/>
    <w:rsid w:val="00737F0D"/>
    <w:rsid w:val="0074031D"/>
    <w:rsid w:val="00740422"/>
    <w:rsid w:val="007404CA"/>
    <w:rsid w:val="0074088C"/>
    <w:rsid w:val="00740CA7"/>
    <w:rsid w:val="0074103E"/>
    <w:rsid w:val="0074116A"/>
    <w:rsid w:val="0074121C"/>
    <w:rsid w:val="007414A1"/>
    <w:rsid w:val="00741B1D"/>
    <w:rsid w:val="00741BEE"/>
    <w:rsid w:val="00741E19"/>
    <w:rsid w:val="00741FFF"/>
    <w:rsid w:val="00742752"/>
    <w:rsid w:val="00742837"/>
    <w:rsid w:val="00742D7B"/>
    <w:rsid w:val="00742DBC"/>
    <w:rsid w:val="00742EF8"/>
    <w:rsid w:val="007433B5"/>
    <w:rsid w:val="007438F4"/>
    <w:rsid w:val="007439F2"/>
    <w:rsid w:val="00743CE4"/>
    <w:rsid w:val="00743FD0"/>
    <w:rsid w:val="0074442F"/>
    <w:rsid w:val="0074444E"/>
    <w:rsid w:val="00744609"/>
    <w:rsid w:val="00744A69"/>
    <w:rsid w:val="00744B9F"/>
    <w:rsid w:val="00745296"/>
    <w:rsid w:val="007452B9"/>
    <w:rsid w:val="00745444"/>
    <w:rsid w:val="00745579"/>
    <w:rsid w:val="007457E4"/>
    <w:rsid w:val="007459C7"/>
    <w:rsid w:val="00745AAE"/>
    <w:rsid w:val="00746650"/>
    <w:rsid w:val="00746657"/>
    <w:rsid w:val="00746782"/>
    <w:rsid w:val="00746921"/>
    <w:rsid w:val="00746A35"/>
    <w:rsid w:val="00746B53"/>
    <w:rsid w:val="00746CCB"/>
    <w:rsid w:val="00746F14"/>
    <w:rsid w:val="00747346"/>
    <w:rsid w:val="007475BC"/>
    <w:rsid w:val="00747BCC"/>
    <w:rsid w:val="00747C80"/>
    <w:rsid w:val="0075015E"/>
    <w:rsid w:val="007501E8"/>
    <w:rsid w:val="00750608"/>
    <w:rsid w:val="0075061B"/>
    <w:rsid w:val="00750DD5"/>
    <w:rsid w:val="00750FB4"/>
    <w:rsid w:val="00751332"/>
    <w:rsid w:val="00751887"/>
    <w:rsid w:val="0075195A"/>
    <w:rsid w:val="007519E5"/>
    <w:rsid w:val="00751B37"/>
    <w:rsid w:val="00751EFC"/>
    <w:rsid w:val="00753122"/>
    <w:rsid w:val="00754044"/>
    <w:rsid w:val="00754625"/>
    <w:rsid w:val="00754973"/>
    <w:rsid w:val="00754AA5"/>
    <w:rsid w:val="00754BC5"/>
    <w:rsid w:val="00754EB5"/>
    <w:rsid w:val="0075516C"/>
    <w:rsid w:val="007552C8"/>
    <w:rsid w:val="007554C2"/>
    <w:rsid w:val="007554EB"/>
    <w:rsid w:val="0075575F"/>
    <w:rsid w:val="007558D6"/>
    <w:rsid w:val="007566B8"/>
    <w:rsid w:val="00756724"/>
    <w:rsid w:val="0075675A"/>
    <w:rsid w:val="00756FEE"/>
    <w:rsid w:val="007570F1"/>
    <w:rsid w:val="007577AD"/>
    <w:rsid w:val="007577C2"/>
    <w:rsid w:val="00760200"/>
    <w:rsid w:val="00760356"/>
    <w:rsid w:val="0076044A"/>
    <w:rsid w:val="00760593"/>
    <w:rsid w:val="0076092C"/>
    <w:rsid w:val="007616D1"/>
    <w:rsid w:val="0076172E"/>
    <w:rsid w:val="007618FD"/>
    <w:rsid w:val="00761B92"/>
    <w:rsid w:val="00762184"/>
    <w:rsid w:val="007623EB"/>
    <w:rsid w:val="007628EA"/>
    <w:rsid w:val="00762A37"/>
    <w:rsid w:val="00762BC0"/>
    <w:rsid w:val="00762BD7"/>
    <w:rsid w:val="00762E7A"/>
    <w:rsid w:val="00762EA1"/>
    <w:rsid w:val="0076343F"/>
    <w:rsid w:val="0076389C"/>
    <w:rsid w:val="00763F1E"/>
    <w:rsid w:val="00764032"/>
    <w:rsid w:val="0076417F"/>
    <w:rsid w:val="00764443"/>
    <w:rsid w:val="00764AC9"/>
    <w:rsid w:val="00764B87"/>
    <w:rsid w:val="00765039"/>
    <w:rsid w:val="00765386"/>
    <w:rsid w:val="007653A6"/>
    <w:rsid w:val="00765464"/>
    <w:rsid w:val="0076546E"/>
    <w:rsid w:val="007655C1"/>
    <w:rsid w:val="00765754"/>
    <w:rsid w:val="00765DB1"/>
    <w:rsid w:val="00766025"/>
    <w:rsid w:val="007661D0"/>
    <w:rsid w:val="00766677"/>
    <w:rsid w:val="00766775"/>
    <w:rsid w:val="00766778"/>
    <w:rsid w:val="00766F68"/>
    <w:rsid w:val="00766FAD"/>
    <w:rsid w:val="00767186"/>
    <w:rsid w:val="00767427"/>
    <w:rsid w:val="0076771E"/>
    <w:rsid w:val="0076791C"/>
    <w:rsid w:val="0077058F"/>
    <w:rsid w:val="007705E6"/>
    <w:rsid w:val="00770605"/>
    <w:rsid w:val="00770B33"/>
    <w:rsid w:val="00770C6F"/>
    <w:rsid w:val="00770D61"/>
    <w:rsid w:val="00771219"/>
    <w:rsid w:val="00771288"/>
    <w:rsid w:val="00771865"/>
    <w:rsid w:val="00771FE1"/>
    <w:rsid w:val="00772786"/>
    <w:rsid w:val="007729CF"/>
    <w:rsid w:val="00773075"/>
    <w:rsid w:val="00773484"/>
    <w:rsid w:val="00773E18"/>
    <w:rsid w:val="007747D6"/>
    <w:rsid w:val="00774B54"/>
    <w:rsid w:val="00774FEB"/>
    <w:rsid w:val="0077500C"/>
    <w:rsid w:val="00775053"/>
    <w:rsid w:val="007751AD"/>
    <w:rsid w:val="007753F6"/>
    <w:rsid w:val="00775553"/>
    <w:rsid w:val="0077561C"/>
    <w:rsid w:val="00775691"/>
    <w:rsid w:val="007758AF"/>
    <w:rsid w:val="007759FD"/>
    <w:rsid w:val="00775C03"/>
    <w:rsid w:val="00775C34"/>
    <w:rsid w:val="00775F87"/>
    <w:rsid w:val="0077611B"/>
    <w:rsid w:val="007763A0"/>
    <w:rsid w:val="007766A8"/>
    <w:rsid w:val="007768FD"/>
    <w:rsid w:val="00776C29"/>
    <w:rsid w:val="00776E22"/>
    <w:rsid w:val="00776E98"/>
    <w:rsid w:val="00777ADE"/>
    <w:rsid w:val="00777DBC"/>
    <w:rsid w:val="0078043E"/>
    <w:rsid w:val="007808B2"/>
    <w:rsid w:val="00780983"/>
    <w:rsid w:val="00780AC1"/>
    <w:rsid w:val="00780D7C"/>
    <w:rsid w:val="00780EFE"/>
    <w:rsid w:val="0078133A"/>
    <w:rsid w:val="00781524"/>
    <w:rsid w:val="0078172C"/>
    <w:rsid w:val="00781955"/>
    <w:rsid w:val="00782053"/>
    <w:rsid w:val="00782118"/>
    <w:rsid w:val="0078227C"/>
    <w:rsid w:val="00782343"/>
    <w:rsid w:val="00782900"/>
    <w:rsid w:val="00782E72"/>
    <w:rsid w:val="007836EE"/>
    <w:rsid w:val="00783AA3"/>
    <w:rsid w:val="00783BD7"/>
    <w:rsid w:val="00783E6A"/>
    <w:rsid w:val="00783FF7"/>
    <w:rsid w:val="007847FB"/>
    <w:rsid w:val="007848AE"/>
    <w:rsid w:val="007848E4"/>
    <w:rsid w:val="00784970"/>
    <w:rsid w:val="00784DD7"/>
    <w:rsid w:val="00784E5C"/>
    <w:rsid w:val="00785548"/>
    <w:rsid w:val="007856BC"/>
    <w:rsid w:val="007857AA"/>
    <w:rsid w:val="0078618A"/>
    <w:rsid w:val="007861CF"/>
    <w:rsid w:val="00786508"/>
    <w:rsid w:val="007873C7"/>
    <w:rsid w:val="00787807"/>
    <w:rsid w:val="007879BC"/>
    <w:rsid w:val="00787F72"/>
    <w:rsid w:val="0079067F"/>
    <w:rsid w:val="0079091A"/>
    <w:rsid w:val="0079135A"/>
    <w:rsid w:val="00791369"/>
    <w:rsid w:val="007913B4"/>
    <w:rsid w:val="00791994"/>
    <w:rsid w:val="00791A64"/>
    <w:rsid w:val="00791AA0"/>
    <w:rsid w:val="00791C78"/>
    <w:rsid w:val="00791FC6"/>
    <w:rsid w:val="0079203E"/>
    <w:rsid w:val="007923A8"/>
    <w:rsid w:val="00792407"/>
    <w:rsid w:val="007927E9"/>
    <w:rsid w:val="00792A8E"/>
    <w:rsid w:val="00792E21"/>
    <w:rsid w:val="00793039"/>
    <w:rsid w:val="007931F4"/>
    <w:rsid w:val="007936D4"/>
    <w:rsid w:val="007938BF"/>
    <w:rsid w:val="00793A11"/>
    <w:rsid w:val="00793B32"/>
    <w:rsid w:val="00793BEC"/>
    <w:rsid w:val="00793DA4"/>
    <w:rsid w:val="00794478"/>
    <w:rsid w:val="00795258"/>
    <w:rsid w:val="0079547A"/>
    <w:rsid w:val="007955EB"/>
    <w:rsid w:val="00795842"/>
    <w:rsid w:val="0079623E"/>
    <w:rsid w:val="007962CC"/>
    <w:rsid w:val="00796460"/>
    <w:rsid w:val="00796674"/>
    <w:rsid w:val="007967C7"/>
    <w:rsid w:val="00796B44"/>
    <w:rsid w:val="00797585"/>
    <w:rsid w:val="00797633"/>
    <w:rsid w:val="0079793C"/>
    <w:rsid w:val="00797A20"/>
    <w:rsid w:val="00797CAC"/>
    <w:rsid w:val="007A05BD"/>
    <w:rsid w:val="007A077B"/>
    <w:rsid w:val="007A0A32"/>
    <w:rsid w:val="007A0F1A"/>
    <w:rsid w:val="007A11F1"/>
    <w:rsid w:val="007A15C7"/>
    <w:rsid w:val="007A1697"/>
    <w:rsid w:val="007A1826"/>
    <w:rsid w:val="007A18EA"/>
    <w:rsid w:val="007A197B"/>
    <w:rsid w:val="007A1A16"/>
    <w:rsid w:val="007A1D6B"/>
    <w:rsid w:val="007A21F1"/>
    <w:rsid w:val="007A23DF"/>
    <w:rsid w:val="007A26A3"/>
    <w:rsid w:val="007A2FBE"/>
    <w:rsid w:val="007A30A0"/>
    <w:rsid w:val="007A33DD"/>
    <w:rsid w:val="007A3524"/>
    <w:rsid w:val="007A37BA"/>
    <w:rsid w:val="007A39D6"/>
    <w:rsid w:val="007A3B11"/>
    <w:rsid w:val="007A3C21"/>
    <w:rsid w:val="007A3F2F"/>
    <w:rsid w:val="007A4058"/>
    <w:rsid w:val="007A4A61"/>
    <w:rsid w:val="007A4AA9"/>
    <w:rsid w:val="007A5943"/>
    <w:rsid w:val="007A6A8F"/>
    <w:rsid w:val="007A7179"/>
    <w:rsid w:val="007A74C2"/>
    <w:rsid w:val="007A785A"/>
    <w:rsid w:val="007A7DC0"/>
    <w:rsid w:val="007B007F"/>
    <w:rsid w:val="007B02EB"/>
    <w:rsid w:val="007B0325"/>
    <w:rsid w:val="007B0671"/>
    <w:rsid w:val="007B0F7B"/>
    <w:rsid w:val="007B1374"/>
    <w:rsid w:val="007B1622"/>
    <w:rsid w:val="007B1883"/>
    <w:rsid w:val="007B1BA8"/>
    <w:rsid w:val="007B1F35"/>
    <w:rsid w:val="007B20B9"/>
    <w:rsid w:val="007B26A2"/>
    <w:rsid w:val="007B2D7C"/>
    <w:rsid w:val="007B30D8"/>
    <w:rsid w:val="007B38FA"/>
    <w:rsid w:val="007B394F"/>
    <w:rsid w:val="007B3977"/>
    <w:rsid w:val="007B3C53"/>
    <w:rsid w:val="007B3C97"/>
    <w:rsid w:val="007B3DBC"/>
    <w:rsid w:val="007B3E4B"/>
    <w:rsid w:val="007B3EB0"/>
    <w:rsid w:val="007B4306"/>
    <w:rsid w:val="007B4A37"/>
    <w:rsid w:val="007B4CEE"/>
    <w:rsid w:val="007B4D45"/>
    <w:rsid w:val="007B4D9F"/>
    <w:rsid w:val="007B55D1"/>
    <w:rsid w:val="007B57C8"/>
    <w:rsid w:val="007B5961"/>
    <w:rsid w:val="007B5B6A"/>
    <w:rsid w:val="007B6184"/>
    <w:rsid w:val="007B6584"/>
    <w:rsid w:val="007B6690"/>
    <w:rsid w:val="007B6AA5"/>
    <w:rsid w:val="007B6B87"/>
    <w:rsid w:val="007B78B1"/>
    <w:rsid w:val="007B7B13"/>
    <w:rsid w:val="007B7E03"/>
    <w:rsid w:val="007B7E66"/>
    <w:rsid w:val="007C0063"/>
    <w:rsid w:val="007C02DA"/>
    <w:rsid w:val="007C0794"/>
    <w:rsid w:val="007C07E8"/>
    <w:rsid w:val="007C090A"/>
    <w:rsid w:val="007C0A47"/>
    <w:rsid w:val="007C0BA9"/>
    <w:rsid w:val="007C0E84"/>
    <w:rsid w:val="007C13F3"/>
    <w:rsid w:val="007C1638"/>
    <w:rsid w:val="007C1AF8"/>
    <w:rsid w:val="007C205E"/>
    <w:rsid w:val="007C276B"/>
    <w:rsid w:val="007C2A37"/>
    <w:rsid w:val="007C3C25"/>
    <w:rsid w:val="007C3F51"/>
    <w:rsid w:val="007C4088"/>
    <w:rsid w:val="007C42E3"/>
    <w:rsid w:val="007C433F"/>
    <w:rsid w:val="007C4BB6"/>
    <w:rsid w:val="007C4D35"/>
    <w:rsid w:val="007C4E6C"/>
    <w:rsid w:val="007C52EA"/>
    <w:rsid w:val="007C561E"/>
    <w:rsid w:val="007C5CBD"/>
    <w:rsid w:val="007C629C"/>
    <w:rsid w:val="007C65D3"/>
    <w:rsid w:val="007C69E9"/>
    <w:rsid w:val="007C6C09"/>
    <w:rsid w:val="007C7469"/>
    <w:rsid w:val="007C7577"/>
    <w:rsid w:val="007C77AF"/>
    <w:rsid w:val="007C7811"/>
    <w:rsid w:val="007C7A0D"/>
    <w:rsid w:val="007D065A"/>
    <w:rsid w:val="007D0C3E"/>
    <w:rsid w:val="007D0D75"/>
    <w:rsid w:val="007D163A"/>
    <w:rsid w:val="007D178F"/>
    <w:rsid w:val="007D1981"/>
    <w:rsid w:val="007D1A27"/>
    <w:rsid w:val="007D2040"/>
    <w:rsid w:val="007D23B8"/>
    <w:rsid w:val="007D2813"/>
    <w:rsid w:val="007D2C92"/>
    <w:rsid w:val="007D30FE"/>
    <w:rsid w:val="007D3520"/>
    <w:rsid w:val="007D3554"/>
    <w:rsid w:val="007D35DA"/>
    <w:rsid w:val="007D3670"/>
    <w:rsid w:val="007D36AD"/>
    <w:rsid w:val="007D3815"/>
    <w:rsid w:val="007D3BDC"/>
    <w:rsid w:val="007D4156"/>
    <w:rsid w:val="007D438B"/>
    <w:rsid w:val="007D44FE"/>
    <w:rsid w:val="007D48C0"/>
    <w:rsid w:val="007D5A2B"/>
    <w:rsid w:val="007D5AF4"/>
    <w:rsid w:val="007D5DCA"/>
    <w:rsid w:val="007D5DDA"/>
    <w:rsid w:val="007D5E8D"/>
    <w:rsid w:val="007D6214"/>
    <w:rsid w:val="007D63B2"/>
    <w:rsid w:val="007D666A"/>
    <w:rsid w:val="007D6724"/>
    <w:rsid w:val="007D6D3F"/>
    <w:rsid w:val="007D6E02"/>
    <w:rsid w:val="007D70B8"/>
    <w:rsid w:val="007D70D1"/>
    <w:rsid w:val="007D77F5"/>
    <w:rsid w:val="007D7C8A"/>
    <w:rsid w:val="007D7DD7"/>
    <w:rsid w:val="007E004E"/>
    <w:rsid w:val="007E02B9"/>
    <w:rsid w:val="007E0606"/>
    <w:rsid w:val="007E0673"/>
    <w:rsid w:val="007E1160"/>
    <w:rsid w:val="007E149F"/>
    <w:rsid w:val="007E1B7D"/>
    <w:rsid w:val="007E1BEC"/>
    <w:rsid w:val="007E1CA6"/>
    <w:rsid w:val="007E1CED"/>
    <w:rsid w:val="007E2243"/>
    <w:rsid w:val="007E35C9"/>
    <w:rsid w:val="007E35F9"/>
    <w:rsid w:val="007E378D"/>
    <w:rsid w:val="007E3968"/>
    <w:rsid w:val="007E397C"/>
    <w:rsid w:val="007E39BF"/>
    <w:rsid w:val="007E39E2"/>
    <w:rsid w:val="007E3B93"/>
    <w:rsid w:val="007E3DEB"/>
    <w:rsid w:val="007E3F71"/>
    <w:rsid w:val="007E44B5"/>
    <w:rsid w:val="007E4652"/>
    <w:rsid w:val="007E466A"/>
    <w:rsid w:val="007E47DA"/>
    <w:rsid w:val="007E48BB"/>
    <w:rsid w:val="007E49F5"/>
    <w:rsid w:val="007E4A0B"/>
    <w:rsid w:val="007E4A80"/>
    <w:rsid w:val="007E51F4"/>
    <w:rsid w:val="007E5CF5"/>
    <w:rsid w:val="007E5FD3"/>
    <w:rsid w:val="007E6242"/>
    <w:rsid w:val="007E6856"/>
    <w:rsid w:val="007E6902"/>
    <w:rsid w:val="007E6A30"/>
    <w:rsid w:val="007E6A7E"/>
    <w:rsid w:val="007E6AE3"/>
    <w:rsid w:val="007E6AF3"/>
    <w:rsid w:val="007E6F30"/>
    <w:rsid w:val="007E768E"/>
    <w:rsid w:val="007E7789"/>
    <w:rsid w:val="007E790E"/>
    <w:rsid w:val="007E7F58"/>
    <w:rsid w:val="007E7FD0"/>
    <w:rsid w:val="007F0423"/>
    <w:rsid w:val="007F05F0"/>
    <w:rsid w:val="007F0EF7"/>
    <w:rsid w:val="007F0EF9"/>
    <w:rsid w:val="007F159A"/>
    <w:rsid w:val="007F1BB8"/>
    <w:rsid w:val="007F207E"/>
    <w:rsid w:val="007F247E"/>
    <w:rsid w:val="007F26F2"/>
    <w:rsid w:val="007F2899"/>
    <w:rsid w:val="007F289C"/>
    <w:rsid w:val="007F2BFF"/>
    <w:rsid w:val="007F2D83"/>
    <w:rsid w:val="007F3088"/>
    <w:rsid w:val="007F35D6"/>
    <w:rsid w:val="007F38A7"/>
    <w:rsid w:val="007F3AF2"/>
    <w:rsid w:val="007F3AF9"/>
    <w:rsid w:val="007F3C36"/>
    <w:rsid w:val="007F3CCE"/>
    <w:rsid w:val="007F4776"/>
    <w:rsid w:val="007F4965"/>
    <w:rsid w:val="007F4CD4"/>
    <w:rsid w:val="007F4E99"/>
    <w:rsid w:val="007F543B"/>
    <w:rsid w:val="007F5538"/>
    <w:rsid w:val="007F587F"/>
    <w:rsid w:val="007F593C"/>
    <w:rsid w:val="007F5A05"/>
    <w:rsid w:val="007F5A21"/>
    <w:rsid w:val="007F5B56"/>
    <w:rsid w:val="007F5D83"/>
    <w:rsid w:val="007F61AA"/>
    <w:rsid w:val="007F6303"/>
    <w:rsid w:val="007F6F21"/>
    <w:rsid w:val="007F745C"/>
    <w:rsid w:val="007F7736"/>
    <w:rsid w:val="007F7AC3"/>
    <w:rsid w:val="007F7CE5"/>
    <w:rsid w:val="007F7EDE"/>
    <w:rsid w:val="008001C6"/>
    <w:rsid w:val="0080038D"/>
    <w:rsid w:val="00800D37"/>
    <w:rsid w:val="00801396"/>
    <w:rsid w:val="00801518"/>
    <w:rsid w:val="008015F2"/>
    <w:rsid w:val="00801A94"/>
    <w:rsid w:val="00801B9B"/>
    <w:rsid w:val="00801CB9"/>
    <w:rsid w:val="00801F65"/>
    <w:rsid w:val="00802394"/>
    <w:rsid w:val="00802459"/>
    <w:rsid w:val="00802520"/>
    <w:rsid w:val="0080282A"/>
    <w:rsid w:val="00802BC6"/>
    <w:rsid w:val="00802CC6"/>
    <w:rsid w:val="00803371"/>
    <w:rsid w:val="0080352A"/>
    <w:rsid w:val="0080375B"/>
    <w:rsid w:val="00803957"/>
    <w:rsid w:val="00803CE0"/>
    <w:rsid w:val="00803DE3"/>
    <w:rsid w:val="008047CB"/>
    <w:rsid w:val="008049DA"/>
    <w:rsid w:val="00805BB3"/>
    <w:rsid w:val="00805CE7"/>
    <w:rsid w:val="00805EB1"/>
    <w:rsid w:val="00805FD0"/>
    <w:rsid w:val="00806371"/>
    <w:rsid w:val="00806C07"/>
    <w:rsid w:val="00806C1B"/>
    <w:rsid w:val="00807057"/>
    <w:rsid w:val="008070C1"/>
    <w:rsid w:val="008071FB"/>
    <w:rsid w:val="0080731C"/>
    <w:rsid w:val="00807617"/>
    <w:rsid w:val="008077B2"/>
    <w:rsid w:val="0080780A"/>
    <w:rsid w:val="00807E59"/>
    <w:rsid w:val="00807FF4"/>
    <w:rsid w:val="008109F7"/>
    <w:rsid w:val="00810CC5"/>
    <w:rsid w:val="008111E8"/>
    <w:rsid w:val="0081164A"/>
    <w:rsid w:val="00811853"/>
    <w:rsid w:val="00811B34"/>
    <w:rsid w:val="00811EF3"/>
    <w:rsid w:val="00811F53"/>
    <w:rsid w:val="008121AD"/>
    <w:rsid w:val="008129FF"/>
    <w:rsid w:val="00812A98"/>
    <w:rsid w:val="008131D2"/>
    <w:rsid w:val="00813366"/>
    <w:rsid w:val="008133F6"/>
    <w:rsid w:val="0081354C"/>
    <w:rsid w:val="008137F1"/>
    <w:rsid w:val="00813F9B"/>
    <w:rsid w:val="00814033"/>
    <w:rsid w:val="00814079"/>
    <w:rsid w:val="008144A1"/>
    <w:rsid w:val="00814F1E"/>
    <w:rsid w:val="00814F6C"/>
    <w:rsid w:val="00814F89"/>
    <w:rsid w:val="0081520F"/>
    <w:rsid w:val="00815287"/>
    <w:rsid w:val="0081596D"/>
    <w:rsid w:val="00815B65"/>
    <w:rsid w:val="00815BC6"/>
    <w:rsid w:val="00816B26"/>
    <w:rsid w:val="00817007"/>
    <w:rsid w:val="008174FA"/>
    <w:rsid w:val="00817631"/>
    <w:rsid w:val="00817C9E"/>
    <w:rsid w:val="00817FCC"/>
    <w:rsid w:val="008206BA"/>
    <w:rsid w:val="008208E6"/>
    <w:rsid w:val="00820B23"/>
    <w:rsid w:val="00820D3D"/>
    <w:rsid w:val="00820D63"/>
    <w:rsid w:val="008213D6"/>
    <w:rsid w:val="0082176E"/>
    <w:rsid w:val="0082178D"/>
    <w:rsid w:val="00821800"/>
    <w:rsid w:val="00821963"/>
    <w:rsid w:val="008222C5"/>
    <w:rsid w:val="00822502"/>
    <w:rsid w:val="008225D8"/>
    <w:rsid w:val="00822658"/>
    <w:rsid w:val="008226AC"/>
    <w:rsid w:val="0082278B"/>
    <w:rsid w:val="0082280A"/>
    <w:rsid w:val="008228B4"/>
    <w:rsid w:val="008231EE"/>
    <w:rsid w:val="00824952"/>
    <w:rsid w:val="00824AF0"/>
    <w:rsid w:val="00824D2E"/>
    <w:rsid w:val="00824D9C"/>
    <w:rsid w:val="00825141"/>
    <w:rsid w:val="00825300"/>
    <w:rsid w:val="0082562B"/>
    <w:rsid w:val="008263BC"/>
    <w:rsid w:val="00826637"/>
    <w:rsid w:val="0082665B"/>
    <w:rsid w:val="00826834"/>
    <w:rsid w:val="008268F5"/>
    <w:rsid w:val="0082708C"/>
    <w:rsid w:val="00827420"/>
    <w:rsid w:val="008275DE"/>
    <w:rsid w:val="008275EC"/>
    <w:rsid w:val="008277CE"/>
    <w:rsid w:val="008277FE"/>
    <w:rsid w:val="008278A3"/>
    <w:rsid w:val="00827A9A"/>
    <w:rsid w:val="00827CD4"/>
    <w:rsid w:val="00827CFA"/>
    <w:rsid w:val="00827D0F"/>
    <w:rsid w:val="00827DF8"/>
    <w:rsid w:val="0083003A"/>
    <w:rsid w:val="0083069D"/>
    <w:rsid w:val="00830809"/>
    <w:rsid w:val="0083093D"/>
    <w:rsid w:val="00830AC7"/>
    <w:rsid w:val="008310A3"/>
    <w:rsid w:val="008311AF"/>
    <w:rsid w:val="0083124E"/>
    <w:rsid w:val="008315CD"/>
    <w:rsid w:val="00831BB1"/>
    <w:rsid w:val="00831EBC"/>
    <w:rsid w:val="00831EC8"/>
    <w:rsid w:val="0083206D"/>
    <w:rsid w:val="008320AB"/>
    <w:rsid w:val="00832188"/>
    <w:rsid w:val="00832698"/>
    <w:rsid w:val="008327AD"/>
    <w:rsid w:val="00832A22"/>
    <w:rsid w:val="00832AE8"/>
    <w:rsid w:val="00832F30"/>
    <w:rsid w:val="008330BC"/>
    <w:rsid w:val="00833E98"/>
    <w:rsid w:val="008341AF"/>
    <w:rsid w:val="0083426E"/>
    <w:rsid w:val="00834478"/>
    <w:rsid w:val="00834A1F"/>
    <w:rsid w:val="00834C47"/>
    <w:rsid w:val="00834E64"/>
    <w:rsid w:val="008353BE"/>
    <w:rsid w:val="00835A4A"/>
    <w:rsid w:val="00835E74"/>
    <w:rsid w:val="00835F3F"/>
    <w:rsid w:val="00835F5F"/>
    <w:rsid w:val="0083622F"/>
    <w:rsid w:val="0083676E"/>
    <w:rsid w:val="00836AC8"/>
    <w:rsid w:val="008373A5"/>
    <w:rsid w:val="0083797E"/>
    <w:rsid w:val="0084000B"/>
    <w:rsid w:val="00840117"/>
    <w:rsid w:val="0084017B"/>
    <w:rsid w:val="00840937"/>
    <w:rsid w:val="00840A65"/>
    <w:rsid w:val="00840C6D"/>
    <w:rsid w:val="008418DB"/>
    <w:rsid w:val="00841936"/>
    <w:rsid w:val="00841ABA"/>
    <w:rsid w:val="00841BF5"/>
    <w:rsid w:val="00841E4E"/>
    <w:rsid w:val="00841F08"/>
    <w:rsid w:val="00841FF6"/>
    <w:rsid w:val="008424B9"/>
    <w:rsid w:val="00842675"/>
    <w:rsid w:val="00842A0D"/>
    <w:rsid w:val="00843C9B"/>
    <w:rsid w:val="008444B5"/>
    <w:rsid w:val="008444F5"/>
    <w:rsid w:val="008446C5"/>
    <w:rsid w:val="008446D9"/>
    <w:rsid w:val="008449D5"/>
    <w:rsid w:val="0084511D"/>
    <w:rsid w:val="00845194"/>
    <w:rsid w:val="008455BB"/>
    <w:rsid w:val="008457E8"/>
    <w:rsid w:val="008461C1"/>
    <w:rsid w:val="0084668C"/>
    <w:rsid w:val="008468CC"/>
    <w:rsid w:val="008469E5"/>
    <w:rsid w:val="00846FE6"/>
    <w:rsid w:val="008471DA"/>
    <w:rsid w:val="008476A8"/>
    <w:rsid w:val="00847B52"/>
    <w:rsid w:val="00847B57"/>
    <w:rsid w:val="00847F79"/>
    <w:rsid w:val="0085008C"/>
    <w:rsid w:val="008502A7"/>
    <w:rsid w:val="008502E6"/>
    <w:rsid w:val="008513AA"/>
    <w:rsid w:val="008513B9"/>
    <w:rsid w:val="00851721"/>
    <w:rsid w:val="0085180D"/>
    <w:rsid w:val="00852364"/>
    <w:rsid w:val="0085262E"/>
    <w:rsid w:val="008528FB"/>
    <w:rsid w:val="0085297A"/>
    <w:rsid w:val="00852B0B"/>
    <w:rsid w:val="00852B6C"/>
    <w:rsid w:val="00852F20"/>
    <w:rsid w:val="008531C1"/>
    <w:rsid w:val="00853F6B"/>
    <w:rsid w:val="008540A4"/>
    <w:rsid w:val="0085425B"/>
    <w:rsid w:val="0085427F"/>
    <w:rsid w:val="00854785"/>
    <w:rsid w:val="00855289"/>
    <w:rsid w:val="008553B7"/>
    <w:rsid w:val="00855784"/>
    <w:rsid w:val="00855B19"/>
    <w:rsid w:val="00855B95"/>
    <w:rsid w:val="00855E2E"/>
    <w:rsid w:val="008561FB"/>
    <w:rsid w:val="0085658B"/>
    <w:rsid w:val="00856B3A"/>
    <w:rsid w:val="00856FCE"/>
    <w:rsid w:val="00856FD7"/>
    <w:rsid w:val="0085771B"/>
    <w:rsid w:val="008579D8"/>
    <w:rsid w:val="00857C75"/>
    <w:rsid w:val="00860051"/>
    <w:rsid w:val="00860223"/>
    <w:rsid w:val="008603B4"/>
    <w:rsid w:val="008603D0"/>
    <w:rsid w:val="00860A63"/>
    <w:rsid w:val="0086142D"/>
    <w:rsid w:val="00861A49"/>
    <w:rsid w:val="00861BEE"/>
    <w:rsid w:val="00861D40"/>
    <w:rsid w:val="00862E3D"/>
    <w:rsid w:val="00863146"/>
    <w:rsid w:val="00863194"/>
    <w:rsid w:val="0086377C"/>
    <w:rsid w:val="00863B09"/>
    <w:rsid w:val="00863B44"/>
    <w:rsid w:val="00864257"/>
    <w:rsid w:val="008646B1"/>
    <w:rsid w:val="00864769"/>
    <w:rsid w:val="008647B3"/>
    <w:rsid w:val="00864DB6"/>
    <w:rsid w:val="0086521C"/>
    <w:rsid w:val="00865595"/>
    <w:rsid w:val="0086559D"/>
    <w:rsid w:val="00865E4F"/>
    <w:rsid w:val="00866374"/>
    <w:rsid w:val="008666BD"/>
    <w:rsid w:val="0086689B"/>
    <w:rsid w:val="00866B43"/>
    <w:rsid w:val="00866C70"/>
    <w:rsid w:val="00866F93"/>
    <w:rsid w:val="00867176"/>
    <w:rsid w:val="00867244"/>
    <w:rsid w:val="008679BD"/>
    <w:rsid w:val="00867A70"/>
    <w:rsid w:val="00867C3A"/>
    <w:rsid w:val="00867CA8"/>
    <w:rsid w:val="00867CD8"/>
    <w:rsid w:val="00867F19"/>
    <w:rsid w:val="0087065B"/>
    <w:rsid w:val="00870BB0"/>
    <w:rsid w:val="00870CF0"/>
    <w:rsid w:val="00870DBE"/>
    <w:rsid w:val="00870DCE"/>
    <w:rsid w:val="00871414"/>
    <w:rsid w:val="00871806"/>
    <w:rsid w:val="00871C77"/>
    <w:rsid w:val="008720D5"/>
    <w:rsid w:val="008724BD"/>
    <w:rsid w:val="008725AA"/>
    <w:rsid w:val="00872625"/>
    <w:rsid w:val="00872E55"/>
    <w:rsid w:val="00872E90"/>
    <w:rsid w:val="0087352C"/>
    <w:rsid w:val="00873544"/>
    <w:rsid w:val="008737CE"/>
    <w:rsid w:val="00874912"/>
    <w:rsid w:val="00874F7D"/>
    <w:rsid w:val="0087526D"/>
    <w:rsid w:val="00875314"/>
    <w:rsid w:val="0087538B"/>
    <w:rsid w:val="00875454"/>
    <w:rsid w:val="008755EF"/>
    <w:rsid w:val="008757F5"/>
    <w:rsid w:val="008759D0"/>
    <w:rsid w:val="00875E2E"/>
    <w:rsid w:val="00876BF2"/>
    <w:rsid w:val="00876CB2"/>
    <w:rsid w:val="008775EF"/>
    <w:rsid w:val="00877771"/>
    <w:rsid w:val="008778B0"/>
    <w:rsid w:val="008779AF"/>
    <w:rsid w:val="008779CC"/>
    <w:rsid w:val="00877A3A"/>
    <w:rsid w:val="00877B2F"/>
    <w:rsid w:val="00877BD4"/>
    <w:rsid w:val="00877ED4"/>
    <w:rsid w:val="0088002F"/>
    <w:rsid w:val="00881435"/>
    <w:rsid w:val="0088190A"/>
    <w:rsid w:val="00881B9A"/>
    <w:rsid w:val="008822E5"/>
    <w:rsid w:val="00882754"/>
    <w:rsid w:val="008827ED"/>
    <w:rsid w:val="008829BD"/>
    <w:rsid w:val="00882B9F"/>
    <w:rsid w:val="00882D37"/>
    <w:rsid w:val="00882EA3"/>
    <w:rsid w:val="00883040"/>
    <w:rsid w:val="00883043"/>
    <w:rsid w:val="00883231"/>
    <w:rsid w:val="008833D0"/>
    <w:rsid w:val="008839D4"/>
    <w:rsid w:val="00883C2E"/>
    <w:rsid w:val="00883C54"/>
    <w:rsid w:val="00884002"/>
    <w:rsid w:val="008844E2"/>
    <w:rsid w:val="00884A11"/>
    <w:rsid w:val="00884DFE"/>
    <w:rsid w:val="00884F6D"/>
    <w:rsid w:val="00885105"/>
    <w:rsid w:val="0088514C"/>
    <w:rsid w:val="00885224"/>
    <w:rsid w:val="00885A9F"/>
    <w:rsid w:val="00885C25"/>
    <w:rsid w:val="00885CB6"/>
    <w:rsid w:val="00885D33"/>
    <w:rsid w:val="0088637C"/>
    <w:rsid w:val="008863AC"/>
    <w:rsid w:val="00886426"/>
    <w:rsid w:val="008869E1"/>
    <w:rsid w:val="00886DF0"/>
    <w:rsid w:val="00886FF8"/>
    <w:rsid w:val="008875E1"/>
    <w:rsid w:val="00887D68"/>
    <w:rsid w:val="0089066A"/>
    <w:rsid w:val="00890AC7"/>
    <w:rsid w:val="00890B43"/>
    <w:rsid w:val="008910E4"/>
    <w:rsid w:val="00891711"/>
    <w:rsid w:val="00891CFD"/>
    <w:rsid w:val="00891E44"/>
    <w:rsid w:val="00891E78"/>
    <w:rsid w:val="008922E4"/>
    <w:rsid w:val="00892D41"/>
    <w:rsid w:val="008931BE"/>
    <w:rsid w:val="00893276"/>
    <w:rsid w:val="008933A5"/>
    <w:rsid w:val="00893881"/>
    <w:rsid w:val="00894138"/>
    <w:rsid w:val="00894332"/>
    <w:rsid w:val="00894925"/>
    <w:rsid w:val="0089499F"/>
    <w:rsid w:val="00894EF3"/>
    <w:rsid w:val="00895194"/>
    <w:rsid w:val="008953E6"/>
    <w:rsid w:val="0089556D"/>
    <w:rsid w:val="00895622"/>
    <w:rsid w:val="00895B75"/>
    <w:rsid w:val="00895E72"/>
    <w:rsid w:val="00896161"/>
    <w:rsid w:val="008968F8"/>
    <w:rsid w:val="008969FD"/>
    <w:rsid w:val="00896C82"/>
    <w:rsid w:val="00897196"/>
    <w:rsid w:val="008971F6"/>
    <w:rsid w:val="008973A6"/>
    <w:rsid w:val="00897B49"/>
    <w:rsid w:val="00897F27"/>
    <w:rsid w:val="008A0923"/>
    <w:rsid w:val="008A0B3D"/>
    <w:rsid w:val="008A0DBC"/>
    <w:rsid w:val="008A0DCA"/>
    <w:rsid w:val="008A0EFD"/>
    <w:rsid w:val="008A0FD6"/>
    <w:rsid w:val="008A134C"/>
    <w:rsid w:val="008A1366"/>
    <w:rsid w:val="008A1469"/>
    <w:rsid w:val="008A1A5F"/>
    <w:rsid w:val="008A1B6E"/>
    <w:rsid w:val="008A1BE1"/>
    <w:rsid w:val="008A1E9A"/>
    <w:rsid w:val="008A1FD0"/>
    <w:rsid w:val="008A1FE7"/>
    <w:rsid w:val="008A2291"/>
    <w:rsid w:val="008A29F3"/>
    <w:rsid w:val="008A323E"/>
    <w:rsid w:val="008A352A"/>
    <w:rsid w:val="008A3574"/>
    <w:rsid w:val="008A361B"/>
    <w:rsid w:val="008A3AB5"/>
    <w:rsid w:val="008A3B24"/>
    <w:rsid w:val="008A3B79"/>
    <w:rsid w:val="008A4173"/>
    <w:rsid w:val="008A566C"/>
    <w:rsid w:val="008A5DB8"/>
    <w:rsid w:val="008A609F"/>
    <w:rsid w:val="008A6284"/>
    <w:rsid w:val="008A6A65"/>
    <w:rsid w:val="008A6A81"/>
    <w:rsid w:val="008A70FF"/>
    <w:rsid w:val="008A7730"/>
    <w:rsid w:val="008A7849"/>
    <w:rsid w:val="008A7A05"/>
    <w:rsid w:val="008A7D4E"/>
    <w:rsid w:val="008A7ECA"/>
    <w:rsid w:val="008B0491"/>
    <w:rsid w:val="008B0560"/>
    <w:rsid w:val="008B0B7F"/>
    <w:rsid w:val="008B0F60"/>
    <w:rsid w:val="008B1216"/>
    <w:rsid w:val="008B16B3"/>
    <w:rsid w:val="008B1C91"/>
    <w:rsid w:val="008B2071"/>
    <w:rsid w:val="008B23EE"/>
    <w:rsid w:val="008B2F7A"/>
    <w:rsid w:val="008B3037"/>
    <w:rsid w:val="008B3270"/>
    <w:rsid w:val="008B3F11"/>
    <w:rsid w:val="008B3FE9"/>
    <w:rsid w:val="008B414A"/>
    <w:rsid w:val="008B436A"/>
    <w:rsid w:val="008B454F"/>
    <w:rsid w:val="008B4552"/>
    <w:rsid w:val="008B4717"/>
    <w:rsid w:val="008B4A15"/>
    <w:rsid w:val="008B4E3B"/>
    <w:rsid w:val="008B5060"/>
    <w:rsid w:val="008B5107"/>
    <w:rsid w:val="008B57DB"/>
    <w:rsid w:val="008B583B"/>
    <w:rsid w:val="008B5875"/>
    <w:rsid w:val="008B595D"/>
    <w:rsid w:val="008B5C63"/>
    <w:rsid w:val="008B6165"/>
    <w:rsid w:val="008B6319"/>
    <w:rsid w:val="008B6420"/>
    <w:rsid w:val="008B6574"/>
    <w:rsid w:val="008B67AC"/>
    <w:rsid w:val="008B67DD"/>
    <w:rsid w:val="008B7121"/>
    <w:rsid w:val="008B717D"/>
    <w:rsid w:val="008B7598"/>
    <w:rsid w:val="008B7981"/>
    <w:rsid w:val="008C0A69"/>
    <w:rsid w:val="008C0F7A"/>
    <w:rsid w:val="008C12E6"/>
    <w:rsid w:val="008C167F"/>
    <w:rsid w:val="008C170F"/>
    <w:rsid w:val="008C1827"/>
    <w:rsid w:val="008C1A2E"/>
    <w:rsid w:val="008C1AE2"/>
    <w:rsid w:val="008C1DC3"/>
    <w:rsid w:val="008C2001"/>
    <w:rsid w:val="008C26D3"/>
    <w:rsid w:val="008C2822"/>
    <w:rsid w:val="008C291D"/>
    <w:rsid w:val="008C2C37"/>
    <w:rsid w:val="008C2CFB"/>
    <w:rsid w:val="008C2D68"/>
    <w:rsid w:val="008C2E35"/>
    <w:rsid w:val="008C31FB"/>
    <w:rsid w:val="008C353B"/>
    <w:rsid w:val="008C4690"/>
    <w:rsid w:val="008C47D7"/>
    <w:rsid w:val="008C486F"/>
    <w:rsid w:val="008C524B"/>
    <w:rsid w:val="008C5420"/>
    <w:rsid w:val="008C55ED"/>
    <w:rsid w:val="008C5BF0"/>
    <w:rsid w:val="008C5C47"/>
    <w:rsid w:val="008C5E20"/>
    <w:rsid w:val="008C60C6"/>
    <w:rsid w:val="008C619D"/>
    <w:rsid w:val="008C61B0"/>
    <w:rsid w:val="008C637F"/>
    <w:rsid w:val="008C6767"/>
    <w:rsid w:val="008C6769"/>
    <w:rsid w:val="008C6969"/>
    <w:rsid w:val="008C6FD0"/>
    <w:rsid w:val="008C77A4"/>
    <w:rsid w:val="008C785F"/>
    <w:rsid w:val="008D0270"/>
    <w:rsid w:val="008D02B9"/>
    <w:rsid w:val="008D0592"/>
    <w:rsid w:val="008D0F90"/>
    <w:rsid w:val="008D0FDF"/>
    <w:rsid w:val="008D1026"/>
    <w:rsid w:val="008D16E2"/>
    <w:rsid w:val="008D1941"/>
    <w:rsid w:val="008D1950"/>
    <w:rsid w:val="008D1BB4"/>
    <w:rsid w:val="008D1E0A"/>
    <w:rsid w:val="008D212C"/>
    <w:rsid w:val="008D2462"/>
    <w:rsid w:val="008D26CD"/>
    <w:rsid w:val="008D284F"/>
    <w:rsid w:val="008D2C84"/>
    <w:rsid w:val="008D3078"/>
    <w:rsid w:val="008D345D"/>
    <w:rsid w:val="008D3671"/>
    <w:rsid w:val="008D3DBB"/>
    <w:rsid w:val="008D47C7"/>
    <w:rsid w:val="008D4DD2"/>
    <w:rsid w:val="008D5277"/>
    <w:rsid w:val="008D59A9"/>
    <w:rsid w:val="008D60EB"/>
    <w:rsid w:val="008D61BE"/>
    <w:rsid w:val="008D659C"/>
    <w:rsid w:val="008D6756"/>
    <w:rsid w:val="008D6C20"/>
    <w:rsid w:val="008D6FC7"/>
    <w:rsid w:val="008D7068"/>
    <w:rsid w:val="008D714E"/>
    <w:rsid w:val="008D7808"/>
    <w:rsid w:val="008D7A23"/>
    <w:rsid w:val="008D7E39"/>
    <w:rsid w:val="008E06F6"/>
    <w:rsid w:val="008E07A4"/>
    <w:rsid w:val="008E07D7"/>
    <w:rsid w:val="008E0866"/>
    <w:rsid w:val="008E0901"/>
    <w:rsid w:val="008E0A4F"/>
    <w:rsid w:val="008E0FE0"/>
    <w:rsid w:val="008E1C5D"/>
    <w:rsid w:val="008E2410"/>
    <w:rsid w:val="008E2506"/>
    <w:rsid w:val="008E2A06"/>
    <w:rsid w:val="008E2B41"/>
    <w:rsid w:val="008E2B55"/>
    <w:rsid w:val="008E2B9B"/>
    <w:rsid w:val="008E3BF6"/>
    <w:rsid w:val="008E40FA"/>
    <w:rsid w:val="008E41D2"/>
    <w:rsid w:val="008E41F4"/>
    <w:rsid w:val="008E4239"/>
    <w:rsid w:val="008E4F36"/>
    <w:rsid w:val="008E5937"/>
    <w:rsid w:val="008E593E"/>
    <w:rsid w:val="008E5949"/>
    <w:rsid w:val="008E5A38"/>
    <w:rsid w:val="008E5B20"/>
    <w:rsid w:val="008E5F86"/>
    <w:rsid w:val="008E6364"/>
    <w:rsid w:val="008E647E"/>
    <w:rsid w:val="008E6552"/>
    <w:rsid w:val="008E685B"/>
    <w:rsid w:val="008E6BFE"/>
    <w:rsid w:val="008E76D4"/>
    <w:rsid w:val="008E7832"/>
    <w:rsid w:val="008E7D92"/>
    <w:rsid w:val="008F043D"/>
    <w:rsid w:val="008F060F"/>
    <w:rsid w:val="008F0805"/>
    <w:rsid w:val="008F0DA7"/>
    <w:rsid w:val="008F0EFA"/>
    <w:rsid w:val="008F157E"/>
    <w:rsid w:val="008F168A"/>
    <w:rsid w:val="008F1DFA"/>
    <w:rsid w:val="008F248C"/>
    <w:rsid w:val="008F25B0"/>
    <w:rsid w:val="008F26A1"/>
    <w:rsid w:val="008F273A"/>
    <w:rsid w:val="008F2C27"/>
    <w:rsid w:val="008F2DDF"/>
    <w:rsid w:val="008F3216"/>
    <w:rsid w:val="008F324F"/>
    <w:rsid w:val="008F349A"/>
    <w:rsid w:val="008F365D"/>
    <w:rsid w:val="008F36DB"/>
    <w:rsid w:val="008F39A2"/>
    <w:rsid w:val="008F3AF2"/>
    <w:rsid w:val="008F4201"/>
    <w:rsid w:val="008F4AC5"/>
    <w:rsid w:val="008F4E87"/>
    <w:rsid w:val="008F5453"/>
    <w:rsid w:val="008F5950"/>
    <w:rsid w:val="008F5A55"/>
    <w:rsid w:val="008F5CEF"/>
    <w:rsid w:val="008F5FA0"/>
    <w:rsid w:val="008F62E5"/>
    <w:rsid w:val="008F655F"/>
    <w:rsid w:val="008F66E7"/>
    <w:rsid w:val="008F67C1"/>
    <w:rsid w:val="008F6C6D"/>
    <w:rsid w:val="008F6C71"/>
    <w:rsid w:val="008F6EB8"/>
    <w:rsid w:val="008F6F39"/>
    <w:rsid w:val="008F70E8"/>
    <w:rsid w:val="008F7310"/>
    <w:rsid w:val="008F773D"/>
    <w:rsid w:val="008F7783"/>
    <w:rsid w:val="008F799F"/>
    <w:rsid w:val="0090016C"/>
    <w:rsid w:val="00900297"/>
    <w:rsid w:val="009006CB"/>
    <w:rsid w:val="00900E78"/>
    <w:rsid w:val="009012FA"/>
    <w:rsid w:val="00901357"/>
    <w:rsid w:val="00901417"/>
    <w:rsid w:val="00901660"/>
    <w:rsid w:val="00901C4A"/>
    <w:rsid w:val="00901EA9"/>
    <w:rsid w:val="00901F0E"/>
    <w:rsid w:val="00901FCD"/>
    <w:rsid w:val="00902787"/>
    <w:rsid w:val="00902A3F"/>
    <w:rsid w:val="00902A4E"/>
    <w:rsid w:val="00902B1D"/>
    <w:rsid w:val="00902B3E"/>
    <w:rsid w:val="00902DCF"/>
    <w:rsid w:val="00902E2B"/>
    <w:rsid w:val="00902EFE"/>
    <w:rsid w:val="0090388C"/>
    <w:rsid w:val="00903A9D"/>
    <w:rsid w:val="00903D31"/>
    <w:rsid w:val="00903F5B"/>
    <w:rsid w:val="009041A8"/>
    <w:rsid w:val="0090423C"/>
    <w:rsid w:val="00904EBB"/>
    <w:rsid w:val="009053D3"/>
    <w:rsid w:val="0090594F"/>
    <w:rsid w:val="00905DE5"/>
    <w:rsid w:val="00905E56"/>
    <w:rsid w:val="00905EEA"/>
    <w:rsid w:val="0090658E"/>
    <w:rsid w:val="00906CA5"/>
    <w:rsid w:val="00906E71"/>
    <w:rsid w:val="0090708E"/>
    <w:rsid w:val="009075BD"/>
    <w:rsid w:val="00907869"/>
    <w:rsid w:val="009079F4"/>
    <w:rsid w:val="00907B1B"/>
    <w:rsid w:val="00907CAD"/>
    <w:rsid w:val="00907D2A"/>
    <w:rsid w:val="00907D60"/>
    <w:rsid w:val="00910114"/>
    <w:rsid w:val="009102CC"/>
    <w:rsid w:val="00910385"/>
    <w:rsid w:val="009104E3"/>
    <w:rsid w:val="00910525"/>
    <w:rsid w:val="00910EB4"/>
    <w:rsid w:val="00910F21"/>
    <w:rsid w:val="0091142E"/>
    <w:rsid w:val="00911827"/>
    <w:rsid w:val="0091199D"/>
    <w:rsid w:val="00911AA8"/>
    <w:rsid w:val="00911F6C"/>
    <w:rsid w:val="0091216E"/>
    <w:rsid w:val="0091222A"/>
    <w:rsid w:val="009125F4"/>
    <w:rsid w:val="009127E2"/>
    <w:rsid w:val="00912A1B"/>
    <w:rsid w:val="00912F7F"/>
    <w:rsid w:val="009133AB"/>
    <w:rsid w:val="0091394C"/>
    <w:rsid w:val="00913C18"/>
    <w:rsid w:val="00913C4D"/>
    <w:rsid w:val="00913EF9"/>
    <w:rsid w:val="009140FA"/>
    <w:rsid w:val="0091448F"/>
    <w:rsid w:val="009148E9"/>
    <w:rsid w:val="00914AFD"/>
    <w:rsid w:val="00914EF2"/>
    <w:rsid w:val="0091511E"/>
    <w:rsid w:val="00915307"/>
    <w:rsid w:val="00915408"/>
    <w:rsid w:val="00915746"/>
    <w:rsid w:val="00915E5F"/>
    <w:rsid w:val="00916358"/>
    <w:rsid w:val="009165C3"/>
    <w:rsid w:val="009165D7"/>
    <w:rsid w:val="00916B0F"/>
    <w:rsid w:val="00916D94"/>
    <w:rsid w:val="00916EBC"/>
    <w:rsid w:val="0091701B"/>
    <w:rsid w:val="0091722F"/>
    <w:rsid w:val="009174F2"/>
    <w:rsid w:val="009176DA"/>
    <w:rsid w:val="00917E6D"/>
    <w:rsid w:val="009203D3"/>
    <w:rsid w:val="00920688"/>
    <w:rsid w:val="00920835"/>
    <w:rsid w:val="00920B7D"/>
    <w:rsid w:val="00920C7E"/>
    <w:rsid w:val="00920CF2"/>
    <w:rsid w:val="00921449"/>
    <w:rsid w:val="0092190C"/>
    <w:rsid w:val="00921C07"/>
    <w:rsid w:val="009220D5"/>
    <w:rsid w:val="00922228"/>
    <w:rsid w:val="009222FF"/>
    <w:rsid w:val="00922686"/>
    <w:rsid w:val="00923A59"/>
    <w:rsid w:val="009244CD"/>
    <w:rsid w:val="009247EA"/>
    <w:rsid w:val="00925214"/>
    <w:rsid w:val="00925440"/>
    <w:rsid w:val="00925710"/>
    <w:rsid w:val="00925A1D"/>
    <w:rsid w:val="009261AC"/>
    <w:rsid w:val="009267E8"/>
    <w:rsid w:val="00926973"/>
    <w:rsid w:val="00926B5D"/>
    <w:rsid w:val="00926E03"/>
    <w:rsid w:val="00926E7F"/>
    <w:rsid w:val="00927477"/>
    <w:rsid w:val="0093003D"/>
    <w:rsid w:val="00930908"/>
    <w:rsid w:val="00930B18"/>
    <w:rsid w:val="00930E2F"/>
    <w:rsid w:val="0093115A"/>
    <w:rsid w:val="009311D3"/>
    <w:rsid w:val="009312BC"/>
    <w:rsid w:val="00931831"/>
    <w:rsid w:val="00931CCD"/>
    <w:rsid w:val="0093225C"/>
    <w:rsid w:val="0093234E"/>
    <w:rsid w:val="009324EF"/>
    <w:rsid w:val="009326D6"/>
    <w:rsid w:val="00932A3F"/>
    <w:rsid w:val="00933309"/>
    <w:rsid w:val="0093366A"/>
    <w:rsid w:val="009342E8"/>
    <w:rsid w:val="0093439B"/>
    <w:rsid w:val="00934426"/>
    <w:rsid w:val="00934D68"/>
    <w:rsid w:val="00934FB6"/>
    <w:rsid w:val="00934FCE"/>
    <w:rsid w:val="009351F8"/>
    <w:rsid w:val="009356B5"/>
    <w:rsid w:val="00935C1C"/>
    <w:rsid w:val="009369DB"/>
    <w:rsid w:val="00936A48"/>
    <w:rsid w:val="00936C5B"/>
    <w:rsid w:val="009370C9"/>
    <w:rsid w:val="00937111"/>
    <w:rsid w:val="009371DB"/>
    <w:rsid w:val="009375E9"/>
    <w:rsid w:val="0093764C"/>
    <w:rsid w:val="0093768B"/>
    <w:rsid w:val="00937B74"/>
    <w:rsid w:val="00940460"/>
    <w:rsid w:val="00940833"/>
    <w:rsid w:val="00941142"/>
    <w:rsid w:val="0094126A"/>
    <w:rsid w:val="0094133E"/>
    <w:rsid w:val="00941ECA"/>
    <w:rsid w:val="00942281"/>
    <w:rsid w:val="009426A7"/>
    <w:rsid w:val="0094274B"/>
    <w:rsid w:val="00942832"/>
    <w:rsid w:val="00942891"/>
    <w:rsid w:val="009429CD"/>
    <w:rsid w:val="009432B2"/>
    <w:rsid w:val="00943765"/>
    <w:rsid w:val="00943900"/>
    <w:rsid w:val="00943C47"/>
    <w:rsid w:val="00943DB9"/>
    <w:rsid w:val="00943F06"/>
    <w:rsid w:val="009443A4"/>
    <w:rsid w:val="00944553"/>
    <w:rsid w:val="009448E0"/>
    <w:rsid w:val="00944A21"/>
    <w:rsid w:val="00944C09"/>
    <w:rsid w:val="00944D8F"/>
    <w:rsid w:val="00945243"/>
    <w:rsid w:val="00945259"/>
    <w:rsid w:val="0094573A"/>
    <w:rsid w:val="00946241"/>
    <w:rsid w:val="009463B5"/>
    <w:rsid w:val="00946C41"/>
    <w:rsid w:val="00946C47"/>
    <w:rsid w:val="00946CA3"/>
    <w:rsid w:val="00946F34"/>
    <w:rsid w:val="00946FA5"/>
    <w:rsid w:val="00947B84"/>
    <w:rsid w:val="00947D72"/>
    <w:rsid w:val="00947FD1"/>
    <w:rsid w:val="00950008"/>
    <w:rsid w:val="009500D1"/>
    <w:rsid w:val="00950162"/>
    <w:rsid w:val="009501CC"/>
    <w:rsid w:val="009503D4"/>
    <w:rsid w:val="009505C1"/>
    <w:rsid w:val="00950A56"/>
    <w:rsid w:val="00950B6C"/>
    <w:rsid w:val="00951050"/>
    <w:rsid w:val="009512A2"/>
    <w:rsid w:val="00951456"/>
    <w:rsid w:val="0095163A"/>
    <w:rsid w:val="0095181C"/>
    <w:rsid w:val="009522AD"/>
    <w:rsid w:val="009526A2"/>
    <w:rsid w:val="00952A17"/>
    <w:rsid w:val="00952DC5"/>
    <w:rsid w:val="009535A8"/>
    <w:rsid w:val="009535F7"/>
    <w:rsid w:val="009537D6"/>
    <w:rsid w:val="00953874"/>
    <w:rsid w:val="00953995"/>
    <w:rsid w:val="00953FD8"/>
    <w:rsid w:val="00954973"/>
    <w:rsid w:val="00954AE1"/>
    <w:rsid w:val="0095599D"/>
    <w:rsid w:val="009568F0"/>
    <w:rsid w:val="00956ACA"/>
    <w:rsid w:val="00956AEC"/>
    <w:rsid w:val="00957358"/>
    <w:rsid w:val="00957722"/>
    <w:rsid w:val="0095777A"/>
    <w:rsid w:val="00960461"/>
    <w:rsid w:val="0096063F"/>
    <w:rsid w:val="00960CB0"/>
    <w:rsid w:val="009610CC"/>
    <w:rsid w:val="00961A88"/>
    <w:rsid w:val="00961BA2"/>
    <w:rsid w:val="009620A5"/>
    <w:rsid w:val="00962116"/>
    <w:rsid w:val="009626ED"/>
    <w:rsid w:val="0096271A"/>
    <w:rsid w:val="00962B4B"/>
    <w:rsid w:val="00962D7C"/>
    <w:rsid w:val="00962F0D"/>
    <w:rsid w:val="00962F5A"/>
    <w:rsid w:val="009635AB"/>
    <w:rsid w:val="0096388D"/>
    <w:rsid w:val="009638AB"/>
    <w:rsid w:val="00963BF2"/>
    <w:rsid w:val="00963D21"/>
    <w:rsid w:val="009641AB"/>
    <w:rsid w:val="009643B3"/>
    <w:rsid w:val="00964651"/>
    <w:rsid w:val="0096477B"/>
    <w:rsid w:val="00964885"/>
    <w:rsid w:val="00964A24"/>
    <w:rsid w:val="00964CBF"/>
    <w:rsid w:val="00964CF3"/>
    <w:rsid w:val="009652E3"/>
    <w:rsid w:val="0096532F"/>
    <w:rsid w:val="0096573F"/>
    <w:rsid w:val="00965CA8"/>
    <w:rsid w:val="009667C8"/>
    <w:rsid w:val="009668E4"/>
    <w:rsid w:val="00966E6B"/>
    <w:rsid w:val="00966EDB"/>
    <w:rsid w:val="00966EDC"/>
    <w:rsid w:val="00966FF8"/>
    <w:rsid w:val="009670EC"/>
    <w:rsid w:val="00967399"/>
    <w:rsid w:val="0096772E"/>
    <w:rsid w:val="00967920"/>
    <w:rsid w:val="00967C07"/>
    <w:rsid w:val="00970207"/>
    <w:rsid w:val="00970522"/>
    <w:rsid w:val="0097065B"/>
    <w:rsid w:val="0097090B"/>
    <w:rsid w:val="009710E9"/>
    <w:rsid w:val="0097113A"/>
    <w:rsid w:val="00971593"/>
    <w:rsid w:val="00971940"/>
    <w:rsid w:val="00971B18"/>
    <w:rsid w:val="00971B83"/>
    <w:rsid w:val="00971BB5"/>
    <w:rsid w:val="00971C03"/>
    <w:rsid w:val="00971D7D"/>
    <w:rsid w:val="00971EC0"/>
    <w:rsid w:val="00972020"/>
    <w:rsid w:val="009727C3"/>
    <w:rsid w:val="009727C8"/>
    <w:rsid w:val="0097286A"/>
    <w:rsid w:val="00972C19"/>
    <w:rsid w:val="00972DAF"/>
    <w:rsid w:val="00973140"/>
    <w:rsid w:val="009732C1"/>
    <w:rsid w:val="009733DC"/>
    <w:rsid w:val="00973D93"/>
    <w:rsid w:val="009740E9"/>
    <w:rsid w:val="009743EE"/>
    <w:rsid w:val="00974598"/>
    <w:rsid w:val="00974D64"/>
    <w:rsid w:val="00974DE9"/>
    <w:rsid w:val="00974E1B"/>
    <w:rsid w:val="009753E2"/>
    <w:rsid w:val="00975B6D"/>
    <w:rsid w:val="00975B6E"/>
    <w:rsid w:val="00975CC9"/>
    <w:rsid w:val="0097609B"/>
    <w:rsid w:val="009765B3"/>
    <w:rsid w:val="00976FF0"/>
    <w:rsid w:val="0097715E"/>
    <w:rsid w:val="0097722E"/>
    <w:rsid w:val="009773A3"/>
    <w:rsid w:val="00977832"/>
    <w:rsid w:val="009779E4"/>
    <w:rsid w:val="00977D49"/>
    <w:rsid w:val="009807C1"/>
    <w:rsid w:val="009808D6"/>
    <w:rsid w:val="00980A21"/>
    <w:rsid w:val="00980DF5"/>
    <w:rsid w:val="0098106E"/>
    <w:rsid w:val="00981304"/>
    <w:rsid w:val="009815A7"/>
    <w:rsid w:val="00981A87"/>
    <w:rsid w:val="00981A93"/>
    <w:rsid w:val="00982231"/>
    <w:rsid w:val="0098266B"/>
    <w:rsid w:val="00982C27"/>
    <w:rsid w:val="00983190"/>
    <w:rsid w:val="009838E9"/>
    <w:rsid w:val="00983F9C"/>
    <w:rsid w:val="00984025"/>
    <w:rsid w:val="00984252"/>
    <w:rsid w:val="00984734"/>
    <w:rsid w:val="00984A9A"/>
    <w:rsid w:val="00984D1B"/>
    <w:rsid w:val="0098576A"/>
    <w:rsid w:val="0098593A"/>
    <w:rsid w:val="0098594D"/>
    <w:rsid w:val="00985A3C"/>
    <w:rsid w:val="00985B10"/>
    <w:rsid w:val="00985D3B"/>
    <w:rsid w:val="00985F61"/>
    <w:rsid w:val="00985FB8"/>
    <w:rsid w:val="009866A6"/>
    <w:rsid w:val="00987402"/>
    <w:rsid w:val="00987508"/>
    <w:rsid w:val="00987E2B"/>
    <w:rsid w:val="00987F12"/>
    <w:rsid w:val="00990370"/>
    <w:rsid w:val="00990693"/>
    <w:rsid w:val="00990BE3"/>
    <w:rsid w:val="0099141F"/>
    <w:rsid w:val="00991590"/>
    <w:rsid w:val="00991A52"/>
    <w:rsid w:val="00991BBA"/>
    <w:rsid w:val="00991D78"/>
    <w:rsid w:val="0099257E"/>
    <w:rsid w:val="009928DE"/>
    <w:rsid w:val="00992B3B"/>
    <w:rsid w:val="00993721"/>
    <w:rsid w:val="00993993"/>
    <w:rsid w:val="00993C73"/>
    <w:rsid w:val="00993CA6"/>
    <w:rsid w:val="00994500"/>
    <w:rsid w:val="0099455B"/>
    <w:rsid w:val="00994680"/>
    <w:rsid w:val="00994BAA"/>
    <w:rsid w:val="00994E00"/>
    <w:rsid w:val="0099536F"/>
    <w:rsid w:val="00995476"/>
    <w:rsid w:val="009955C1"/>
    <w:rsid w:val="00995941"/>
    <w:rsid w:val="00995B56"/>
    <w:rsid w:val="00995CCE"/>
    <w:rsid w:val="00995DA4"/>
    <w:rsid w:val="009967A5"/>
    <w:rsid w:val="009967D2"/>
    <w:rsid w:val="00996B1C"/>
    <w:rsid w:val="00996B9C"/>
    <w:rsid w:val="00996C03"/>
    <w:rsid w:val="00996D01"/>
    <w:rsid w:val="009970BA"/>
    <w:rsid w:val="00997224"/>
    <w:rsid w:val="00997386"/>
    <w:rsid w:val="009973CB"/>
    <w:rsid w:val="00997636"/>
    <w:rsid w:val="00997781"/>
    <w:rsid w:val="009A038B"/>
    <w:rsid w:val="009A0424"/>
    <w:rsid w:val="009A08EB"/>
    <w:rsid w:val="009A1294"/>
    <w:rsid w:val="009A17C9"/>
    <w:rsid w:val="009A18E8"/>
    <w:rsid w:val="009A1957"/>
    <w:rsid w:val="009A1AB9"/>
    <w:rsid w:val="009A21C6"/>
    <w:rsid w:val="009A26F5"/>
    <w:rsid w:val="009A2D71"/>
    <w:rsid w:val="009A2D89"/>
    <w:rsid w:val="009A3084"/>
    <w:rsid w:val="009A31D1"/>
    <w:rsid w:val="009A3488"/>
    <w:rsid w:val="009A40BF"/>
    <w:rsid w:val="009A46C9"/>
    <w:rsid w:val="009A4719"/>
    <w:rsid w:val="009A4996"/>
    <w:rsid w:val="009A4A7B"/>
    <w:rsid w:val="009A4B37"/>
    <w:rsid w:val="009A4B4B"/>
    <w:rsid w:val="009A4C1F"/>
    <w:rsid w:val="009A4C94"/>
    <w:rsid w:val="009A50B7"/>
    <w:rsid w:val="009A50E3"/>
    <w:rsid w:val="009A517C"/>
    <w:rsid w:val="009A6101"/>
    <w:rsid w:val="009A6111"/>
    <w:rsid w:val="009A611A"/>
    <w:rsid w:val="009A62B9"/>
    <w:rsid w:val="009A6434"/>
    <w:rsid w:val="009A657A"/>
    <w:rsid w:val="009A6C06"/>
    <w:rsid w:val="009A75C9"/>
    <w:rsid w:val="009A79F3"/>
    <w:rsid w:val="009A7AB5"/>
    <w:rsid w:val="009B02BC"/>
    <w:rsid w:val="009B07D2"/>
    <w:rsid w:val="009B0884"/>
    <w:rsid w:val="009B0A9F"/>
    <w:rsid w:val="009B0D9A"/>
    <w:rsid w:val="009B0DED"/>
    <w:rsid w:val="009B13AA"/>
    <w:rsid w:val="009B1724"/>
    <w:rsid w:val="009B18D2"/>
    <w:rsid w:val="009B1AF3"/>
    <w:rsid w:val="009B2544"/>
    <w:rsid w:val="009B26E0"/>
    <w:rsid w:val="009B285B"/>
    <w:rsid w:val="009B2CFE"/>
    <w:rsid w:val="009B30BE"/>
    <w:rsid w:val="009B3431"/>
    <w:rsid w:val="009B3843"/>
    <w:rsid w:val="009B41A3"/>
    <w:rsid w:val="009B4B97"/>
    <w:rsid w:val="009B5407"/>
    <w:rsid w:val="009B5B23"/>
    <w:rsid w:val="009B5EEA"/>
    <w:rsid w:val="009B6294"/>
    <w:rsid w:val="009B6903"/>
    <w:rsid w:val="009B6BAE"/>
    <w:rsid w:val="009B6DCF"/>
    <w:rsid w:val="009B6E8A"/>
    <w:rsid w:val="009B6EF3"/>
    <w:rsid w:val="009B72D3"/>
    <w:rsid w:val="009B7538"/>
    <w:rsid w:val="009B7A66"/>
    <w:rsid w:val="009B7D1F"/>
    <w:rsid w:val="009C016E"/>
    <w:rsid w:val="009C0AA6"/>
    <w:rsid w:val="009C0DC1"/>
    <w:rsid w:val="009C15DD"/>
    <w:rsid w:val="009C15E4"/>
    <w:rsid w:val="009C18C3"/>
    <w:rsid w:val="009C196B"/>
    <w:rsid w:val="009C1AC9"/>
    <w:rsid w:val="009C1B45"/>
    <w:rsid w:val="009C1B5A"/>
    <w:rsid w:val="009C1CFA"/>
    <w:rsid w:val="009C1D33"/>
    <w:rsid w:val="009C1F96"/>
    <w:rsid w:val="009C2035"/>
    <w:rsid w:val="009C26A5"/>
    <w:rsid w:val="009C2AD7"/>
    <w:rsid w:val="009C2CF3"/>
    <w:rsid w:val="009C2E1F"/>
    <w:rsid w:val="009C2E23"/>
    <w:rsid w:val="009C2FC2"/>
    <w:rsid w:val="009C3090"/>
    <w:rsid w:val="009C3F34"/>
    <w:rsid w:val="009C4235"/>
    <w:rsid w:val="009C43FC"/>
    <w:rsid w:val="009C4413"/>
    <w:rsid w:val="009C5032"/>
    <w:rsid w:val="009C53B5"/>
    <w:rsid w:val="009C5843"/>
    <w:rsid w:val="009C5BB6"/>
    <w:rsid w:val="009C5D2B"/>
    <w:rsid w:val="009C5E79"/>
    <w:rsid w:val="009C602C"/>
    <w:rsid w:val="009C63DB"/>
    <w:rsid w:val="009C64B7"/>
    <w:rsid w:val="009C653C"/>
    <w:rsid w:val="009C6D52"/>
    <w:rsid w:val="009C772E"/>
    <w:rsid w:val="009C78AA"/>
    <w:rsid w:val="009C7D4E"/>
    <w:rsid w:val="009D00A5"/>
    <w:rsid w:val="009D0228"/>
    <w:rsid w:val="009D0414"/>
    <w:rsid w:val="009D04E4"/>
    <w:rsid w:val="009D0614"/>
    <w:rsid w:val="009D0763"/>
    <w:rsid w:val="009D0CDD"/>
    <w:rsid w:val="009D0D0E"/>
    <w:rsid w:val="009D0D41"/>
    <w:rsid w:val="009D0EA6"/>
    <w:rsid w:val="009D14BB"/>
    <w:rsid w:val="009D1535"/>
    <w:rsid w:val="009D1CFA"/>
    <w:rsid w:val="009D1FBB"/>
    <w:rsid w:val="009D242F"/>
    <w:rsid w:val="009D2634"/>
    <w:rsid w:val="009D2F61"/>
    <w:rsid w:val="009D3147"/>
    <w:rsid w:val="009D3602"/>
    <w:rsid w:val="009D3C3D"/>
    <w:rsid w:val="009D412B"/>
    <w:rsid w:val="009D4218"/>
    <w:rsid w:val="009D46B5"/>
    <w:rsid w:val="009D48B2"/>
    <w:rsid w:val="009D4971"/>
    <w:rsid w:val="009D498B"/>
    <w:rsid w:val="009D4CA8"/>
    <w:rsid w:val="009D4D5F"/>
    <w:rsid w:val="009D53AA"/>
    <w:rsid w:val="009D5680"/>
    <w:rsid w:val="009D5C59"/>
    <w:rsid w:val="009D68D0"/>
    <w:rsid w:val="009D68FF"/>
    <w:rsid w:val="009D6C51"/>
    <w:rsid w:val="009D6FC3"/>
    <w:rsid w:val="009D6FE9"/>
    <w:rsid w:val="009D7311"/>
    <w:rsid w:val="009D7477"/>
    <w:rsid w:val="009D7763"/>
    <w:rsid w:val="009E05F2"/>
    <w:rsid w:val="009E0A5E"/>
    <w:rsid w:val="009E0E46"/>
    <w:rsid w:val="009E0FF7"/>
    <w:rsid w:val="009E11FF"/>
    <w:rsid w:val="009E1689"/>
    <w:rsid w:val="009E1A0F"/>
    <w:rsid w:val="009E1C83"/>
    <w:rsid w:val="009E1FC6"/>
    <w:rsid w:val="009E2161"/>
    <w:rsid w:val="009E25A0"/>
    <w:rsid w:val="009E395D"/>
    <w:rsid w:val="009E3990"/>
    <w:rsid w:val="009E44D6"/>
    <w:rsid w:val="009E4559"/>
    <w:rsid w:val="009E4726"/>
    <w:rsid w:val="009E47EA"/>
    <w:rsid w:val="009E4EAF"/>
    <w:rsid w:val="009E520A"/>
    <w:rsid w:val="009E557E"/>
    <w:rsid w:val="009E5602"/>
    <w:rsid w:val="009E5C3B"/>
    <w:rsid w:val="009E5DF5"/>
    <w:rsid w:val="009E5F37"/>
    <w:rsid w:val="009E60B7"/>
    <w:rsid w:val="009E60C6"/>
    <w:rsid w:val="009E64C6"/>
    <w:rsid w:val="009E650F"/>
    <w:rsid w:val="009E6728"/>
    <w:rsid w:val="009E68E4"/>
    <w:rsid w:val="009E6A85"/>
    <w:rsid w:val="009E6D5C"/>
    <w:rsid w:val="009E6E4D"/>
    <w:rsid w:val="009E6ED6"/>
    <w:rsid w:val="009E7B21"/>
    <w:rsid w:val="009E7E16"/>
    <w:rsid w:val="009F0869"/>
    <w:rsid w:val="009F0897"/>
    <w:rsid w:val="009F0D8C"/>
    <w:rsid w:val="009F10CB"/>
    <w:rsid w:val="009F1140"/>
    <w:rsid w:val="009F1498"/>
    <w:rsid w:val="009F1694"/>
    <w:rsid w:val="009F212C"/>
    <w:rsid w:val="009F2349"/>
    <w:rsid w:val="009F2740"/>
    <w:rsid w:val="009F30BF"/>
    <w:rsid w:val="009F32FF"/>
    <w:rsid w:val="009F3920"/>
    <w:rsid w:val="009F46F7"/>
    <w:rsid w:val="009F4A16"/>
    <w:rsid w:val="009F4EE3"/>
    <w:rsid w:val="009F5417"/>
    <w:rsid w:val="009F54CC"/>
    <w:rsid w:val="009F5693"/>
    <w:rsid w:val="009F5A9D"/>
    <w:rsid w:val="009F5F90"/>
    <w:rsid w:val="009F62B8"/>
    <w:rsid w:val="009F69F7"/>
    <w:rsid w:val="009F6E45"/>
    <w:rsid w:val="009F7DF0"/>
    <w:rsid w:val="009F7E27"/>
    <w:rsid w:val="00A00329"/>
    <w:rsid w:val="00A00347"/>
    <w:rsid w:val="00A006CB"/>
    <w:rsid w:val="00A0095B"/>
    <w:rsid w:val="00A00A8A"/>
    <w:rsid w:val="00A00E56"/>
    <w:rsid w:val="00A00FD8"/>
    <w:rsid w:val="00A010C1"/>
    <w:rsid w:val="00A012BC"/>
    <w:rsid w:val="00A012DE"/>
    <w:rsid w:val="00A012EF"/>
    <w:rsid w:val="00A0131F"/>
    <w:rsid w:val="00A01668"/>
    <w:rsid w:val="00A01C6F"/>
    <w:rsid w:val="00A01F10"/>
    <w:rsid w:val="00A01F21"/>
    <w:rsid w:val="00A02862"/>
    <w:rsid w:val="00A0299B"/>
    <w:rsid w:val="00A02A20"/>
    <w:rsid w:val="00A02DE8"/>
    <w:rsid w:val="00A031E0"/>
    <w:rsid w:val="00A037C1"/>
    <w:rsid w:val="00A037D3"/>
    <w:rsid w:val="00A03B41"/>
    <w:rsid w:val="00A03BEE"/>
    <w:rsid w:val="00A041F9"/>
    <w:rsid w:val="00A05490"/>
    <w:rsid w:val="00A0563A"/>
    <w:rsid w:val="00A05B30"/>
    <w:rsid w:val="00A060D4"/>
    <w:rsid w:val="00A06193"/>
    <w:rsid w:val="00A067F1"/>
    <w:rsid w:val="00A06C16"/>
    <w:rsid w:val="00A07695"/>
    <w:rsid w:val="00A07BCF"/>
    <w:rsid w:val="00A10094"/>
    <w:rsid w:val="00A10204"/>
    <w:rsid w:val="00A10244"/>
    <w:rsid w:val="00A1075B"/>
    <w:rsid w:val="00A10817"/>
    <w:rsid w:val="00A10EF5"/>
    <w:rsid w:val="00A111D1"/>
    <w:rsid w:val="00A112B5"/>
    <w:rsid w:val="00A1130C"/>
    <w:rsid w:val="00A11673"/>
    <w:rsid w:val="00A12349"/>
    <w:rsid w:val="00A12468"/>
    <w:rsid w:val="00A12939"/>
    <w:rsid w:val="00A12C0B"/>
    <w:rsid w:val="00A12EE3"/>
    <w:rsid w:val="00A134FE"/>
    <w:rsid w:val="00A13840"/>
    <w:rsid w:val="00A13977"/>
    <w:rsid w:val="00A13D0E"/>
    <w:rsid w:val="00A13E2A"/>
    <w:rsid w:val="00A13E8C"/>
    <w:rsid w:val="00A141F7"/>
    <w:rsid w:val="00A1423C"/>
    <w:rsid w:val="00A14AC9"/>
    <w:rsid w:val="00A14CD9"/>
    <w:rsid w:val="00A152CE"/>
    <w:rsid w:val="00A153C9"/>
    <w:rsid w:val="00A1579D"/>
    <w:rsid w:val="00A159FC"/>
    <w:rsid w:val="00A15E25"/>
    <w:rsid w:val="00A15ED8"/>
    <w:rsid w:val="00A16116"/>
    <w:rsid w:val="00A16390"/>
    <w:rsid w:val="00A165C9"/>
    <w:rsid w:val="00A1674B"/>
    <w:rsid w:val="00A16F16"/>
    <w:rsid w:val="00A17095"/>
    <w:rsid w:val="00A173D0"/>
    <w:rsid w:val="00A17691"/>
    <w:rsid w:val="00A17CF6"/>
    <w:rsid w:val="00A17FC9"/>
    <w:rsid w:val="00A200E6"/>
    <w:rsid w:val="00A207AD"/>
    <w:rsid w:val="00A20FF5"/>
    <w:rsid w:val="00A210E1"/>
    <w:rsid w:val="00A21421"/>
    <w:rsid w:val="00A216C4"/>
    <w:rsid w:val="00A218EB"/>
    <w:rsid w:val="00A21B0A"/>
    <w:rsid w:val="00A21DFC"/>
    <w:rsid w:val="00A21EB9"/>
    <w:rsid w:val="00A21FD0"/>
    <w:rsid w:val="00A220BD"/>
    <w:rsid w:val="00A223CF"/>
    <w:rsid w:val="00A22A10"/>
    <w:rsid w:val="00A22C1C"/>
    <w:rsid w:val="00A22C9C"/>
    <w:rsid w:val="00A233B6"/>
    <w:rsid w:val="00A234F1"/>
    <w:rsid w:val="00A2361B"/>
    <w:rsid w:val="00A23BC2"/>
    <w:rsid w:val="00A23EE0"/>
    <w:rsid w:val="00A2411D"/>
    <w:rsid w:val="00A24156"/>
    <w:rsid w:val="00A247BB"/>
    <w:rsid w:val="00A24847"/>
    <w:rsid w:val="00A24A52"/>
    <w:rsid w:val="00A24D22"/>
    <w:rsid w:val="00A251AA"/>
    <w:rsid w:val="00A2537F"/>
    <w:rsid w:val="00A2549E"/>
    <w:rsid w:val="00A256C6"/>
    <w:rsid w:val="00A25A42"/>
    <w:rsid w:val="00A25A80"/>
    <w:rsid w:val="00A25BFC"/>
    <w:rsid w:val="00A26291"/>
    <w:rsid w:val="00A26450"/>
    <w:rsid w:val="00A2646F"/>
    <w:rsid w:val="00A265EF"/>
    <w:rsid w:val="00A26B28"/>
    <w:rsid w:val="00A26BF3"/>
    <w:rsid w:val="00A26DF8"/>
    <w:rsid w:val="00A26FEF"/>
    <w:rsid w:val="00A27478"/>
    <w:rsid w:val="00A27540"/>
    <w:rsid w:val="00A276AC"/>
    <w:rsid w:val="00A27853"/>
    <w:rsid w:val="00A2788F"/>
    <w:rsid w:val="00A278EA"/>
    <w:rsid w:val="00A2794C"/>
    <w:rsid w:val="00A2794F"/>
    <w:rsid w:val="00A2795C"/>
    <w:rsid w:val="00A27A13"/>
    <w:rsid w:val="00A27ACD"/>
    <w:rsid w:val="00A27B8D"/>
    <w:rsid w:val="00A27BDF"/>
    <w:rsid w:val="00A27CF2"/>
    <w:rsid w:val="00A306E3"/>
    <w:rsid w:val="00A307F4"/>
    <w:rsid w:val="00A30AF4"/>
    <w:rsid w:val="00A30FC9"/>
    <w:rsid w:val="00A31007"/>
    <w:rsid w:val="00A312E0"/>
    <w:rsid w:val="00A314C5"/>
    <w:rsid w:val="00A3178F"/>
    <w:rsid w:val="00A31799"/>
    <w:rsid w:val="00A31859"/>
    <w:rsid w:val="00A319D0"/>
    <w:rsid w:val="00A319F8"/>
    <w:rsid w:val="00A31AF4"/>
    <w:rsid w:val="00A31DFE"/>
    <w:rsid w:val="00A32127"/>
    <w:rsid w:val="00A3238F"/>
    <w:rsid w:val="00A32496"/>
    <w:rsid w:val="00A3288E"/>
    <w:rsid w:val="00A32CCE"/>
    <w:rsid w:val="00A3318F"/>
    <w:rsid w:val="00A331C1"/>
    <w:rsid w:val="00A333C7"/>
    <w:rsid w:val="00A33483"/>
    <w:rsid w:val="00A33536"/>
    <w:rsid w:val="00A33920"/>
    <w:rsid w:val="00A33C72"/>
    <w:rsid w:val="00A343ED"/>
    <w:rsid w:val="00A34E1E"/>
    <w:rsid w:val="00A35F76"/>
    <w:rsid w:val="00A36263"/>
    <w:rsid w:val="00A36DCC"/>
    <w:rsid w:val="00A37B9C"/>
    <w:rsid w:val="00A37C11"/>
    <w:rsid w:val="00A37F39"/>
    <w:rsid w:val="00A40A32"/>
    <w:rsid w:val="00A40A85"/>
    <w:rsid w:val="00A40E12"/>
    <w:rsid w:val="00A412BE"/>
    <w:rsid w:val="00A415CA"/>
    <w:rsid w:val="00A415E9"/>
    <w:rsid w:val="00A4175B"/>
    <w:rsid w:val="00A41781"/>
    <w:rsid w:val="00A417B8"/>
    <w:rsid w:val="00A41AEF"/>
    <w:rsid w:val="00A41B6A"/>
    <w:rsid w:val="00A41B9D"/>
    <w:rsid w:val="00A41F67"/>
    <w:rsid w:val="00A42113"/>
    <w:rsid w:val="00A426FC"/>
    <w:rsid w:val="00A42CC9"/>
    <w:rsid w:val="00A42CE3"/>
    <w:rsid w:val="00A42D83"/>
    <w:rsid w:val="00A430C0"/>
    <w:rsid w:val="00A43305"/>
    <w:rsid w:val="00A4336B"/>
    <w:rsid w:val="00A43D49"/>
    <w:rsid w:val="00A43E02"/>
    <w:rsid w:val="00A44055"/>
    <w:rsid w:val="00A4416D"/>
    <w:rsid w:val="00A441A0"/>
    <w:rsid w:val="00A4441C"/>
    <w:rsid w:val="00A44A83"/>
    <w:rsid w:val="00A44F25"/>
    <w:rsid w:val="00A45341"/>
    <w:rsid w:val="00A453E3"/>
    <w:rsid w:val="00A4569F"/>
    <w:rsid w:val="00A4597C"/>
    <w:rsid w:val="00A46944"/>
    <w:rsid w:val="00A47280"/>
    <w:rsid w:val="00A477B2"/>
    <w:rsid w:val="00A477D4"/>
    <w:rsid w:val="00A478FB"/>
    <w:rsid w:val="00A479A7"/>
    <w:rsid w:val="00A47E83"/>
    <w:rsid w:val="00A47E8D"/>
    <w:rsid w:val="00A47EAC"/>
    <w:rsid w:val="00A47F65"/>
    <w:rsid w:val="00A502AC"/>
    <w:rsid w:val="00A50C3F"/>
    <w:rsid w:val="00A50DB4"/>
    <w:rsid w:val="00A51848"/>
    <w:rsid w:val="00A51AF4"/>
    <w:rsid w:val="00A51B89"/>
    <w:rsid w:val="00A51F8B"/>
    <w:rsid w:val="00A5245F"/>
    <w:rsid w:val="00A52AF6"/>
    <w:rsid w:val="00A52C19"/>
    <w:rsid w:val="00A52EE6"/>
    <w:rsid w:val="00A53095"/>
    <w:rsid w:val="00A530E1"/>
    <w:rsid w:val="00A5366B"/>
    <w:rsid w:val="00A53866"/>
    <w:rsid w:val="00A53EF3"/>
    <w:rsid w:val="00A54380"/>
    <w:rsid w:val="00A54670"/>
    <w:rsid w:val="00A54859"/>
    <w:rsid w:val="00A54B8A"/>
    <w:rsid w:val="00A54B96"/>
    <w:rsid w:val="00A54B97"/>
    <w:rsid w:val="00A54C77"/>
    <w:rsid w:val="00A54E0B"/>
    <w:rsid w:val="00A55045"/>
    <w:rsid w:val="00A551AD"/>
    <w:rsid w:val="00A55257"/>
    <w:rsid w:val="00A5539B"/>
    <w:rsid w:val="00A556FB"/>
    <w:rsid w:val="00A5578E"/>
    <w:rsid w:val="00A55BFF"/>
    <w:rsid w:val="00A55C2B"/>
    <w:rsid w:val="00A55E70"/>
    <w:rsid w:val="00A55F72"/>
    <w:rsid w:val="00A5628E"/>
    <w:rsid w:val="00A56424"/>
    <w:rsid w:val="00A56497"/>
    <w:rsid w:val="00A56C87"/>
    <w:rsid w:val="00A5707C"/>
    <w:rsid w:val="00A57084"/>
    <w:rsid w:val="00A570AD"/>
    <w:rsid w:val="00A571B1"/>
    <w:rsid w:val="00A572C2"/>
    <w:rsid w:val="00A573B2"/>
    <w:rsid w:val="00A57CE2"/>
    <w:rsid w:val="00A6029C"/>
    <w:rsid w:val="00A60491"/>
    <w:rsid w:val="00A605B6"/>
    <w:rsid w:val="00A60A31"/>
    <w:rsid w:val="00A60CD5"/>
    <w:rsid w:val="00A60CE6"/>
    <w:rsid w:val="00A60F9A"/>
    <w:rsid w:val="00A61205"/>
    <w:rsid w:val="00A6180B"/>
    <w:rsid w:val="00A61B3B"/>
    <w:rsid w:val="00A61BF7"/>
    <w:rsid w:val="00A61F83"/>
    <w:rsid w:val="00A62045"/>
    <w:rsid w:val="00A62ABB"/>
    <w:rsid w:val="00A62C68"/>
    <w:rsid w:val="00A62D8E"/>
    <w:rsid w:val="00A630AF"/>
    <w:rsid w:val="00A6320C"/>
    <w:rsid w:val="00A63221"/>
    <w:rsid w:val="00A6347D"/>
    <w:rsid w:val="00A63CFA"/>
    <w:rsid w:val="00A63ECD"/>
    <w:rsid w:val="00A6415B"/>
    <w:rsid w:val="00A642C6"/>
    <w:rsid w:val="00A645CF"/>
    <w:rsid w:val="00A64DF4"/>
    <w:rsid w:val="00A657DA"/>
    <w:rsid w:val="00A65AF0"/>
    <w:rsid w:val="00A66034"/>
    <w:rsid w:val="00A6619C"/>
    <w:rsid w:val="00A6665F"/>
    <w:rsid w:val="00A6679F"/>
    <w:rsid w:val="00A6693A"/>
    <w:rsid w:val="00A669B1"/>
    <w:rsid w:val="00A66A15"/>
    <w:rsid w:val="00A66E72"/>
    <w:rsid w:val="00A66F89"/>
    <w:rsid w:val="00A672E5"/>
    <w:rsid w:val="00A6734C"/>
    <w:rsid w:val="00A6780B"/>
    <w:rsid w:val="00A67B4D"/>
    <w:rsid w:val="00A67E52"/>
    <w:rsid w:val="00A7094F"/>
    <w:rsid w:val="00A717C9"/>
    <w:rsid w:val="00A719C2"/>
    <w:rsid w:val="00A71B6B"/>
    <w:rsid w:val="00A7207C"/>
    <w:rsid w:val="00A721BB"/>
    <w:rsid w:val="00A726B9"/>
    <w:rsid w:val="00A72702"/>
    <w:rsid w:val="00A72908"/>
    <w:rsid w:val="00A72B10"/>
    <w:rsid w:val="00A72C7A"/>
    <w:rsid w:val="00A72CBD"/>
    <w:rsid w:val="00A72EDC"/>
    <w:rsid w:val="00A73427"/>
    <w:rsid w:val="00A734DD"/>
    <w:rsid w:val="00A738C8"/>
    <w:rsid w:val="00A73ED4"/>
    <w:rsid w:val="00A74105"/>
    <w:rsid w:val="00A74126"/>
    <w:rsid w:val="00A745E5"/>
    <w:rsid w:val="00A74ECA"/>
    <w:rsid w:val="00A7503A"/>
    <w:rsid w:val="00A751BF"/>
    <w:rsid w:val="00A752E1"/>
    <w:rsid w:val="00A75730"/>
    <w:rsid w:val="00A757B1"/>
    <w:rsid w:val="00A75DD8"/>
    <w:rsid w:val="00A75F97"/>
    <w:rsid w:val="00A76604"/>
    <w:rsid w:val="00A766A4"/>
    <w:rsid w:val="00A76983"/>
    <w:rsid w:val="00A76B69"/>
    <w:rsid w:val="00A76C56"/>
    <w:rsid w:val="00A76EE1"/>
    <w:rsid w:val="00A77597"/>
    <w:rsid w:val="00A77713"/>
    <w:rsid w:val="00A77C72"/>
    <w:rsid w:val="00A77DE3"/>
    <w:rsid w:val="00A803B0"/>
    <w:rsid w:val="00A80582"/>
    <w:rsid w:val="00A80956"/>
    <w:rsid w:val="00A80CFB"/>
    <w:rsid w:val="00A80D38"/>
    <w:rsid w:val="00A80E8D"/>
    <w:rsid w:val="00A81081"/>
    <w:rsid w:val="00A81B2A"/>
    <w:rsid w:val="00A81E5B"/>
    <w:rsid w:val="00A81E8E"/>
    <w:rsid w:val="00A8273D"/>
    <w:rsid w:val="00A829AE"/>
    <w:rsid w:val="00A83476"/>
    <w:rsid w:val="00A83BEE"/>
    <w:rsid w:val="00A840AF"/>
    <w:rsid w:val="00A8422D"/>
    <w:rsid w:val="00A845D2"/>
    <w:rsid w:val="00A8479A"/>
    <w:rsid w:val="00A84824"/>
    <w:rsid w:val="00A849F7"/>
    <w:rsid w:val="00A84B4F"/>
    <w:rsid w:val="00A84E78"/>
    <w:rsid w:val="00A85624"/>
    <w:rsid w:val="00A856DC"/>
    <w:rsid w:val="00A85E3C"/>
    <w:rsid w:val="00A85F43"/>
    <w:rsid w:val="00A868C7"/>
    <w:rsid w:val="00A86FB4"/>
    <w:rsid w:val="00A87556"/>
    <w:rsid w:val="00A875CB"/>
    <w:rsid w:val="00A87641"/>
    <w:rsid w:val="00A87AAB"/>
    <w:rsid w:val="00A87C49"/>
    <w:rsid w:val="00A87D79"/>
    <w:rsid w:val="00A90323"/>
    <w:rsid w:val="00A903AA"/>
    <w:rsid w:val="00A906B2"/>
    <w:rsid w:val="00A9073E"/>
    <w:rsid w:val="00A90A07"/>
    <w:rsid w:val="00A90A5B"/>
    <w:rsid w:val="00A90A68"/>
    <w:rsid w:val="00A90B01"/>
    <w:rsid w:val="00A90D01"/>
    <w:rsid w:val="00A90FA0"/>
    <w:rsid w:val="00A91020"/>
    <w:rsid w:val="00A910CE"/>
    <w:rsid w:val="00A912E1"/>
    <w:rsid w:val="00A91AE5"/>
    <w:rsid w:val="00A920E7"/>
    <w:rsid w:val="00A92CD0"/>
    <w:rsid w:val="00A931F6"/>
    <w:rsid w:val="00A93504"/>
    <w:rsid w:val="00A939FA"/>
    <w:rsid w:val="00A93A04"/>
    <w:rsid w:val="00A93B5D"/>
    <w:rsid w:val="00A93E90"/>
    <w:rsid w:val="00A9411E"/>
    <w:rsid w:val="00A948C5"/>
    <w:rsid w:val="00A94BFF"/>
    <w:rsid w:val="00A94CDB"/>
    <w:rsid w:val="00A94E2B"/>
    <w:rsid w:val="00A957DC"/>
    <w:rsid w:val="00A95C1E"/>
    <w:rsid w:val="00A95F75"/>
    <w:rsid w:val="00A95FC5"/>
    <w:rsid w:val="00A96860"/>
    <w:rsid w:val="00A96B54"/>
    <w:rsid w:val="00A96B7B"/>
    <w:rsid w:val="00A97B6D"/>
    <w:rsid w:val="00A97E4B"/>
    <w:rsid w:val="00A97F48"/>
    <w:rsid w:val="00A97F7B"/>
    <w:rsid w:val="00A97FD0"/>
    <w:rsid w:val="00AA09D7"/>
    <w:rsid w:val="00AA0A7F"/>
    <w:rsid w:val="00AA0D5E"/>
    <w:rsid w:val="00AA0E3A"/>
    <w:rsid w:val="00AA11C5"/>
    <w:rsid w:val="00AA164B"/>
    <w:rsid w:val="00AA17BB"/>
    <w:rsid w:val="00AA17E4"/>
    <w:rsid w:val="00AA1A99"/>
    <w:rsid w:val="00AA1C4C"/>
    <w:rsid w:val="00AA1FAC"/>
    <w:rsid w:val="00AA23A9"/>
    <w:rsid w:val="00AA271B"/>
    <w:rsid w:val="00AA2837"/>
    <w:rsid w:val="00AA2B6C"/>
    <w:rsid w:val="00AA33BD"/>
    <w:rsid w:val="00AA37B8"/>
    <w:rsid w:val="00AA3AD3"/>
    <w:rsid w:val="00AA410C"/>
    <w:rsid w:val="00AA447D"/>
    <w:rsid w:val="00AA4853"/>
    <w:rsid w:val="00AA4955"/>
    <w:rsid w:val="00AA4B2F"/>
    <w:rsid w:val="00AA4CD0"/>
    <w:rsid w:val="00AA4EB2"/>
    <w:rsid w:val="00AA5723"/>
    <w:rsid w:val="00AA57AC"/>
    <w:rsid w:val="00AA59C7"/>
    <w:rsid w:val="00AA5BE1"/>
    <w:rsid w:val="00AA5ECE"/>
    <w:rsid w:val="00AA600D"/>
    <w:rsid w:val="00AA615D"/>
    <w:rsid w:val="00AA66C2"/>
    <w:rsid w:val="00AA6788"/>
    <w:rsid w:val="00AA6EC8"/>
    <w:rsid w:val="00AA6EE0"/>
    <w:rsid w:val="00AA6FFA"/>
    <w:rsid w:val="00AA746A"/>
    <w:rsid w:val="00AA7659"/>
    <w:rsid w:val="00AA7C35"/>
    <w:rsid w:val="00AA7E47"/>
    <w:rsid w:val="00AA7FF7"/>
    <w:rsid w:val="00AB03AA"/>
    <w:rsid w:val="00AB0558"/>
    <w:rsid w:val="00AB08AB"/>
    <w:rsid w:val="00AB0935"/>
    <w:rsid w:val="00AB09CB"/>
    <w:rsid w:val="00AB0F7C"/>
    <w:rsid w:val="00AB10F8"/>
    <w:rsid w:val="00AB1C36"/>
    <w:rsid w:val="00AB2440"/>
    <w:rsid w:val="00AB269F"/>
    <w:rsid w:val="00AB272A"/>
    <w:rsid w:val="00AB3092"/>
    <w:rsid w:val="00AB314A"/>
    <w:rsid w:val="00AB3680"/>
    <w:rsid w:val="00AB39F2"/>
    <w:rsid w:val="00AB3F1B"/>
    <w:rsid w:val="00AB3FA2"/>
    <w:rsid w:val="00AB4920"/>
    <w:rsid w:val="00AB4B53"/>
    <w:rsid w:val="00AB505E"/>
    <w:rsid w:val="00AB5087"/>
    <w:rsid w:val="00AB51B1"/>
    <w:rsid w:val="00AB535D"/>
    <w:rsid w:val="00AB59FB"/>
    <w:rsid w:val="00AB5BC9"/>
    <w:rsid w:val="00AB5C5B"/>
    <w:rsid w:val="00AB5EB5"/>
    <w:rsid w:val="00AB661B"/>
    <w:rsid w:val="00AB6A24"/>
    <w:rsid w:val="00AB73B9"/>
    <w:rsid w:val="00AB77E2"/>
    <w:rsid w:val="00AB782F"/>
    <w:rsid w:val="00AB7A43"/>
    <w:rsid w:val="00AB7B1E"/>
    <w:rsid w:val="00AB7E4B"/>
    <w:rsid w:val="00AB7ECD"/>
    <w:rsid w:val="00AC0170"/>
    <w:rsid w:val="00AC099A"/>
    <w:rsid w:val="00AC0C5F"/>
    <w:rsid w:val="00AC0EF3"/>
    <w:rsid w:val="00AC1058"/>
    <w:rsid w:val="00AC126F"/>
    <w:rsid w:val="00AC1578"/>
    <w:rsid w:val="00AC1681"/>
    <w:rsid w:val="00AC1A88"/>
    <w:rsid w:val="00AC1A94"/>
    <w:rsid w:val="00AC279D"/>
    <w:rsid w:val="00AC2E6C"/>
    <w:rsid w:val="00AC2EB8"/>
    <w:rsid w:val="00AC2FF6"/>
    <w:rsid w:val="00AC3155"/>
    <w:rsid w:val="00AC3397"/>
    <w:rsid w:val="00AC33C2"/>
    <w:rsid w:val="00AC3980"/>
    <w:rsid w:val="00AC3EB3"/>
    <w:rsid w:val="00AC4125"/>
    <w:rsid w:val="00AC4296"/>
    <w:rsid w:val="00AC4606"/>
    <w:rsid w:val="00AC4BF2"/>
    <w:rsid w:val="00AC4BF9"/>
    <w:rsid w:val="00AC4D0A"/>
    <w:rsid w:val="00AC5000"/>
    <w:rsid w:val="00AC5095"/>
    <w:rsid w:val="00AC5364"/>
    <w:rsid w:val="00AC542B"/>
    <w:rsid w:val="00AC59D4"/>
    <w:rsid w:val="00AC5C38"/>
    <w:rsid w:val="00AC5D52"/>
    <w:rsid w:val="00AC5DF9"/>
    <w:rsid w:val="00AC652F"/>
    <w:rsid w:val="00AC6772"/>
    <w:rsid w:val="00AC731B"/>
    <w:rsid w:val="00AC7804"/>
    <w:rsid w:val="00AC78D6"/>
    <w:rsid w:val="00AC7A7F"/>
    <w:rsid w:val="00AD06A0"/>
    <w:rsid w:val="00AD0D25"/>
    <w:rsid w:val="00AD10B9"/>
    <w:rsid w:val="00AD1A1A"/>
    <w:rsid w:val="00AD1B96"/>
    <w:rsid w:val="00AD20A0"/>
    <w:rsid w:val="00AD22B0"/>
    <w:rsid w:val="00AD24B0"/>
    <w:rsid w:val="00AD2635"/>
    <w:rsid w:val="00AD28FF"/>
    <w:rsid w:val="00AD2919"/>
    <w:rsid w:val="00AD2AA0"/>
    <w:rsid w:val="00AD2B1D"/>
    <w:rsid w:val="00AD3016"/>
    <w:rsid w:val="00AD303F"/>
    <w:rsid w:val="00AD31BC"/>
    <w:rsid w:val="00AD3AE6"/>
    <w:rsid w:val="00AD4313"/>
    <w:rsid w:val="00AD44DF"/>
    <w:rsid w:val="00AD47DC"/>
    <w:rsid w:val="00AD484A"/>
    <w:rsid w:val="00AD4D5D"/>
    <w:rsid w:val="00AD4FA5"/>
    <w:rsid w:val="00AD514A"/>
    <w:rsid w:val="00AD53FD"/>
    <w:rsid w:val="00AD558C"/>
    <w:rsid w:val="00AD5F58"/>
    <w:rsid w:val="00AD6021"/>
    <w:rsid w:val="00AD61B9"/>
    <w:rsid w:val="00AD6B6C"/>
    <w:rsid w:val="00AD6FC6"/>
    <w:rsid w:val="00AD718E"/>
    <w:rsid w:val="00AD73AA"/>
    <w:rsid w:val="00AE0B8C"/>
    <w:rsid w:val="00AE0DE1"/>
    <w:rsid w:val="00AE0F0C"/>
    <w:rsid w:val="00AE11C2"/>
    <w:rsid w:val="00AE13D4"/>
    <w:rsid w:val="00AE1831"/>
    <w:rsid w:val="00AE1A3F"/>
    <w:rsid w:val="00AE1C11"/>
    <w:rsid w:val="00AE1C67"/>
    <w:rsid w:val="00AE1CA1"/>
    <w:rsid w:val="00AE1E37"/>
    <w:rsid w:val="00AE2C26"/>
    <w:rsid w:val="00AE3068"/>
    <w:rsid w:val="00AE3189"/>
    <w:rsid w:val="00AE3270"/>
    <w:rsid w:val="00AE3A58"/>
    <w:rsid w:val="00AE3E44"/>
    <w:rsid w:val="00AE4134"/>
    <w:rsid w:val="00AE4367"/>
    <w:rsid w:val="00AE44DD"/>
    <w:rsid w:val="00AE4979"/>
    <w:rsid w:val="00AE49CC"/>
    <w:rsid w:val="00AE4AC8"/>
    <w:rsid w:val="00AE5013"/>
    <w:rsid w:val="00AE55FA"/>
    <w:rsid w:val="00AE564E"/>
    <w:rsid w:val="00AE57B7"/>
    <w:rsid w:val="00AE59F4"/>
    <w:rsid w:val="00AE5A65"/>
    <w:rsid w:val="00AE5F5E"/>
    <w:rsid w:val="00AE6699"/>
    <w:rsid w:val="00AE67AB"/>
    <w:rsid w:val="00AE68C4"/>
    <w:rsid w:val="00AE68EA"/>
    <w:rsid w:val="00AE6B62"/>
    <w:rsid w:val="00AE6C30"/>
    <w:rsid w:val="00AE76FA"/>
    <w:rsid w:val="00AE77E3"/>
    <w:rsid w:val="00AE7A9D"/>
    <w:rsid w:val="00AE7EFD"/>
    <w:rsid w:val="00AF049B"/>
    <w:rsid w:val="00AF051B"/>
    <w:rsid w:val="00AF0A63"/>
    <w:rsid w:val="00AF0C95"/>
    <w:rsid w:val="00AF170E"/>
    <w:rsid w:val="00AF1B4C"/>
    <w:rsid w:val="00AF1C6D"/>
    <w:rsid w:val="00AF225C"/>
    <w:rsid w:val="00AF2718"/>
    <w:rsid w:val="00AF273B"/>
    <w:rsid w:val="00AF370A"/>
    <w:rsid w:val="00AF3861"/>
    <w:rsid w:val="00AF39CF"/>
    <w:rsid w:val="00AF3C2C"/>
    <w:rsid w:val="00AF444E"/>
    <w:rsid w:val="00AF447F"/>
    <w:rsid w:val="00AF46DD"/>
    <w:rsid w:val="00AF4743"/>
    <w:rsid w:val="00AF48C2"/>
    <w:rsid w:val="00AF4B53"/>
    <w:rsid w:val="00AF53DA"/>
    <w:rsid w:val="00AF55CC"/>
    <w:rsid w:val="00AF5618"/>
    <w:rsid w:val="00AF5809"/>
    <w:rsid w:val="00AF593B"/>
    <w:rsid w:val="00AF60D5"/>
    <w:rsid w:val="00AF6177"/>
    <w:rsid w:val="00AF624E"/>
    <w:rsid w:val="00AF63C1"/>
    <w:rsid w:val="00AF669D"/>
    <w:rsid w:val="00AF6A42"/>
    <w:rsid w:val="00AF6BA8"/>
    <w:rsid w:val="00AF6BDB"/>
    <w:rsid w:val="00AF6D38"/>
    <w:rsid w:val="00AF6E4E"/>
    <w:rsid w:val="00AF6FE1"/>
    <w:rsid w:val="00AF76F3"/>
    <w:rsid w:val="00AF777A"/>
    <w:rsid w:val="00AF778E"/>
    <w:rsid w:val="00AF7B2C"/>
    <w:rsid w:val="00AF7CC0"/>
    <w:rsid w:val="00AF7D18"/>
    <w:rsid w:val="00B0043A"/>
    <w:rsid w:val="00B00E29"/>
    <w:rsid w:val="00B010E8"/>
    <w:rsid w:val="00B012E4"/>
    <w:rsid w:val="00B01C66"/>
    <w:rsid w:val="00B0235D"/>
    <w:rsid w:val="00B02662"/>
    <w:rsid w:val="00B028E0"/>
    <w:rsid w:val="00B02ACC"/>
    <w:rsid w:val="00B02BBD"/>
    <w:rsid w:val="00B02CF8"/>
    <w:rsid w:val="00B0329B"/>
    <w:rsid w:val="00B03448"/>
    <w:rsid w:val="00B034F4"/>
    <w:rsid w:val="00B0373B"/>
    <w:rsid w:val="00B03742"/>
    <w:rsid w:val="00B03AF2"/>
    <w:rsid w:val="00B03CB5"/>
    <w:rsid w:val="00B03DDA"/>
    <w:rsid w:val="00B04390"/>
    <w:rsid w:val="00B04900"/>
    <w:rsid w:val="00B04ED8"/>
    <w:rsid w:val="00B05101"/>
    <w:rsid w:val="00B0525F"/>
    <w:rsid w:val="00B057CF"/>
    <w:rsid w:val="00B05C9D"/>
    <w:rsid w:val="00B05FD5"/>
    <w:rsid w:val="00B061FB"/>
    <w:rsid w:val="00B0621D"/>
    <w:rsid w:val="00B0639F"/>
    <w:rsid w:val="00B06534"/>
    <w:rsid w:val="00B06566"/>
    <w:rsid w:val="00B06709"/>
    <w:rsid w:val="00B06897"/>
    <w:rsid w:val="00B068CC"/>
    <w:rsid w:val="00B06E5B"/>
    <w:rsid w:val="00B07299"/>
    <w:rsid w:val="00B0754E"/>
    <w:rsid w:val="00B07565"/>
    <w:rsid w:val="00B07C57"/>
    <w:rsid w:val="00B108A5"/>
    <w:rsid w:val="00B10BD9"/>
    <w:rsid w:val="00B113FF"/>
    <w:rsid w:val="00B115EC"/>
    <w:rsid w:val="00B11921"/>
    <w:rsid w:val="00B12099"/>
    <w:rsid w:val="00B12311"/>
    <w:rsid w:val="00B125FA"/>
    <w:rsid w:val="00B12BC1"/>
    <w:rsid w:val="00B131E2"/>
    <w:rsid w:val="00B1325C"/>
    <w:rsid w:val="00B13466"/>
    <w:rsid w:val="00B13CAD"/>
    <w:rsid w:val="00B13E87"/>
    <w:rsid w:val="00B14057"/>
    <w:rsid w:val="00B14B59"/>
    <w:rsid w:val="00B14CB7"/>
    <w:rsid w:val="00B14CC6"/>
    <w:rsid w:val="00B14DED"/>
    <w:rsid w:val="00B14F72"/>
    <w:rsid w:val="00B150C5"/>
    <w:rsid w:val="00B15ACA"/>
    <w:rsid w:val="00B15C23"/>
    <w:rsid w:val="00B15EE0"/>
    <w:rsid w:val="00B16022"/>
    <w:rsid w:val="00B160D3"/>
    <w:rsid w:val="00B16165"/>
    <w:rsid w:val="00B16261"/>
    <w:rsid w:val="00B162C2"/>
    <w:rsid w:val="00B16479"/>
    <w:rsid w:val="00B168D0"/>
    <w:rsid w:val="00B168E8"/>
    <w:rsid w:val="00B16905"/>
    <w:rsid w:val="00B16BB1"/>
    <w:rsid w:val="00B16D3E"/>
    <w:rsid w:val="00B16D5A"/>
    <w:rsid w:val="00B16FF2"/>
    <w:rsid w:val="00B1775E"/>
    <w:rsid w:val="00B17939"/>
    <w:rsid w:val="00B179FF"/>
    <w:rsid w:val="00B17A6F"/>
    <w:rsid w:val="00B17A88"/>
    <w:rsid w:val="00B20653"/>
    <w:rsid w:val="00B2087E"/>
    <w:rsid w:val="00B20BAD"/>
    <w:rsid w:val="00B20F0B"/>
    <w:rsid w:val="00B212F6"/>
    <w:rsid w:val="00B2137C"/>
    <w:rsid w:val="00B216F0"/>
    <w:rsid w:val="00B217A2"/>
    <w:rsid w:val="00B21913"/>
    <w:rsid w:val="00B21ED3"/>
    <w:rsid w:val="00B222CB"/>
    <w:rsid w:val="00B22911"/>
    <w:rsid w:val="00B22A9E"/>
    <w:rsid w:val="00B22E90"/>
    <w:rsid w:val="00B2379B"/>
    <w:rsid w:val="00B23812"/>
    <w:rsid w:val="00B23C57"/>
    <w:rsid w:val="00B23D7C"/>
    <w:rsid w:val="00B24194"/>
    <w:rsid w:val="00B241BA"/>
    <w:rsid w:val="00B241C7"/>
    <w:rsid w:val="00B2437C"/>
    <w:rsid w:val="00B2476C"/>
    <w:rsid w:val="00B24AA0"/>
    <w:rsid w:val="00B24D8E"/>
    <w:rsid w:val="00B25119"/>
    <w:rsid w:val="00B2535F"/>
    <w:rsid w:val="00B25452"/>
    <w:rsid w:val="00B257AE"/>
    <w:rsid w:val="00B259C3"/>
    <w:rsid w:val="00B26522"/>
    <w:rsid w:val="00B26D3B"/>
    <w:rsid w:val="00B26E9F"/>
    <w:rsid w:val="00B26F90"/>
    <w:rsid w:val="00B26FCA"/>
    <w:rsid w:val="00B26FD8"/>
    <w:rsid w:val="00B27021"/>
    <w:rsid w:val="00B27168"/>
    <w:rsid w:val="00B274CE"/>
    <w:rsid w:val="00B279DD"/>
    <w:rsid w:val="00B27B72"/>
    <w:rsid w:val="00B27F2B"/>
    <w:rsid w:val="00B300E2"/>
    <w:rsid w:val="00B3034E"/>
    <w:rsid w:val="00B30843"/>
    <w:rsid w:val="00B30E96"/>
    <w:rsid w:val="00B30F8B"/>
    <w:rsid w:val="00B31324"/>
    <w:rsid w:val="00B31728"/>
    <w:rsid w:val="00B318A0"/>
    <w:rsid w:val="00B318C5"/>
    <w:rsid w:val="00B32B99"/>
    <w:rsid w:val="00B32CC0"/>
    <w:rsid w:val="00B33B56"/>
    <w:rsid w:val="00B34247"/>
    <w:rsid w:val="00B34E21"/>
    <w:rsid w:val="00B357A8"/>
    <w:rsid w:val="00B357E5"/>
    <w:rsid w:val="00B35C35"/>
    <w:rsid w:val="00B36106"/>
    <w:rsid w:val="00B369E3"/>
    <w:rsid w:val="00B37023"/>
    <w:rsid w:val="00B3781C"/>
    <w:rsid w:val="00B37CD2"/>
    <w:rsid w:val="00B37E07"/>
    <w:rsid w:val="00B37F8B"/>
    <w:rsid w:val="00B37FCA"/>
    <w:rsid w:val="00B4023D"/>
    <w:rsid w:val="00B4045B"/>
    <w:rsid w:val="00B40479"/>
    <w:rsid w:val="00B407E2"/>
    <w:rsid w:val="00B40AE4"/>
    <w:rsid w:val="00B40EF6"/>
    <w:rsid w:val="00B40FBC"/>
    <w:rsid w:val="00B410BD"/>
    <w:rsid w:val="00B41482"/>
    <w:rsid w:val="00B41EE2"/>
    <w:rsid w:val="00B421AE"/>
    <w:rsid w:val="00B421DD"/>
    <w:rsid w:val="00B421DE"/>
    <w:rsid w:val="00B428CE"/>
    <w:rsid w:val="00B43069"/>
    <w:rsid w:val="00B433EC"/>
    <w:rsid w:val="00B43998"/>
    <w:rsid w:val="00B43A08"/>
    <w:rsid w:val="00B43CD5"/>
    <w:rsid w:val="00B44067"/>
    <w:rsid w:val="00B4536A"/>
    <w:rsid w:val="00B4576D"/>
    <w:rsid w:val="00B4599F"/>
    <w:rsid w:val="00B459B3"/>
    <w:rsid w:val="00B459EB"/>
    <w:rsid w:val="00B468A2"/>
    <w:rsid w:val="00B46A2A"/>
    <w:rsid w:val="00B46BE5"/>
    <w:rsid w:val="00B46D68"/>
    <w:rsid w:val="00B46E11"/>
    <w:rsid w:val="00B46F88"/>
    <w:rsid w:val="00B46FDC"/>
    <w:rsid w:val="00B47174"/>
    <w:rsid w:val="00B4734D"/>
    <w:rsid w:val="00B473D1"/>
    <w:rsid w:val="00B47963"/>
    <w:rsid w:val="00B47A53"/>
    <w:rsid w:val="00B47B0A"/>
    <w:rsid w:val="00B5004C"/>
    <w:rsid w:val="00B50137"/>
    <w:rsid w:val="00B50670"/>
    <w:rsid w:val="00B50741"/>
    <w:rsid w:val="00B508AF"/>
    <w:rsid w:val="00B50BE0"/>
    <w:rsid w:val="00B50CB9"/>
    <w:rsid w:val="00B50DB4"/>
    <w:rsid w:val="00B50F5B"/>
    <w:rsid w:val="00B50FA3"/>
    <w:rsid w:val="00B51070"/>
    <w:rsid w:val="00B512B1"/>
    <w:rsid w:val="00B5149E"/>
    <w:rsid w:val="00B5195C"/>
    <w:rsid w:val="00B51A39"/>
    <w:rsid w:val="00B51D23"/>
    <w:rsid w:val="00B51D51"/>
    <w:rsid w:val="00B52426"/>
    <w:rsid w:val="00B52564"/>
    <w:rsid w:val="00B52FEB"/>
    <w:rsid w:val="00B533AE"/>
    <w:rsid w:val="00B53749"/>
    <w:rsid w:val="00B54190"/>
    <w:rsid w:val="00B54433"/>
    <w:rsid w:val="00B54749"/>
    <w:rsid w:val="00B54781"/>
    <w:rsid w:val="00B549F4"/>
    <w:rsid w:val="00B54C83"/>
    <w:rsid w:val="00B552D4"/>
    <w:rsid w:val="00B55863"/>
    <w:rsid w:val="00B558DD"/>
    <w:rsid w:val="00B558FF"/>
    <w:rsid w:val="00B55EC8"/>
    <w:rsid w:val="00B55EDF"/>
    <w:rsid w:val="00B55F9D"/>
    <w:rsid w:val="00B56130"/>
    <w:rsid w:val="00B5628D"/>
    <w:rsid w:val="00B56A41"/>
    <w:rsid w:val="00B5709F"/>
    <w:rsid w:val="00B578F0"/>
    <w:rsid w:val="00B57E5A"/>
    <w:rsid w:val="00B60107"/>
    <w:rsid w:val="00B60C2D"/>
    <w:rsid w:val="00B60ECE"/>
    <w:rsid w:val="00B61F8C"/>
    <w:rsid w:val="00B62440"/>
    <w:rsid w:val="00B6266E"/>
    <w:rsid w:val="00B62BEC"/>
    <w:rsid w:val="00B62F1A"/>
    <w:rsid w:val="00B6326B"/>
    <w:rsid w:val="00B63A7A"/>
    <w:rsid w:val="00B63AA5"/>
    <w:rsid w:val="00B63D69"/>
    <w:rsid w:val="00B63FCB"/>
    <w:rsid w:val="00B64493"/>
    <w:rsid w:val="00B647A4"/>
    <w:rsid w:val="00B64C83"/>
    <w:rsid w:val="00B65142"/>
    <w:rsid w:val="00B65674"/>
    <w:rsid w:val="00B6584E"/>
    <w:rsid w:val="00B658A9"/>
    <w:rsid w:val="00B65FC1"/>
    <w:rsid w:val="00B65FC2"/>
    <w:rsid w:val="00B665EC"/>
    <w:rsid w:val="00B669EA"/>
    <w:rsid w:val="00B66AA6"/>
    <w:rsid w:val="00B67174"/>
    <w:rsid w:val="00B6765C"/>
    <w:rsid w:val="00B678C2"/>
    <w:rsid w:val="00B679F2"/>
    <w:rsid w:val="00B67A40"/>
    <w:rsid w:val="00B67D48"/>
    <w:rsid w:val="00B7009C"/>
    <w:rsid w:val="00B7018F"/>
    <w:rsid w:val="00B70443"/>
    <w:rsid w:val="00B705F6"/>
    <w:rsid w:val="00B7066D"/>
    <w:rsid w:val="00B706BC"/>
    <w:rsid w:val="00B70B29"/>
    <w:rsid w:val="00B70D53"/>
    <w:rsid w:val="00B70DBF"/>
    <w:rsid w:val="00B70E4E"/>
    <w:rsid w:val="00B7109B"/>
    <w:rsid w:val="00B71972"/>
    <w:rsid w:val="00B71B80"/>
    <w:rsid w:val="00B7209F"/>
    <w:rsid w:val="00B722DC"/>
    <w:rsid w:val="00B72707"/>
    <w:rsid w:val="00B72720"/>
    <w:rsid w:val="00B728E4"/>
    <w:rsid w:val="00B72AF4"/>
    <w:rsid w:val="00B72B27"/>
    <w:rsid w:val="00B72B73"/>
    <w:rsid w:val="00B73372"/>
    <w:rsid w:val="00B734A6"/>
    <w:rsid w:val="00B73671"/>
    <w:rsid w:val="00B73C0A"/>
    <w:rsid w:val="00B73F0D"/>
    <w:rsid w:val="00B742DF"/>
    <w:rsid w:val="00B7439B"/>
    <w:rsid w:val="00B74AFF"/>
    <w:rsid w:val="00B750B4"/>
    <w:rsid w:val="00B757EB"/>
    <w:rsid w:val="00B758DE"/>
    <w:rsid w:val="00B760AF"/>
    <w:rsid w:val="00B7621E"/>
    <w:rsid w:val="00B7622A"/>
    <w:rsid w:val="00B7622B"/>
    <w:rsid w:val="00B76293"/>
    <w:rsid w:val="00B76403"/>
    <w:rsid w:val="00B7678D"/>
    <w:rsid w:val="00B768A1"/>
    <w:rsid w:val="00B770BE"/>
    <w:rsid w:val="00B77D57"/>
    <w:rsid w:val="00B80332"/>
    <w:rsid w:val="00B8040A"/>
    <w:rsid w:val="00B804A8"/>
    <w:rsid w:val="00B80C4E"/>
    <w:rsid w:val="00B8131A"/>
    <w:rsid w:val="00B8154C"/>
    <w:rsid w:val="00B81577"/>
    <w:rsid w:val="00B81722"/>
    <w:rsid w:val="00B819B6"/>
    <w:rsid w:val="00B81B1A"/>
    <w:rsid w:val="00B81BE2"/>
    <w:rsid w:val="00B81C38"/>
    <w:rsid w:val="00B81FA5"/>
    <w:rsid w:val="00B82646"/>
    <w:rsid w:val="00B82F6E"/>
    <w:rsid w:val="00B830D1"/>
    <w:rsid w:val="00B8334E"/>
    <w:rsid w:val="00B834A9"/>
    <w:rsid w:val="00B837FE"/>
    <w:rsid w:val="00B8389C"/>
    <w:rsid w:val="00B83FC1"/>
    <w:rsid w:val="00B8438C"/>
    <w:rsid w:val="00B8521C"/>
    <w:rsid w:val="00B854F5"/>
    <w:rsid w:val="00B8561E"/>
    <w:rsid w:val="00B861A8"/>
    <w:rsid w:val="00B867B6"/>
    <w:rsid w:val="00B87419"/>
    <w:rsid w:val="00B87626"/>
    <w:rsid w:val="00B87CD2"/>
    <w:rsid w:val="00B9023B"/>
    <w:rsid w:val="00B90D43"/>
    <w:rsid w:val="00B90D75"/>
    <w:rsid w:val="00B90D76"/>
    <w:rsid w:val="00B90DA5"/>
    <w:rsid w:val="00B90E8B"/>
    <w:rsid w:val="00B90F17"/>
    <w:rsid w:val="00B9105F"/>
    <w:rsid w:val="00B91211"/>
    <w:rsid w:val="00B9174B"/>
    <w:rsid w:val="00B91B65"/>
    <w:rsid w:val="00B91D17"/>
    <w:rsid w:val="00B91DB2"/>
    <w:rsid w:val="00B91F54"/>
    <w:rsid w:val="00B92154"/>
    <w:rsid w:val="00B92391"/>
    <w:rsid w:val="00B9295C"/>
    <w:rsid w:val="00B92C84"/>
    <w:rsid w:val="00B931CE"/>
    <w:rsid w:val="00B935AD"/>
    <w:rsid w:val="00B93719"/>
    <w:rsid w:val="00B937BB"/>
    <w:rsid w:val="00B93918"/>
    <w:rsid w:val="00B93A6C"/>
    <w:rsid w:val="00B93CC3"/>
    <w:rsid w:val="00B940E1"/>
    <w:rsid w:val="00B94779"/>
    <w:rsid w:val="00B949AB"/>
    <w:rsid w:val="00B94BFF"/>
    <w:rsid w:val="00B95308"/>
    <w:rsid w:val="00B95405"/>
    <w:rsid w:val="00B958C6"/>
    <w:rsid w:val="00B95D1F"/>
    <w:rsid w:val="00B967C7"/>
    <w:rsid w:val="00B96A3B"/>
    <w:rsid w:val="00B96ABD"/>
    <w:rsid w:val="00B96BDC"/>
    <w:rsid w:val="00B96ED4"/>
    <w:rsid w:val="00B971FF"/>
    <w:rsid w:val="00B97527"/>
    <w:rsid w:val="00B97971"/>
    <w:rsid w:val="00B97EC7"/>
    <w:rsid w:val="00B97FC0"/>
    <w:rsid w:val="00BA00CD"/>
    <w:rsid w:val="00BA046B"/>
    <w:rsid w:val="00BA05F0"/>
    <w:rsid w:val="00BA0BD5"/>
    <w:rsid w:val="00BA1228"/>
    <w:rsid w:val="00BA13C0"/>
    <w:rsid w:val="00BA1597"/>
    <w:rsid w:val="00BA1695"/>
    <w:rsid w:val="00BA16E3"/>
    <w:rsid w:val="00BA198C"/>
    <w:rsid w:val="00BA19A7"/>
    <w:rsid w:val="00BA1AFD"/>
    <w:rsid w:val="00BA1B6B"/>
    <w:rsid w:val="00BA1C37"/>
    <w:rsid w:val="00BA1D8F"/>
    <w:rsid w:val="00BA22B5"/>
    <w:rsid w:val="00BA22FB"/>
    <w:rsid w:val="00BA2444"/>
    <w:rsid w:val="00BA24EB"/>
    <w:rsid w:val="00BA2735"/>
    <w:rsid w:val="00BA2914"/>
    <w:rsid w:val="00BA2A41"/>
    <w:rsid w:val="00BA2E05"/>
    <w:rsid w:val="00BA2E8A"/>
    <w:rsid w:val="00BA3170"/>
    <w:rsid w:val="00BA32B2"/>
    <w:rsid w:val="00BA339A"/>
    <w:rsid w:val="00BA34C8"/>
    <w:rsid w:val="00BA3A0B"/>
    <w:rsid w:val="00BA3A43"/>
    <w:rsid w:val="00BA3BE1"/>
    <w:rsid w:val="00BA3D48"/>
    <w:rsid w:val="00BA3DFE"/>
    <w:rsid w:val="00BA465F"/>
    <w:rsid w:val="00BA4E8F"/>
    <w:rsid w:val="00BA4EA5"/>
    <w:rsid w:val="00BA5241"/>
    <w:rsid w:val="00BA5892"/>
    <w:rsid w:val="00BA61D2"/>
    <w:rsid w:val="00BA62C7"/>
    <w:rsid w:val="00BA6335"/>
    <w:rsid w:val="00BA6C26"/>
    <w:rsid w:val="00BA7504"/>
    <w:rsid w:val="00BA76E3"/>
    <w:rsid w:val="00BA7AE4"/>
    <w:rsid w:val="00BA7CAD"/>
    <w:rsid w:val="00BA7DF2"/>
    <w:rsid w:val="00BA7EDD"/>
    <w:rsid w:val="00BB03F5"/>
    <w:rsid w:val="00BB059A"/>
    <w:rsid w:val="00BB09EE"/>
    <w:rsid w:val="00BB0AB0"/>
    <w:rsid w:val="00BB0E3B"/>
    <w:rsid w:val="00BB0F85"/>
    <w:rsid w:val="00BB11D6"/>
    <w:rsid w:val="00BB1339"/>
    <w:rsid w:val="00BB166C"/>
    <w:rsid w:val="00BB182B"/>
    <w:rsid w:val="00BB1AEF"/>
    <w:rsid w:val="00BB1E03"/>
    <w:rsid w:val="00BB2387"/>
    <w:rsid w:val="00BB2E25"/>
    <w:rsid w:val="00BB32BA"/>
    <w:rsid w:val="00BB3920"/>
    <w:rsid w:val="00BB3CEE"/>
    <w:rsid w:val="00BB43AA"/>
    <w:rsid w:val="00BB4C3D"/>
    <w:rsid w:val="00BB4F18"/>
    <w:rsid w:val="00BB50B4"/>
    <w:rsid w:val="00BB5370"/>
    <w:rsid w:val="00BB55E4"/>
    <w:rsid w:val="00BB595C"/>
    <w:rsid w:val="00BB59D6"/>
    <w:rsid w:val="00BB5E62"/>
    <w:rsid w:val="00BB6222"/>
    <w:rsid w:val="00BB63B4"/>
    <w:rsid w:val="00BB63C1"/>
    <w:rsid w:val="00BB6627"/>
    <w:rsid w:val="00BB6725"/>
    <w:rsid w:val="00BB6862"/>
    <w:rsid w:val="00BB6A95"/>
    <w:rsid w:val="00BB6B1D"/>
    <w:rsid w:val="00BB707C"/>
    <w:rsid w:val="00BB7480"/>
    <w:rsid w:val="00BB750E"/>
    <w:rsid w:val="00BB7790"/>
    <w:rsid w:val="00BB77C3"/>
    <w:rsid w:val="00BC08F8"/>
    <w:rsid w:val="00BC0CFC"/>
    <w:rsid w:val="00BC0E6A"/>
    <w:rsid w:val="00BC0EED"/>
    <w:rsid w:val="00BC101A"/>
    <w:rsid w:val="00BC113E"/>
    <w:rsid w:val="00BC127E"/>
    <w:rsid w:val="00BC132C"/>
    <w:rsid w:val="00BC1663"/>
    <w:rsid w:val="00BC1767"/>
    <w:rsid w:val="00BC1875"/>
    <w:rsid w:val="00BC1898"/>
    <w:rsid w:val="00BC198F"/>
    <w:rsid w:val="00BC2312"/>
    <w:rsid w:val="00BC2327"/>
    <w:rsid w:val="00BC33CF"/>
    <w:rsid w:val="00BC3449"/>
    <w:rsid w:val="00BC3667"/>
    <w:rsid w:val="00BC3AE1"/>
    <w:rsid w:val="00BC3D44"/>
    <w:rsid w:val="00BC451E"/>
    <w:rsid w:val="00BC4B65"/>
    <w:rsid w:val="00BC4DE7"/>
    <w:rsid w:val="00BC55D0"/>
    <w:rsid w:val="00BC6031"/>
    <w:rsid w:val="00BC677E"/>
    <w:rsid w:val="00BC6E01"/>
    <w:rsid w:val="00BC6FB3"/>
    <w:rsid w:val="00BC6FB9"/>
    <w:rsid w:val="00BC72F1"/>
    <w:rsid w:val="00BC7564"/>
    <w:rsid w:val="00BC7703"/>
    <w:rsid w:val="00BC7735"/>
    <w:rsid w:val="00BC788E"/>
    <w:rsid w:val="00BC79DE"/>
    <w:rsid w:val="00BC7E7A"/>
    <w:rsid w:val="00BD08A9"/>
    <w:rsid w:val="00BD0DE9"/>
    <w:rsid w:val="00BD0EF2"/>
    <w:rsid w:val="00BD18BD"/>
    <w:rsid w:val="00BD1D76"/>
    <w:rsid w:val="00BD2000"/>
    <w:rsid w:val="00BD20AB"/>
    <w:rsid w:val="00BD2C83"/>
    <w:rsid w:val="00BD3081"/>
    <w:rsid w:val="00BD31BC"/>
    <w:rsid w:val="00BD34CE"/>
    <w:rsid w:val="00BD395F"/>
    <w:rsid w:val="00BD3ADB"/>
    <w:rsid w:val="00BD3B66"/>
    <w:rsid w:val="00BD3EC0"/>
    <w:rsid w:val="00BD4082"/>
    <w:rsid w:val="00BD431E"/>
    <w:rsid w:val="00BD4356"/>
    <w:rsid w:val="00BD467D"/>
    <w:rsid w:val="00BD477B"/>
    <w:rsid w:val="00BD484A"/>
    <w:rsid w:val="00BD495A"/>
    <w:rsid w:val="00BD4D67"/>
    <w:rsid w:val="00BD5061"/>
    <w:rsid w:val="00BD5280"/>
    <w:rsid w:val="00BD5591"/>
    <w:rsid w:val="00BD56A6"/>
    <w:rsid w:val="00BD6867"/>
    <w:rsid w:val="00BD68B0"/>
    <w:rsid w:val="00BD6BDE"/>
    <w:rsid w:val="00BD742B"/>
    <w:rsid w:val="00BD7FB2"/>
    <w:rsid w:val="00BE01D5"/>
    <w:rsid w:val="00BE0939"/>
    <w:rsid w:val="00BE0D2C"/>
    <w:rsid w:val="00BE0E4E"/>
    <w:rsid w:val="00BE10FC"/>
    <w:rsid w:val="00BE1162"/>
    <w:rsid w:val="00BE145B"/>
    <w:rsid w:val="00BE18F2"/>
    <w:rsid w:val="00BE2715"/>
    <w:rsid w:val="00BE27D0"/>
    <w:rsid w:val="00BE2BBA"/>
    <w:rsid w:val="00BE31F0"/>
    <w:rsid w:val="00BE396F"/>
    <w:rsid w:val="00BE4059"/>
    <w:rsid w:val="00BE418A"/>
    <w:rsid w:val="00BE43D1"/>
    <w:rsid w:val="00BE4BB1"/>
    <w:rsid w:val="00BE4E7A"/>
    <w:rsid w:val="00BE4EE4"/>
    <w:rsid w:val="00BE57DE"/>
    <w:rsid w:val="00BE5C3C"/>
    <w:rsid w:val="00BE5C8D"/>
    <w:rsid w:val="00BE5D74"/>
    <w:rsid w:val="00BE6411"/>
    <w:rsid w:val="00BE7154"/>
    <w:rsid w:val="00BE7314"/>
    <w:rsid w:val="00BE733D"/>
    <w:rsid w:val="00BE7414"/>
    <w:rsid w:val="00BE74DE"/>
    <w:rsid w:val="00BE78A9"/>
    <w:rsid w:val="00BE78D0"/>
    <w:rsid w:val="00BE79DF"/>
    <w:rsid w:val="00BF035C"/>
    <w:rsid w:val="00BF036F"/>
    <w:rsid w:val="00BF0650"/>
    <w:rsid w:val="00BF07BC"/>
    <w:rsid w:val="00BF15D3"/>
    <w:rsid w:val="00BF18CF"/>
    <w:rsid w:val="00BF22C9"/>
    <w:rsid w:val="00BF2837"/>
    <w:rsid w:val="00BF29C5"/>
    <w:rsid w:val="00BF2AED"/>
    <w:rsid w:val="00BF2AEE"/>
    <w:rsid w:val="00BF2B90"/>
    <w:rsid w:val="00BF2C22"/>
    <w:rsid w:val="00BF3096"/>
    <w:rsid w:val="00BF33DE"/>
    <w:rsid w:val="00BF3C0E"/>
    <w:rsid w:val="00BF3DF2"/>
    <w:rsid w:val="00BF3FAB"/>
    <w:rsid w:val="00BF424A"/>
    <w:rsid w:val="00BF44B7"/>
    <w:rsid w:val="00BF4A97"/>
    <w:rsid w:val="00BF4C71"/>
    <w:rsid w:val="00BF515B"/>
    <w:rsid w:val="00BF55F9"/>
    <w:rsid w:val="00BF5642"/>
    <w:rsid w:val="00BF56BB"/>
    <w:rsid w:val="00BF58B0"/>
    <w:rsid w:val="00BF598E"/>
    <w:rsid w:val="00BF5F4C"/>
    <w:rsid w:val="00BF600D"/>
    <w:rsid w:val="00BF65B7"/>
    <w:rsid w:val="00BF6CBB"/>
    <w:rsid w:val="00BF7E01"/>
    <w:rsid w:val="00C00149"/>
    <w:rsid w:val="00C0048A"/>
    <w:rsid w:val="00C004FB"/>
    <w:rsid w:val="00C0094F"/>
    <w:rsid w:val="00C00A92"/>
    <w:rsid w:val="00C00AFB"/>
    <w:rsid w:val="00C00CFC"/>
    <w:rsid w:val="00C012FC"/>
    <w:rsid w:val="00C01974"/>
    <w:rsid w:val="00C021E5"/>
    <w:rsid w:val="00C023D6"/>
    <w:rsid w:val="00C02565"/>
    <w:rsid w:val="00C026D2"/>
    <w:rsid w:val="00C02A97"/>
    <w:rsid w:val="00C02BA7"/>
    <w:rsid w:val="00C0365D"/>
    <w:rsid w:val="00C03E2F"/>
    <w:rsid w:val="00C0433B"/>
    <w:rsid w:val="00C04350"/>
    <w:rsid w:val="00C05320"/>
    <w:rsid w:val="00C05396"/>
    <w:rsid w:val="00C05550"/>
    <w:rsid w:val="00C05FAB"/>
    <w:rsid w:val="00C0675A"/>
    <w:rsid w:val="00C06ADB"/>
    <w:rsid w:val="00C06C57"/>
    <w:rsid w:val="00C07702"/>
    <w:rsid w:val="00C07764"/>
    <w:rsid w:val="00C078C6"/>
    <w:rsid w:val="00C07B9D"/>
    <w:rsid w:val="00C07E5C"/>
    <w:rsid w:val="00C100B4"/>
    <w:rsid w:val="00C10289"/>
    <w:rsid w:val="00C1047C"/>
    <w:rsid w:val="00C10799"/>
    <w:rsid w:val="00C107C8"/>
    <w:rsid w:val="00C109CA"/>
    <w:rsid w:val="00C10AA8"/>
    <w:rsid w:val="00C10AFE"/>
    <w:rsid w:val="00C10BEC"/>
    <w:rsid w:val="00C10C11"/>
    <w:rsid w:val="00C1107F"/>
    <w:rsid w:val="00C11554"/>
    <w:rsid w:val="00C11605"/>
    <w:rsid w:val="00C11689"/>
    <w:rsid w:val="00C1173B"/>
    <w:rsid w:val="00C11A51"/>
    <w:rsid w:val="00C11B03"/>
    <w:rsid w:val="00C11B67"/>
    <w:rsid w:val="00C11B72"/>
    <w:rsid w:val="00C11FE4"/>
    <w:rsid w:val="00C12227"/>
    <w:rsid w:val="00C1245B"/>
    <w:rsid w:val="00C12602"/>
    <w:rsid w:val="00C127F7"/>
    <w:rsid w:val="00C12B4B"/>
    <w:rsid w:val="00C12C56"/>
    <w:rsid w:val="00C12DFF"/>
    <w:rsid w:val="00C12EBB"/>
    <w:rsid w:val="00C1303B"/>
    <w:rsid w:val="00C13240"/>
    <w:rsid w:val="00C137B2"/>
    <w:rsid w:val="00C137B4"/>
    <w:rsid w:val="00C13D02"/>
    <w:rsid w:val="00C14035"/>
    <w:rsid w:val="00C14404"/>
    <w:rsid w:val="00C14418"/>
    <w:rsid w:val="00C1450B"/>
    <w:rsid w:val="00C14BAF"/>
    <w:rsid w:val="00C14DDA"/>
    <w:rsid w:val="00C14EA0"/>
    <w:rsid w:val="00C14FC6"/>
    <w:rsid w:val="00C15190"/>
    <w:rsid w:val="00C15605"/>
    <w:rsid w:val="00C15645"/>
    <w:rsid w:val="00C15667"/>
    <w:rsid w:val="00C15975"/>
    <w:rsid w:val="00C15C89"/>
    <w:rsid w:val="00C16201"/>
    <w:rsid w:val="00C166F7"/>
    <w:rsid w:val="00C1720C"/>
    <w:rsid w:val="00C17498"/>
    <w:rsid w:val="00C175FC"/>
    <w:rsid w:val="00C17C99"/>
    <w:rsid w:val="00C17E1C"/>
    <w:rsid w:val="00C17E5F"/>
    <w:rsid w:val="00C20255"/>
    <w:rsid w:val="00C202DD"/>
    <w:rsid w:val="00C208DA"/>
    <w:rsid w:val="00C209B3"/>
    <w:rsid w:val="00C20C36"/>
    <w:rsid w:val="00C20D30"/>
    <w:rsid w:val="00C20F4E"/>
    <w:rsid w:val="00C210C9"/>
    <w:rsid w:val="00C2113C"/>
    <w:rsid w:val="00C2117F"/>
    <w:rsid w:val="00C21229"/>
    <w:rsid w:val="00C21340"/>
    <w:rsid w:val="00C2167C"/>
    <w:rsid w:val="00C21985"/>
    <w:rsid w:val="00C21AD4"/>
    <w:rsid w:val="00C21FA6"/>
    <w:rsid w:val="00C22058"/>
    <w:rsid w:val="00C2237F"/>
    <w:rsid w:val="00C224EE"/>
    <w:rsid w:val="00C22AC5"/>
    <w:rsid w:val="00C22E63"/>
    <w:rsid w:val="00C2329C"/>
    <w:rsid w:val="00C2329E"/>
    <w:rsid w:val="00C235C4"/>
    <w:rsid w:val="00C237DE"/>
    <w:rsid w:val="00C2415D"/>
    <w:rsid w:val="00C24DC5"/>
    <w:rsid w:val="00C24E71"/>
    <w:rsid w:val="00C24EDF"/>
    <w:rsid w:val="00C25682"/>
    <w:rsid w:val="00C2592C"/>
    <w:rsid w:val="00C2595A"/>
    <w:rsid w:val="00C25CFA"/>
    <w:rsid w:val="00C264BD"/>
    <w:rsid w:val="00C2656C"/>
    <w:rsid w:val="00C2674E"/>
    <w:rsid w:val="00C26AAE"/>
    <w:rsid w:val="00C26CE3"/>
    <w:rsid w:val="00C26FC7"/>
    <w:rsid w:val="00C2712D"/>
    <w:rsid w:val="00C276D1"/>
    <w:rsid w:val="00C27C8B"/>
    <w:rsid w:val="00C30005"/>
    <w:rsid w:val="00C30029"/>
    <w:rsid w:val="00C30075"/>
    <w:rsid w:val="00C301AC"/>
    <w:rsid w:val="00C3061A"/>
    <w:rsid w:val="00C3073B"/>
    <w:rsid w:val="00C30AB8"/>
    <w:rsid w:val="00C30C92"/>
    <w:rsid w:val="00C30CAC"/>
    <w:rsid w:val="00C3164B"/>
    <w:rsid w:val="00C31D4C"/>
    <w:rsid w:val="00C31E5B"/>
    <w:rsid w:val="00C31ED3"/>
    <w:rsid w:val="00C32A48"/>
    <w:rsid w:val="00C32D4E"/>
    <w:rsid w:val="00C3369D"/>
    <w:rsid w:val="00C33C77"/>
    <w:rsid w:val="00C33F2F"/>
    <w:rsid w:val="00C3454A"/>
    <w:rsid w:val="00C34AFC"/>
    <w:rsid w:val="00C34E9F"/>
    <w:rsid w:val="00C35060"/>
    <w:rsid w:val="00C350D6"/>
    <w:rsid w:val="00C35386"/>
    <w:rsid w:val="00C354C8"/>
    <w:rsid w:val="00C359D1"/>
    <w:rsid w:val="00C35AE2"/>
    <w:rsid w:val="00C361F6"/>
    <w:rsid w:val="00C36703"/>
    <w:rsid w:val="00C36B4C"/>
    <w:rsid w:val="00C37692"/>
    <w:rsid w:val="00C378FE"/>
    <w:rsid w:val="00C37BB2"/>
    <w:rsid w:val="00C37C16"/>
    <w:rsid w:val="00C37E5C"/>
    <w:rsid w:val="00C408CE"/>
    <w:rsid w:val="00C40908"/>
    <w:rsid w:val="00C40920"/>
    <w:rsid w:val="00C40960"/>
    <w:rsid w:val="00C40F5F"/>
    <w:rsid w:val="00C40F64"/>
    <w:rsid w:val="00C40FEA"/>
    <w:rsid w:val="00C412E2"/>
    <w:rsid w:val="00C418A4"/>
    <w:rsid w:val="00C41A6F"/>
    <w:rsid w:val="00C41BA3"/>
    <w:rsid w:val="00C41C9B"/>
    <w:rsid w:val="00C41D22"/>
    <w:rsid w:val="00C41E3C"/>
    <w:rsid w:val="00C42B02"/>
    <w:rsid w:val="00C42B18"/>
    <w:rsid w:val="00C43294"/>
    <w:rsid w:val="00C435F3"/>
    <w:rsid w:val="00C4380C"/>
    <w:rsid w:val="00C439FA"/>
    <w:rsid w:val="00C43A61"/>
    <w:rsid w:val="00C43AE4"/>
    <w:rsid w:val="00C43B8E"/>
    <w:rsid w:val="00C43E93"/>
    <w:rsid w:val="00C443C0"/>
    <w:rsid w:val="00C445E4"/>
    <w:rsid w:val="00C445F8"/>
    <w:rsid w:val="00C4464E"/>
    <w:rsid w:val="00C44B41"/>
    <w:rsid w:val="00C45386"/>
    <w:rsid w:val="00C453D0"/>
    <w:rsid w:val="00C45576"/>
    <w:rsid w:val="00C457E4"/>
    <w:rsid w:val="00C45BE7"/>
    <w:rsid w:val="00C45ED1"/>
    <w:rsid w:val="00C45FDE"/>
    <w:rsid w:val="00C4624A"/>
    <w:rsid w:val="00C4624F"/>
    <w:rsid w:val="00C466E4"/>
    <w:rsid w:val="00C466EC"/>
    <w:rsid w:val="00C467D4"/>
    <w:rsid w:val="00C476D9"/>
    <w:rsid w:val="00C47DEE"/>
    <w:rsid w:val="00C500D2"/>
    <w:rsid w:val="00C5037B"/>
    <w:rsid w:val="00C5037D"/>
    <w:rsid w:val="00C506D7"/>
    <w:rsid w:val="00C50B69"/>
    <w:rsid w:val="00C50CCE"/>
    <w:rsid w:val="00C51739"/>
    <w:rsid w:val="00C51842"/>
    <w:rsid w:val="00C51CA8"/>
    <w:rsid w:val="00C51CF4"/>
    <w:rsid w:val="00C5210E"/>
    <w:rsid w:val="00C5214F"/>
    <w:rsid w:val="00C5227B"/>
    <w:rsid w:val="00C53030"/>
    <w:rsid w:val="00C531EF"/>
    <w:rsid w:val="00C53273"/>
    <w:rsid w:val="00C53765"/>
    <w:rsid w:val="00C53B82"/>
    <w:rsid w:val="00C53B89"/>
    <w:rsid w:val="00C53F36"/>
    <w:rsid w:val="00C541BD"/>
    <w:rsid w:val="00C5455B"/>
    <w:rsid w:val="00C545A0"/>
    <w:rsid w:val="00C54621"/>
    <w:rsid w:val="00C5477B"/>
    <w:rsid w:val="00C55E84"/>
    <w:rsid w:val="00C56ACC"/>
    <w:rsid w:val="00C56F89"/>
    <w:rsid w:val="00C57137"/>
    <w:rsid w:val="00C57331"/>
    <w:rsid w:val="00C57987"/>
    <w:rsid w:val="00C579BD"/>
    <w:rsid w:val="00C57A4D"/>
    <w:rsid w:val="00C603B0"/>
    <w:rsid w:val="00C607BC"/>
    <w:rsid w:val="00C60C8D"/>
    <w:rsid w:val="00C613EB"/>
    <w:rsid w:val="00C61B2B"/>
    <w:rsid w:val="00C61B47"/>
    <w:rsid w:val="00C622E6"/>
    <w:rsid w:val="00C62392"/>
    <w:rsid w:val="00C62461"/>
    <w:rsid w:val="00C62666"/>
    <w:rsid w:val="00C6273C"/>
    <w:rsid w:val="00C62A05"/>
    <w:rsid w:val="00C62BE8"/>
    <w:rsid w:val="00C62CCA"/>
    <w:rsid w:val="00C62D0D"/>
    <w:rsid w:val="00C634C1"/>
    <w:rsid w:val="00C63528"/>
    <w:rsid w:val="00C63ABF"/>
    <w:rsid w:val="00C63B3C"/>
    <w:rsid w:val="00C63B87"/>
    <w:rsid w:val="00C63FC7"/>
    <w:rsid w:val="00C64361"/>
    <w:rsid w:val="00C64471"/>
    <w:rsid w:val="00C64489"/>
    <w:rsid w:val="00C6488D"/>
    <w:rsid w:val="00C64B32"/>
    <w:rsid w:val="00C65012"/>
    <w:rsid w:val="00C65153"/>
    <w:rsid w:val="00C65BE9"/>
    <w:rsid w:val="00C65C04"/>
    <w:rsid w:val="00C6679F"/>
    <w:rsid w:val="00C66B0D"/>
    <w:rsid w:val="00C66F2F"/>
    <w:rsid w:val="00C67030"/>
    <w:rsid w:val="00C6717B"/>
    <w:rsid w:val="00C67663"/>
    <w:rsid w:val="00C678B6"/>
    <w:rsid w:val="00C67A6B"/>
    <w:rsid w:val="00C67A71"/>
    <w:rsid w:val="00C67C9D"/>
    <w:rsid w:val="00C67DBC"/>
    <w:rsid w:val="00C67ED1"/>
    <w:rsid w:val="00C70240"/>
    <w:rsid w:val="00C70445"/>
    <w:rsid w:val="00C70699"/>
    <w:rsid w:val="00C7086C"/>
    <w:rsid w:val="00C71052"/>
    <w:rsid w:val="00C71535"/>
    <w:rsid w:val="00C71CE8"/>
    <w:rsid w:val="00C71EBC"/>
    <w:rsid w:val="00C723BB"/>
    <w:rsid w:val="00C7253E"/>
    <w:rsid w:val="00C7258D"/>
    <w:rsid w:val="00C729FD"/>
    <w:rsid w:val="00C72DC0"/>
    <w:rsid w:val="00C72FAE"/>
    <w:rsid w:val="00C732DC"/>
    <w:rsid w:val="00C73502"/>
    <w:rsid w:val="00C7374E"/>
    <w:rsid w:val="00C73AC9"/>
    <w:rsid w:val="00C73AE4"/>
    <w:rsid w:val="00C73BDF"/>
    <w:rsid w:val="00C74751"/>
    <w:rsid w:val="00C7477C"/>
    <w:rsid w:val="00C74953"/>
    <w:rsid w:val="00C74F8C"/>
    <w:rsid w:val="00C75540"/>
    <w:rsid w:val="00C75A23"/>
    <w:rsid w:val="00C761DD"/>
    <w:rsid w:val="00C76206"/>
    <w:rsid w:val="00C76251"/>
    <w:rsid w:val="00C762E9"/>
    <w:rsid w:val="00C764C6"/>
    <w:rsid w:val="00C767A0"/>
    <w:rsid w:val="00C768E0"/>
    <w:rsid w:val="00C76951"/>
    <w:rsid w:val="00C769E1"/>
    <w:rsid w:val="00C76D56"/>
    <w:rsid w:val="00C77152"/>
    <w:rsid w:val="00C7715B"/>
    <w:rsid w:val="00C774FF"/>
    <w:rsid w:val="00C77A5C"/>
    <w:rsid w:val="00C77DF2"/>
    <w:rsid w:val="00C805FE"/>
    <w:rsid w:val="00C80725"/>
    <w:rsid w:val="00C80879"/>
    <w:rsid w:val="00C80D25"/>
    <w:rsid w:val="00C8137B"/>
    <w:rsid w:val="00C81446"/>
    <w:rsid w:val="00C81489"/>
    <w:rsid w:val="00C815A9"/>
    <w:rsid w:val="00C8162A"/>
    <w:rsid w:val="00C81926"/>
    <w:rsid w:val="00C821DD"/>
    <w:rsid w:val="00C82898"/>
    <w:rsid w:val="00C82EF3"/>
    <w:rsid w:val="00C82F78"/>
    <w:rsid w:val="00C83055"/>
    <w:rsid w:val="00C830F0"/>
    <w:rsid w:val="00C831E7"/>
    <w:rsid w:val="00C8345A"/>
    <w:rsid w:val="00C834E6"/>
    <w:rsid w:val="00C836E3"/>
    <w:rsid w:val="00C84605"/>
    <w:rsid w:val="00C8471E"/>
    <w:rsid w:val="00C8474B"/>
    <w:rsid w:val="00C849AF"/>
    <w:rsid w:val="00C849F2"/>
    <w:rsid w:val="00C85FC1"/>
    <w:rsid w:val="00C86C05"/>
    <w:rsid w:val="00C86D44"/>
    <w:rsid w:val="00C86E34"/>
    <w:rsid w:val="00C86E95"/>
    <w:rsid w:val="00C87229"/>
    <w:rsid w:val="00C87713"/>
    <w:rsid w:val="00C87735"/>
    <w:rsid w:val="00C879C9"/>
    <w:rsid w:val="00C87CA2"/>
    <w:rsid w:val="00C87DB3"/>
    <w:rsid w:val="00C87FAD"/>
    <w:rsid w:val="00C87FB4"/>
    <w:rsid w:val="00C9009F"/>
    <w:rsid w:val="00C90A3B"/>
    <w:rsid w:val="00C90C41"/>
    <w:rsid w:val="00C90C92"/>
    <w:rsid w:val="00C90DBA"/>
    <w:rsid w:val="00C90EBB"/>
    <w:rsid w:val="00C914E6"/>
    <w:rsid w:val="00C91665"/>
    <w:rsid w:val="00C918BC"/>
    <w:rsid w:val="00C92060"/>
    <w:rsid w:val="00C926AE"/>
    <w:rsid w:val="00C92D21"/>
    <w:rsid w:val="00C92E7A"/>
    <w:rsid w:val="00C9318C"/>
    <w:rsid w:val="00C93BE8"/>
    <w:rsid w:val="00C93C50"/>
    <w:rsid w:val="00C940BD"/>
    <w:rsid w:val="00C9430B"/>
    <w:rsid w:val="00C9472A"/>
    <w:rsid w:val="00C9510B"/>
    <w:rsid w:val="00C9575B"/>
    <w:rsid w:val="00C96797"/>
    <w:rsid w:val="00C9694B"/>
    <w:rsid w:val="00C96A4F"/>
    <w:rsid w:val="00C96DB1"/>
    <w:rsid w:val="00C9719A"/>
    <w:rsid w:val="00C9732B"/>
    <w:rsid w:val="00C9744C"/>
    <w:rsid w:val="00C9758E"/>
    <w:rsid w:val="00CA0054"/>
    <w:rsid w:val="00CA0733"/>
    <w:rsid w:val="00CA089B"/>
    <w:rsid w:val="00CA0B12"/>
    <w:rsid w:val="00CA16C5"/>
    <w:rsid w:val="00CA171A"/>
    <w:rsid w:val="00CA17B1"/>
    <w:rsid w:val="00CA197A"/>
    <w:rsid w:val="00CA1EEE"/>
    <w:rsid w:val="00CA21A6"/>
    <w:rsid w:val="00CA21F6"/>
    <w:rsid w:val="00CA2472"/>
    <w:rsid w:val="00CA288D"/>
    <w:rsid w:val="00CA2B1C"/>
    <w:rsid w:val="00CA2B4C"/>
    <w:rsid w:val="00CA2B88"/>
    <w:rsid w:val="00CA359A"/>
    <w:rsid w:val="00CA40CD"/>
    <w:rsid w:val="00CA420A"/>
    <w:rsid w:val="00CA4749"/>
    <w:rsid w:val="00CA47CC"/>
    <w:rsid w:val="00CA4933"/>
    <w:rsid w:val="00CA4FFC"/>
    <w:rsid w:val="00CA521F"/>
    <w:rsid w:val="00CA53B4"/>
    <w:rsid w:val="00CA5BB5"/>
    <w:rsid w:val="00CA5D3F"/>
    <w:rsid w:val="00CA5ED5"/>
    <w:rsid w:val="00CA5EDC"/>
    <w:rsid w:val="00CA5F98"/>
    <w:rsid w:val="00CA61EB"/>
    <w:rsid w:val="00CA61FB"/>
    <w:rsid w:val="00CA65B4"/>
    <w:rsid w:val="00CA6D88"/>
    <w:rsid w:val="00CA6E69"/>
    <w:rsid w:val="00CA728C"/>
    <w:rsid w:val="00CA7323"/>
    <w:rsid w:val="00CA74AB"/>
    <w:rsid w:val="00CA7C16"/>
    <w:rsid w:val="00CA7EC0"/>
    <w:rsid w:val="00CA7F09"/>
    <w:rsid w:val="00CB002A"/>
    <w:rsid w:val="00CB0316"/>
    <w:rsid w:val="00CB0691"/>
    <w:rsid w:val="00CB0977"/>
    <w:rsid w:val="00CB0EC8"/>
    <w:rsid w:val="00CB13EA"/>
    <w:rsid w:val="00CB1741"/>
    <w:rsid w:val="00CB1852"/>
    <w:rsid w:val="00CB1C37"/>
    <w:rsid w:val="00CB1CE0"/>
    <w:rsid w:val="00CB1EBA"/>
    <w:rsid w:val="00CB225D"/>
    <w:rsid w:val="00CB25D1"/>
    <w:rsid w:val="00CB271B"/>
    <w:rsid w:val="00CB2932"/>
    <w:rsid w:val="00CB2B64"/>
    <w:rsid w:val="00CB2D13"/>
    <w:rsid w:val="00CB3394"/>
    <w:rsid w:val="00CB3499"/>
    <w:rsid w:val="00CB3FAF"/>
    <w:rsid w:val="00CB4119"/>
    <w:rsid w:val="00CB465C"/>
    <w:rsid w:val="00CB4936"/>
    <w:rsid w:val="00CB4C84"/>
    <w:rsid w:val="00CB4FA2"/>
    <w:rsid w:val="00CB570B"/>
    <w:rsid w:val="00CB5A94"/>
    <w:rsid w:val="00CB5B8F"/>
    <w:rsid w:val="00CB5DE0"/>
    <w:rsid w:val="00CB5FE2"/>
    <w:rsid w:val="00CB67E0"/>
    <w:rsid w:val="00CB6B6C"/>
    <w:rsid w:val="00CB6ED5"/>
    <w:rsid w:val="00CB6F63"/>
    <w:rsid w:val="00CB73E3"/>
    <w:rsid w:val="00CB7511"/>
    <w:rsid w:val="00CB7BD3"/>
    <w:rsid w:val="00CB7E01"/>
    <w:rsid w:val="00CC0478"/>
    <w:rsid w:val="00CC09D8"/>
    <w:rsid w:val="00CC0ADB"/>
    <w:rsid w:val="00CC0C2E"/>
    <w:rsid w:val="00CC0D72"/>
    <w:rsid w:val="00CC0F6E"/>
    <w:rsid w:val="00CC1024"/>
    <w:rsid w:val="00CC110E"/>
    <w:rsid w:val="00CC1207"/>
    <w:rsid w:val="00CC1266"/>
    <w:rsid w:val="00CC1917"/>
    <w:rsid w:val="00CC1A1B"/>
    <w:rsid w:val="00CC1C20"/>
    <w:rsid w:val="00CC20C5"/>
    <w:rsid w:val="00CC21E6"/>
    <w:rsid w:val="00CC2402"/>
    <w:rsid w:val="00CC2443"/>
    <w:rsid w:val="00CC2513"/>
    <w:rsid w:val="00CC25F0"/>
    <w:rsid w:val="00CC2635"/>
    <w:rsid w:val="00CC2EA3"/>
    <w:rsid w:val="00CC3668"/>
    <w:rsid w:val="00CC3FF0"/>
    <w:rsid w:val="00CC45C2"/>
    <w:rsid w:val="00CC49F6"/>
    <w:rsid w:val="00CC4DCE"/>
    <w:rsid w:val="00CC4DDA"/>
    <w:rsid w:val="00CC620C"/>
    <w:rsid w:val="00CC664B"/>
    <w:rsid w:val="00CC7B24"/>
    <w:rsid w:val="00CC7BE5"/>
    <w:rsid w:val="00CC7D72"/>
    <w:rsid w:val="00CC7DAB"/>
    <w:rsid w:val="00CD0935"/>
    <w:rsid w:val="00CD0EFE"/>
    <w:rsid w:val="00CD0FAC"/>
    <w:rsid w:val="00CD1405"/>
    <w:rsid w:val="00CD1829"/>
    <w:rsid w:val="00CD1B10"/>
    <w:rsid w:val="00CD1C44"/>
    <w:rsid w:val="00CD1D50"/>
    <w:rsid w:val="00CD213A"/>
    <w:rsid w:val="00CD238C"/>
    <w:rsid w:val="00CD246C"/>
    <w:rsid w:val="00CD26C7"/>
    <w:rsid w:val="00CD299F"/>
    <w:rsid w:val="00CD2A1D"/>
    <w:rsid w:val="00CD2AFB"/>
    <w:rsid w:val="00CD2C74"/>
    <w:rsid w:val="00CD30F4"/>
    <w:rsid w:val="00CD3F24"/>
    <w:rsid w:val="00CD4391"/>
    <w:rsid w:val="00CD4C7B"/>
    <w:rsid w:val="00CD50C2"/>
    <w:rsid w:val="00CD532E"/>
    <w:rsid w:val="00CD57A0"/>
    <w:rsid w:val="00CD585E"/>
    <w:rsid w:val="00CD592F"/>
    <w:rsid w:val="00CD5D39"/>
    <w:rsid w:val="00CD6138"/>
    <w:rsid w:val="00CD6303"/>
    <w:rsid w:val="00CD6935"/>
    <w:rsid w:val="00CD6F97"/>
    <w:rsid w:val="00CD71B4"/>
    <w:rsid w:val="00CD7456"/>
    <w:rsid w:val="00CD7556"/>
    <w:rsid w:val="00CD763F"/>
    <w:rsid w:val="00CD7F9F"/>
    <w:rsid w:val="00CE0631"/>
    <w:rsid w:val="00CE066F"/>
    <w:rsid w:val="00CE074C"/>
    <w:rsid w:val="00CE085C"/>
    <w:rsid w:val="00CE0AFA"/>
    <w:rsid w:val="00CE0E67"/>
    <w:rsid w:val="00CE161C"/>
    <w:rsid w:val="00CE1E9C"/>
    <w:rsid w:val="00CE22B5"/>
    <w:rsid w:val="00CE2693"/>
    <w:rsid w:val="00CE27BA"/>
    <w:rsid w:val="00CE2865"/>
    <w:rsid w:val="00CE2ABE"/>
    <w:rsid w:val="00CE31D6"/>
    <w:rsid w:val="00CE34AC"/>
    <w:rsid w:val="00CE34CC"/>
    <w:rsid w:val="00CE3BD3"/>
    <w:rsid w:val="00CE438E"/>
    <w:rsid w:val="00CE4A6F"/>
    <w:rsid w:val="00CE4AD7"/>
    <w:rsid w:val="00CE4EF1"/>
    <w:rsid w:val="00CE5401"/>
    <w:rsid w:val="00CE5707"/>
    <w:rsid w:val="00CE5D44"/>
    <w:rsid w:val="00CE5D46"/>
    <w:rsid w:val="00CE5E95"/>
    <w:rsid w:val="00CE60D3"/>
    <w:rsid w:val="00CE657C"/>
    <w:rsid w:val="00CE6ACC"/>
    <w:rsid w:val="00CE6C1B"/>
    <w:rsid w:val="00CE6C2E"/>
    <w:rsid w:val="00CE6E9C"/>
    <w:rsid w:val="00CE7241"/>
    <w:rsid w:val="00CE7334"/>
    <w:rsid w:val="00CE742C"/>
    <w:rsid w:val="00CE7636"/>
    <w:rsid w:val="00CE7710"/>
    <w:rsid w:val="00CE7B63"/>
    <w:rsid w:val="00CE7B71"/>
    <w:rsid w:val="00CE7C25"/>
    <w:rsid w:val="00CF014B"/>
    <w:rsid w:val="00CF0E81"/>
    <w:rsid w:val="00CF1082"/>
    <w:rsid w:val="00CF1188"/>
    <w:rsid w:val="00CF1347"/>
    <w:rsid w:val="00CF1370"/>
    <w:rsid w:val="00CF1482"/>
    <w:rsid w:val="00CF1D0D"/>
    <w:rsid w:val="00CF2515"/>
    <w:rsid w:val="00CF2A31"/>
    <w:rsid w:val="00CF2CA1"/>
    <w:rsid w:val="00CF320E"/>
    <w:rsid w:val="00CF344F"/>
    <w:rsid w:val="00CF35AE"/>
    <w:rsid w:val="00CF3617"/>
    <w:rsid w:val="00CF3C33"/>
    <w:rsid w:val="00CF3CFF"/>
    <w:rsid w:val="00CF3D1A"/>
    <w:rsid w:val="00CF3EAA"/>
    <w:rsid w:val="00CF411F"/>
    <w:rsid w:val="00CF438E"/>
    <w:rsid w:val="00CF459B"/>
    <w:rsid w:val="00CF461F"/>
    <w:rsid w:val="00CF46BA"/>
    <w:rsid w:val="00CF4CE4"/>
    <w:rsid w:val="00CF4E92"/>
    <w:rsid w:val="00CF4FC1"/>
    <w:rsid w:val="00CF55C9"/>
    <w:rsid w:val="00CF5A18"/>
    <w:rsid w:val="00CF5CAB"/>
    <w:rsid w:val="00CF5D69"/>
    <w:rsid w:val="00CF6BF1"/>
    <w:rsid w:val="00CF6DA3"/>
    <w:rsid w:val="00CF7210"/>
    <w:rsid w:val="00CF76A7"/>
    <w:rsid w:val="00CF784A"/>
    <w:rsid w:val="00CF7C01"/>
    <w:rsid w:val="00CF7D5B"/>
    <w:rsid w:val="00D0022A"/>
    <w:rsid w:val="00D008A0"/>
    <w:rsid w:val="00D00B5B"/>
    <w:rsid w:val="00D00BDA"/>
    <w:rsid w:val="00D010A4"/>
    <w:rsid w:val="00D0133C"/>
    <w:rsid w:val="00D01557"/>
    <w:rsid w:val="00D01CAD"/>
    <w:rsid w:val="00D01ED3"/>
    <w:rsid w:val="00D0260F"/>
    <w:rsid w:val="00D03033"/>
    <w:rsid w:val="00D030B2"/>
    <w:rsid w:val="00D0311F"/>
    <w:rsid w:val="00D036C2"/>
    <w:rsid w:val="00D03ABC"/>
    <w:rsid w:val="00D03E0C"/>
    <w:rsid w:val="00D03F85"/>
    <w:rsid w:val="00D03FA5"/>
    <w:rsid w:val="00D047A6"/>
    <w:rsid w:val="00D04BE3"/>
    <w:rsid w:val="00D04C33"/>
    <w:rsid w:val="00D04F4F"/>
    <w:rsid w:val="00D05062"/>
    <w:rsid w:val="00D0568A"/>
    <w:rsid w:val="00D0580B"/>
    <w:rsid w:val="00D0588C"/>
    <w:rsid w:val="00D06479"/>
    <w:rsid w:val="00D06960"/>
    <w:rsid w:val="00D06CD2"/>
    <w:rsid w:val="00D07006"/>
    <w:rsid w:val="00D1048B"/>
    <w:rsid w:val="00D10985"/>
    <w:rsid w:val="00D10B74"/>
    <w:rsid w:val="00D10D90"/>
    <w:rsid w:val="00D10E68"/>
    <w:rsid w:val="00D10FBE"/>
    <w:rsid w:val="00D10FFA"/>
    <w:rsid w:val="00D11529"/>
    <w:rsid w:val="00D117F5"/>
    <w:rsid w:val="00D11B7D"/>
    <w:rsid w:val="00D1228C"/>
    <w:rsid w:val="00D12412"/>
    <w:rsid w:val="00D12593"/>
    <w:rsid w:val="00D127EA"/>
    <w:rsid w:val="00D1292D"/>
    <w:rsid w:val="00D129F8"/>
    <w:rsid w:val="00D12B3D"/>
    <w:rsid w:val="00D12EE7"/>
    <w:rsid w:val="00D12F0A"/>
    <w:rsid w:val="00D13137"/>
    <w:rsid w:val="00D1328B"/>
    <w:rsid w:val="00D140F2"/>
    <w:rsid w:val="00D14212"/>
    <w:rsid w:val="00D14F4B"/>
    <w:rsid w:val="00D15335"/>
    <w:rsid w:val="00D15ACF"/>
    <w:rsid w:val="00D15B3A"/>
    <w:rsid w:val="00D15C14"/>
    <w:rsid w:val="00D15F9E"/>
    <w:rsid w:val="00D163A2"/>
    <w:rsid w:val="00D1652E"/>
    <w:rsid w:val="00D16738"/>
    <w:rsid w:val="00D168DA"/>
    <w:rsid w:val="00D17141"/>
    <w:rsid w:val="00D17205"/>
    <w:rsid w:val="00D174DD"/>
    <w:rsid w:val="00D1760A"/>
    <w:rsid w:val="00D1784E"/>
    <w:rsid w:val="00D17B2E"/>
    <w:rsid w:val="00D17DAA"/>
    <w:rsid w:val="00D17FC6"/>
    <w:rsid w:val="00D202AC"/>
    <w:rsid w:val="00D205BE"/>
    <w:rsid w:val="00D20621"/>
    <w:rsid w:val="00D2084F"/>
    <w:rsid w:val="00D209F9"/>
    <w:rsid w:val="00D20BB3"/>
    <w:rsid w:val="00D20C28"/>
    <w:rsid w:val="00D20DB3"/>
    <w:rsid w:val="00D20EC0"/>
    <w:rsid w:val="00D20FB1"/>
    <w:rsid w:val="00D2107C"/>
    <w:rsid w:val="00D21308"/>
    <w:rsid w:val="00D21AB7"/>
    <w:rsid w:val="00D21FB5"/>
    <w:rsid w:val="00D22094"/>
    <w:rsid w:val="00D22211"/>
    <w:rsid w:val="00D228FD"/>
    <w:rsid w:val="00D22AEA"/>
    <w:rsid w:val="00D23007"/>
    <w:rsid w:val="00D233AE"/>
    <w:rsid w:val="00D23558"/>
    <w:rsid w:val="00D23EB2"/>
    <w:rsid w:val="00D23EC6"/>
    <w:rsid w:val="00D24529"/>
    <w:rsid w:val="00D24768"/>
    <w:rsid w:val="00D24CC2"/>
    <w:rsid w:val="00D2504D"/>
    <w:rsid w:val="00D25076"/>
    <w:rsid w:val="00D25641"/>
    <w:rsid w:val="00D25941"/>
    <w:rsid w:val="00D25DB4"/>
    <w:rsid w:val="00D25ECF"/>
    <w:rsid w:val="00D26722"/>
    <w:rsid w:val="00D26881"/>
    <w:rsid w:val="00D26C84"/>
    <w:rsid w:val="00D26F54"/>
    <w:rsid w:val="00D273CA"/>
    <w:rsid w:val="00D275DD"/>
    <w:rsid w:val="00D27BA3"/>
    <w:rsid w:val="00D27C56"/>
    <w:rsid w:val="00D30545"/>
    <w:rsid w:val="00D30563"/>
    <w:rsid w:val="00D30C79"/>
    <w:rsid w:val="00D30C7E"/>
    <w:rsid w:val="00D310FB"/>
    <w:rsid w:val="00D31320"/>
    <w:rsid w:val="00D315FB"/>
    <w:rsid w:val="00D31C8A"/>
    <w:rsid w:val="00D3210A"/>
    <w:rsid w:val="00D32137"/>
    <w:rsid w:val="00D32332"/>
    <w:rsid w:val="00D3254F"/>
    <w:rsid w:val="00D327AA"/>
    <w:rsid w:val="00D32CF7"/>
    <w:rsid w:val="00D3314E"/>
    <w:rsid w:val="00D33182"/>
    <w:rsid w:val="00D33260"/>
    <w:rsid w:val="00D332C7"/>
    <w:rsid w:val="00D336CA"/>
    <w:rsid w:val="00D3395D"/>
    <w:rsid w:val="00D33CE0"/>
    <w:rsid w:val="00D33EF0"/>
    <w:rsid w:val="00D3401B"/>
    <w:rsid w:val="00D34135"/>
    <w:rsid w:val="00D3429A"/>
    <w:rsid w:val="00D34345"/>
    <w:rsid w:val="00D34349"/>
    <w:rsid w:val="00D3436D"/>
    <w:rsid w:val="00D3516E"/>
    <w:rsid w:val="00D35284"/>
    <w:rsid w:val="00D35347"/>
    <w:rsid w:val="00D35358"/>
    <w:rsid w:val="00D3597D"/>
    <w:rsid w:val="00D359ED"/>
    <w:rsid w:val="00D35A55"/>
    <w:rsid w:val="00D35AE4"/>
    <w:rsid w:val="00D35CB5"/>
    <w:rsid w:val="00D35E82"/>
    <w:rsid w:val="00D35F54"/>
    <w:rsid w:val="00D365B0"/>
    <w:rsid w:val="00D368BD"/>
    <w:rsid w:val="00D36C49"/>
    <w:rsid w:val="00D36ECB"/>
    <w:rsid w:val="00D36FD9"/>
    <w:rsid w:val="00D3719A"/>
    <w:rsid w:val="00D373B9"/>
    <w:rsid w:val="00D37B83"/>
    <w:rsid w:val="00D37CF1"/>
    <w:rsid w:val="00D37E69"/>
    <w:rsid w:val="00D37FCD"/>
    <w:rsid w:val="00D40858"/>
    <w:rsid w:val="00D40E10"/>
    <w:rsid w:val="00D414FC"/>
    <w:rsid w:val="00D41812"/>
    <w:rsid w:val="00D41858"/>
    <w:rsid w:val="00D41A0A"/>
    <w:rsid w:val="00D41A7D"/>
    <w:rsid w:val="00D41E77"/>
    <w:rsid w:val="00D420C3"/>
    <w:rsid w:val="00D4243E"/>
    <w:rsid w:val="00D42A2E"/>
    <w:rsid w:val="00D43758"/>
    <w:rsid w:val="00D43ADC"/>
    <w:rsid w:val="00D43B3D"/>
    <w:rsid w:val="00D43EA7"/>
    <w:rsid w:val="00D44113"/>
    <w:rsid w:val="00D444AD"/>
    <w:rsid w:val="00D44506"/>
    <w:rsid w:val="00D44558"/>
    <w:rsid w:val="00D44701"/>
    <w:rsid w:val="00D4480E"/>
    <w:rsid w:val="00D44CFC"/>
    <w:rsid w:val="00D44D06"/>
    <w:rsid w:val="00D45369"/>
    <w:rsid w:val="00D4554B"/>
    <w:rsid w:val="00D45566"/>
    <w:rsid w:val="00D4562B"/>
    <w:rsid w:val="00D45818"/>
    <w:rsid w:val="00D45C94"/>
    <w:rsid w:val="00D45D78"/>
    <w:rsid w:val="00D45F37"/>
    <w:rsid w:val="00D45FAF"/>
    <w:rsid w:val="00D46F44"/>
    <w:rsid w:val="00D47146"/>
    <w:rsid w:val="00D471F6"/>
    <w:rsid w:val="00D47452"/>
    <w:rsid w:val="00D4758C"/>
    <w:rsid w:val="00D47612"/>
    <w:rsid w:val="00D47AC4"/>
    <w:rsid w:val="00D47D37"/>
    <w:rsid w:val="00D47F98"/>
    <w:rsid w:val="00D500BE"/>
    <w:rsid w:val="00D50B8B"/>
    <w:rsid w:val="00D50D1F"/>
    <w:rsid w:val="00D518B1"/>
    <w:rsid w:val="00D519F5"/>
    <w:rsid w:val="00D51A56"/>
    <w:rsid w:val="00D51DFD"/>
    <w:rsid w:val="00D521BE"/>
    <w:rsid w:val="00D5225B"/>
    <w:rsid w:val="00D52783"/>
    <w:rsid w:val="00D52796"/>
    <w:rsid w:val="00D52F1E"/>
    <w:rsid w:val="00D53291"/>
    <w:rsid w:val="00D532F3"/>
    <w:rsid w:val="00D541CA"/>
    <w:rsid w:val="00D5423E"/>
    <w:rsid w:val="00D542D4"/>
    <w:rsid w:val="00D543DD"/>
    <w:rsid w:val="00D5445C"/>
    <w:rsid w:val="00D54490"/>
    <w:rsid w:val="00D54580"/>
    <w:rsid w:val="00D552FD"/>
    <w:rsid w:val="00D55431"/>
    <w:rsid w:val="00D557DC"/>
    <w:rsid w:val="00D55863"/>
    <w:rsid w:val="00D55957"/>
    <w:rsid w:val="00D55A67"/>
    <w:rsid w:val="00D56113"/>
    <w:rsid w:val="00D561D2"/>
    <w:rsid w:val="00D5622A"/>
    <w:rsid w:val="00D56412"/>
    <w:rsid w:val="00D56A30"/>
    <w:rsid w:val="00D56C22"/>
    <w:rsid w:val="00D56D3A"/>
    <w:rsid w:val="00D56EA2"/>
    <w:rsid w:val="00D56EEF"/>
    <w:rsid w:val="00D57047"/>
    <w:rsid w:val="00D57106"/>
    <w:rsid w:val="00D57B3B"/>
    <w:rsid w:val="00D60224"/>
    <w:rsid w:val="00D61429"/>
    <w:rsid w:val="00D61478"/>
    <w:rsid w:val="00D6150A"/>
    <w:rsid w:val="00D61CF7"/>
    <w:rsid w:val="00D61EEE"/>
    <w:rsid w:val="00D62B96"/>
    <w:rsid w:val="00D62E49"/>
    <w:rsid w:val="00D637E3"/>
    <w:rsid w:val="00D63A57"/>
    <w:rsid w:val="00D63BA1"/>
    <w:rsid w:val="00D63C69"/>
    <w:rsid w:val="00D63DFE"/>
    <w:rsid w:val="00D63F81"/>
    <w:rsid w:val="00D6423F"/>
    <w:rsid w:val="00D644B8"/>
    <w:rsid w:val="00D646E6"/>
    <w:rsid w:val="00D6472F"/>
    <w:rsid w:val="00D64DF8"/>
    <w:rsid w:val="00D6504E"/>
    <w:rsid w:val="00D6571C"/>
    <w:rsid w:val="00D65852"/>
    <w:rsid w:val="00D65AB2"/>
    <w:rsid w:val="00D6603A"/>
    <w:rsid w:val="00D66A4C"/>
    <w:rsid w:val="00D675B2"/>
    <w:rsid w:val="00D70246"/>
    <w:rsid w:val="00D70316"/>
    <w:rsid w:val="00D70352"/>
    <w:rsid w:val="00D70699"/>
    <w:rsid w:val="00D7090D"/>
    <w:rsid w:val="00D70932"/>
    <w:rsid w:val="00D71158"/>
    <w:rsid w:val="00D7187F"/>
    <w:rsid w:val="00D71A32"/>
    <w:rsid w:val="00D71C60"/>
    <w:rsid w:val="00D71D98"/>
    <w:rsid w:val="00D722BC"/>
    <w:rsid w:val="00D72625"/>
    <w:rsid w:val="00D727EE"/>
    <w:rsid w:val="00D72A49"/>
    <w:rsid w:val="00D72B23"/>
    <w:rsid w:val="00D72FAE"/>
    <w:rsid w:val="00D734E2"/>
    <w:rsid w:val="00D73B4B"/>
    <w:rsid w:val="00D74136"/>
    <w:rsid w:val="00D745C9"/>
    <w:rsid w:val="00D74BB8"/>
    <w:rsid w:val="00D759E2"/>
    <w:rsid w:val="00D75B34"/>
    <w:rsid w:val="00D76237"/>
    <w:rsid w:val="00D764F8"/>
    <w:rsid w:val="00D76652"/>
    <w:rsid w:val="00D766FA"/>
    <w:rsid w:val="00D76B26"/>
    <w:rsid w:val="00D76B74"/>
    <w:rsid w:val="00D76F8B"/>
    <w:rsid w:val="00D76FD7"/>
    <w:rsid w:val="00D771D4"/>
    <w:rsid w:val="00D77329"/>
    <w:rsid w:val="00D77453"/>
    <w:rsid w:val="00D77A3A"/>
    <w:rsid w:val="00D77A57"/>
    <w:rsid w:val="00D8008C"/>
    <w:rsid w:val="00D80207"/>
    <w:rsid w:val="00D80265"/>
    <w:rsid w:val="00D80426"/>
    <w:rsid w:val="00D80545"/>
    <w:rsid w:val="00D80838"/>
    <w:rsid w:val="00D80D55"/>
    <w:rsid w:val="00D80EBD"/>
    <w:rsid w:val="00D80EFA"/>
    <w:rsid w:val="00D81606"/>
    <w:rsid w:val="00D81917"/>
    <w:rsid w:val="00D81D8B"/>
    <w:rsid w:val="00D8233F"/>
    <w:rsid w:val="00D824FB"/>
    <w:rsid w:val="00D82A6E"/>
    <w:rsid w:val="00D82D93"/>
    <w:rsid w:val="00D83455"/>
    <w:rsid w:val="00D83927"/>
    <w:rsid w:val="00D83AF6"/>
    <w:rsid w:val="00D8409D"/>
    <w:rsid w:val="00D847DF"/>
    <w:rsid w:val="00D84C3A"/>
    <w:rsid w:val="00D84FC2"/>
    <w:rsid w:val="00D8519D"/>
    <w:rsid w:val="00D851AD"/>
    <w:rsid w:val="00D8555E"/>
    <w:rsid w:val="00D8582F"/>
    <w:rsid w:val="00D859CC"/>
    <w:rsid w:val="00D85B32"/>
    <w:rsid w:val="00D85D40"/>
    <w:rsid w:val="00D86760"/>
    <w:rsid w:val="00D8698E"/>
    <w:rsid w:val="00D86C79"/>
    <w:rsid w:val="00D86E12"/>
    <w:rsid w:val="00D86EE2"/>
    <w:rsid w:val="00D8774D"/>
    <w:rsid w:val="00D87A84"/>
    <w:rsid w:val="00D900A1"/>
    <w:rsid w:val="00D90122"/>
    <w:rsid w:val="00D9018D"/>
    <w:rsid w:val="00D90387"/>
    <w:rsid w:val="00D9063F"/>
    <w:rsid w:val="00D908DD"/>
    <w:rsid w:val="00D90BAD"/>
    <w:rsid w:val="00D90DC9"/>
    <w:rsid w:val="00D90EFC"/>
    <w:rsid w:val="00D90FE4"/>
    <w:rsid w:val="00D91A15"/>
    <w:rsid w:val="00D91C7B"/>
    <w:rsid w:val="00D91F04"/>
    <w:rsid w:val="00D9221B"/>
    <w:rsid w:val="00D9277B"/>
    <w:rsid w:val="00D9278E"/>
    <w:rsid w:val="00D92848"/>
    <w:rsid w:val="00D92C7B"/>
    <w:rsid w:val="00D92CAA"/>
    <w:rsid w:val="00D92E89"/>
    <w:rsid w:val="00D93055"/>
    <w:rsid w:val="00D93123"/>
    <w:rsid w:val="00D933EA"/>
    <w:rsid w:val="00D93D01"/>
    <w:rsid w:val="00D94090"/>
    <w:rsid w:val="00D94489"/>
    <w:rsid w:val="00D94657"/>
    <w:rsid w:val="00D94743"/>
    <w:rsid w:val="00D94F8D"/>
    <w:rsid w:val="00D94F9B"/>
    <w:rsid w:val="00D953F8"/>
    <w:rsid w:val="00D95564"/>
    <w:rsid w:val="00D955E8"/>
    <w:rsid w:val="00D95786"/>
    <w:rsid w:val="00D95970"/>
    <w:rsid w:val="00D95E1B"/>
    <w:rsid w:val="00D960DA"/>
    <w:rsid w:val="00D9623A"/>
    <w:rsid w:val="00D971EC"/>
    <w:rsid w:val="00D97584"/>
    <w:rsid w:val="00D97ABD"/>
    <w:rsid w:val="00D97E89"/>
    <w:rsid w:val="00D97F42"/>
    <w:rsid w:val="00DA009F"/>
    <w:rsid w:val="00DA05D8"/>
    <w:rsid w:val="00DA070E"/>
    <w:rsid w:val="00DA073C"/>
    <w:rsid w:val="00DA0A06"/>
    <w:rsid w:val="00DA1728"/>
    <w:rsid w:val="00DA25D8"/>
    <w:rsid w:val="00DA278F"/>
    <w:rsid w:val="00DA2DF8"/>
    <w:rsid w:val="00DA30B5"/>
    <w:rsid w:val="00DA332E"/>
    <w:rsid w:val="00DA347B"/>
    <w:rsid w:val="00DA3ADB"/>
    <w:rsid w:val="00DA3C32"/>
    <w:rsid w:val="00DA3D9B"/>
    <w:rsid w:val="00DA3DF8"/>
    <w:rsid w:val="00DA4138"/>
    <w:rsid w:val="00DA4A25"/>
    <w:rsid w:val="00DA4C8E"/>
    <w:rsid w:val="00DA52F8"/>
    <w:rsid w:val="00DA53A3"/>
    <w:rsid w:val="00DA5605"/>
    <w:rsid w:val="00DA566E"/>
    <w:rsid w:val="00DA5B9B"/>
    <w:rsid w:val="00DA61A3"/>
    <w:rsid w:val="00DA62E1"/>
    <w:rsid w:val="00DA65A7"/>
    <w:rsid w:val="00DA6A11"/>
    <w:rsid w:val="00DA760A"/>
    <w:rsid w:val="00DA7AAB"/>
    <w:rsid w:val="00DB033A"/>
    <w:rsid w:val="00DB0446"/>
    <w:rsid w:val="00DB07A5"/>
    <w:rsid w:val="00DB1C65"/>
    <w:rsid w:val="00DB1CE0"/>
    <w:rsid w:val="00DB1E80"/>
    <w:rsid w:val="00DB21F4"/>
    <w:rsid w:val="00DB2443"/>
    <w:rsid w:val="00DB29D1"/>
    <w:rsid w:val="00DB2BCD"/>
    <w:rsid w:val="00DB38B2"/>
    <w:rsid w:val="00DB3A36"/>
    <w:rsid w:val="00DB3F57"/>
    <w:rsid w:val="00DB4109"/>
    <w:rsid w:val="00DB436E"/>
    <w:rsid w:val="00DB43C8"/>
    <w:rsid w:val="00DB5326"/>
    <w:rsid w:val="00DB5538"/>
    <w:rsid w:val="00DB557F"/>
    <w:rsid w:val="00DB5C6E"/>
    <w:rsid w:val="00DB6047"/>
    <w:rsid w:val="00DB629C"/>
    <w:rsid w:val="00DB7098"/>
    <w:rsid w:val="00DB709B"/>
    <w:rsid w:val="00DB732C"/>
    <w:rsid w:val="00DB7B7F"/>
    <w:rsid w:val="00DB7F04"/>
    <w:rsid w:val="00DC0F72"/>
    <w:rsid w:val="00DC1450"/>
    <w:rsid w:val="00DC14A4"/>
    <w:rsid w:val="00DC16EC"/>
    <w:rsid w:val="00DC1885"/>
    <w:rsid w:val="00DC1B61"/>
    <w:rsid w:val="00DC24B7"/>
    <w:rsid w:val="00DC2B37"/>
    <w:rsid w:val="00DC2F1D"/>
    <w:rsid w:val="00DC3184"/>
    <w:rsid w:val="00DC3188"/>
    <w:rsid w:val="00DC343F"/>
    <w:rsid w:val="00DC3FD6"/>
    <w:rsid w:val="00DC40DB"/>
    <w:rsid w:val="00DC509C"/>
    <w:rsid w:val="00DC550A"/>
    <w:rsid w:val="00DC5881"/>
    <w:rsid w:val="00DC58D0"/>
    <w:rsid w:val="00DC5C58"/>
    <w:rsid w:val="00DC6599"/>
    <w:rsid w:val="00DC6FCA"/>
    <w:rsid w:val="00DC715E"/>
    <w:rsid w:val="00DC75D6"/>
    <w:rsid w:val="00DC7636"/>
    <w:rsid w:val="00DC7657"/>
    <w:rsid w:val="00DC7A6F"/>
    <w:rsid w:val="00DC7D05"/>
    <w:rsid w:val="00DD0828"/>
    <w:rsid w:val="00DD0D53"/>
    <w:rsid w:val="00DD1196"/>
    <w:rsid w:val="00DD1488"/>
    <w:rsid w:val="00DD14F5"/>
    <w:rsid w:val="00DD1928"/>
    <w:rsid w:val="00DD1B4C"/>
    <w:rsid w:val="00DD2456"/>
    <w:rsid w:val="00DD2EF4"/>
    <w:rsid w:val="00DD2F9E"/>
    <w:rsid w:val="00DD30D7"/>
    <w:rsid w:val="00DD33AA"/>
    <w:rsid w:val="00DD36A0"/>
    <w:rsid w:val="00DD3BE5"/>
    <w:rsid w:val="00DD3E72"/>
    <w:rsid w:val="00DD40A4"/>
    <w:rsid w:val="00DD43EC"/>
    <w:rsid w:val="00DD469D"/>
    <w:rsid w:val="00DD498D"/>
    <w:rsid w:val="00DD52C3"/>
    <w:rsid w:val="00DD5968"/>
    <w:rsid w:val="00DD5CE8"/>
    <w:rsid w:val="00DD633B"/>
    <w:rsid w:val="00DD6417"/>
    <w:rsid w:val="00DD643E"/>
    <w:rsid w:val="00DD6543"/>
    <w:rsid w:val="00DD65B5"/>
    <w:rsid w:val="00DD6CC0"/>
    <w:rsid w:val="00DD6DD4"/>
    <w:rsid w:val="00DD71A1"/>
    <w:rsid w:val="00DD75E4"/>
    <w:rsid w:val="00DD779D"/>
    <w:rsid w:val="00DD78E3"/>
    <w:rsid w:val="00DD7FD8"/>
    <w:rsid w:val="00DE055B"/>
    <w:rsid w:val="00DE05C3"/>
    <w:rsid w:val="00DE0857"/>
    <w:rsid w:val="00DE0914"/>
    <w:rsid w:val="00DE0996"/>
    <w:rsid w:val="00DE0B5D"/>
    <w:rsid w:val="00DE146C"/>
    <w:rsid w:val="00DE176E"/>
    <w:rsid w:val="00DE17E6"/>
    <w:rsid w:val="00DE198B"/>
    <w:rsid w:val="00DE1CA9"/>
    <w:rsid w:val="00DE2093"/>
    <w:rsid w:val="00DE20F4"/>
    <w:rsid w:val="00DE261E"/>
    <w:rsid w:val="00DE2A52"/>
    <w:rsid w:val="00DE3097"/>
    <w:rsid w:val="00DE352D"/>
    <w:rsid w:val="00DE3787"/>
    <w:rsid w:val="00DE3861"/>
    <w:rsid w:val="00DE3941"/>
    <w:rsid w:val="00DE3ABB"/>
    <w:rsid w:val="00DE3AF8"/>
    <w:rsid w:val="00DE3B82"/>
    <w:rsid w:val="00DE3C42"/>
    <w:rsid w:val="00DE4603"/>
    <w:rsid w:val="00DE5463"/>
    <w:rsid w:val="00DE5629"/>
    <w:rsid w:val="00DE5670"/>
    <w:rsid w:val="00DE5CE9"/>
    <w:rsid w:val="00DE600C"/>
    <w:rsid w:val="00DE603D"/>
    <w:rsid w:val="00DE61C5"/>
    <w:rsid w:val="00DE61EE"/>
    <w:rsid w:val="00DE668F"/>
    <w:rsid w:val="00DE73D1"/>
    <w:rsid w:val="00DE7561"/>
    <w:rsid w:val="00DE757D"/>
    <w:rsid w:val="00DE78BC"/>
    <w:rsid w:val="00DE7CF6"/>
    <w:rsid w:val="00DE7DB1"/>
    <w:rsid w:val="00DF0192"/>
    <w:rsid w:val="00DF03F4"/>
    <w:rsid w:val="00DF06DC"/>
    <w:rsid w:val="00DF095A"/>
    <w:rsid w:val="00DF0A91"/>
    <w:rsid w:val="00DF1A66"/>
    <w:rsid w:val="00DF1BCC"/>
    <w:rsid w:val="00DF1DC6"/>
    <w:rsid w:val="00DF20D5"/>
    <w:rsid w:val="00DF2334"/>
    <w:rsid w:val="00DF2A94"/>
    <w:rsid w:val="00DF3246"/>
    <w:rsid w:val="00DF38DE"/>
    <w:rsid w:val="00DF3B9E"/>
    <w:rsid w:val="00DF4162"/>
    <w:rsid w:val="00DF432A"/>
    <w:rsid w:val="00DF4339"/>
    <w:rsid w:val="00DF43F8"/>
    <w:rsid w:val="00DF46EF"/>
    <w:rsid w:val="00DF46FA"/>
    <w:rsid w:val="00DF4C50"/>
    <w:rsid w:val="00DF5164"/>
    <w:rsid w:val="00DF6142"/>
    <w:rsid w:val="00DF62D0"/>
    <w:rsid w:val="00DF68FC"/>
    <w:rsid w:val="00DF6B68"/>
    <w:rsid w:val="00DF6CFE"/>
    <w:rsid w:val="00DF71D2"/>
    <w:rsid w:val="00DF7394"/>
    <w:rsid w:val="00DF7824"/>
    <w:rsid w:val="00DF7E6E"/>
    <w:rsid w:val="00DF7EDC"/>
    <w:rsid w:val="00DF7F7C"/>
    <w:rsid w:val="00E0079D"/>
    <w:rsid w:val="00E00971"/>
    <w:rsid w:val="00E00AEE"/>
    <w:rsid w:val="00E00D03"/>
    <w:rsid w:val="00E00DAA"/>
    <w:rsid w:val="00E01514"/>
    <w:rsid w:val="00E016D9"/>
    <w:rsid w:val="00E01B9A"/>
    <w:rsid w:val="00E01F2A"/>
    <w:rsid w:val="00E02267"/>
    <w:rsid w:val="00E024FC"/>
    <w:rsid w:val="00E02758"/>
    <w:rsid w:val="00E0296A"/>
    <w:rsid w:val="00E03235"/>
    <w:rsid w:val="00E032E1"/>
    <w:rsid w:val="00E036CA"/>
    <w:rsid w:val="00E03747"/>
    <w:rsid w:val="00E03839"/>
    <w:rsid w:val="00E03B96"/>
    <w:rsid w:val="00E0459C"/>
    <w:rsid w:val="00E045AF"/>
    <w:rsid w:val="00E04B89"/>
    <w:rsid w:val="00E04D4F"/>
    <w:rsid w:val="00E05091"/>
    <w:rsid w:val="00E05153"/>
    <w:rsid w:val="00E057AA"/>
    <w:rsid w:val="00E0598C"/>
    <w:rsid w:val="00E05B56"/>
    <w:rsid w:val="00E05ED2"/>
    <w:rsid w:val="00E05FD2"/>
    <w:rsid w:val="00E06299"/>
    <w:rsid w:val="00E0644C"/>
    <w:rsid w:val="00E06501"/>
    <w:rsid w:val="00E06642"/>
    <w:rsid w:val="00E070B9"/>
    <w:rsid w:val="00E0733B"/>
    <w:rsid w:val="00E073F3"/>
    <w:rsid w:val="00E07536"/>
    <w:rsid w:val="00E078B5"/>
    <w:rsid w:val="00E10060"/>
    <w:rsid w:val="00E100CE"/>
    <w:rsid w:val="00E10323"/>
    <w:rsid w:val="00E106D7"/>
    <w:rsid w:val="00E10A53"/>
    <w:rsid w:val="00E10A7A"/>
    <w:rsid w:val="00E10CCB"/>
    <w:rsid w:val="00E117BD"/>
    <w:rsid w:val="00E119DD"/>
    <w:rsid w:val="00E11E29"/>
    <w:rsid w:val="00E11FE8"/>
    <w:rsid w:val="00E1204E"/>
    <w:rsid w:val="00E1232C"/>
    <w:rsid w:val="00E12976"/>
    <w:rsid w:val="00E12CEF"/>
    <w:rsid w:val="00E12ECA"/>
    <w:rsid w:val="00E130CD"/>
    <w:rsid w:val="00E13368"/>
    <w:rsid w:val="00E13470"/>
    <w:rsid w:val="00E137B0"/>
    <w:rsid w:val="00E1460B"/>
    <w:rsid w:val="00E14BFA"/>
    <w:rsid w:val="00E14E51"/>
    <w:rsid w:val="00E14F2E"/>
    <w:rsid w:val="00E15213"/>
    <w:rsid w:val="00E1573D"/>
    <w:rsid w:val="00E15ABE"/>
    <w:rsid w:val="00E15BCE"/>
    <w:rsid w:val="00E16850"/>
    <w:rsid w:val="00E169A0"/>
    <w:rsid w:val="00E16EA6"/>
    <w:rsid w:val="00E16F84"/>
    <w:rsid w:val="00E1724C"/>
    <w:rsid w:val="00E174B5"/>
    <w:rsid w:val="00E178C5"/>
    <w:rsid w:val="00E17BDC"/>
    <w:rsid w:val="00E17DE1"/>
    <w:rsid w:val="00E17E7F"/>
    <w:rsid w:val="00E200C1"/>
    <w:rsid w:val="00E20C1B"/>
    <w:rsid w:val="00E211ED"/>
    <w:rsid w:val="00E21403"/>
    <w:rsid w:val="00E21547"/>
    <w:rsid w:val="00E21648"/>
    <w:rsid w:val="00E21766"/>
    <w:rsid w:val="00E22020"/>
    <w:rsid w:val="00E225F2"/>
    <w:rsid w:val="00E22722"/>
    <w:rsid w:val="00E2286B"/>
    <w:rsid w:val="00E232B1"/>
    <w:rsid w:val="00E2338F"/>
    <w:rsid w:val="00E23584"/>
    <w:rsid w:val="00E23957"/>
    <w:rsid w:val="00E23BE9"/>
    <w:rsid w:val="00E23DE9"/>
    <w:rsid w:val="00E24152"/>
    <w:rsid w:val="00E243F0"/>
    <w:rsid w:val="00E245EF"/>
    <w:rsid w:val="00E24769"/>
    <w:rsid w:val="00E24BF6"/>
    <w:rsid w:val="00E24EE5"/>
    <w:rsid w:val="00E25085"/>
    <w:rsid w:val="00E2510D"/>
    <w:rsid w:val="00E25775"/>
    <w:rsid w:val="00E25927"/>
    <w:rsid w:val="00E25C45"/>
    <w:rsid w:val="00E25CFD"/>
    <w:rsid w:val="00E260C8"/>
    <w:rsid w:val="00E261AE"/>
    <w:rsid w:val="00E27705"/>
    <w:rsid w:val="00E27ACE"/>
    <w:rsid w:val="00E27BF8"/>
    <w:rsid w:val="00E27D25"/>
    <w:rsid w:val="00E30434"/>
    <w:rsid w:val="00E305F6"/>
    <w:rsid w:val="00E30738"/>
    <w:rsid w:val="00E3076A"/>
    <w:rsid w:val="00E307F7"/>
    <w:rsid w:val="00E309C8"/>
    <w:rsid w:val="00E30FC7"/>
    <w:rsid w:val="00E31149"/>
    <w:rsid w:val="00E314AB"/>
    <w:rsid w:val="00E317D8"/>
    <w:rsid w:val="00E31D40"/>
    <w:rsid w:val="00E32035"/>
    <w:rsid w:val="00E325D8"/>
    <w:rsid w:val="00E32AB1"/>
    <w:rsid w:val="00E32BA9"/>
    <w:rsid w:val="00E32E1F"/>
    <w:rsid w:val="00E3306D"/>
    <w:rsid w:val="00E33335"/>
    <w:rsid w:val="00E33BF6"/>
    <w:rsid w:val="00E33D0C"/>
    <w:rsid w:val="00E33EFC"/>
    <w:rsid w:val="00E3410D"/>
    <w:rsid w:val="00E34160"/>
    <w:rsid w:val="00E34296"/>
    <w:rsid w:val="00E34471"/>
    <w:rsid w:val="00E344A1"/>
    <w:rsid w:val="00E34598"/>
    <w:rsid w:val="00E349C1"/>
    <w:rsid w:val="00E3513D"/>
    <w:rsid w:val="00E351E3"/>
    <w:rsid w:val="00E353E1"/>
    <w:rsid w:val="00E357DE"/>
    <w:rsid w:val="00E3580B"/>
    <w:rsid w:val="00E35987"/>
    <w:rsid w:val="00E359E8"/>
    <w:rsid w:val="00E35BC0"/>
    <w:rsid w:val="00E35D20"/>
    <w:rsid w:val="00E362A1"/>
    <w:rsid w:val="00E3661C"/>
    <w:rsid w:val="00E367AE"/>
    <w:rsid w:val="00E36B68"/>
    <w:rsid w:val="00E36DEE"/>
    <w:rsid w:val="00E3709A"/>
    <w:rsid w:val="00E370A0"/>
    <w:rsid w:val="00E37AD0"/>
    <w:rsid w:val="00E37B70"/>
    <w:rsid w:val="00E408F4"/>
    <w:rsid w:val="00E40AC1"/>
    <w:rsid w:val="00E411B9"/>
    <w:rsid w:val="00E41335"/>
    <w:rsid w:val="00E41617"/>
    <w:rsid w:val="00E416D4"/>
    <w:rsid w:val="00E425F7"/>
    <w:rsid w:val="00E42F99"/>
    <w:rsid w:val="00E43002"/>
    <w:rsid w:val="00E431E2"/>
    <w:rsid w:val="00E433EB"/>
    <w:rsid w:val="00E43467"/>
    <w:rsid w:val="00E43530"/>
    <w:rsid w:val="00E4371E"/>
    <w:rsid w:val="00E43802"/>
    <w:rsid w:val="00E43BF2"/>
    <w:rsid w:val="00E43EC3"/>
    <w:rsid w:val="00E43F3A"/>
    <w:rsid w:val="00E446D2"/>
    <w:rsid w:val="00E44AE2"/>
    <w:rsid w:val="00E44C8D"/>
    <w:rsid w:val="00E44DE9"/>
    <w:rsid w:val="00E452F3"/>
    <w:rsid w:val="00E454C5"/>
    <w:rsid w:val="00E45648"/>
    <w:rsid w:val="00E457F9"/>
    <w:rsid w:val="00E458C9"/>
    <w:rsid w:val="00E461FF"/>
    <w:rsid w:val="00E46716"/>
    <w:rsid w:val="00E46718"/>
    <w:rsid w:val="00E46777"/>
    <w:rsid w:val="00E46825"/>
    <w:rsid w:val="00E4683C"/>
    <w:rsid w:val="00E46872"/>
    <w:rsid w:val="00E468AE"/>
    <w:rsid w:val="00E46967"/>
    <w:rsid w:val="00E469A3"/>
    <w:rsid w:val="00E46C9B"/>
    <w:rsid w:val="00E46EE2"/>
    <w:rsid w:val="00E46F16"/>
    <w:rsid w:val="00E46F6F"/>
    <w:rsid w:val="00E471C1"/>
    <w:rsid w:val="00E4756D"/>
    <w:rsid w:val="00E47692"/>
    <w:rsid w:val="00E47820"/>
    <w:rsid w:val="00E50A2A"/>
    <w:rsid w:val="00E519CB"/>
    <w:rsid w:val="00E51C39"/>
    <w:rsid w:val="00E51CA0"/>
    <w:rsid w:val="00E51DE9"/>
    <w:rsid w:val="00E51F1D"/>
    <w:rsid w:val="00E523EA"/>
    <w:rsid w:val="00E523F7"/>
    <w:rsid w:val="00E525C8"/>
    <w:rsid w:val="00E527F6"/>
    <w:rsid w:val="00E52967"/>
    <w:rsid w:val="00E53072"/>
    <w:rsid w:val="00E5364B"/>
    <w:rsid w:val="00E5365F"/>
    <w:rsid w:val="00E536F9"/>
    <w:rsid w:val="00E537EF"/>
    <w:rsid w:val="00E53941"/>
    <w:rsid w:val="00E53A22"/>
    <w:rsid w:val="00E53BC8"/>
    <w:rsid w:val="00E54AD9"/>
    <w:rsid w:val="00E555E1"/>
    <w:rsid w:val="00E55CC4"/>
    <w:rsid w:val="00E55D52"/>
    <w:rsid w:val="00E55FC9"/>
    <w:rsid w:val="00E55FE3"/>
    <w:rsid w:val="00E5614C"/>
    <w:rsid w:val="00E56414"/>
    <w:rsid w:val="00E5651E"/>
    <w:rsid w:val="00E56630"/>
    <w:rsid w:val="00E56BA0"/>
    <w:rsid w:val="00E56D5A"/>
    <w:rsid w:val="00E5711A"/>
    <w:rsid w:val="00E57142"/>
    <w:rsid w:val="00E5717E"/>
    <w:rsid w:val="00E574D5"/>
    <w:rsid w:val="00E57858"/>
    <w:rsid w:val="00E578B2"/>
    <w:rsid w:val="00E57A07"/>
    <w:rsid w:val="00E57A6F"/>
    <w:rsid w:val="00E57C56"/>
    <w:rsid w:val="00E600A4"/>
    <w:rsid w:val="00E6014C"/>
    <w:rsid w:val="00E603CE"/>
    <w:rsid w:val="00E60644"/>
    <w:rsid w:val="00E60676"/>
    <w:rsid w:val="00E60739"/>
    <w:rsid w:val="00E60876"/>
    <w:rsid w:val="00E608E5"/>
    <w:rsid w:val="00E614B5"/>
    <w:rsid w:val="00E6183C"/>
    <w:rsid w:val="00E6184B"/>
    <w:rsid w:val="00E61C91"/>
    <w:rsid w:val="00E62183"/>
    <w:rsid w:val="00E62318"/>
    <w:rsid w:val="00E6246A"/>
    <w:rsid w:val="00E62482"/>
    <w:rsid w:val="00E626D7"/>
    <w:rsid w:val="00E62CDF"/>
    <w:rsid w:val="00E62CE8"/>
    <w:rsid w:val="00E62E69"/>
    <w:rsid w:val="00E63592"/>
    <w:rsid w:val="00E635F8"/>
    <w:rsid w:val="00E637B0"/>
    <w:rsid w:val="00E638E6"/>
    <w:rsid w:val="00E639DD"/>
    <w:rsid w:val="00E63A63"/>
    <w:rsid w:val="00E640DA"/>
    <w:rsid w:val="00E643AC"/>
    <w:rsid w:val="00E64571"/>
    <w:rsid w:val="00E6478E"/>
    <w:rsid w:val="00E64D69"/>
    <w:rsid w:val="00E6587B"/>
    <w:rsid w:val="00E65DE0"/>
    <w:rsid w:val="00E65F86"/>
    <w:rsid w:val="00E6665D"/>
    <w:rsid w:val="00E668F9"/>
    <w:rsid w:val="00E669DA"/>
    <w:rsid w:val="00E66C02"/>
    <w:rsid w:val="00E66F3D"/>
    <w:rsid w:val="00E6702B"/>
    <w:rsid w:val="00E67B2D"/>
    <w:rsid w:val="00E67B69"/>
    <w:rsid w:val="00E70119"/>
    <w:rsid w:val="00E704B5"/>
    <w:rsid w:val="00E7106B"/>
    <w:rsid w:val="00E710B6"/>
    <w:rsid w:val="00E72278"/>
    <w:rsid w:val="00E729A9"/>
    <w:rsid w:val="00E72AAC"/>
    <w:rsid w:val="00E72CD9"/>
    <w:rsid w:val="00E72F93"/>
    <w:rsid w:val="00E7352D"/>
    <w:rsid w:val="00E73610"/>
    <w:rsid w:val="00E736BE"/>
    <w:rsid w:val="00E73DB8"/>
    <w:rsid w:val="00E73FE5"/>
    <w:rsid w:val="00E74367"/>
    <w:rsid w:val="00E74938"/>
    <w:rsid w:val="00E74EB0"/>
    <w:rsid w:val="00E74FFB"/>
    <w:rsid w:val="00E7538F"/>
    <w:rsid w:val="00E75886"/>
    <w:rsid w:val="00E76296"/>
    <w:rsid w:val="00E768DE"/>
    <w:rsid w:val="00E77235"/>
    <w:rsid w:val="00E77433"/>
    <w:rsid w:val="00E775D2"/>
    <w:rsid w:val="00E779B1"/>
    <w:rsid w:val="00E77C26"/>
    <w:rsid w:val="00E77D42"/>
    <w:rsid w:val="00E8015C"/>
    <w:rsid w:val="00E806F4"/>
    <w:rsid w:val="00E807EC"/>
    <w:rsid w:val="00E80DA5"/>
    <w:rsid w:val="00E8108A"/>
    <w:rsid w:val="00E816D5"/>
    <w:rsid w:val="00E81826"/>
    <w:rsid w:val="00E81BC2"/>
    <w:rsid w:val="00E81E3F"/>
    <w:rsid w:val="00E81EF3"/>
    <w:rsid w:val="00E81F90"/>
    <w:rsid w:val="00E8237B"/>
    <w:rsid w:val="00E82383"/>
    <w:rsid w:val="00E826AE"/>
    <w:rsid w:val="00E82AD4"/>
    <w:rsid w:val="00E82B50"/>
    <w:rsid w:val="00E8318D"/>
    <w:rsid w:val="00E8339D"/>
    <w:rsid w:val="00E834BA"/>
    <w:rsid w:val="00E83B06"/>
    <w:rsid w:val="00E83BBF"/>
    <w:rsid w:val="00E83CCB"/>
    <w:rsid w:val="00E84020"/>
    <w:rsid w:val="00E845AE"/>
    <w:rsid w:val="00E84641"/>
    <w:rsid w:val="00E84CFD"/>
    <w:rsid w:val="00E85855"/>
    <w:rsid w:val="00E85874"/>
    <w:rsid w:val="00E85C50"/>
    <w:rsid w:val="00E85C84"/>
    <w:rsid w:val="00E85F27"/>
    <w:rsid w:val="00E85FFF"/>
    <w:rsid w:val="00E86452"/>
    <w:rsid w:val="00E86930"/>
    <w:rsid w:val="00E86A01"/>
    <w:rsid w:val="00E86A5E"/>
    <w:rsid w:val="00E86D07"/>
    <w:rsid w:val="00E86D7F"/>
    <w:rsid w:val="00E86E63"/>
    <w:rsid w:val="00E86E99"/>
    <w:rsid w:val="00E86FB0"/>
    <w:rsid w:val="00E87914"/>
    <w:rsid w:val="00E87BDF"/>
    <w:rsid w:val="00E87CEA"/>
    <w:rsid w:val="00E90091"/>
    <w:rsid w:val="00E90A4F"/>
    <w:rsid w:val="00E912C5"/>
    <w:rsid w:val="00E915BB"/>
    <w:rsid w:val="00E915D3"/>
    <w:rsid w:val="00E91A9A"/>
    <w:rsid w:val="00E91F7A"/>
    <w:rsid w:val="00E92164"/>
    <w:rsid w:val="00E923CC"/>
    <w:rsid w:val="00E929E7"/>
    <w:rsid w:val="00E92A5D"/>
    <w:rsid w:val="00E92BDB"/>
    <w:rsid w:val="00E932FA"/>
    <w:rsid w:val="00E93436"/>
    <w:rsid w:val="00E9398F"/>
    <w:rsid w:val="00E93C97"/>
    <w:rsid w:val="00E93F93"/>
    <w:rsid w:val="00E93FF4"/>
    <w:rsid w:val="00E9411F"/>
    <w:rsid w:val="00E94239"/>
    <w:rsid w:val="00E942D7"/>
    <w:rsid w:val="00E94AB7"/>
    <w:rsid w:val="00E95155"/>
    <w:rsid w:val="00E957C8"/>
    <w:rsid w:val="00E958C9"/>
    <w:rsid w:val="00E95905"/>
    <w:rsid w:val="00E95C9C"/>
    <w:rsid w:val="00E96D70"/>
    <w:rsid w:val="00E975E6"/>
    <w:rsid w:val="00E97A58"/>
    <w:rsid w:val="00E97B40"/>
    <w:rsid w:val="00E97C36"/>
    <w:rsid w:val="00E97FB3"/>
    <w:rsid w:val="00EA0350"/>
    <w:rsid w:val="00EA059B"/>
    <w:rsid w:val="00EA0660"/>
    <w:rsid w:val="00EA0676"/>
    <w:rsid w:val="00EA16F5"/>
    <w:rsid w:val="00EA174B"/>
    <w:rsid w:val="00EA1B36"/>
    <w:rsid w:val="00EA1E04"/>
    <w:rsid w:val="00EA2015"/>
    <w:rsid w:val="00EA2507"/>
    <w:rsid w:val="00EA2591"/>
    <w:rsid w:val="00EA2BEE"/>
    <w:rsid w:val="00EA2C8C"/>
    <w:rsid w:val="00EA2E1A"/>
    <w:rsid w:val="00EA32B9"/>
    <w:rsid w:val="00EA32D8"/>
    <w:rsid w:val="00EA33D4"/>
    <w:rsid w:val="00EA37AA"/>
    <w:rsid w:val="00EA39F4"/>
    <w:rsid w:val="00EA3E49"/>
    <w:rsid w:val="00EA40C4"/>
    <w:rsid w:val="00EA45BA"/>
    <w:rsid w:val="00EA4691"/>
    <w:rsid w:val="00EA5252"/>
    <w:rsid w:val="00EA53CE"/>
    <w:rsid w:val="00EA55D8"/>
    <w:rsid w:val="00EA5B57"/>
    <w:rsid w:val="00EA5F4C"/>
    <w:rsid w:val="00EA62D1"/>
    <w:rsid w:val="00EA647A"/>
    <w:rsid w:val="00EA664E"/>
    <w:rsid w:val="00EA6810"/>
    <w:rsid w:val="00EA6D5B"/>
    <w:rsid w:val="00EA7454"/>
    <w:rsid w:val="00EA75AE"/>
    <w:rsid w:val="00EA7841"/>
    <w:rsid w:val="00EA786F"/>
    <w:rsid w:val="00EA7A19"/>
    <w:rsid w:val="00EA7C12"/>
    <w:rsid w:val="00EA7C27"/>
    <w:rsid w:val="00EA7F0D"/>
    <w:rsid w:val="00EB02C8"/>
    <w:rsid w:val="00EB066E"/>
    <w:rsid w:val="00EB0675"/>
    <w:rsid w:val="00EB074E"/>
    <w:rsid w:val="00EB0933"/>
    <w:rsid w:val="00EB0AE0"/>
    <w:rsid w:val="00EB0C64"/>
    <w:rsid w:val="00EB1089"/>
    <w:rsid w:val="00EB14D4"/>
    <w:rsid w:val="00EB1551"/>
    <w:rsid w:val="00EB1924"/>
    <w:rsid w:val="00EB1D94"/>
    <w:rsid w:val="00EB1FFA"/>
    <w:rsid w:val="00EB24A3"/>
    <w:rsid w:val="00EB24E0"/>
    <w:rsid w:val="00EB2578"/>
    <w:rsid w:val="00EB25E7"/>
    <w:rsid w:val="00EB2BFD"/>
    <w:rsid w:val="00EB2E89"/>
    <w:rsid w:val="00EB33DD"/>
    <w:rsid w:val="00EB3502"/>
    <w:rsid w:val="00EB3A1E"/>
    <w:rsid w:val="00EB42E2"/>
    <w:rsid w:val="00EB45B7"/>
    <w:rsid w:val="00EB4622"/>
    <w:rsid w:val="00EB4E06"/>
    <w:rsid w:val="00EB539D"/>
    <w:rsid w:val="00EB53BD"/>
    <w:rsid w:val="00EB56B9"/>
    <w:rsid w:val="00EB59AF"/>
    <w:rsid w:val="00EB5D74"/>
    <w:rsid w:val="00EB6042"/>
    <w:rsid w:val="00EB65D7"/>
    <w:rsid w:val="00EB6664"/>
    <w:rsid w:val="00EB6678"/>
    <w:rsid w:val="00EB66F2"/>
    <w:rsid w:val="00EB6815"/>
    <w:rsid w:val="00EB6D5F"/>
    <w:rsid w:val="00EB6DA7"/>
    <w:rsid w:val="00EB7360"/>
    <w:rsid w:val="00EB74DA"/>
    <w:rsid w:val="00EB7637"/>
    <w:rsid w:val="00EB771C"/>
    <w:rsid w:val="00EB7A7A"/>
    <w:rsid w:val="00EB7AFB"/>
    <w:rsid w:val="00EB7EB1"/>
    <w:rsid w:val="00EC0016"/>
    <w:rsid w:val="00EC0145"/>
    <w:rsid w:val="00EC055C"/>
    <w:rsid w:val="00EC0707"/>
    <w:rsid w:val="00EC077E"/>
    <w:rsid w:val="00EC0A72"/>
    <w:rsid w:val="00EC0AFC"/>
    <w:rsid w:val="00EC0F50"/>
    <w:rsid w:val="00EC1330"/>
    <w:rsid w:val="00EC1B92"/>
    <w:rsid w:val="00EC1E04"/>
    <w:rsid w:val="00EC1F74"/>
    <w:rsid w:val="00EC21FA"/>
    <w:rsid w:val="00EC2283"/>
    <w:rsid w:val="00EC2539"/>
    <w:rsid w:val="00EC2813"/>
    <w:rsid w:val="00EC2936"/>
    <w:rsid w:val="00EC32E9"/>
    <w:rsid w:val="00EC3321"/>
    <w:rsid w:val="00EC39A7"/>
    <w:rsid w:val="00EC3BAB"/>
    <w:rsid w:val="00EC3CAB"/>
    <w:rsid w:val="00EC4020"/>
    <w:rsid w:val="00EC40C1"/>
    <w:rsid w:val="00EC4317"/>
    <w:rsid w:val="00EC45F9"/>
    <w:rsid w:val="00EC474E"/>
    <w:rsid w:val="00EC4BDB"/>
    <w:rsid w:val="00EC4C36"/>
    <w:rsid w:val="00EC4CC2"/>
    <w:rsid w:val="00EC5360"/>
    <w:rsid w:val="00EC555A"/>
    <w:rsid w:val="00EC559C"/>
    <w:rsid w:val="00EC582C"/>
    <w:rsid w:val="00EC5CB4"/>
    <w:rsid w:val="00EC60C8"/>
    <w:rsid w:val="00EC6828"/>
    <w:rsid w:val="00EC6EF1"/>
    <w:rsid w:val="00EC7386"/>
    <w:rsid w:val="00EC7845"/>
    <w:rsid w:val="00EC7867"/>
    <w:rsid w:val="00EC7A91"/>
    <w:rsid w:val="00EC7B78"/>
    <w:rsid w:val="00ED0193"/>
    <w:rsid w:val="00ED0339"/>
    <w:rsid w:val="00ED105D"/>
    <w:rsid w:val="00ED1543"/>
    <w:rsid w:val="00ED1564"/>
    <w:rsid w:val="00ED187E"/>
    <w:rsid w:val="00ED1923"/>
    <w:rsid w:val="00ED19A1"/>
    <w:rsid w:val="00ED1CEC"/>
    <w:rsid w:val="00ED1F20"/>
    <w:rsid w:val="00ED2B1F"/>
    <w:rsid w:val="00ED2BE5"/>
    <w:rsid w:val="00ED32C3"/>
    <w:rsid w:val="00ED32D7"/>
    <w:rsid w:val="00ED350C"/>
    <w:rsid w:val="00ED3718"/>
    <w:rsid w:val="00ED38B3"/>
    <w:rsid w:val="00ED39D0"/>
    <w:rsid w:val="00ED39D7"/>
    <w:rsid w:val="00ED3ABD"/>
    <w:rsid w:val="00ED4071"/>
    <w:rsid w:val="00ED41AE"/>
    <w:rsid w:val="00ED50E6"/>
    <w:rsid w:val="00ED54B7"/>
    <w:rsid w:val="00ED5685"/>
    <w:rsid w:val="00ED5C64"/>
    <w:rsid w:val="00ED5E8A"/>
    <w:rsid w:val="00ED5F19"/>
    <w:rsid w:val="00ED61D9"/>
    <w:rsid w:val="00ED665D"/>
    <w:rsid w:val="00ED66FB"/>
    <w:rsid w:val="00ED679C"/>
    <w:rsid w:val="00ED6B7D"/>
    <w:rsid w:val="00ED725D"/>
    <w:rsid w:val="00ED7500"/>
    <w:rsid w:val="00ED75CD"/>
    <w:rsid w:val="00ED7F07"/>
    <w:rsid w:val="00ED7F0C"/>
    <w:rsid w:val="00EE01C9"/>
    <w:rsid w:val="00EE0758"/>
    <w:rsid w:val="00EE09D4"/>
    <w:rsid w:val="00EE0AC0"/>
    <w:rsid w:val="00EE0C50"/>
    <w:rsid w:val="00EE0FB3"/>
    <w:rsid w:val="00EE148A"/>
    <w:rsid w:val="00EE149E"/>
    <w:rsid w:val="00EE14ED"/>
    <w:rsid w:val="00EE1668"/>
    <w:rsid w:val="00EE16AB"/>
    <w:rsid w:val="00EE16B9"/>
    <w:rsid w:val="00EE1A3A"/>
    <w:rsid w:val="00EE1FB9"/>
    <w:rsid w:val="00EE2110"/>
    <w:rsid w:val="00EE2213"/>
    <w:rsid w:val="00EE2215"/>
    <w:rsid w:val="00EE2328"/>
    <w:rsid w:val="00EE23E2"/>
    <w:rsid w:val="00EE24BB"/>
    <w:rsid w:val="00EE2709"/>
    <w:rsid w:val="00EE2A44"/>
    <w:rsid w:val="00EE3248"/>
    <w:rsid w:val="00EE3B05"/>
    <w:rsid w:val="00EE3C0B"/>
    <w:rsid w:val="00EE3C37"/>
    <w:rsid w:val="00EE4846"/>
    <w:rsid w:val="00EE4E70"/>
    <w:rsid w:val="00EE523C"/>
    <w:rsid w:val="00EE5421"/>
    <w:rsid w:val="00EE59AB"/>
    <w:rsid w:val="00EE5B0C"/>
    <w:rsid w:val="00EE5E5B"/>
    <w:rsid w:val="00EE5F70"/>
    <w:rsid w:val="00EE6559"/>
    <w:rsid w:val="00EE68C7"/>
    <w:rsid w:val="00EE6C14"/>
    <w:rsid w:val="00EE6EC9"/>
    <w:rsid w:val="00EE6F7E"/>
    <w:rsid w:val="00EE6F93"/>
    <w:rsid w:val="00EE70EB"/>
    <w:rsid w:val="00EE7E3D"/>
    <w:rsid w:val="00EF005E"/>
    <w:rsid w:val="00EF0547"/>
    <w:rsid w:val="00EF1A44"/>
    <w:rsid w:val="00EF1B60"/>
    <w:rsid w:val="00EF1F70"/>
    <w:rsid w:val="00EF23B7"/>
    <w:rsid w:val="00EF23F7"/>
    <w:rsid w:val="00EF2473"/>
    <w:rsid w:val="00EF2705"/>
    <w:rsid w:val="00EF2779"/>
    <w:rsid w:val="00EF27D9"/>
    <w:rsid w:val="00EF2897"/>
    <w:rsid w:val="00EF2ED8"/>
    <w:rsid w:val="00EF2F70"/>
    <w:rsid w:val="00EF302E"/>
    <w:rsid w:val="00EF30FF"/>
    <w:rsid w:val="00EF378F"/>
    <w:rsid w:val="00EF3A0A"/>
    <w:rsid w:val="00EF4D23"/>
    <w:rsid w:val="00EF4E11"/>
    <w:rsid w:val="00EF4E8D"/>
    <w:rsid w:val="00EF5390"/>
    <w:rsid w:val="00EF546F"/>
    <w:rsid w:val="00EF5C15"/>
    <w:rsid w:val="00EF63BD"/>
    <w:rsid w:val="00EF65D9"/>
    <w:rsid w:val="00EF736D"/>
    <w:rsid w:val="00EF73EC"/>
    <w:rsid w:val="00EF78AD"/>
    <w:rsid w:val="00EF78FC"/>
    <w:rsid w:val="00EF7CB8"/>
    <w:rsid w:val="00F002EE"/>
    <w:rsid w:val="00F00482"/>
    <w:rsid w:val="00F00620"/>
    <w:rsid w:val="00F00D86"/>
    <w:rsid w:val="00F00E0F"/>
    <w:rsid w:val="00F00E37"/>
    <w:rsid w:val="00F01027"/>
    <w:rsid w:val="00F010D6"/>
    <w:rsid w:val="00F016BA"/>
    <w:rsid w:val="00F016C2"/>
    <w:rsid w:val="00F01956"/>
    <w:rsid w:val="00F01A0C"/>
    <w:rsid w:val="00F01A12"/>
    <w:rsid w:val="00F01A46"/>
    <w:rsid w:val="00F02548"/>
    <w:rsid w:val="00F02578"/>
    <w:rsid w:val="00F02D26"/>
    <w:rsid w:val="00F03193"/>
    <w:rsid w:val="00F0322A"/>
    <w:rsid w:val="00F0329C"/>
    <w:rsid w:val="00F03B40"/>
    <w:rsid w:val="00F03D3D"/>
    <w:rsid w:val="00F04329"/>
    <w:rsid w:val="00F043A3"/>
    <w:rsid w:val="00F046CE"/>
    <w:rsid w:val="00F04A13"/>
    <w:rsid w:val="00F04C46"/>
    <w:rsid w:val="00F04C73"/>
    <w:rsid w:val="00F04E01"/>
    <w:rsid w:val="00F04EA0"/>
    <w:rsid w:val="00F0501B"/>
    <w:rsid w:val="00F0502E"/>
    <w:rsid w:val="00F054B4"/>
    <w:rsid w:val="00F054DD"/>
    <w:rsid w:val="00F05672"/>
    <w:rsid w:val="00F05B33"/>
    <w:rsid w:val="00F05CD8"/>
    <w:rsid w:val="00F05E0F"/>
    <w:rsid w:val="00F060FF"/>
    <w:rsid w:val="00F065C9"/>
    <w:rsid w:val="00F068B0"/>
    <w:rsid w:val="00F06DB6"/>
    <w:rsid w:val="00F07749"/>
    <w:rsid w:val="00F07FC0"/>
    <w:rsid w:val="00F103BD"/>
    <w:rsid w:val="00F10703"/>
    <w:rsid w:val="00F10830"/>
    <w:rsid w:val="00F10E78"/>
    <w:rsid w:val="00F1102D"/>
    <w:rsid w:val="00F110C7"/>
    <w:rsid w:val="00F11B85"/>
    <w:rsid w:val="00F12135"/>
    <w:rsid w:val="00F12AD9"/>
    <w:rsid w:val="00F12C2E"/>
    <w:rsid w:val="00F12F39"/>
    <w:rsid w:val="00F133A5"/>
    <w:rsid w:val="00F1378F"/>
    <w:rsid w:val="00F13873"/>
    <w:rsid w:val="00F13C78"/>
    <w:rsid w:val="00F14444"/>
    <w:rsid w:val="00F14526"/>
    <w:rsid w:val="00F147A4"/>
    <w:rsid w:val="00F147F4"/>
    <w:rsid w:val="00F14BFE"/>
    <w:rsid w:val="00F150CA"/>
    <w:rsid w:val="00F150E5"/>
    <w:rsid w:val="00F1560E"/>
    <w:rsid w:val="00F156AC"/>
    <w:rsid w:val="00F1577F"/>
    <w:rsid w:val="00F15953"/>
    <w:rsid w:val="00F15DEF"/>
    <w:rsid w:val="00F16034"/>
    <w:rsid w:val="00F1640A"/>
    <w:rsid w:val="00F16642"/>
    <w:rsid w:val="00F16C79"/>
    <w:rsid w:val="00F1719C"/>
    <w:rsid w:val="00F17201"/>
    <w:rsid w:val="00F17509"/>
    <w:rsid w:val="00F179C5"/>
    <w:rsid w:val="00F17AEC"/>
    <w:rsid w:val="00F17D02"/>
    <w:rsid w:val="00F17E28"/>
    <w:rsid w:val="00F200BE"/>
    <w:rsid w:val="00F20F07"/>
    <w:rsid w:val="00F21A75"/>
    <w:rsid w:val="00F21E34"/>
    <w:rsid w:val="00F22224"/>
    <w:rsid w:val="00F2223C"/>
    <w:rsid w:val="00F2225B"/>
    <w:rsid w:val="00F229CC"/>
    <w:rsid w:val="00F22B82"/>
    <w:rsid w:val="00F23177"/>
    <w:rsid w:val="00F2321E"/>
    <w:rsid w:val="00F23519"/>
    <w:rsid w:val="00F235BA"/>
    <w:rsid w:val="00F23683"/>
    <w:rsid w:val="00F236B5"/>
    <w:rsid w:val="00F23888"/>
    <w:rsid w:val="00F23CD1"/>
    <w:rsid w:val="00F23DD2"/>
    <w:rsid w:val="00F24A9C"/>
    <w:rsid w:val="00F24AFC"/>
    <w:rsid w:val="00F24B9B"/>
    <w:rsid w:val="00F24D22"/>
    <w:rsid w:val="00F2521C"/>
    <w:rsid w:val="00F2522D"/>
    <w:rsid w:val="00F253E3"/>
    <w:rsid w:val="00F255A8"/>
    <w:rsid w:val="00F2591A"/>
    <w:rsid w:val="00F26088"/>
    <w:rsid w:val="00F26325"/>
    <w:rsid w:val="00F265A1"/>
    <w:rsid w:val="00F2678A"/>
    <w:rsid w:val="00F26CEE"/>
    <w:rsid w:val="00F26E93"/>
    <w:rsid w:val="00F26EBE"/>
    <w:rsid w:val="00F2782B"/>
    <w:rsid w:val="00F27848"/>
    <w:rsid w:val="00F27988"/>
    <w:rsid w:val="00F27D5B"/>
    <w:rsid w:val="00F301F4"/>
    <w:rsid w:val="00F307A5"/>
    <w:rsid w:val="00F308D8"/>
    <w:rsid w:val="00F30A63"/>
    <w:rsid w:val="00F30D40"/>
    <w:rsid w:val="00F30DFA"/>
    <w:rsid w:val="00F30F68"/>
    <w:rsid w:val="00F3197C"/>
    <w:rsid w:val="00F31D45"/>
    <w:rsid w:val="00F321C8"/>
    <w:rsid w:val="00F32228"/>
    <w:rsid w:val="00F327B1"/>
    <w:rsid w:val="00F32B2A"/>
    <w:rsid w:val="00F32D64"/>
    <w:rsid w:val="00F32E7A"/>
    <w:rsid w:val="00F32FD0"/>
    <w:rsid w:val="00F3345F"/>
    <w:rsid w:val="00F3358D"/>
    <w:rsid w:val="00F33606"/>
    <w:rsid w:val="00F33CA1"/>
    <w:rsid w:val="00F33F4D"/>
    <w:rsid w:val="00F340BB"/>
    <w:rsid w:val="00F345FA"/>
    <w:rsid w:val="00F348BE"/>
    <w:rsid w:val="00F34CB5"/>
    <w:rsid w:val="00F3528C"/>
    <w:rsid w:val="00F353C5"/>
    <w:rsid w:val="00F35426"/>
    <w:rsid w:val="00F35650"/>
    <w:rsid w:val="00F35775"/>
    <w:rsid w:val="00F35A21"/>
    <w:rsid w:val="00F35E0F"/>
    <w:rsid w:val="00F360F8"/>
    <w:rsid w:val="00F36115"/>
    <w:rsid w:val="00F3639A"/>
    <w:rsid w:val="00F36435"/>
    <w:rsid w:val="00F366AD"/>
    <w:rsid w:val="00F367B2"/>
    <w:rsid w:val="00F36801"/>
    <w:rsid w:val="00F36840"/>
    <w:rsid w:val="00F36864"/>
    <w:rsid w:val="00F369A6"/>
    <w:rsid w:val="00F36B43"/>
    <w:rsid w:val="00F36BF7"/>
    <w:rsid w:val="00F36F84"/>
    <w:rsid w:val="00F37166"/>
    <w:rsid w:val="00F37305"/>
    <w:rsid w:val="00F373B4"/>
    <w:rsid w:val="00F37882"/>
    <w:rsid w:val="00F37EC0"/>
    <w:rsid w:val="00F37EF3"/>
    <w:rsid w:val="00F4003D"/>
    <w:rsid w:val="00F40090"/>
    <w:rsid w:val="00F40138"/>
    <w:rsid w:val="00F40218"/>
    <w:rsid w:val="00F402F3"/>
    <w:rsid w:val="00F40738"/>
    <w:rsid w:val="00F40B1A"/>
    <w:rsid w:val="00F41057"/>
    <w:rsid w:val="00F41287"/>
    <w:rsid w:val="00F417D4"/>
    <w:rsid w:val="00F41829"/>
    <w:rsid w:val="00F41869"/>
    <w:rsid w:val="00F42265"/>
    <w:rsid w:val="00F4231B"/>
    <w:rsid w:val="00F4259B"/>
    <w:rsid w:val="00F4294B"/>
    <w:rsid w:val="00F42A99"/>
    <w:rsid w:val="00F42DD2"/>
    <w:rsid w:val="00F438CF"/>
    <w:rsid w:val="00F439A7"/>
    <w:rsid w:val="00F43B2A"/>
    <w:rsid w:val="00F43C39"/>
    <w:rsid w:val="00F44623"/>
    <w:rsid w:val="00F447D9"/>
    <w:rsid w:val="00F447E5"/>
    <w:rsid w:val="00F4498C"/>
    <w:rsid w:val="00F44A18"/>
    <w:rsid w:val="00F450CD"/>
    <w:rsid w:val="00F45A2A"/>
    <w:rsid w:val="00F46081"/>
    <w:rsid w:val="00F4656B"/>
    <w:rsid w:val="00F46FBF"/>
    <w:rsid w:val="00F47AE2"/>
    <w:rsid w:val="00F47F2C"/>
    <w:rsid w:val="00F5014F"/>
    <w:rsid w:val="00F504A7"/>
    <w:rsid w:val="00F504F1"/>
    <w:rsid w:val="00F50560"/>
    <w:rsid w:val="00F50874"/>
    <w:rsid w:val="00F50ED3"/>
    <w:rsid w:val="00F5112B"/>
    <w:rsid w:val="00F52056"/>
    <w:rsid w:val="00F5223E"/>
    <w:rsid w:val="00F52303"/>
    <w:rsid w:val="00F52513"/>
    <w:rsid w:val="00F5285B"/>
    <w:rsid w:val="00F52915"/>
    <w:rsid w:val="00F52FB6"/>
    <w:rsid w:val="00F52FF1"/>
    <w:rsid w:val="00F5306D"/>
    <w:rsid w:val="00F53255"/>
    <w:rsid w:val="00F532AD"/>
    <w:rsid w:val="00F5367A"/>
    <w:rsid w:val="00F53E55"/>
    <w:rsid w:val="00F53E76"/>
    <w:rsid w:val="00F5475D"/>
    <w:rsid w:val="00F5490D"/>
    <w:rsid w:val="00F54A68"/>
    <w:rsid w:val="00F54FE3"/>
    <w:rsid w:val="00F551D2"/>
    <w:rsid w:val="00F5532C"/>
    <w:rsid w:val="00F554E2"/>
    <w:rsid w:val="00F55634"/>
    <w:rsid w:val="00F55A3D"/>
    <w:rsid w:val="00F55A49"/>
    <w:rsid w:val="00F55BA2"/>
    <w:rsid w:val="00F55EB0"/>
    <w:rsid w:val="00F566D4"/>
    <w:rsid w:val="00F569B1"/>
    <w:rsid w:val="00F56AB7"/>
    <w:rsid w:val="00F56C70"/>
    <w:rsid w:val="00F56F18"/>
    <w:rsid w:val="00F56F5A"/>
    <w:rsid w:val="00F57330"/>
    <w:rsid w:val="00F576BF"/>
    <w:rsid w:val="00F5778F"/>
    <w:rsid w:val="00F578A0"/>
    <w:rsid w:val="00F57BFC"/>
    <w:rsid w:val="00F57F52"/>
    <w:rsid w:val="00F60005"/>
    <w:rsid w:val="00F6001D"/>
    <w:rsid w:val="00F604D0"/>
    <w:rsid w:val="00F60872"/>
    <w:rsid w:val="00F60C3F"/>
    <w:rsid w:val="00F613E6"/>
    <w:rsid w:val="00F614A0"/>
    <w:rsid w:val="00F614E5"/>
    <w:rsid w:val="00F61528"/>
    <w:rsid w:val="00F61918"/>
    <w:rsid w:val="00F61BE9"/>
    <w:rsid w:val="00F61CD6"/>
    <w:rsid w:val="00F61E58"/>
    <w:rsid w:val="00F62975"/>
    <w:rsid w:val="00F62C85"/>
    <w:rsid w:val="00F62EF6"/>
    <w:rsid w:val="00F631D7"/>
    <w:rsid w:val="00F63280"/>
    <w:rsid w:val="00F636D2"/>
    <w:rsid w:val="00F63D92"/>
    <w:rsid w:val="00F63DC6"/>
    <w:rsid w:val="00F6406F"/>
    <w:rsid w:val="00F6409A"/>
    <w:rsid w:val="00F6458A"/>
    <w:rsid w:val="00F650CB"/>
    <w:rsid w:val="00F65157"/>
    <w:rsid w:val="00F65460"/>
    <w:rsid w:val="00F65944"/>
    <w:rsid w:val="00F65DAB"/>
    <w:rsid w:val="00F65FE4"/>
    <w:rsid w:val="00F6600E"/>
    <w:rsid w:val="00F66715"/>
    <w:rsid w:val="00F668DE"/>
    <w:rsid w:val="00F66E13"/>
    <w:rsid w:val="00F66E6B"/>
    <w:rsid w:val="00F675F0"/>
    <w:rsid w:val="00F6768D"/>
    <w:rsid w:val="00F67784"/>
    <w:rsid w:val="00F677EB"/>
    <w:rsid w:val="00F6799A"/>
    <w:rsid w:val="00F67E7C"/>
    <w:rsid w:val="00F67EF2"/>
    <w:rsid w:val="00F700C1"/>
    <w:rsid w:val="00F703C2"/>
    <w:rsid w:val="00F705F2"/>
    <w:rsid w:val="00F70AF4"/>
    <w:rsid w:val="00F70E34"/>
    <w:rsid w:val="00F7130E"/>
    <w:rsid w:val="00F713ED"/>
    <w:rsid w:val="00F713F3"/>
    <w:rsid w:val="00F71679"/>
    <w:rsid w:val="00F71A52"/>
    <w:rsid w:val="00F72A51"/>
    <w:rsid w:val="00F72C62"/>
    <w:rsid w:val="00F73028"/>
    <w:rsid w:val="00F73213"/>
    <w:rsid w:val="00F73325"/>
    <w:rsid w:val="00F7345C"/>
    <w:rsid w:val="00F73575"/>
    <w:rsid w:val="00F73B0C"/>
    <w:rsid w:val="00F73CC8"/>
    <w:rsid w:val="00F73D5A"/>
    <w:rsid w:val="00F73DCF"/>
    <w:rsid w:val="00F74522"/>
    <w:rsid w:val="00F7462A"/>
    <w:rsid w:val="00F74CF7"/>
    <w:rsid w:val="00F74F47"/>
    <w:rsid w:val="00F74FFD"/>
    <w:rsid w:val="00F7503D"/>
    <w:rsid w:val="00F75142"/>
    <w:rsid w:val="00F75238"/>
    <w:rsid w:val="00F75CBD"/>
    <w:rsid w:val="00F7614A"/>
    <w:rsid w:val="00F76257"/>
    <w:rsid w:val="00F76561"/>
    <w:rsid w:val="00F7660D"/>
    <w:rsid w:val="00F767DF"/>
    <w:rsid w:val="00F77044"/>
    <w:rsid w:val="00F77D1C"/>
    <w:rsid w:val="00F77D74"/>
    <w:rsid w:val="00F80703"/>
    <w:rsid w:val="00F809C9"/>
    <w:rsid w:val="00F80D18"/>
    <w:rsid w:val="00F81406"/>
    <w:rsid w:val="00F8146B"/>
    <w:rsid w:val="00F8148F"/>
    <w:rsid w:val="00F8169E"/>
    <w:rsid w:val="00F81723"/>
    <w:rsid w:val="00F81831"/>
    <w:rsid w:val="00F81846"/>
    <w:rsid w:val="00F81975"/>
    <w:rsid w:val="00F8197D"/>
    <w:rsid w:val="00F81C3D"/>
    <w:rsid w:val="00F81D36"/>
    <w:rsid w:val="00F81F76"/>
    <w:rsid w:val="00F829EF"/>
    <w:rsid w:val="00F82FBE"/>
    <w:rsid w:val="00F83130"/>
    <w:rsid w:val="00F83724"/>
    <w:rsid w:val="00F8378A"/>
    <w:rsid w:val="00F83940"/>
    <w:rsid w:val="00F83989"/>
    <w:rsid w:val="00F83B02"/>
    <w:rsid w:val="00F83DC7"/>
    <w:rsid w:val="00F83DED"/>
    <w:rsid w:val="00F84295"/>
    <w:rsid w:val="00F84580"/>
    <w:rsid w:val="00F8473F"/>
    <w:rsid w:val="00F84745"/>
    <w:rsid w:val="00F84974"/>
    <w:rsid w:val="00F84B7E"/>
    <w:rsid w:val="00F84B83"/>
    <w:rsid w:val="00F84C25"/>
    <w:rsid w:val="00F84EF3"/>
    <w:rsid w:val="00F85019"/>
    <w:rsid w:val="00F8518E"/>
    <w:rsid w:val="00F85335"/>
    <w:rsid w:val="00F853B0"/>
    <w:rsid w:val="00F8549F"/>
    <w:rsid w:val="00F85758"/>
    <w:rsid w:val="00F857D8"/>
    <w:rsid w:val="00F85870"/>
    <w:rsid w:val="00F858CF"/>
    <w:rsid w:val="00F8648D"/>
    <w:rsid w:val="00F8676D"/>
    <w:rsid w:val="00F86DEB"/>
    <w:rsid w:val="00F86E76"/>
    <w:rsid w:val="00F874A0"/>
    <w:rsid w:val="00F87630"/>
    <w:rsid w:val="00F87A71"/>
    <w:rsid w:val="00F87D84"/>
    <w:rsid w:val="00F87F3E"/>
    <w:rsid w:val="00F9033A"/>
    <w:rsid w:val="00F9056F"/>
    <w:rsid w:val="00F90B43"/>
    <w:rsid w:val="00F90F98"/>
    <w:rsid w:val="00F91448"/>
    <w:rsid w:val="00F91532"/>
    <w:rsid w:val="00F917AD"/>
    <w:rsid w:val="00F918E7"/>
    <w:rsid w:val="00F92030"/>
    <w:rsid w:val="00F9248A"/>
    <w:rsid w:val="00F92DBF"/>
    <w:rsid w:val="00F92E48"/>
    <w:rsid w:val="00F92EF4"/>
    <w:rsid w:val="00F9314D"/>
    <w:rsid w:val="00F93229"/>
    <w:rsid w:val="00F93926"/>
    <w:rsid w:val="00F93F03"/>
    <w:rsid w:val="00F93F95"/>
    <w:rsid w:val="00F940CD"/>
    <w:rsid w:val="00F94115"/>
    <w:rsid w:val="00F9476D"/>
    <w:rsid w:val="00F94867"/>
    <w:rsid w:val="00F948D6"/>
    <w:rsid w:val="00F94BD1"/>
    <w:rsid w:val="00F94D93"/>
    <w:rsid w:val="00F94DD2"/>
    <w:rsid w:val="00F95084"/>
    <w:rsid w:val="00F954BD"/>
    <w:rsid w:val="00F954DA"/>
    <w:rsid w:val="00F958E5"/>
    <w:rsid w:val="00F95A00"/>
    <w:rsid w:val="00F96318"/>
    <w:rsid w:val="00F964DD"/>
    <w:rsid w:val="00F96A31"/>
    <w:rsid w:val="00F96B61"/>
    <w:rsid w:val="00F96C56"/>
    <w:rsid w:val="00F96CF3"/>
    <w:rsid w:val="00F97226"/>
    <w:rsid w:val="00F97C7B"/>
    <w:rsid w:val="00F97F2C"/>
    <w:rsid w:val="00FA025A"/>
    <w:rsid w:val="00FA03B4"/>
    <w:rsid w:val="00FA07AC"/>
    <w:rsid w:val="00FA08FF"/>
    <w:rsid w:val="00FA0A53"/>
    <w:rsid w:val="00FA1799"/>
    <w:rsid w:val="00FA19B0"/>
    <w:rsid w:val="00FA1E21"/>
    <w:rsid w:val="00FA218E"/>
    <w:rsid w:val="00FA21C0"/>
    <w:rsid w:val="00FA22BA"/>
    <w:rsid w:val="00FA2431"/>
    <w:rsid w:val="00FA2853"/>
    <w:rsid w:val="00FA294D"/>
    <w:rsid w:val="00FA2B7B"/>
    <w:rsid w:val="00FA2BA7"/>
    <w:rsid w:val="00FA3102"/>
    <w:rsid w:val="00FA3BE3"/>
    <w:rsid w:val="00FA3D93"/>
    <w:rsid w:val="00FA3E7E"/>
    <w:rsid w:val="00FA4A47"/>
    <w:rsid w:val="00FA4A5B"/>
    <w:rsid w:val="00FA50A9"/>
    <w:rsid w:val="00FA5B4C"/>
    <w:rsid w:val="00FA5D74"/>
    <w:rsid w:val="00FA5E9E"/>
    <w:rsid w:val="00FA61B3"/>
    <w:rsid w:val="00FA6ACB"/>
    <w:rsid w:val="00FA6CB9"/>
    <w:rsid w:val="00FA70F0"/>
    <w:rsid w:val="00FA7198"/>
    <w:rsid w:val="00FA72DF"/>
    <w:rsid w:val="00FA736A"/>
    <w:rsid w:val="00FA76E6"/>
    <w:rsid w:val="00FA79B2"/>
    <w:rsid w:val="00FA7D47"/>
    <w:rsid w:val="00FA7E52"/>
    <w:rsid w:val="00FA7FCC"/>
    <w:rsid w:val="00FB01C9"/>
    <w:rsid w:val="00FB01D4"/>
    <w:rsid w:val="00FB08AE"/>
    <w:rsid w:val="00FB0FF0"/>
    <w:rsid w:val="00FB1283"/>
    <w:rsid w:val="00FB146C"/>
    <w:rsid w:val="00FB15A0"/>
    <w:rsid w:val="00FB192C"/>
    <w:rsid w:val="00FB1955"/>
    <w:rsid w:val="00FB22D9"/>
    <w:rsid w:val="00FB2360"/>
    <w:rsid w:val="00FB244E"/>
    <w:rsid w:val="00FB2BD4"/>
    <w:rsid w:val="00FB2EA5"/>
    <w:rsid w:val="00FB2F8B"/>
    <w:rsid w:val="00FB2FB2"/>
    <w:rsid w:val="00FB334A"/>
    <w:rsid w:val="00FB3C25"/>
    <w:rsid w:val="00FB3E25"/>
    <w:rsid w:val="00FB3EFB"/>
    <w:rsid w:val="00FB4B9A"/>
    <w:rsid w:val="00FB4C9A"/>
    <w:rsid w:val="00FB4DC0"/>
    <w:rsid w:val="00FB523B"/>
    <w:rsid w:val="00FB57B6"/>
    <w:rsid w:val="00FB58B5"/>
    <w:rsid w:val="00FB5AA5"/>
    <w:rsid w:val="00FB5C4D"/>
    <w:rsid w:val="00FB5E8C"/>
    <w:rsid w:val="00FB663A"/>
    <w:rsid w:val="00FB6A12"/>
    <w:rsid w:val="00FB6C36"/>
    <w:rsid w:val="00FB7161"/>
    <w:rsid w:val="00FB7839"/>
    <w:rsid w:val="00FB784E"/>
    <w:rsid w:val="00FC0222"/>
    <w:rsid w:val="00FC043D"/>
    <w:rsid w:val="00FC0992"/>
    <w:rsid w:val="00FC0C77"/>
    <w:rsid w:val="00FC0DD2"/>
    <w:rsid w:val="00FC1453"/>
    <w:rsid w:val="00FC1AF0"/>
    <w:rsid w:val="00FC1BAC"/>
    <w:rsid w:val="00FC1C55"/>
    <w:rsid w:val="00FC1D7E"/>
    <w:rsid w:val="00FC1FD9"/>
    <w:rsid w:val="00FC2343"/>
    <w:rsid w:val="00FC2765"/>
    <w:rsid w:val="00FC306F"/>
    <w:rsid w:val="00FC3075"/>
    <w:rsid w:val="00FC38C3"/>
    <w:rsid w:val="00FC3F20"/>
    <w:rsid w:val="00FC4144"/>
    <w:rsid w:val="00FC432D"/>
    <w:rsid w:val="00FC47B5"/>
    <w:rsid w:val="00FC4942"/>
    <w:rsid w:val="00FC4C8E"/>
    <w:rsid w:val="00FC4D39"/>
    <w:rsid w:val="00FC4F1C"/>
    <w:rsid w:val="00FC559E"/>
    <w:rsid w:val="00FC55AE"/>
    <w:rsid w:val="00FC5A5F"/>
    <w:rsid w:val="00FC5D49"/>
    <w:rsid w:val="00FC5DAD"/>
    <w:rsid w:val="00FC5F2A"/>
    <w:rsid w:val="00FC60F1"/>
    <w:rsid w:val="00FC612C"/>
    <w:rsid w:val="00FC632B"/>
    <w:rsid w:val="00FC653B"/>
    <w:rsid w:val="00FC6897"/>
    <w:rsid w:val="00FC6918"/>
    <w:rsid w:val="00FC6DA2"/>
    <w:rsid w:val="00FC6F76"/>
    <w:rsid w:val="00FC6F93"/>
    <w:rsid w:val="00FC7805"/>
    <w:rsid w:val="00FC785B"/>
    <w:rsid w:val="00FD02A3"/>
    <w:rsid w:val="00FD04A4"/>
    <w:rsid w:val="00FD04C1"/>
    <w:rsid w:val="00FD0802"/>
    <w:rsid w:val="00FD08EA"/>
    <w:rsid w:val="00FD0E96"/>
    <w:rsid w:val="00FD0FAA"/>
    <w:rsid w:val="00FD1092"/>
    <w:rsid w:val="00FD153C"/>
    <w:rsid w:val="00FD1598"/>
    <w:rsid w:val="00FD17BE"/>
    <w:rsid w:val="00FD1A25"/>
    <w:rsid w:val="00FD2241"/>
    <w:rsid w:val="00FD2494"/>
    <w:rsid w:val="00FD271D"/>
    <w:rsid w:val="00FD29E9"/>
    <w:rsid w:val="00FD2D6B"/>
    <w:rsid w:val="00FD318B"/>
    <w:rsid w:val="00FD33BC"/>
    <w:rsid w:val="00FD358D"/>
    <w:rsid w:val="00FD35D2"/>
    <w:rsid w:val="00FD3C9C"/>
    <w:rsid w:val="00FD3F69"/>
    <w:rsid w:val="00FD4C29"/>
    <w:rsid w:val="00FD4CFA"/>
    <w:rsid w:val="00FD4F3F"/>
    <w:rsid w:val="00FD52CF"/>
    <w:rsid w:val="00FD628A"/>
    <w:rsid w:val="00FD62B4"/>
    <w:rsid w:val="00FD654B"/>
    <w:rsid w:val="00FD699E"/>
    <w:rsid w:val="00FD6DA6"/>
    <w:rsid w:val="00FD6FA3"/>
    <w:rsid w:val="00FD7AD7"/>
    <w:rsid w:val="00FD7CCA"/>
    <w:rsid w:val="00FE0181"/>
    <w:rsid w:val="00FE050A"/>
    <w:rsid w:val="00FE0B25"/>
    <w:rsid w:val="00FE0BC3"/>
    <w:rsid w:val="00FE0E88"/>
    <w:rsid w:val="00FE0EE3"/>
    <w:rsid w:val="00FE1105"/>
    <w:rsid w:val="00FE142D"/>
    <w:rsid w:val="00FE1738"/>
    <w:rsid w:val="00FE1B89"/>
    <w:rsid w:val="00FE1D25"/>
    <w:rsid w:val="00FE1F5A"/>
    <w:rsid w:val="00FE20F0"/>
    <w:rsid w:val="00FE2345"/>
    <w:rsid w:val="00FE25DA"/>
    <w:rsid w:val="00FE2829"/>
    <w:rsid w:val="00FE2905"/>
    <w:rsid w:val="00FE31D4"/>
    <w:rsid w:val="00FE34B5"/>
    <w:rsid w:val="00FE357F"/>
    <w:rsid w:val="00FE3B4E"/>
    <w:rsid w:val="00FE3C9C"/>
    <w:rsid w:val="00FE40E2"/>
    <w:rsid w:val="00FE47CB"/>
    <w:rsid w:val="00FE4965"/>
    <w:rsid w:val="00FE4ADC"/>
    <w:rsid w:val="00FE4E40"/>
    <w:rsid w:val="00FE509B"/>
    <w:rsid w:val="00FE51DC"/>
    <w:rsid w:val="00FE5317"/>
    <w:rsid w:val="00FE5956"/>
    <w:rsid w:val="00FE5B9E"/>
    <w:rsid w:val="00FE5D68"/>
    <w:rsid w:val="00FE6080"/>
    <w:rsid w:val="00FE6685"/>
    <w:rsid w:val="00FE66EC"/>
    <w:rsid w:val="00FE676C"/>
    <w:rsid w:val="00FE682F"/>
    <w:rsid w:val="00FE6A74"/>
    <w:rsid w:val="00FE6DE2"/>
    <w:rsid w:val="00FE71E2"/>
    <w:rsid w:val="00FE750A"/>
    <w:rsid w:val="00FE7597"/>
    <w:rsid w:val="00FE766F"/>
    <w:rsid w:val="00FE7BF7"/>
    <w:rsid w:val="00FE7CC5"/>
    <w:rsid w:val="00FE7DD5"/>
    <w:rsid w:val="00FF01D7"/>
    <w:rsid w:val="00FF0673"/>
    <w:rsid w:val="00FF06A0"/>
    <w:rsid w:val="00FF070C"/>
    <w:rsid w:val="00FF09A8"/>
    <w:rsid w:val="00FF09D4"/>
    <w:rsid w:val="00FF0D5A"/>
    <w:rsid w:val="00FF0DF5"/>
    <w:rsid w:val="00FF0E0B"/>
    <w:rsid w:val="00FF10A1"/>
    <w:rsid w:val="00FF1235"/>
    <w:rsid w:val="00FF12C0"/>
    <w:rsid w:val="00FF187E"/>
    <w:rsid w:val="00FF18CC"/>
    <w:rsid w:val="00FF1C3C"/>
    <w:rsid w:val="00FF1EB0"/>
    <w:rsid w:val="00FF207C"/>
    <w:rsid w:val="00FF214E"/>
    <w:rsid w:val="00FF2801"/>
    <w:rsid w:val="00FF2B1F"/>
    <w:rsid w:val="00FF2B62"/>
    <w:rsid w:val="00FF2C33"/>
    <w:rsid w:val="00FF2F86"/>
    <w:rsid w:val="00FF4669"/>
    <w:rsid w:val="00FF4749"/>
    <w:rsid w:val="00FF4968"/>
    <w:rsid w:val="00FF4981"/>
    <w:rsid w:val="00FF4C1D"/>
    <w:rsid w:val="00FF5274"/>
    <w:rsid w:val="00FF5602"/>
    <w:rsid w:val="00FF56E4"/>
    <w:rsid w:val="00FF5A9B"/>
    <w:rsid w:val="00FF5ABB"/>
    <w:rsid w:val="00FF5EAD"/>
    <w:rsid w:val="00FF61DD"/>
    <w:rsid w:val="00FF6382"/>
    <w:rsid w:val="00FF63B1"/>
    <w:rsid w:val="00FF69E1"/>
    <w:rsid w:val="00FF6A0F"/>
    <w:rsid w:val="00FF6E4E"/>
    <w:rsid w:val="00FF7514"/>
    <w:rsid w:val="00FF7766"/>
    <w:rsid w:val="00FF7B51"/>
    <w:rsid w:val="00FF7E91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3FE6FE0"/>
  <w15:docId w15:val="{C31A4AB4-AC96-4475-BB73-F79EA8AA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028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730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383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C629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B52564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B52564"/>
    <w:rPr>
      <w:rFonts w:cs="EucrosiaUPC"/>
      <w:b/>
      <w:bCs/>
      <w:sz w:val="30"/>
      <w:szCs w:val="30"/>
      <w:u w:val="single"/>
    </w:rPr>
  </w:style>
  <w:style w:type="character" w:customStyle="1" w:styleId="Heading6Char1">
    <w:name w:val="Heading 6 Char1"/>
    <w:basedOn w:val="DefaultParagraphFont"/>
    <w:link w:val="Heading6"/>
    <w:rsid w:val="00B5256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F65D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B52564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B5256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32BA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C2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73028"/>
    <w:rPr>
      <w:rFonts w:cs="Times New Roman"/>
      <w:b/>
      <w:bCs/>
    </w:rPr>
  </w:style>
  <w:style w:type="paragraph" w:styleId="ListBullet">
    <w:name w:val="List Bullet"/>
    <w:basedOn w:val="Normal"/>
    <w:rsid w:val="00F73028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73028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73028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73028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73028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3028"/>
    <w:pPr>
      <w:ind w:left="284"/>
    </w:pPr>
  </w:style>
  <w:style w:type="paragraph" w:customStyle="1" w:styleId="AAFrameAddress">
    <w:name w:val="AA Frame Address"/>
    <w:basedOn w:val="Heading1"/>
    <w:rsid w:val="00F730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3028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73028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730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30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30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3028"/>
    <w:pPr>
      <w:ind w:left="851" w:hanging="284"/>
    </w:pPr>
  </w:style>
  <w:style w:type="paragraph" w:styleId="Index4">
    <w:name w:val="index 4"/>
    <w:basedOn w:val="Normal"/>
    <w:next w:val="Normal"/>
    <w:semiHidden/>
    <w:rsid w:val="00F73028"/>
    <w:pPr>
      <w:ind w:left="1135" w:hanging="284"/>
    </w:pPr>
  </w:style>
  <w:style w:type="paragraph" w:styleId="Index6">
    <w:name w:val="index 6"/>
    <w:basedOn w:val="Normal"/>
    <w:next w:val="Normal"/>
    <w:semiHidden/>
    <w:rsid w:val="00F73028"/>
    <w:pPr>
      <w:ind w:left="1702" w:hanging="284"/>
    </w:pPr>
  </w:style>
  <w:style w:type="paragraph" w:styleId="Index5">
    <w:name w:val="index 5"/>
    <w:basedOn w:val="Normal"/>
    <w:next w:val="Normal"/>
    <w:semiHidden/>
    <w:rsid w:val="00F73028"/>
    <w:pPr>
      <w:ind w:left="1418" w:hanging="284"/>
    </w:pPr>
  </w:style>
  <w:style w:type="paragraph" w:styleId="Index7">
    <w:name w:val="index 7"/>
    <w:basedOn w:val="Normal"/>
    <w:next w:val="Normal"/>
    <w:semiHidden/>
    <w:rsid w:val="00F73028"/>
    <w:pPr>
      <w:ind w:left="1985" w:hanging="284"/>
    </w:pPr>
  </w:style>
  <w:style w:type="paragraph" w:styleId="Index8">
    <w:name w:val="index 8"/>
    <w:basedOn w:val="Normal"/>
    <w:next w:val="Normal"/>
    <w:semiHidden/>
    <w:rsid w:val="00F73028"/>
    <w:pPr>
      <w:ind w:left="2269" w:hanging="284"/>
    </w:pPr>
  </w:style>
  <w:style w:type="paragraph" w:styleId="Index9">
    <w:name w:val="index 9"/>
    <w:basedOn w:val="Normal"/>
    <w:next w:val="Normal"/>
    <w:semiHidden/>
    <w:rsid w:val="00F73028"/>
    <w:pPr>
      <w:ind w:left="2552" w:hanging="284"/>
    </w:pPr>
  </w:style>
  <w:style w:type="paragraph" w:styleId="TOC2">
    <w:name w:val="toc 2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3028"/>
    <w:pPr>
      <w:ind w:left="851"/>
    </w:pPr>
  </w:style>
  <w:style w:type="paragraph" w:styleId="TOC5">
    <w:name w:val="toc 5"/>
    <w:basedOn w:val="Normal"/>
    <w:next w:val="Normal"/>
    <w:semiHidden/>
    <w:rsid w:val="00F73028"/>
    <w:pPr>
      <w:ind w:left="1134"/>
    </w:pPr>
  </w:style>
  <w:style w:type="paragraph" w:styleId="TOC6">
    <w:name w:val="toc 6"/>
    <w:basedOn w:val="Normal"/>
    <w:next w:val="Normal"/>
    <w:semiHidden/>
    <w:rsid w:val="00F73028"/>
    <w:pPr>
      <w:ind w:left="1418"/>
    </w:pPr>
  </w:style>
  <w:style w:type="paragraph" w:styleId="TOC7">
    <w:name w:val="toc 7"/>
    <w:basedOn w:val="Normal"/>
    <w:next w:val="Normal"/>
    <w:semiHidden/>
    <w:rsid w:val="00F73028"/>
    <w:pPr>
      <w:ind w:left="1701"/>
    </w:pPr>
  </w:style>
  <w:style w:type="paragraph" w:styleId="TOC8">
    <w:name w:val="toc 8"/>
    <w:basedOn w:val="Normal"/>
    <w:next w:val="Normal"/>
    <w:semiHidden/>
    <w:rsid w:val="00F73028"/>
    <w:pPr>
      <w:ind w:left="1985"/>
    </w:pPr>
  </w:style>
  <w:style w:type="paragraph" w:styleId="TOC9">
    <w:name w:val="toc 9"/>
    <w:basedOn w:val="Normal"/>
    <w:next w:val="Normal"/>
    <w:semiHidden/>
    <w:rsid w:val="00F73028"/>
    <w:pPr>
      <w:ind w:left="2268"/>
    </w:pPr>
  </w:style>
  <w:style w:type="paragraph" w:styleId="TableofFigures">
    <w:name w:val="table of figures"/>
    <w:basedOn w:val="Normal"/>
    <w:next w:val="Normal"/>
    <w:semiHidden/>
    <w:rsid w:val="00F73028"/>
    <w:pPr>
      <w:ind w:left="567" w:hanging="567"/>
    </w:pPr>
  </w:style>
  <w:style w:type="paragraph" w:styleId="ListBullet5">
    <w:name w:val="List Bullet 5"/>
    <w:basedOn w:val="Normal"/>
    <w:rsid w:val="00F73028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F73028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F73028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5E7FF8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F73028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5256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73028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52564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F730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30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30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30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302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30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30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73028"/>
    <w:pPr>
      <w:framePr w:h="443" w:wrap="around" w:y="8223"/>
    </w:pPr>
  </w:style>
  <w:style w:type="paragraph" w:customStyle="1" w:styleId="a">
    <w:name w:val="¢éÍ¤ÇÒ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30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30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30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30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30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8585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F73028"/>
  </w:style>
  <w:style w:type="paragraph" w:customStyle="1" w:styleId="a0">
    <w:name w:val="ºÇ¡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61B80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1"/>
    <w:rsid w:val="00BD6BDE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B52564"/>
    <w:rPr>
      <w:rFonts w:ascii="Arial" w:hAnsi="Arial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564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Left:  0.38&quot;,H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locked/>
    <w:rsid w:val="00261B80"/>
    <w:rPr>
      <w:rFonts w:ascii="Arial" w:hAnsi="Arial" w:cs="Angsana New"/>
      <w:sz w:val="22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E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E5A65"/>
    <w:rPr>
      <w:rFonts w:ascii="Angsana New" w:eastAsia="Calibri" w:hAnsi="Angsana New"/>
      <w:i/>
      <w:iCs/>
      <w:sz w:val="30"/>
      <w:szCs w:val="30"/>
    </w:rPr>
  </w:style>
  <w:style w:type="paragraph" w:customStyle="1" w:styleId="a5">
    <w:name w:val="ลบ"/>
    <w:basedOn w:val="Normal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0"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70605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70605"/>
    <w:rPr>
      <w:rFonts w:ascii="Tahoma" w:hAnsi="Tahoma"/>
      <w:sz w:val="16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1B80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rsid w:val="00E858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E85855"/>
    <w:rPr>
      <w:rFonts w:ascii="Consolas" w:hAnsi="Consolas"/>
      <w:sz w:val="21"/>
      <w:szCs w:val="26"/>
    </w:rPr>
  </w:style>
  <w:style w:type="paragraph" w:customStyle="1" w:styleId="Default">
    <w:name w:val="Default"/>
    <w:rsid w:val="0040683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35D"/>
    <w:pPr>
      <w:tabs>
        <w:tab w:val="clear" w:pos="9315"/>
        <w:tab w:val="left" w:pos="540"/>
      </w:tabs>
      <w:spacing w:line="240" w:lineRule="auto"/>
      <w:ind w:right="-43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rsid w:val="00B0235D"/>
    <w:rPr>
      <w:rFonts w:ascii="Angsana New" w:eastAsia="Calibri" w:hAnsi="Angsana New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D42A2E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rsid w:val="00E32B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Heading1Char1">
    <w:name w:val="Heading 1 Char1"/>
    <w:basedOn w:val="DefaultParagraphFont"/>
    <w:uiPriority w:val="99"/>
    <w:rsid w:val="00B5256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7Char1">
    <w:name w:val="Heading 7 Char1"/>
    <w:basedOn w:val="DefaultParagraphFont"/>
    <w:rsid w:val="00B525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52564"/>
    <w:rPr>
      <w:rFonts w:ascii="Arial" w:eastAsia="Times New Roman" w:hAnsi="Arial" w:cs="Angsana New"/>
      <w:sz w:val="18"/>
      <w:szCs w:val="18"/>
    </w:rPr>
  </w:style>
  <w:style w:type="character" w:customStyle="1" w:styleId="BodyText2Char1">
    <w:name w:val="Body Text 2 Char1"/>
    <w:basedOn w:val="DefaultParagraphFont"/>
    <w:rsid w:val="00B5256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B52564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B5256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B5256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B52564"/>
    <w:rPr>
      <w:rFonts w:ascii="Arial" w:hAnsi="Arial"/>
      <w:sz w:val="18"/>
      <w:szCs w:val="22"/>
    </w:rPr>
  </w:style>
  <w:style w:type="paragraph" w:styleId="FootnoteText">
    <w:name w:val="footnote text"/>
    <w:aliases w:val="ft"/>
    <w:basedOn w:val="Normal"/>
    <w:link w:val="FootnoteTextCha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5256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25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2564"/>
    <w:pPr>
      <w:spacing w:after="0"/>
    </w:pPr>
  </w:style>
  <w:style w:type="paragraph" w:customStyle="1" w:styleId="acctdividends">
    <w:name w:val="acct dividends"/>
    <w:aliases w:val="a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2564"/>
    <w:pPr>
      <w:spacing w:after="0"/>
    </w:pPr>
  </w:style>
  <w:style w:type="paragraph" w:customStyle="1" w:styleId="acctindent">
    <w:name w:val="acct indent"/>
    <w:aliases w:val="ai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256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256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256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256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256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256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256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256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2564"/>
    <w:pPr>
      <w:spacing w:after="0"/>
    </w:pPr>
  </w:style>
  <w:style w:type="paragraph" w:customStyle="1" w:styleId="List1a">
    <w:name w:val="List 1a"/>
    <w:aliases w:val="1a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25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5256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B5256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2564"/>
    <w:rPr>
      <w:rFonts w:ascii="Times New Roman" w:hAnsi="Times New Roman" w:cs="Times New Roman"/>
    </w:rPr>
  </w:style>
  <w:style w:type="paragraph" w:customStyle="1" w:styleId="zreportaddinfo">
    <w:name w:val="zreport addinfo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256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256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256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2564"/>
    <w:rPr>
      <w:b/>
      <w:bCs/>
    </w:rPr>
  </w:style>
  <w:style w:type="paragraph" w:customStyle="1" w:styleId="nineptbodytext">
    <w:name w:val="nine pt body text"/>
    <w:aliases w:val="9bt"/>
    <w:basedOn w:val="nineptnormal"/>
    <w:rsid w:val="00B52564"/>
    <w:pPr>
      <w:spacing w:after="220"/>
    </w:pPr>
  </w:style>
  <w:style w:type="paragraph" w:customStyle="1" w:styleId="nineptnormal">
    <w:name w:val="nine pt normal"/>
    <w:aliases w:val="9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2564"/>
    <w:pPr>
      <w:jc w:val="center"/>
    </w:pPr>
  </w:style>
  <w:style w:type="paragraph" w:customStyle="1" w:styleId="heading">
    <w:name w:val="heading"/>
    <w:aliases w:val="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256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2564"/>
  </w:style>
  <w:style w:type="paragraph" w:customStyle="1" w:styleId="nineptheadingcentredbold">
    <w:name w:val="nine pt heading centred bold"/>
    <w:aliases w:val="9hc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256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256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2564"/>
    <w:rPr>
      <w:b/>
    </w:rPr>
  </w:style>
  <w:style w:type="paragraph" w:customStyle="1" w:styleId="nineptcolumntab1">
    <w:name w:val="nine pt column tab1"/>
    <w:aliases w:val="a91"/>
    <w:basedOn w:val="nineptnormal"/>
    <w:rsid w:val="00B5256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256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2564"/>
    <w:pPr>
      <w:jc w:val="center"/>
    </w:pPr>
  </w:style>
  <w:style w:type="paragraph" w:customStyle="1" w:styleId="Normalheading">
    <w:name w:val="Normal heading"/>
    <w:aliases w:val="nh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256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256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256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256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256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256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256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256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256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256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256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256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256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256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256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2564"/>
    <w:pPr>
      <w:spacing w:after="0"/>
    </w:pPr>
  </w:style>
  <w:style w:type="paragraph" w:customStyle="1" w:styleId="smallreturn">
    <w:name w:val="small return"/>
    <w:aliases w:val="sr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2564"/>
    <w:pPr>
      <w:spacing w:after="0"/>
    </w:pPr>
  </w:style>
  <w:style w:type="paragraph" w:customStyle="1" w:styleId="headingbolditalic">
    <w:name w:val="heading bold italic"/>
    <w:aliases w:val="hbi"/>
    <w:basedOn w:val="heading"/>
    <w:rsid w:val="00B5256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256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2564"/>
    <w:pPr>
      <w:spacing w:after="0"/>
    </w:pPr>
  </w:style>
  <w:style w:type="paragraph" w:customStyle="1" w:styleId="blockbullet">
    <w:name w:val="block bullet"/>
    <w:aliases w:val="bb"/>
    <w:basedOn w:val="block"/>
    <w:rsid w:val="00B5256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256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2564"/>
    <w:pPr>
      <w:spacing w:after="0"/>
    </w:pPr>
  </w:style>
  <w:style w:type="paragraph" w:customStyle="1" w:styleId="eightptnormal">
    <w:name w:val="eight pt normal"/>
    <w:aliases w:val="8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256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256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256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2564"/>
    <w:rPr>
      <w:b/>
      <w:bCs/>
    </w:rPr>
  </w:style>
  <w:style w:type="paragraph" w:customStyle="1" w:styleId="eightptbodytext">
    <w:name w:val="eight pt body text"/>
    <w:aliases w:val="8bt"/>
    <w:basedOn w:val="eightptnormal"/>
    <w:rsid w:val="00B5256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256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256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256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2564"/>
    <w:pPr>
      <w:spacing w:after="0"/>
    </w:pPr>
  </w:style>
  <w:style w:type="paragraph" w:customStyle="1" w:styleId="eightptblock">
    <w:name w:val="eight pt block"/>
    <w:aliases w:val="8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256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256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256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2564"/>
    <w:pPr>
      <w:spacing w:after="0"/>
    </w:pPr>
  </w:style>
  <w:style w:type="paragraph" w:customStyle="1" w:styleId="blockindent">
    <w:name w:val="block indent"/>
    <w:aliases w:val="bi"/>
    <w:basedOn w:val="block"/>
    <w:rsid w:val="00B5256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2564"/>
    <w:pPr>
      <w:jc w:val="center"/>
    </w:pPr>
  </w:style>
  <w:style w:type="paragraph" w:customStyle="1" w:styleId="nineptcol">
    <w:name w:val="nine pt %col"/>
    <w:aliases w:val="9%"/>
    <w:basedOn w:val="nineptnormal"/>
    <w:rsid w:val="00B5256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256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256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2564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256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256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256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256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256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256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256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256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256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256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256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2564"/>
    <w:pPr>
      <w:spacing w:after="80"/>
    </w:pPr>
  </w:style>
  <w:style w:type="paragraph" w:customStyle="1" w:styleId="nineptratecol">
    <w:name w:val="nine pt rate col"/>
    <w:aliases w:val="a9r"/>
    <w:basedOn w:val="nineptnormal"/>
    <w:rsid w:val="00B5256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256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256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256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256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256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256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256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256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256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256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256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256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256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256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256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256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256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256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2564"/>
    <w:pPr>
      <w:spacing w:after="80"/>
    </w:pPr>
  </w:style>
  <w:style w:type="paragraph" w:customStyle="1" w:styleId="blockbullet2">
    <w:name w:val="block bullet 2"/>
    <w:aliases w:val="bb2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256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256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5256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B52564"/>
    <w:rPr>
      <w:sz w:val="29"/>
      <w:szCs w:val="29"/>
    </w:rPr>
  </w:style>
  <w:style w:type="character" w:customStyle="1" w:styleId="shorttext">
    <w:name w:val="short_text"/>
    <w:basedOn w:val="DefaultParagraphFont"/>
    <w:rsid w:val="00B52564"/>
  </w:style>
  <w:style w:type="paragraph" w:styleId="CommentText">
    <w:name w:val="annotation text"/>
    <w:basedOn w:val="Normal"/>
    <w:link w:val="CommentTextChar"/>
    <w:rsid w:val="00B5256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564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2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564"/>
    <w:rPr>
      <w:rFonts w:ascii="Arial" w:hAnsi="Arial"/>
      <w:b/>
      <w:bCs/>
      <w:szCs w:val="25"/>
    </w:rPr>
  </w:style>
  <w:style w:type="character" w:customStyle="1" w:styleId="Heading3Char">
    <w:name w:val="Heading 3 Char"/>
    <w:basedOn w:val="BodyTextChar"/>
    <w:locked/>
    <w:rsid w:val="00B52564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B5256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B52564"/>
    <w:rPr>
      <w:rFonts w:cs="EucrosiaUPC"/>
      <w:b/>
      <w:bCs/>
      <w:sz w:val="30"/>
      <w:szCs w:val="30"/>
      <w:lang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B52564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rsid w:val="00B52564"/>
    <w:rPr>
      <w:rFonts w:cs="Times New Roman"/>
    </w:rPr>
  </w:style>
  <w:style w:type="character" w:customStyle="1" w:styleId="gt-icon-text1">
    <w:name w:val="gt-icon-text1"/>
    <w:basedOn w:val="DefaultParagraphFont"/>
    <w:rsid w:val="00B52564"/>
    <w:rPr>
      <w:rFonts w:cs="Times New Roman"/>
    </w:rPr>
  </w:style>
  <w:style w:type="character" w:customStyle="1" w:styleId="longtext">
    <w:name w:val="long_text"/>
    <w:basedOn w:val="DefaultParagraphFont"/>
    <w:rsid w:val="00B52564"/>
    <w:rPr>
      <w:rFonts w:cs="Times New Roman"/>
    </w:rPr>
  </w:style>
  <w:style w:type="character" w:styleId="CommentReference">
    <w:name w:val="annotation reference"/>
    <w:basedOn w:val="DefaultParagraphFont"/>
    <w:rsid w:val="00B52564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B5256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5256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2564"/>
  </w:style>
  <w:style w:type="character" w:styleId="Emphasis">
    <w:name w:val="Emphasis"/>
    <w:basedOn w:val="DefaultParagraphFont"/>
    <w:uiPriority w:val="20"/>
    <w:qFormat/>
    <w:rsid w:val="00B5256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2564"/>
  </w:style>
  <w:style w:type="character" w:styleId="Hyperlink">
    <w:name w:val="Hyperlink"/>
    <w:basedOn w:val="DefaultParagraphFont"/>
    <w:uiPriority w:val="99"/>
    <w:unhideWhenUsed/>
    <w:rsid w:val="00B5256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B52564"/>
    <w:rPr>
      <w:color w:val="4D90F0"/>
    </w:rPr>
  </w:style>
  <w:style w:type="paragraph" w:styleId="NormalWeb">
    <w:name w:val="Normal (Web)"/>
    <w:basedOn w:val="Normal"/>
    <w:uiPriority w:val="99"/>
    <w:unhideWhenUsed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525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2564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1E06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9465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1C07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646B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EndnoteText">
    <w:name w:val="endnote text"/>
    <w:basedOn w:val="Normal"/>
    <w:link w:val="EndnoteTextChar"/>
    <w:semiHidden/>
    <w:unhideWhenUsed/>
    <w:rsid w:val="004244A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4244A6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4244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9FE86-E799-4872-88DE-A9EF661544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BAE3A8-555B-4554-9288-FA661343B9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B82958-6919-4D8F-A837-74B6C192F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376</TotalTime>
  <Pages>76</Pages>
  <Words>16310</Words>
  <Characters>92971</Characters>
  <Application>Microsoft Office Word</Application>
  <DocSecurity>0</DocSecurity>
  <Lines>774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109063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Nanthawat Jan-on</dc:creator>
  <cp:keywords/>
  <dc:description/>
  <cp:lastModifiedBy>Ratchanon, Tawachoo</cp:lastModifiedBy>
  <cp:revision>124</cp:revision>
  <cp:lastPrinted>2024-02-17T15:18:00Z</cp:lastPrinted>
  <dcterms:created xsi:type="dcterms:W3CDTF">2024-02-16T09:51:00Z</dcterms:created>
  <dcterms:modified xsi:type="dcterms:W3CDTF">2024-02-18T09:02:00Z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2021-12-21T06:22:15Z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293db102-bb6a-42a6-b1bc-09a751f31478</vt:lpwstr>
  </property>
  <property fmtid="{D5CDD505-2E9C-101B-9397-08002B2CF9AE}" pid="8" name="MSIP_Label_4ed8881d-4062-46d6-b0ca-1cc939420954_ContentBits">
    <vt:lpwstr>0</vt:lpwstr>
  </property>
</Properties>
</file>