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7E77" w14:textId="77777777"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6FBB7D9C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6CEB679" w14:textId="77777777" w:rsidR="0072572E" w:rsidRPr="00BF76DC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14:paraId="433AE98B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61E4C11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3590876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</w:p>
    <w:p w14:paraId="59A65A00" w14:textId="051D6BF5" w:rsidR="0072572E" w:rsidRDefault="001F7432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D7A89C" w14:textId="77777777"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356C571E" w14:textId="77777777" w:rsidR="0072572E" w:rsidRPr="008B2E92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8B2E92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1937071B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256</w:t>
      </w:r>
      <w:r w:rsidR="006C51D4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3DD1E392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>
        <w:rPr>
          <w:rFonts w:ascii="Angsana New" w:hAnsi="Angsana New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/>
          <w:sz w:val="30"/>
          <w:szCs w:val="30"/>
        </w:rPr>
        <w:t>256</w:t>
      </w:r>
      <w:r w:rsidR="006C51D4">
        <w:rPr>
          <w:rFonts w:asciiTheme="majorBidi" w:hAnsiTheme="majorBidi" w:cstheme="majorBidi"/>
          <w:sz w:val="30"/>
          <w:szCs w:val="30"/>
        </w:rPr>
        <w:t>6</w:t>
      </w:r>
      <w:r w:rsidR="008235FC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9F5110">
        <w:rPr>
          <w:rFonts w:asciiTheme="majorBidi" w:hAnsiTheme="majorBidi" w:cstheme="majorBidi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7B2626C2" w:rsidR="00E463B6" w:rsidRPr="00DB7A14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C51D4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  <w:cs/>
        </w:rPr>
      </w:pPr>
    </w:p>
    <w:p w14:paraId="5956C02E" w14:textId="231219C8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95ED1">
        <w:rPr>
          <w:rFonts w:ascii="Angsana New" w:eastAsia="Calibri" w:hAnsi="Angsana New"/>
          <w:sz w:val="30"/>
          <w:szCs w:val="30"/>
        </w:rPr>
        <w:br/>
      </w:r>
      <w:r w:rsidRPr="00F95ED1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0C346B" w:rsidRPr="000C346B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C346B" w:rsidRPr="000C346B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225D5" w:rsidRPr="00D225D5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409E4CBF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E74394">
        <w:rPr>
          <w:rFonts w:asciiTheme="majorBidi" w:hAnsiTheme="majorBidi" w:cstheme="majorBidi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="00E7439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6295D2" w14:textId="03B06527" w:rsidR="005977F3" w:rsidRDefault="005977F3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5EBE200" w14:textId="77777777" w:rsidR="00B865F8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3DF2A3A4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193FCF" w:rsidRPr="00193FCF">
        <w:rPr>
          <w:rFonts w:ascii="Angsana New" w:eastAsia="Calibri" w:hAnsi="Angsana New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3B010BDA" w:rsidR="005E36EC" w:rsidRDefault="0072572E" w:rsidP="00152EC4">
      <w:pPr>
        <w:pStyle w:val="Ang15"/>
        <w:rPr>
          <w:rtl/>
          <w:cs/>
        </w:rPr>
      </w:pPr>
      <w:r w:rsidRPr="007616B3">
        <w:rPr>
          <w:rtl/>
          <w:cs/>
        </w:rPr>
        <w:t xml:space="preserve"> </w:t>
      </w:r>
    </w:p>
    <w:p w14:paraId="323074C0" w14:textId="77777777" w:rsidR="005E36EC" w:rsidRDefault="005E36EC">
      <w:pPr>
        <w:spacing w:line="240" w:lineRule="auto"/>
        <w:rPr>
          <w:rFonts w:ascii="Angsana New" w:hAnsi="Angsana New"/>
          <w:sz w:val="30"/>
          <w:szCs w:val="30"/>
          <w:rtl/>
          <w:cs/>
        </w:rPr>
      </w:pPr>
      <w:r>
        <w:rPr>
          <w:rFonts w:cs="Times New Roman"/>
          <w:rtl/>
          <w:lang w:bidi="ar-SA"/>
        </w:rPr>
        <w:br w:type="page"/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>
        <w:rPr>
          <w:rFonts w:ascii="Angsana New" w:eastAsia="Calibri" w:hAnsi="Angsana New"/>
          <w:sz w:val="30"/>
          <w:szCs w:val="30"/>
        </w:rPr>
        <w:br/>
      </w:r>
      <w:r w:rsidR="00D22AA2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405D26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>
        <w:rPr>
          <w:rFonts w:ascii="Angsana New" w:hAnsi="Angsana New"/>
          <w:sz w:val="30"/>
          <w:szCs w:val="30"/>
        </w:rPr>
        <w:br/>
      </w:r>
      <w:r w:rsidRPr="002425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8734757" w:rsidR="00E463B6" w:rsidRDefault="00E463B6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984C30C" w14:textId="2AEA7570" w:rsidR="005E36EC" w:rsidRDefault="005E36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4025E211" w14:textId="7B0C751E" w:rsidR="005977F3" w:rsidRDefault="0072572E" w:rsidP="00AA4755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6477F" w:rsidRPr="0086477F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F5ED72" w14:textId="77777777" w:rsidR="005E36EC" w:rsidRDefault="005E36EC" w:rsidP="00AA475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7E08410" w14:textId="4269C597" w:rsidR="00DF5A46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="00902FB0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778558" w14:textId="085E73BB" w:rsidR="00F4720C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38EDE87F" w14:textId="2F294356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="00902FB0" w:rsidRPr="00902FB0">
        <w:rPr>
          <w:rFonts w:ascii="Angsana New" w:hAnsi="Angsana New"/>
          <w:sz w:val="30"/>
          <w:szCs w:val="30"/>
          <w:cs/>
        </w:rPr>
        <w:t>ธัญลักษณ์ เกตุแก้ว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7A1DE1D7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02FB0" w:rsidRPr="00902FB0">
        <w:rPr>
          <w:rFonts w:ascii="Angsana New" w:hAnsi="Angsana New"/>
          <w:sz w:val="30"/>
          <w:szCs w:val="30"/>
          <w:lang w:val="en-US"/>
        </w:rPr>
        <w:t>8179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9CA6F9D" w14:textId="56150B5F" w:rsidR="0075377F" w:rsidRPr="00DE60CC" w:rsidRDefault="00902FB0" w:rsidP="00B706D4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F6128D">
        <w:rPr>
          <w:rFonts w:ascii="Angsana New" w:hAnsi="Angsana New"/>
          <w:sz w:val="30"/>
          <w:szCs w:val="30"/>
          <w:lang w:val="en-US"/>
        </w:rPr>
        <w:t>9</w:t>
      </w:r>
      <w:r w:rsidR="00227BCE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87E7E">
        <w:rPr>
          <w:rFonts w:ascii="Angsana New" w:hAnsi="Angsana New"/>
          <w:sz w:val="30"/>
          <w:szCs w:val="30"/>
          <w:lang w:val="en-US"/>
        </w:rPr>
        <w:t>256</w:t>
      </w:r>
      <w:r w:rsidR="006C51D4">
        <w:rPr>
          <w:rFonts w:ascii="Angsana New" w:hAnsi="Angsana New"/>
          <w:sz w:val="30"/>
          <w:szCs w:val="30"/>
          <w:lang w:val="en-US"/>
        </w:rPr>
        <w:t>7</w:t>
      </w:r>
    </w:p>
    <w:sectPr w:rsidR="0075377F" w:rsidRPr="00DE60CC" w:rsidSect="00D74053">
      <w:footerReference w:type="default" r:id="rId16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869C" w14:textId="77777777" w:rsidR="000709EC" w:rsidRDefault="000709EC">
      <w:r>
        <w:separator/>
      </w:r>
    </w:p>
  </w:endnote>
  <w:endnote w:type="continuationSeparator" w:id="0">
    <w:p w14:paraId="2F5FB837" w14:textId="77777777" w:rsidR="000709EC" w:rsidRDefault="0007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720B" w14:textId="3891B8A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E42A4A" w:rsidRDefault="00E42A4A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9688B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9213" w14:textId="5DBA8C8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E42A4A" w:rsidRDefault="00E42A4A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42E4" w14:textId="1EBA6F35" w:rsidR="00D74053" w:rsidRPr="0024253B" w:rsidRDefault="00D74053" w:rsidP="00D74053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3955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75517" w14:textId="18E809CA" w:rsidR="00E42A4A" w:rsidRPr="00D74053" w:rsidRDefault="00D74053" w:rsidP="00D740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160E8" w14:textId="77777777" w:rsidR="000709EC" w:rsidRDefault="000709EC">
      <w:r>
        <w:separator/>
      </w:r>
    </w:p>
  </w:footnote>
  <w:footnote w:type="continuationSeparator" w:id="0">
    <w:p w14:paraId="735BC09C" w14:textId="77777777" w:rsidR="000709EC" w:rsidRDefault="00070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1487B" w14:textId="77777777" w:rsidR="00E42A4A" w:rsidRDefault="00E42A4A">
    <w:pPr>
      <w:pStyle w:val="Header"/>
    </w:pPr>
  </w:p>
  <w:p w14:paraId="11F66955" w14:textId="77777777" w:rsidR="00E42A4A" w:rsidRDefault="00E42A4A">
    <w:pPr>
      <w:pStyle w:val="Header"/>
    </w:pPr>
  </w:p>
  <w:p w14:paraId="3533A2C5" w14:textId="77777777" w:rsidR="00E42A4A" w:rsidRDefault="00E42A4A">
    <w:pPr>
      <w:pStyle w:val="Header"/>
    </w:pPr>
  </w:p>
  <w:p w14:paraId="18F81E95" w14:textId="77777777" w:rsidR="00E42A4A" w:rsidRDefault="00E42A4A">
    <w:pPr>
      <w:pStyle w:val="Header"/>
    </w:pPr>
  </w:p>
  <w:p w14:paraId="01BA0AC2" w14:textId="77777777" w:rsidR="00E42A4A" w:rsidRDefault="00E42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D493C" w14:textId="77777777" w:rsidR="00E42A4A" w:rsidRDefault="00E42A4A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E42A4A" w:rsidRPr="00E534EC" w:rsidRDefault="00E42A4A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E42A4A" w:rsidRPr="00E041F2" w:rsidRDefault="00E42A4A" w:rsidP="00E04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308708877">
    <w:abstractNumId w:val="4"/>
  </w:num>
  <w:num w:numId="2" w16cid:durableId="1945258765">
    <w:abstractNumId w:val="17"/>
  </w:num>
  <w:num w:numId="3" w16cid:durableId="1356079260">
    <w:abstractNumId w:val="24"/>
  </w:num>
  <w:num w:numId="4" w16cid:durableId="852958636">
    <w:abstractNumId w:val="13"/>
  </w:num>
  <w:num w:numId="5" w16cid:durableId="267204540">
    <w:abstractNumId w:val="1"/>
  </w:num>
  <w:num w:numId="6" w16cid:durableId="1818497693">
    <w:abstractNumId w:val="25"/>
  </w:num>
  <w:num w:numId="7" w16cid:durableId="646279052">
    <w:abstractNumId w:val="15"/>
  </w:num>
  <w:num w:numId="8" w16cid:durableId="1891308566">
    <w:abstractNumId w:val="14"/>
  </w:num>
  <w:num w:numId="9" w16cid:durableId="1040472777">
    <w:abstractNumId w:val="3"/>
  </w:num>
  <w:num w:numId="10" w16cid:durableId="26057278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4084481">
    <w:abstractNumId w:val="28"/>
  </w:num>
  <w:num w:numId="12" w16cid:durableId="1723944960">
    <w:abstractNumId w:val="2"/>
  </w:num>
  <w:num w:numId="13" w16cid:durableId="190383420">
    <w:abstractNumId w:val="10"/>
  </w:num>
  <w:num w:numId="14" w16cid:durableId="1720788374">
    <w:abstractNumId w:val="22"/>
  </w:num>
  <w:num w:numId="15" w16cid:durableId="1440370146">
    <w:abstractNumId w:val="7"/>
  </w:num>
  <w:num w:numId="16" w16cid:durableId="2006130280">
    <w:abstractNumId w:val="19"/>
  </w:num>
  <w:num w:numId="17" w16cid:durableId="1109818803">
    <w:abstractNumId w:val="21"/>
  </w:num>
  <w:num w:numId="18" w16cid:durableId="1063484023">
    <w:abstractNumId w:val="29"/>
  </w:num>
  <w:num w:numId="19" w16cid:durableId="987200610">
    <w:abstractNumId w:val="12"/>
  </w:num>
  <w:num w:numId="20" w16cid:durableId="443697586">
    <w:abstractNumId w:val="18"/>
  </w:num>
  <w:num w:numId="21" w16cid:durableId="1584996375">
    <w:abstractNumId w:val="26"/>
  </w:num>
  <w:num w:numId="22" w16cid:durableId="843013594">
    <w:abstractNumId w:val="20"/>
  </w:num>
  <w:num w:numId="23" w16cid:durableId="589434323">
    <w:abstractNumId w:val="5"/>
  </w:num>
  <w:num w:numId="24" w16cid:durableId="1162745611">
    <w:abstractNumId w:val="11"/>
  </w:num>
  <w:num w:numId="25" w16cid:durableId="722601667">
    <w:abstractNumId w:val="8"/>
  </w:num>
  <w:num w:numId="26" w16cid:durableId="1881697565">
    <w:abstractNumId w:val="9"/>
  </w:num>
  <w:num w:numId="27" w16cid:durableId="1938293979">
    <w:abstractNumId w:val="27"/>
  </w:num>
  <w:num w:numId="28" w16cid:durableId="1672096438">
    <w:abstractNumId w:val="6"/>
  </w:num>
  <w:num w:numId="29" w16cid:durableId="2104757233">
    <w:abstractNumId w:val="1"/>
  </w:num>
  <w:num w:numId="30" w16cid:durableId="838274379">
    <w:abstractNumId w:val="16"/>
  </w:num>
  <w:num w:numId="31" w16cid:durableId="2123844356">
    <w:abstractNumId w:val="1"/>
  </w:num>
  <w:num w:numId="32" w16cid:durableId="623775997">
    <w:abstractNumId w:val="1"/>
  </w:num>
  <w:num w:numId="33" w16cid:durableId="99132727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2906171">
    <w:abstractNumId w:val="1"/>
    <w:lvlOverride w:ilvl="0">
      <w:startOverride w:val="14"/>
    </w:lvlOverride>
  </w:num>
  <w:num w:numId="35" w16cid:durableId="860893803">
    <w:abstractNumId w:val="23"/>
  </w:num>
  <w:num w:numId="36" w16cid:durableId="1144273718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9B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669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9C4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771"/>
    <w:rsid w:val="00067AFD"/>
    <w:rsid w:val="00067FF9"/>
    <w:rsid w:val="00070377"/>
    <w:rsid w:val="000709B4"/>
    <w:rsid w:val="000709EC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499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949"/>
    <w:rsid w:val="000A1C1B"/>
    <w:rsid w:val="000A1F29"/>
    <w:rsid w:val="000A2300"/>
    <w:rsid w:val="000A2350"/>
    <w:rsid w:val="000A2581"/>
    <w:rsid w:val="000A25C0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436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4C75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878"/>
    <w:rsid w:val="000C49FA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786"/>
    <w:rsid w:val="000D5C0F"/>
    <w:rsid w:val="000D5E4E"/>
    <w:rsid w:val="000D5EDE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AE4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EA4"/>
    <w:rsid w:val="00116314"/>
    <w:rsid w:val="001165CC"/>
    <w:rsid w:val="001166F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38AC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5B0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9C9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4E0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4DCE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1DD3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96A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768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7B1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DE5"/>
    <w:rsid w:val="00267E34"/>
    <w:rsid w:val="00267F25"/>
    <w:rsid w:val="002705F8"/>
    <w:rsid w:val="00270A9D"/>
    <w:rsid w:val="00270C90"/>
    <w:rsid w:val="00271788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64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982"/>
    <w:rsid w:val="002A2B62"/>
    <w:rsid w:val="002A3209"/>
    <w:rsid w:val="002A3452"/>
    <w:rsid w:val="002A3918"/>
    <w:rsid w:val="002A3933"/>
    <w:rsid w:val="002A48BA"/>
    <w:rsid w:val="002A4E25"/>
    <w:rsid w:val="002A5535"/>
    <w:rsid w:val="002A560C"/>
    <w:rsid w:val="002A5903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B0329"/>
    <w:rsid w:val="002B03DF"/>
    <w:rsid w:val="002B07C0"/>
    <w:rsid w:val="002B0A30"/>
    <w:rsid w:val="002B0CB8"/>
    <w:rsid w:val="002B0F62"/>
    <w:rsid w:val="002B0F99"/>
    <w:rsid w:val="002B146B"/>
    <w:rsid w:val="002B169A"/>
    <w:rsid w:val="002B18EB"/>
    <w:rsid w:val="002B1B78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17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BA1"/>
    <w:rsid w:val="002E4C25"/>
    <w:rsid w:val="002E51B8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6DE"/>
    <w:rsid w:val="0032192D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0E5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B19"/>
    <w:rsid w:val="00380D5A"/>
    <w:rsid w:val="003816D3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50C"/>
    <w:rsid w:val="003C45AF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B6D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9FC"/>
    <w:rsid w:val="003F5C4C"/>
    <w:rsid w:val="003F6155"/>
    <w:rsid w:val="003F6269"/>
    <w:rsid w:val="003F65F0"/>
    <w:rsid w:val="003F6EFA"/>
    <w:rsid w:val="003F6F21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31F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9E1"/>
    <w:rsid w:val="00421B8F"/>
    <w:rsid w:val="00422155"/>
    <w:rsid w:val="0042237F"/>
    <w:rsid w:val="004225AB"/>
    <w:rsid w:val="00422DB0"/>
    <w:rsid w:val="00423178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362"/>
    <w:rsid w:val="00430741"/>
    <w:rsid w:val="00430CF8"/>
    <w:rsid w:val="00430DFD"/>
    <w:rsid w:val="00430E2C"/>
    <w:rsid w:val="004313E8"/>
    <w:rsid w:val="0043151A"/>
    <w:rsid w:val="00431681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4FBE"/>
    <w:rsid w:val="00435278"/>
    <w:rsid w:val="004353C4"/>
    <w:rsid w:val="00435525"/>
    <w:rsid w:val="0043574F"/>
    <w:rsid w:val="004359D4"/>
    <w:rsid w:val="00435C38"/>
    <w:rsid w:val="00435FA5"/>
    <w:rsid w:val="004360B6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64F5"/>
    <w:rsid w:val="0044657D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110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5B5"/>
    <w:rsid w:val="00490C12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2A0"/>
    <w:rsid w:val="00494457"/>
    <w:rsid w:val="00494682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C0"/>
    <w:rsid w:val="004E3A83"/>
    <w:rsid w:val="004E3D83"/>
    <w:rsid w:val="004E414B"/>
    <w:rsid w:val="004E463B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0D4D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117C"/>
    <w:rsid w:val="005016D0"/>
    <w:rsid w:val="005018DE"/>
    <w:rsid w:val="00501A3C"/>
    <w:rsid w:val="00501E47"/>
    <w:rsid w:val="00502158"/>
    <w:rsid w:val="00502187"/>
    <w:rsid w:val="00502402"/>
    <w:rsid w:val="00502F4A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543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63D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C5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38E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2E46"/>
    <w:rsid w:val="005E312A"/>
    <w:rsid w:val="005E319F"/>
    <w:rsid w:val="005E3524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FBC"/>
    <w:rsid w:val="006100FC"/>
    <w:rsid w:val="006102C4"/>
    <w:rsid w:val="00610483"/>
    <w:rsid w:val="0061054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127F"/>
    <w:rsid w:val="0066156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C6"/>
    <w:rsid w:val="00662CFA"/>
    <w:rsid w:val="00662D84"/>
    <w:rsid w:val="00663246"/>
    <w:rsid w:val="00663581"/>
    <w:rsid w:val="00663621"/>
    <w:rsid w:val="0066368D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368"/>
    <w:rsid w:val="0068455E"/>
    <w:rsid w:val="0068464C"/>
    <w:rsid w:val="006848D3"/>
    <w:rsid w:val="00684A65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1F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209"/>
    <w:rsid w:val="006D54E4"/>
    <w:rsid w:val="006D553C"/>
    <w:rsid w:val="006D5E47"/>
    <w:rsid w:val="006D5E6F"/>
    <w:rsid w:val="006D62E2"/>
    <w:rsid w:val="006D6817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ADE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8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49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6BA3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F2C"/>
    <w:rsid w:val="0078625D"/>
    <w:rsid w:val="007864AC"/>
    <w:rsid w:val="00786770"/>
    <w:rsid w:val="00786924"/>
    <w:rsid w:val="00786939"/>
    <w:rsid w:val="00786E65"/>
    <w:rsid w:val="00787023"/>
    <w:rsid w:val="00787153"/>
    <w:rsid w:val="00787823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456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67A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73"/>
    <w:rsid w:val="007F758A"/>
    <w:rsid w:val="007F75E8"/>
    <w:rsid w:val="007F7AFF"/>
    <w:rsid w:val="008003EB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61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2E35"/>
    <w:rsid w:val="00863195"/>
    <w:rsid w:val="008634CF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110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357"/>
    <w:rsid w:val="008C34C8"/>
    <w:rsid w:val="008C412B"/>
    <w:rsid w:val="008C41AD"/>
    <w:rsid w:val="008C4204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558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F1D"/>
    <w:rsid w:val="008E1464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BFE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276C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37F"/>
    <w:rsid w:val="00927768"/>
    <w:rsid w:val="0092799A"/>
    <w:rsid w:val="00927B8C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641"/>
    <w:rsid w:val="00936DC7"/>
    <w:rsid w:val="00936E0C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AC"/>
    <w:rsid w:val="009A10C7"/>
    <w:rsid w:val="009A16A2"/>
    <w:rsid w:val="009A1E2D"/>
    <w:rsid w:val="009A1E86"/>
    <w:rsid w:val="009A1EC0"/>
    <w:rsid w:val="009A26D0"/>
    <w:rsid w:val="009A2A65"/>
    <w:rsid w:val="009A2C26"/>
    <w:rsid w:val="009A2C62"/>
    <w:rsid w:val="009A2FA7"/>
    <w:rsid w:val="009A2FED"/>
    <w:rsid w:val="009A30EC"/>
    <w:rsid w:val="009A338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59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3F93"/>
    <w:rsid w:val="009E411F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209"/>
    <w:rsid w:val="00A168D0"/>
    <w:rsid w:val="00A16B0C"/>
    <w:rsid w:val="00A17100"/>
    <w:rsid w:val="00A17145"/>
    <w:rsid w:val="00A17316"/>
    <w:rsid w:val="00A1752C"/>
    <w:rsid w:val="00A176C2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42C"/>
    <w:rsid w:val="00A5387B"/>
    <w:rsid w:val="00A53B71"/>
    <w:rsid w:val="00A54831"/>
    <w:rsid w:val="00A549AC"/>
    <w:rsid w:val="00A54CAE"/>
    <w:rsid w:val="00A54DF5"/>
    <w:rsid w:val="00A55617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B4B"/>
    <w:rsid w:val="00A75C46"/>
    <w:rsid w:val="00A764A5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325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E5D"/>
    <w:rsid w:val="00A94FF4"/>
    <w:rsid w:val="00A95226"/>
    <w:rsid w:val="00A95D34"/>
    <w:rsid w:val="00A96194"/>
    <w:rsid w:val="00A9686C"/>
    <w:rsid w:val="00A96BAF"/>
    <w:rsid w:val="00A96DB7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F7F"/>
    <w:rsid w:val="00AD5334"/>
    <w:rsid w:val="00AD5643"/>
    <w:rsid w:val="00AD5D80"/>
    <w:rsid w:val="00AD5DFE"/>
    <w:rsid w:val="00AD5E92"/>
    <w:rsid w:val="00AD66FE"/>
    <w:rsid w:val="00AD6B78"/>
    <w:rsid w:val="00AD7588"/>
    <w:rsid w:val="00AD7785"/>
    <w:rsid w:val="00AD7ABF"/>
    <w:rsid w:val="00AD7CB7"/>
    <w:rsid w:val="00AD7CCD"/>
    <w:rsid w:val="00AD7E5C"/>
    <w:rsid w:val="00AE02F6"/>
    <w:rsid w:val="00AE0A16"/>
    <w:rsid w:val="00AE0FF5"/>
    <w:rsid w:val="00AE1261"/>
    <w:rsid w:val="00AE1AA6"/>
    <w:rsid w:val="00AE1AE5"/>
    <w:rsid w:val="00AE2495"/>
    <w:rsid w:val="00AE2682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91D"/>
    <w:rsid w:val="00AF0ACA"/>
    <w:rsid w:val="00AF0C66"/>
    <w:rsid w:val="00AF11E5"/>
    <w:rsid w:val="00AF1223"/>
    <w:rsid w:val="00AF13B4"/>
    <w:rsid w:val="00AF1561"/>
    <w:rsid w:val="00AF166D"/>
    <w:rsid w:val="00AF16F0"/>
    <w:rsid w:val="00AF1B7D"/>
    <w:rsid w:val="00AF219F"/>
    <w:rsid w:val="00AF22D3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39F"/>
    <w:rsid w:val="00B17401"/>
    <w:rsid w:val="00B17637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1D6"/>
    <w:rsid w:val="00B213EB"/>
    <w:rsid w:val="00B2151A"/>
    <w:rsid w:val="00B218C9"/>
    <w:rsid w:val="00B21CF5"/>
    <w:rsid w:val="00B2213C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1F13"/>
    <w:rsid w:val="00B3239C"/>
    <w:rsid w:val="00B32972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54"/>
    <w:rsid w:val="00B51CDE"/>
    <w:rsid w:val="00B51CF1"/>
    <w:rsid w:val="00B51D0A"/>
    <w:rsid w:val="00B52210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6D4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D1E"/>
    <w:rsid w:val="00B73E3C"/>
    <w:rsid w:val="00B73E7A"/>
    <w:rsid w:val="00B73FEC"/>
    <w:rsid w:val="00B74433"/>
    <w:rsid w:val="00B7448E"/>
    <w:rsid w:val="00B7451F"/>
    <w:rsid w:val="00B74954"/>
    <w:rsid w:val="00B74A40"/>
    <w:rsid w:val="00B74C2E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E57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E06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53A"/>
    <w:rsid w:val="00B9571D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37AF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EB8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3FC"/>
    <w:rsid w:val="00BC08D8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015"/>
    <w:rsid w:val="00BF03E2"/>
    <w:rsid w:val="00BF0978"/>
    <w:rsid w:val="00BF0CC3"/>
    <w:rsid w:val="00BF0F4C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AD6"/>
    <w:rsid w:val="00C00F68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B9"/>
    <w:rsid w:val="00C103F6"/>
    <w:rsid w:val="00C1051A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5A"/>
    <w:rsid w:val="00C17744"/>
    <w:rsid w:val="00C178A4"/>
    <w:rsid w:val="00C17E07"/>
    <w:rsid w:val="00C20C65"/>
    <w:rsid w:val="00C20E55"/>
    <w:rsid w:val="00C20F93"/>
    <w:rsid w:val="00C21040"/>
    <w:rsid w:val="00C21404"/>
    <w:rsid w:val="00C218FE"/>
    <w:rsid w:val="00C21A24"/>
    <w:rsid w:val="00C21BC3"/>
    <w:rsid w:val="00C21FB0"/>
    <w:rsid w:val="00C22083"/>
    <w:rsid w:val="00C220A7"/>
    <w:rsid w:val="00C2249C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4B1"/>
    <w:rsid w:val="00C25751"/>
    <w:rsid w:val="00C25E57"/>
    <w:rsid w:val="00C260E6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AB5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ABC"/>
    <w:rsid w:val="00C42F3A"/>
    <w:rsid w:val="00C43349"/>
    <w:rsid w:val="00C43540"/>
    <w:rsid w:val="00C43777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F4A"/>
    <w:rsid w:val="00C6620D"/>
    <w:rsid w:val="00C662C3"/>
    <w:rsid w:val="00C66389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41E3"/>
    <w:rsid w:val="00D24732"/>
    <w:rsid w:val="00D247CA"/>
    <w:rsid w:val="00D248B9"/>
    <w:rsid w:val="00D248F4"/>
    <w:rsid w:val="00D24A67"/>
    <w:rsid w:val="00D24B47"/>
    <w:rsid w:val="00D24CF4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C48"/>
    <w:rsid w:val="00D32FF8"/>
    <w:rsid w:val="00D3315D"/>
    <w:rsid w:val="00D3335A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B4A"/>
    <w:rsid w:val="00D420A7"/>
    <w:rsid w:val="00D42450"/>
    <w:rsid w:val="00D424B4"/>
    <w:rsid w:val="00D42F01"/>
    <w:rsid w:val="00D431C6"/>
    <w:rsid w:val="00D4367D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3E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8A3"/>
    <w:rsid w:val="00D71E2B"/>
    <w:rsid w:val="00D71EC0"/>
    <w:rsid w:val="00D71FD1"/>
    <w:rsid w:val="00D7277D"/>
    <w:rsid w:val="00D72B5F"/>
    <w:rsid w:val="00D73740"/>
    <w:rsid w:val="00D73A5A"/>
    <w:rsid w:val="00D73B58"/>
    <w:rsid w:val="00D73B64"/>
    <w:rsid w:val="00D73D8C"/>
    <w:rsid w:val="00D73EBE"/>
    <w:rsid w:val="00D74053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00CA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813"/>
    <w:rsid w:val="00D85AB5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3C83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46A"/>
    <w:rsid w:val="00DB4489"/>
    <w:rsid w:val="00DB449D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869"/>
    <w:rsid w:val="00DC6A64"/>
    <w:rsid w:val="00DC6BDF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32A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B65"/>
    <w:rsid w:val="00DE2061"/>
    <w:rsid w:val="00DE226E"/>
    <w:rsid w:val="00DE2F90"/>
    <w:rsid w:val="00DE31FC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792"/>
    <w:rsid w:val="00DE60C6"/>
    <w:rsid w:val="00DE60CC"/>
    <w:rsid w:val="00DE642D"/>
    <w:rsid w:val="00DE6454"/>
    <w:rsid w:val="00DE6653"/>
    <w:rsid w:val="00DE6EFF"/>
    <w:rsid w:val="00DE72CF"/>
    <w:rsid w:val="00DE7B37"/>
    <w:rsid w:val="00DE7FE2"/>
    <w:rsid w:val="00DF0457"/>
    <w:rsid w:val="00DF0D41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19C9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D18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2134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2E3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3F"/>
    <w:rsid w:val="00E55053"/>
    <w:rsid w:val="00E553FD"/>
    <w:rsid w:val="00E55E41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1C26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09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216"/>
    <w:rsid w:val="00E879F3"/>
    <w:rsid w:val="00E87BFF"/>
    <w:rsid w:val="00E905DF"/>
    <w:rsid w:val="00E90CB3"/>
    <w:rsid w:val="00E90D8E"/>
    <w:rsid w:val="00E9102B"/>
    <w:rsid w:val="00E913AB"/>
    <w:rsid w:val="00E91420"/>
    <w:rsid w:val="00E91467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1FF1"/>
    <w:rsid w:val="00EB294F"/>
    <w:rsid w:val="00EB2C35"/>
    <w:rsid w:val="00EB2DEC"/>
    <w:rsid w:val="00EB2EF3"/>
    <w:rsid w:val="00EB2F2E"/>
    <w:rsid w:val="00EB3323"/>
    <w:rsid w:val="00EB3338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235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593"/>
    <w:rsid w:val="00EE1B4B"/>
    <w:rsid w:val="00EE1E67"/>
    <w:rsid w:val="00EE1F99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423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39EE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B6"/>
    <w:rsid w:val="00F01477"/>
    <w:rsid w:val="00F01A0C"/>
    <w:rsid w:val="00F01AD6"/>
    <w:rsid w:val="00F0204B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687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5C5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AB"/>
    <w:rsid w:val="00FB5CAD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E426F6-2D13-41FB-85BC-739AD0442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513</TotalTime>
  <Pages>6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Nutmaytee, Yanopas</cp:lastModifiedBy>
  <cp:revision>117</cp:revision>
  <cp:lastPrinted>2024-02-13T15:10:00Z</cp:lastPrinted>
  <dcterms:created xsi:type="dcterms:W3CDTF">2024-02-09T06:55:00Z</dcterms:created>
  <dcterms:modified xsi:type="dcterms:W3CDTF">2024-02-19T04:10:00Z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